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footer9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02037C" w:rsidRPr="00D26778" w14:paraId="74B56760" w14:textId="77777777" w:rsidTr="0002037C">
        <w:trPr>
          <w:tblHeader/>
        </w:trPr>
        <w:tc>
          <w:tcPr>
            <w:tcW w:w="1701" w:type="dxa"/>
          </w:tcPr>
          <w:p w14:paraId="5A500311" w14:textId="77777777" w:rsidR="0002037C" w:rsidRPr="00D2677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4A9296F1" w14:textId="77777777" w:rsidR="0002037C" w:rsidRPr="00D2677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037C" w:rsidRPr="00D26778" w14:paraId="6A1EF094" w14:textId="77777777" w:rsidTr="0002037C">
        <w:trPr>
          <w:tblHeader/>
        </w:trPr>
        <w:tc>
          <w:tcPr>
            <w:tcW w:w="1701" w:type="dxa"/>
          </w:tcPr>
          <w:p w14:paraId="6E4BC72E" w14:textId="77777777" w:rsidR="0002037C" w:rsidRPr="00D2677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32" w:type="dxa"/>
          </w:tcPr>
          <w:p w14:paraId="6C2532E8" w14:textId="77777777" w:rsidR="0002037C" w:rsidRPr="00D2677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2037C" w:rsidRPr="00D26778" w14:paraId="3DEBF397" w14:textId="77777777" w:rsidTr="0002037C">
        <w:trPr>
          <w:tblHeader/>
        </w:trPr>
        <w:tc>
          <w:tcPr>
            <w:tcW w:w="1701" w:type="dxa"/>
          </w:tcPr>
          <w:p w14:paraId="4000592C" w14:textId="18731342" w:rsidR="0002037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7832" w:type="dxa"/>
          </w:tcPr>
          <w:p w14:paraId="6869CD0A" w14:textId="77777777" w:rsidR="0002037C" w:rsidRPr="00D2677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02037C" w:rsidRPr="00D26778" w14:paraId="1FB45997" w14:textId="77777777" w:rsidTr="0002037C">
        <w:trPr>
          <w:tblHeader/>
        </w:trPr>
        <w:tc>
          <w:tcPr>
            <w:tcW w:w="1701" w:type="dxa"/>
          </w:tcPr>
          <w:p w14:paraId="1FECC478" w14:textId="599BC960" w:rsidR="0002037C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7832" w:type="dxa"/>
          </w:tcPr>
          <w:p w14:paraId="5939F68D" w14:textId="77777777" w:rsidR="0002037C" w:rsidRPr="00D2677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F3C22" w:rsidRPr="00D26778" w14:paraId="198DAA56" w14:textId="77777777" w:rsidTr="0002037C">
        <w:trPr>
          <w:tblHeader/>
        </w:trPr>
        <w:tc>
          <w:tcPr>
            <w:tcW w:w="1701" w:type="dxa"/>
          </w:tcPr>
          <w:p w14:paraId="64DDAB94" w14:textId="32DC25A1" w:rsidR="009F3C22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270C2FAC" w14:textId="77777777" w:rsidR="009F3C22" w:rsidRPr="00D26778" w:rsidRDefault="009F3C2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C131FC" w:rsidRPr="00D26778" w14:paraId="6C0E3904" w14:textId="77777777" w:rsidTr="0002037C">
        <w:trPr>
          <w:tblHeader/>
        </w:trPr>
        <w:tc>
          <w:tcPr>
            <w:tcW w:w="1701" w:type="dxa"/>
          </w:tcPr>
          <w:p w14:paraId="40A8060D" w14:textId="3FDDA7C8" w:rsidR="00C131FC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08FCF9F7" w14:textId="77777777" w:rsidR="00C131FC" w:rsidRPr="00D26778" w:rsidRDefault="00C131F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E3192" w:rsidRPr="00D26778" w14:paraId="24A8F342" w14:textId="77777777" w:rsidTr="0002037C">
        <w:trPr>
          <w:tblHeader/>
        </w:trPr>
        <w:tc>
          <w:tcPr>
            <w:tcW w:w="1701" w:type="dxa"/>
          </w:tcPr>
          <w:p w14:paraId="78AE48CF" w14:textId="40194BEA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512C1EDD" w14:textId="77777777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E3192" w:rsidRPr="00D26778" w14:paraId="0DE0A33A" w14:textId="77777777" w:rsidTr="0002037C">
        <w:trPr>
          <w:tblHeader/>
        </w:trPr>
        <w:tc>
          <w:tcPr>
            <w:tcW w:w="1701" w:type="dxa"/>
          </w:tcPr>
          <w:p w14:paraId="1E681926" w14:textId="25821638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1A99806D" w14:textId="4E70F7D7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2E3192" w:rsidRPr="00D26778" w14:paraId="05462682" w14:textId="77777777" w:rsidTr="0002037C">
        <w:trPr>
          <w:tblHeader/>
        </w:trPr>
        <w:tc>
          <w:tcPr>
            <w:tcW w:w="1701" w:type="dxa"/>
          </w:tcPr>
          <w:p w14:paraId="11DCD979" w14:textId="0A9B1D64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608FBCAD" w14:textId="08F85F3A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</w:tr>
      <w:tr w:rsidR="002E3192" w:rsidRPr="00D26778" w14:paraId="476AC1CC" w14:textId="77777777" w:rsidTr="0002037C">
        <w:trPr>
          <w:tblHeader/>
        </w:trPr>
        <w:tc>
          <w:tcPr>
            <w:tcW w:w="1701" w:type="dxa"/>
          </w:tcPr>
          <w:p w14:paraId="6F40095D" w14:textId="7BC33DE5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06B42136" w14:textId="58F37FF3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2E3192" w:rsidRPr="00D26778" w14:paraId="1E53930A" w14:textId="77777777" w:rsidTr="0002037C">
        <w:trPr>
          <w:tblHeader/>
        </w:trPr>
        <w:tc>
          <w:tcPr>
            <w:tcW w:w="1701" w:type="dxa"/>
          </w:tcPr>
          <w:p w14:paraId="65999D41" w14:textId="0C2A7FB8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5132A0E7" w14:textId="19FFE183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2E3192" w:rsidRPr="00D26778" w14:paraId="197D059E" w14:textId="77777777" w:rsidTr="0002037C">
        <w:trPr>
          <w:tblHeader/>
        </w:trPr>
        <w:tc>
          <w:tcPr>
            <w:tcW w:w="1701" w:type="dxa"/>
          </w:tcPr>
          <w:p w14:paraId="073CA74D" w14:textId="55725D54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832" w:type="dxa"/>
          </w:tcPr>
          <w:p w14:paraId="3CEADF15" w14:textId="42BFC421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E3192" w:rsidRPr="00D26778" w14:paraId="52825A7F" w14:textId="77777777" w:rsidTr="0002037C">
        <w:trPr>
          <w:tblHeader/>
        </w:trPr>
        <w:tc>
          <w:tcPr>
            <w:tcW w:w="1701" w:type="dxa"/>
          </w:tcPr>
          <w:p w14:paraId="7B2206D1" w14:textId="1F735528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832" w:type="dxa"/>
          </w:tcPr>
          <w:p w14:paraId="636C72F0" w14:textId="6E3FBCB6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</w:tr>
      <w:tr w:rsidR="002E3192" w:rsidRPr="00D26778" w14:paraId="465C068B" w14:textId="77777777" w:rsidTr="0002037C">
        <w:trPr>
          <w:tblHeader/>
        </w:trPr>
        <w:tc>
          <w:tcPr>
            <w:tcW w:w="1701" w:type="dxa"/>
          </w:tcPr>
          <w:p w14:paraId="1CC7D01D" w14:textId="269699C1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832" w:type="dxa"/>
          </w:tcPr>
          <w:p w14:paraId="3887A1EE" w14:textId="4B604040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2E3192" w:rsidRPr="00D26778" w14:paraId="2C52584D" w14:textId="77777777" w:rsidTr="0002037C">
        <w:trPr>
          <w:tblHeader/>
        </w:trPr>
        <w:tc>
          <w:tcPr>
            <w:tcW w:w="1701" w:type="dxa"/>
          </w:tcPr>
          <w:p w14:paraId="5373EF97" w14:textId="7A9539C1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832" w:type="dxa"/>
          </w:tcPr>
          <w:p w14:paraId="21BB5FAE" w14:textId="500E6DF9" w:rsidR="002E3192" w:rsidRPr="00D26778" w:rsidRDefault="002E3192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  <w:tr w:rsidR="002E3192" w:rsidRPr="00D26778" w14:paraId="5EFBAC91" w14:textId="77777777" w:rsidTr="0002037C">
        <w:trPr>
          <w:tblHeader/>
        </w:trPr>
        <w:tc>
          <w:tcPr>
            <w:tcW w:w="1701" w:type="dxa"/>
          </w:tcPr>
          <w:p w14:paraId="166A863B" w14:textId="49D5AD9B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832" w:type="dxa"/>
          </w:tcPr>
          <w:p w14:paraId="0FAC45BA" w14:textId="1EB11A3A" w:rsidR="002E3192" w:rsidRPr="00D26778" w:rsidRDefault="002E3192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E3192" w:rsidRPr="00D26778" w14:paraId="7C8B4393" w14:textId="77777777" w:rsidTr="0002037C">
        <w:trPr>
          <w:tblHeader/>
        </w:trPr>
        <w:tc>
          <w:tcPr>
            <w:tcW w:w="1701" w:type="dxa"/>
          </w:tcPr>
          <w:p w14:paraId="6E123D63" w14:textId="2571DCF7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832" w:type="dxa"/>
          </w:tcPr>
          <w:p w14:paraId="4CCA00BD" w14:textId="742456A9" w:rsidR="002E3192" w:rsidRPr="00D26778" w:rsidRDefault="002E3192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</w:tr>
      <w:tr w:rsidR="002E3192" w:rsidRPr="00D26778" w14:paraId="24FF584C" w14:textId="77777777" w:rsidTr="0002037C">
        <w:trPr>
          <w:tblHeader/>
        </w:trPr>
        <w:tc>
          <w:tcPr>
            <w:tcW w:w="1701" w:type="dxa"/>
          </w:tcPr>
          <w:p w14:paraId="05AC5458" w14:textId="1C36B86A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832" w:type="dxa"/>
          </w:tcPr>
          <w:p w14:paraId="3F2C63D9" w14:textId="49C75B44" w:rsidR="002E3192" w:rsidRPr="00D26778" w:rsidRDefault="002E3192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E3192" w:rsidRPr="00D26778" w14:paraId="24906B73" w14:textId="77777777" w:rsidTr="0002037C">
        <w:trPr>
          <w:tblHeader/>
        </w:trPr>
        <w:tc>
          <w:tcPr>
            <w:tcW w:w="1701" w:type="dxa"/>
          </w:tcPr>
          <w:p w14:paraId="23BEE609" w14:textId="7A4D7553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832" w:type="dxa"/>
          </w:tcPr>
          <w:p w14:paraId="6D8BBAF6" w14:textId="3EC74D81" w:rsidR="002E3192" w:rsidRPr="00D26778" w:rsidRDefault="002E3192" w:rsidP="001B34C8">
            <w:pPr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ตามกฎหมาย</w:t>
            </w:r>
          </w:p>
        </w:tc>
      </w:tr>
      <w:tr w:rsidR="002E3192" w:rsidRPr="00D26778" w14:paraId="7C1A3E4C" w14:textId="77777777" w:rsidTr="0002037C">
        <w:trPr>
          <w:tblHeader/>
        </w:trPr>
        <w:tc>
          <w:tcPr>
            <w:tcW w:w="1701" w:type="dxa"/>
          </w:tcPr>
          <w:p w14:paraId="5376ECD3" w14:textId="089AE18C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832" w:type="dxa"/>
          </w:tcPr>
          <w:p w14:paraId="14683086" w14:textId="68D8A816" w:rsidR="002E3192" w:rsidRPr="00D26778" w:rsidRDefault="002E3192" w:rsidP="001B3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</w:p>
        </w:tc>
      </w:tr>
      <w:tr w:rsidR="002E3192" w:rsidRPr="00D26778" w14:paraId="75F94501" w14:textId="77777777" w:rsidTr="0002037C">
        <w:trPr>
          <w:tblHeader/>
        </w:trPr>
        <w:tc>
          <w:tcPr>
            <w:tcW w:w="1701" w:type="dxa"/>
          </w:tcPr>
          <w:p w14:paraId="15D4DD9A" w14:textId="38CB7D05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22461751" w14:textId="575FDEC5" w:rsidR="002E3192" w:rsidRPr="00D26778" w:rsidRDefault="002E3192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กองทุนสำรองเลี้ยงชีพ</w:t>
            </w:r>
          </w:p>
        </w:tc>
      </w:tr>
      <w:tr w:rsidR="002E3192" w:rsidRPr="00D26778" w14:paraId="117370C4" w14:textId="77777777" w:rsidTr="0002037C">
        <w:trPr>
          <w:tblHeader/>
        </w:trPr>
        <w:tc>
          <w:tcPr>
            <w:tcW w:w="1701" w:type="dxa"/>
          </w:tcPr>
          <w:p w14:paraId="76D93B9C" w14:textId="7187F564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7832" w:type="dxa"/>
          </w:tcPr>
          <w:p w14:paraId="06D0C071" w14:textId="405C2FCB" w:rsidR="002E3192" w:rsidRPr="00D26778" w:rsidRDefault="002E3192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E3192" w:rsidRPr="00D26778" w14:paraId="4E5026C3" w14:textId="77777777" w:rsidTr="0002037C">
        <w:trPr>
          <w:tblHeader/>
        </w:trPr>
        <w:tc>
          <w:tcPr>
            <w:tcW w:w="1701" w:type="dxa"/>
          </w:tcPr>
          <w:p w14:paraId="14B9CE25" w14:textId="07DDEF99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7832" w:type="dxa"/>
          </w:tcPr>
          <w:p w14:paraId="37262B19" w14:textId="0DE3D655" w:rsidR="002E3192" w:rsidRPr="00D26778" w:rsidRDefault="002E3192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2E3192" w:rsidRPr="00D26778" w14:paraId="3DAEF4C7" w14:textId="77777777" w:rsidTr="0002037C">
        <w:trPr>
          <w:tblHeader/>
        </w:trPr>
        <w:tc>
          <w:tcPr>
            <w:tcW w:w="1701" w:type="dxa"/>
          </w:tcPr>
          <w:p w14:paraId="73EBE805" w14:textId="683D7435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7832" w:type="dxa"/>
          </w:tcPr>
          <w:p w14:paraId="3C30F836" w14:textId="0D8AEEBD" w:rsidR="002E3192" w:rsidRPr="00D26778" w:rsidRDefault="002E3192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2E3192" w:rsidRPr="00D26778" w14:paraId="03245B00" w14:textId="77777777" w:rsidTr="0002037C">
        <w:trPr>
          <w:tblHeader/>
        </w:trPr>
        <w:tc>
          <w:tcPr>
            <w:tcW w:w="1701" w:type="dxa"/>
          </w:tcPr>
          <w:p w14:paraId="7BF142DE" w14:textId="189FF4DD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7832" w:type="dxa"/>
          </w:tcPr>
          <w:p w14:paraId="719F30E9" w14:textId="0370EBFE" w:rsidR="002E3192" w:rsidRPr="00D26778" w:rsidRDefault="002E3192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2E3192" w:rsidRPr="00D26778" w14:paraId="4E96AB23" w14:textId="77777777" w:rsidTr="0002037C">
        <w:trPr>
          <w:tblHeader/>
        </w:trPr>
        <w:tc>
          <w:tcPr>
            <w:tcW w:w="1701" w:type="dxa"/>
          </w:tcPr>
          <w:p w14:paraId="24C3C852" w14:textId="4B81936F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7832" w:type="dxa"/>
          </w:tcPr>
          <w:p w14:paraId="05E8C9E9" w14:textId="68EC4030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งินปันผล</w:t>
            </w:r>
          </w:p>
        </w:tc>
      </w:tr>
      <w:tr w:rsidR="002E3192" w:rsidRPr="00D26778" w14:paraId="560128E7" w14:textId="77777777" w:rsidTr="0002037C">
        <w:trPr>
          <w:tblHeader/>
        </w:trPr>
        <w:tc>
          <w:tcPr>
            <w:tcW w:w="1701" w:type="dxa"/>
          </w:tcPr>
          <w:p w14:paraId="05304019" w14:textId="4501D84C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7832" w:type="dxa"/>
          </w:tcPr>
          <w:p w14:paraId="2717C584" w14:textId="3D15405B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E3192" w:rsidRPr="00D26778" w14:paraId="21D976CD" w14:textId="77777777" w:rsidTr="0002037C">
        <w:trPr>
          <w:tblHeader/>
        </w:trPr>
        <w:tc>
          <w:tcPr>
            <w:tcW w:w="1701" w:type="dxa"/>
          </w:tcPr>
          <w:p w14:paraId="058AF87E" w14:textId="72D3C6AE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7832" w:type="dxa"/>
          </w:tcPr>
          <w:p w14:paraId="3F6BB3B2" w14:textId="7A768009" w:rsidR="002E3192" w:rsidRPr="00D26778" w:rsidRDefault="002E3192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E3192" w:rsidRPr="00D26778" w14:paraId="3BF9D9AF" w14:textId="77777777" w:rsidTr="0002037C">
        <w:trPr>
          <w:tblHeader/>
        </w:trPr>
        <w:tc>
          <w:tcPr>
            <w:tcW w:w="1701" w:type="dxa"/>
          </w:tcPr>
          <w:p w14:paraId="2EAF66B9" w14:textId="4179F0B4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7832" w:type="dxa"/>
          </w:tcPr>
          <w:p w14:paraId="1A048F4A" w14:textId="5EC13275" w:rsidR="002E3192" w:rsidRPr="00D26778" w:rsidRDefault="002E3192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E3192" w:rsidRPr="00D26778" w14:paraId="5F803B1E" w14:textId="77777777" w:rsidTr="0002037C">
        <w:trPr>
          <w:tblHeader/>
        </w:trPr>
        <w:tc>
          <w:tcPr>
            <w:tcW w:w="1701" w:type="dxa"/>
          </w:tcPr>
          <w:p w14:paraId="7B20D335" w14:textId="7E140E04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7832" w:type="dxa"/>
          </w:tcPr>
          <w:p w14:paraId="355380C8" w14:textId="273291A2" w:rsidR="002E3192" w:rsidRPr="00D26778" w:rsidRDefault="002E3192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</w:tr>
    </w:tbl>
    <w:p w14:paraId="55EAB6C0" w14:textId="77777777" w:rsidR="00CC0C2C" w:rsidRPr="00D26778" w:rsidRDefault="00CC0C2C" w:rsidP="001B34C8">
      <w:pPr>
        <w:rPr>
          <w:rFonts w:ascii="Angsana New" w:hAnsi="Angsana New"/>
          <w:sz w:val="30"/>
          <w:szCs w:val="30"/>
          <w:cs/>
        </w:rPr>
        <w:sectPr w:rsidR="00CC0C2C" w:rsidRPr="00D26778" w:rsidSect="008B0FB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8"/>
          <w:cols w:space="720"/>
          <w:titlePg/>
        </w:sectPr>
      </w:pPr>
    </w:p>
    <w:p w14:paraId="2871BF8A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ECDD82B" w14:textId="77777777" w:rsidR="00F00B7F" w:rsidRPr="00D26778" w:rsidRDefault="00F00B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8"/>
          <w:szCs w:val="28"/>
        </w:rPr>
      </w:pPr>
    </w:p>
    <w:p w14:paraId="29EAA497" w14:textId="7FCCA55C" w:rsidR="0009391B" w:rsidRPr="00D26778" w:rsidRDefault="0009391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925CA2" w:rsidRPr="00D26778">
        <w:rPr>
          <w:rFonts w:ascii="Angsana New" w:hAnsi="Angsana New"/>
          <w:sz w:val="30"/>
          <w:szCs w:val="30"/>
        </w:rPr>
        <w:t>22</w:t>
      </w:r>
      <w:r w:rsidR="002F3F59" w:rsidRPr="00D26778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="00896FC7"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9F16C7" w:rsidRPr="00D26778">
        <w:rPr>
          <w:rFonts w:ascii="Angsana New" w:hAnsi="Angsana New"/>
          <w:sz w:val="30"/>
          <w:szCs w:val="30"/>
        </w:rPr>
        <w:t>56</w:t>
      </w:r>
      <w:r w:rsidR="00924103" w:rsidRPr="00D26778">
        <w:rPr>
          <w:rFonts w:ascii="Angsana New" w:hAnsi="Angsana New"/>
          <w:sz w:val="30"/>
          <w:szCs w:val="30"/>
        </w:rPr>
        <w:t>5</w:t>
      </w:r>
    </w:p>
    <w:p w14:paraId="29B90CD3" w14:textId="77777777" w:rsidR="00D64DE4" w:rsidRPr="00D26778" w:rsidRDefault="00D64DE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B2DB792" w14:textId="006DDE6D" w:rsidR="00030124" w:rsidRPr="00D26778" w:rsidRDefault="005F2398" w:rsidP="001B34C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D26778">
        <w:rPr>
          <w:rFonts w:ascii="Angsana New" w:hAnsi="Angsana New" w:cs="Angsana New"/>
          <w:b/>
          <w:bCs/>
          <w:cs/>
        </w:rPr>
        <w:t>1</w:t>
      </w:r>
      <w:r w:rsidR="00030124" w:rsidRPr="00D26778">
        <w:rPr>
          <w:rFonts w:ascii="Angsana New" w:hAnsi="Angsana New" w:cs="Angsana New"/>
          <w:b/>
          <w:bCs/>
          <w:cs/>
        </w:rPr>
        <w:tab/>
        <w:t>ข้อมูลทั่วไป</w:t>
      </w:r>
    </w:p>
    <w:p w14:paraId="63E8295D" w14:textId="77777777" w:rsidR="00030124" w:rsidRPr="00D26778" w:rsidRDefault="00030124" w:rsidP="001B34C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cs/>
        </w:rPr>
      </w:pPr>
      <w:r w:rsidRPr="00D26778">
        <w:rPr>
          <w:rFonts w:ascii="Angsana New" w:hAnsi="Angsana New" w:cs="Angsana New"/>
          <w:cs/>
        </w:rPr>
        <w:tab/>
      </w:r>
    </w:p>
    <w:p w14:paraId="0CC72753" w14:textId="77777777" w:rsidR="00F425B7" w:rsidRPr="00D26778" w:rsidRDefault="00F425B7" w:rsidP="001B34C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ข้อมูลทั่วไปของบริษัท</w:t>
      </w:r>
    </w:p>
    <w:p w14:paraId="4F3C4EB4" w14:textId="77777777" w:rsidR="00F425B7" w:rsidRPr="00D26778" w:rsidRDefault="00F425B7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A42808" w14:textId="77777777" w:rsidR="00F425B7" w:rsidRPr="00D26778" w:rsidRDefault="00F425B7" w:rsidP="001B34C8">
      <w:pPr>
        <w:pStyle w:val="a"/>
        <w:tabs>
          <w:tab w:val="clear" w:pos="1080"/>
        </w:tabs>
        <w:ind w:left="540"/>
        <w:rPr>
          <w:rFonts w:ascii="Angsana New" w:hAnsi="Angsana New" w:cs="Angsana New"/>
          <w:cs/>
        </w:rPr>
      </w:pPr>
      <w:r w:rsidRPr="00D26778">
        <w:rPr>
          <w:rFonts w:ascii="Angsana New" w:hAnsi="Angsana New" w:cs="Angsana New"/>
          <w:cs/>
        </w:rPr>
        <w:t xml:space="preserve">บริษัท สมบูรณ์ แอ๊ดวานซ์ เทคโนโลยี จำกัด (มหาชน) “บริษัท” เป็นนิติบุคคลที่จัดตั้งขึ้นในประเทศไทย </w:t>
      </w:r>
      <w:r w:rsidRPr="00D26778">
        <w:rPr>
          <w:rFonts w:ascii="Angsana New" w:hAnsi="Angsana New" w:cs="Angsana New" w:hint="cs"/>
          <w:cs/>
        </w:rPr>
        <w:t>และ</w:t>
      </w:r>
      <w:r w:rsidRPr="00D26778">
        <w:rPr>
          <w:rFonts w:ascii="Angsana New" w:hAnsi="Angsana New" w:cs="Angsana New"/>
          <w:cs/>
        </w:rPr>
        <w:t>จดทะเบียนกับตลาดหลักทรัพย์แห่งประเทศไทย</w:t>
      </w:r>
      <w:r w:rsidRPr="00D26778">
        <w:rPr>
          <w:rFonts w:ascii="Angsana New" w:hAnsi="Angsana New" w:cs="Angsana New"/>
          <w:cs/>
          <w:lang w:val="en-US"/>
        </w:rPr>
        <w:t xml:space="preserve">เมื่อเดือนมกราคม </w:t>
      </w:r>
      <w:r w:rsidRPr="00D26778">
        <w:rPr>
          <w:rFonts w:ascii="Angsana New" w:hAnsi="Angsana New" w:cs="Angsana New"/>
          <w:lang w:val="en-US"/>
        </w:rPr>
        <w:t>2548</w:t>
      </w:r>
      <w:r w:rsidRPr="00D26778">
        <w:rPr>
          <w:rFonts w:ascii="Angsana New" w:hAnsi="Angsana New" w:cs="Angsana New" w:hint="cs"/>
          <w:cs/>
        </w:rPr>
        <w:t xml:space="preserve"> โดย</w:t>
      </w:r>
      <w:r w:rsidRPr="00D26778">
        <w:rPr>
          <w:rFonts w:ascii="Angsana New" w:hAnsi="Angsana New" w:cs="Angsana New"/>
          <w:cs/>
        </w:rPr>
        <w:t>มีที่อยู่จดทะเบียน</w:t>
      </w:r>
      <w:r w:rsidRPr="00D26778">
        <w:rPr>
          <w:rFonts w:ascii="Angsana New" w:hAnsi="Angsana New" w:cs="Angsana New" w:hint="cs"/>
          <w:cs/>
        </w:rPr>
        <w:t>ของบริษัท</w:t>
      </w:r>
      <w:r w:rsidRPr="00D26778">
        <w:rPr>
          <w:rFonts w:ascii="Angsana New" w:hAnsi="Angsana New" w:cs="Angsana New"/>
          <w:cs/>
        </w:rPr>
        <w:t>ตั้งอยู่เลขที่</w:t>
      </w:r>
    </w:p>
    <w:p w14:paraId="4FA0902D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DC7DCF2" w14:textId="77777777" w:rsidR="00F425B7" w:rsidRPr="00D26778" w:rsidRDefault="00F425B7" w:rsidP="001B34C8">
      <w:pPr>
        <w:pStyle w:val="a"/>
        <w:tabs>
          <w:tab w:val="clear" w:pos="1080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D26778">
        <w:rPr>
          <w:rFonts w:ascii="Angsana New" w:hAnsi="Angsana New" w:cs="Angsana New" w:hint="cs"/>
          <w:cs/>
          <w:lang w:val="en-US"/>
        </w:rPr>
        <w:t>สำนักงานใหญ่</w:t>
      </w:r>
      <w:r w:rsidRPr="00D26778">
        <w:rPr>
          <w:rFonts w:ascii="Angsana New" w:hAnsi="Angsana New" w:cs="Angsana New"/>
          <w:lang w:val="en-US"/>
        </w:rPr>
        <w:tab/>
        <w:t>:</w:t>
      </w:r>
      <w:r w:rsidRPr="00D26778">
        <w:rPr>
          <w:rFonts w:ascii="Angsana New" w:hAnsi="Angsana New" w:cs="Angsana New"/>
          <w:lang w:val="en-US"/>
        </w:rPr>
        <w:tab/>
        <w:t>129</w:t>
      </w:r>
      <w:r w:rsidRPr="00D26778">
        <w:rPr>
          <w:rFonts w:ascii="Angsana New" w:hAnsi="Angsana New" w:cs="Angsana New"/>
          <w:cs/>
          <w:lang w:val="en-US"/>
        </w:rPr>
        <w:t xml:space="preserve"> หมู่ที่ </w:t>
      </w:r>
      <w:r w:rsidRPr="00D26778">
        <w:rPr>
          <w:rFonts w:ascii="Angsana New" w:hAnsi="Angsana New" w:cs="Angsana New"/>
          <w:lang w:val="en-US"/>
        </w:rPr>
        <w:t>2</w:t>
      </w:r>
      <w:r w:rsidRPr="00D26778">
        <w:rPr>
          <w:rFonts w:ascii="Angsana New" w:hAnsi="Angsana New" w:cs="Angsana New"/>
          <w:cs/>
          <w:lang w:val="en-US"/>
        </w:rPr>
        <w:t xml:space="preserve"> ถนน</w:t>
      </w:r>
      <w:r w:rsidRPr="00D26778">
        <w:rPr>
          <w:rFonts w:ascii="Angsana New" w:hAnsi="Angsana New" w:cs="Angsana New"/>
          <w:cs/>
        </w:rPr>
        <w:t>บางนา-ตราด ตำบลบางโฉลง อำเภอบางพลี จังหวัดสมุทรปราการ</w:t>
      </w:r>
      <w:r w:rsidRPr="00D26778">
        <w:rPr>
          <w:rFonts w:ascii="Angsana New" w:hAnsi="Angsana New" w:cs="Angsana New"/>
          <w:lang w:val="en-US"/>
        </w:rPr>
        <w:t xml:space="preserve"> 10540</w:t>
      </w:r>
    </w:p>
    <w:p w14:paraId="57741E82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CC33EF7" w14:textId="77777777" w:rsidR="00F425B7" w:rsidRPr="00D26778" w:rsidRDefault="00F425B7" w:rsidP="001B34C8">
      <w:pPr>
        <w:pStyle w:val="a"/>
        <w:tabs>
          <w:tab w:val="clear" w:pos="1080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D26778">
        <w:rPr>
          <w:rFonts w:ascii="Angsana New" w:hAnsi="Angsana New" w:cs="Angsana New" w:hint="cs"/>
          <w:cs/>
          <w:lang w:val="en-US"/>
        </w:rPr>
        <w:t>สาขา</w:t>
      </w:r>
      <w:r w:rsidRPr="00D26778">
        <w:rPr>
          <w:rFonts w:ascii="Angsana New" w:hAnsi="Angsana New" w:cs="Angsana New"/>
          <w:lang w:val="en-US"/>
        </w:rPr>
        <w:tab/>
        <w:t>:</w:t>
      </w:r>
      <w:r w:rsidRPr="00D26778">
        <w:rPr>
          <w:rFonts w:ascii="Angsana New" w:hAnsi="Angsana New" w:cs="Angsana New"/>
          <w:lang w:val="en-US"/>
        </w:rPr>
        <w:tab/>
        <w:t>300/10</w:t>
      </w:r>
      <w:r w:rsidRPr="00D26778">
        <w:rPr>
          <w:rFonts w:ascii="Angsana New" w:hAnsi="Angsana New" w:cs="Angsana New"/>
          <w:cs/>
          <w:lang w:val="en-US"/>
        </w:rPr>
        <w:t xml:space="preserve"> หมู่ที่</w:t>
      </w:r>
      <w:r w:rsidRPr="00D26778">
        <w:rPr>
          <w:rFonts w:ascii="Angsana New" w:hAnsi="Angsana New" w:cs="Angsana New"/>
          <w:cs/>
        </w:rPr>
        <w:t xml:space="preserve"> </w:t>
      </w:r>
      <w:r w:rsidRPr="00D26778">
        <w:rPr>
          <w:rFonts w:ascii="Angsana New" w:hAnsi="Angsana New" w:cs="Angsana New"/>
          <w:lang w:val="en-US"/>
        </w:rPr>
        <w:t>1</w:t>
      </w:r>
      <w:r w:rsidRPr="00D26778">
        <w:rPr>
          <w:rFonts w:ascii="Angsana New" w:hAnsi="Angsana New" w:cs="Angsana New"/>
          <w:cs/>
        </w:rPr>
        <w:t xml:space="preserve"> ตำบล</w:t>
      </w:r>
      <w:r w:rsidRPr="00D26778">
        <w:rPr>
          <w:rFonts w:ascii="Angsana New" w:hAnsi="Angsana New" w:cs="Angsana New" w:hint="cs"/>
          <w:cs/>
        </w:rPr>
        <w:t>ตาสิทธิ์</w:t>
      </w:r>
      <w:r w:rsidRPr="00D26778">
        <w:rPr>
          <w:rFonts w:ascii="Angsana New" w:hAnsi="Angsana New" w:cs="Angsana New"/>
          <w:cs/>
        </w:rPr>
        <w:t xml:space="preserve"> อำเภอ</w:t>
      </w:r>
      <w:r w:rsidRPr="00D26778">
        <w:rPr>
          <w:rFonts w:ascii="Angsana New" w:hAnsi="Angsana New" w:cs="Angsana New" w:hint="cs"/>
          <w:cs/>
        </w:rPr>
        <w:t>ปลวกแดง</w:t>
      </w:r>
      <w:r w:rsidRPr="00D26778">
        <w:rPr>
          <w:rFonts w:ascii="Angsana New" w:hAnsi="Angsana New" w:cs="Angsana New"/>
          <w:cs/>
        </w:rPr>
        <w:t xml:space="preserve"> จังหวัดร</w:t>
      </w:r>
      <w:r w:rsidRPr="00D26778">
        <w:rPr>
          <w:rFonts w:ascii="Angsana New" w:hAnsi="Angsana New" w:cs="Angsana New" w:hint="cs"/>
          <w:cs/>
        </w:rPr>
        <w:t>ะยอง</w:t>
      </w:r>
      <w:r w:rsidRPr="00D26778">
        <w:rPr>
          <w:rFonts w:ascii="Angsana New" w:hAnsi="Angsana New" w:cs="Angsana New"/>
          <w:lang w:val="en-US"/>
        </w:rPr>
        <w:t xml:space="preserve"> 21140</w:t>
      </w:r>
    </w:p>
    <w:p w14:paraId="09534620" w14:textId="77777777" w:rsidR="00F425B7" w:rsidRPr="00D26778" w:rsidRDefault="00F425B7" w:rsidP="001B34C8">
      <w:pPr>
        <w:pStyle w:val="a"/>
        <w:tabs>
          <w:tab w:val="clear" w:pos="1080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5AB5FC89" w14:textId="77777777" w:rsidR="00F425B7" w:rsidRPr="00D26778" w:rsidRDefault="00F425B7" w:rsidP="001B34C8">
      <w:pPr>
        <w:pStyle w:val="a"/>
        <w:tabs>
          <w:tab w:val="clear" w:pos="1080"/>
          <w:tab w:val="left" w:pos="1658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D26778">
        <w:rPr>
          <w:rFonts w:ascii="Angsana New" w:hAnsi="Angsana New" w:cs="Angsana New" w:hint="cs"/>
          <w:cs/>
          <w:lang w:val="en-US"/>
        </w:rPr>
        <w:t>สาขา</w:t>
      </w:r>
      <w:r w:rsidRPr="00D26778">
        <w:rPr>
          <w:rFonts w:ascii="Angsana New" w:hAnsi="Angsana New" w:cs="Angsana New" w:hint="cs"/>
          <w:cs/>
          <w:lang w:val="en-US"/>
        </w:rPr>
        <w:tab/>
      </w:r>
      <w:r w:rsidRPr="00D26778">
        <w:rPr>
          <w:rFonts w:ascii="Angsana New" w:hAnsi="Angsana New" w:cs="Angsana New" w:hint="cs"/>
          <w:cs/>
          <w:lang w:val="en-US"/>
        </w:rPr>
        <w:tab/>
      </w:r>
      <w:r w:rsidRPr="00D26778">
        <w:rPr>
          <w:rFonts w:ascii="Angsana New" w:hAnsi="Angsana New" w:cs="Angsana New"/>
          <w:lang w:val="en-US"/>
        </w:rPr>
        <w:t>:</w:t>
      </w:r>
      <w:r w:rsidRPr="00D26778">
        <w:rPr>
          <w:rFonts w:ascii="Angsana New" w:hAnsi="Angsana New" w:cs="Angsana New"/>
          <w:lang w:val="en-US"/>
        </w:rPr>
        <w:tab/>
        <w:t>7</w:t>
      </w:r>
      <w:r w:rsidRPr="00D26778">
        <w:rPr>
          <w:rFonts w:ascii="Angsana New" w:hAnsi="Angsana New" w:cs="Angsana New" w:hint="cs"/>
          <w:cs/>
        </w:rPr>
        <w:t>/</w:t>
      </w:r>
      <w:r w:rsidRPr="00D26778">
        <w:rPr>
          <w:rFonts w:ascii="Angsana New" w:hAnsi="Angsana New" w:cs="Angsana New"/>
          <w:lang w:val="en-US"/>
        </w:rPr>
        <w:t>389</w:t>
      </w:r>
      <w:r w:rsidRPr="00D26778">
        <w:rPr>
          <w:rFonts w:ascii="Angsana New" w:hAnsi="Angsana New" w:cs="Angsana New"/>
          <w:cs/>
        </w:rPr>
        <w:t xml:space="preserve"> หมู่ที่ </w:t>
      </w:r>
      <w:r w:rsidRPr="00D26778">
        <w:rPr>
          <w:rFonts w:ascii="Angsana New" w:hAnsi="Angsana New" w:cs="Angsana New"/>
          <w:lang w:val="en-US"/>
        </w:rPr>
        <w:t>6</w:t>
      </w:r>
      <w:r w:rsidRPr="00D26778">
        <w:rPr>
          <w:rFonts w:ascii="Angsana New" w:hAnsi="Angsana New" w:cs="Angsana New"/>
          <w:cs/>
        </w:rPr>
        <w:t xml:space="preserve"> ตำบล</w:t>
      </w:r>
      <w:r w:rsidRPr="00D26778">
        <w:rPr>
          <w:rFonts w:ascii="Angsana New" w:hAnsi="Angsana New" w:cs="Angsana New" w:hint="cs"/>
          <w:cs/>
          <w:lang w:val="en-US"/>
        </w:rPr>
        <w:t>มาบยางพร</w:t>
      </w:r>
      <w:r w:rsidRPr="00D26778">
        <w:rPr>
          <w:rFonts w:ascii="Angsana New" w:hAnsi="Angsana New" w:cs="Angsana New"/>
          <w:cs/>
        </w:rPr>
        <w:t xml:space="preserve"> อำเภอ</w:t>
      </w:r>
      <w:r w:rsidRPr="00D26778">
        <w:rPr>
          <w:rFonts w:ascii="Angsana New" w:hAnsi="Angsana New" w:cs="Angsana New" w:hint="cs"/>
          <w:cs/>
        </w:rPr>
        <w:t>ปลวกแดง</w:t>
      </w:r>
      <w:r w:rsidRPr="00D26778">
        <w:rPr>
          <w:rFonts w:ascii="Angsana New" w:hAnsi="Angsana New" w:cs="Angsana New"/>
          <w:cs/>
        </w:rPr>
        <w:t xml:space="preserve"> จังหวัดร</w:t>
      </w:r>
      <w:r w:rsidRPr="00D26778">
        <w:rPr>
          <w:rFonts w:ascii="Angsana New" w:hAnsi="Angsana New" w:cs="Angsana New" w:hint="cs"/>
          <w:cs/>
        </w:rPr>
        <w:t>ะยอง</w:t>
      </w:r>
      <w:r w:rsidRPr="00D26778">
        <w:rPr>
          <w:rFonts w:ascii="Angsana New" w:hAnsi="Angsana New" w:cs="Angsana New"/>
          <w:lang w:val="en-US"/>
        </w:rPr>
        <w:t xml:space="preserve"> </w:t>
      </w:r>
      <w:r w:rsidRPr="00D26778">
        <w:rPr>
          <w:rFonts w:ascii="Angsana New" w:hAnsi="Angsana New" w:cs="Angsana New" w:hint="cs"/>
          <w:cs/>
          <w:lang w:val="en-US"/>
        </w:rPr>
        <w:t>211</w:t>
      </w:r>
      <w:r w:rsidRPr="00D26778">
        <w:rPr>
          <w:rFonts w:ascii="Angsana New" w:hAnsi="Angsana New" w:cs="Angsana New"/>
          <w:lang w:val="en-US"/>
        </w:rPr>
        <w:t>40</w:t>
      </w:r>
    </w:p>
    <w:p w14:paraId="12A5F57B" w14:textId="77777777" w:rsidR="00F425B7" w:rsidRPr="00D26778" w:rsidRDefault="00F425B7" w:rsidP="001B34C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03C71DC5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D26778">
        <w:rPr>
          <w:rFonts w:ascii="Angsana New" w:hAnsi="Angsana New" w:cs="Angsana New"/>
          <w:cs/>
          <w:lang w:val="en-US"/>
        </w:rPr>
        <w:t>ผู้ถือหุ้นรายใหญ่ในระหว่างปีได้แก่ บริษัท ส</w:t>
      </w:r>
      <w:r w:rsidRPr="00D26778">
        <w:rPr>
          <w:rFonts w:ascii="Angsana New" w:hAnsi="Angsana New" w:cs="Angsana New"/>
          <w:cs/>
        </w:rPr>
        <w:t xml:space="preserve">มบูรณ์ โฮลดิ้ง จำกัด (ถือหุ้นร้อยละ </w:t>
      </w:r>
      <w:r w:rsidRPr="00D26778">
        <w:rPr>
          <w:rFonts w:asciiTheme="majorBidi" w:hAnsiTheme="majorBidi" w:cstheme="majorBidi"/>
          <w:lang w:val="en-US"/>
        </w:rPr>
        <w:t>29.92</w:t>
      </w:r>
      <w:r w:rsidRPr="00D26778">
        <w:rPr>
          <w:rFonts w:ascii="Angsana New" w:hAnsi="Angsana New" w:cs="Angsana New"/>
          <w:cs/>
          <w:lang w:val="en-US"/>
        </w:rPr>
        <w:t xml:space="preserve">) </w:t>
      </w:r>
      <w:r w:rsidRPr="00D26778">
        <w:rPr>
          <w:rFonts w:ascii="Angsana New" w:hAnsi="Angsana New" w:cs="Angsana New"/>
          <w:cs/>
        </w:rPr>
        <w:t xml:space="preserve">ซึ่งเป็นนิติบุคคลที่จัดตั้งขึ้นในประเทศไทย </w:t>
      </w:r>
      <w:r w:rsidRPr="00D26778">
        <w:rPr>
          <w:rFonts w:ascii="Angsana New" w:hAnsi="Angsana New" w:cs="Angsana New"/>
          <w:cs/>
          <w:lang w:val="en-US"/>
        </w:rPr>
        <w:t xml:space="preserve">และกลุ่มตระกูลกิตะพาณิชย์ (ถือหุ้นร้อยละ </w:t>
      </w:r>
      <w:r w:rsidRPr="00D26778">
        <w:rPr>
          <w:rFonts w:ascii="Angsana New" w:hAnsi="Angsana New" w:cs="Angsana New"/>
          <w:lang w:val="en-US"/>
        </w:rPr>
        <w:t>13.</w:t>
      </w:r>
      <w:r w:rsidRPr="00D26778">
        <w:rPr>
          <w:rFonts w:ascii="Angsana New" w:hAnsi="Angsana New" w:cs="Angsana New" w:hint="cs"/>
          <w:cs/>
          <w:lang w:val="en-US"/>
        </w:rPr>
        <w:t>54</w:t>
      </w:r>
      <w:r w:rsidRPr="00D26778">
        <w:rPr>
          <w:rFonts w:ascii="Angsana New" w:hAnsi="Angsana New" w:cs="Angsana New"/>
          <w:cs/>
          <w:lang w:val="en-US"/>
        </w:rPr>
        <w:t>)</w:t>
      </w:r>
    </w:p>
    <w:p w14:paraId="08CDB6E2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6EDA4F0" w14:textId="38FC0DFD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D26778">
        <w:rPr>
          <w:rFonts w:ascii="Angsana New" w:hAnsi="Angsana New" w:cs="Angsana New"/>
          <w:spacing w:val="4"/>
          <w:cs/>
        </w:rPr>
        <w:t xml:space="preserve">บริษัทดำเนินธุรกิจหลักเกี่ยวกับการผลิตเพลารถกระบะและที่รองแหนบรถบรรทุก รายละเอียดของบริษัทย่อย ณ </w:t>
      </w:r>
      <w:r w:rsidRPr="00D26778">
        <w:rPr>
          <w:rFonts w:ascii="Angsana New" w:hAnsi="Angsana New" w:cs="Angsana New"/>
          <w:cs/>
          <w:lang w:val="en-US"/>
        </w:rPr>
        <w:t xml:space="preserve">วันที่ </w:t>
      </w:r>
      <w:r w:rsidRPr="00D26778">
        <w:rPr>
          <w:rFonts w:ascii="Angsana New" w:hAnsi="Angsana New" w:cs="Angsana New"/>
          <w:lang w:val="en-US"/>
        </w:rPr>
        <w:t>31</w:t>
      </w:r>
      <w:r w:rsidRPr="00D26778">
        <w:rPr>
          <w:rFonts w:ascii="Angsana New" w:hAnsi="Angsana New" w:cs="Angsana New"/>
          <w:cs/>
          <w:lang w:val="en-US"/>
        </w:rPr>
        <w:t xml:space="preserve"> ธันวาคม </w:t>
      </w:r>
      <w:r w:rsidRPr="00D26778">
        <w:rPr>
          <w:rFonts w:ascii="Angsana New" w:hAnsi="Angsana New" w:cs="Angsana New"/>
          <w:lang w:val="en-US"/>
        </w:rPr>
        <w:t>2564</w:t>
      </w:r>
      <w:r w:rsidRPr="00D26778">
        <w:rPr>
          <w:rFonts w:ascii="Angsana New" w:hAnsi="Angsana New" w:cs="Angsana New"/>
          <w:cs/>
          <w:lang w:val="en-US"/>
        </w:rPr>
        <w:t xml:space="preserve"> และ </w:t>
      </w:r>
      <w:r w:rsidRPr="00D26778">
        <w:rPr>
          <w:rFonts w:ascii="Angsana New" w:hAnsi="Angsana New" w:cs="Angsana New"/>
          <w:lang w:val="en-US"/>
        </w:rPr>
        <w:t xml:space="preserve">2563 </w:t>
      </w:r>
      <w:r w:rsidRPr="00D26778">
        <w:rPr>
          <w:rFonts w:ascii="Angsana New" w:hAnsi="Angsana New" w:cs="Angsana New"/>
          <w:cs/>
          <w:lang w:val="en-US"/>
        </w:rPr>
        <w:t>ได้</w:t>
      </w:r>
      <w:r w:rsidRPr="00D26778">
        <w:rPr>
          <w:rFonts w:ascii="Angsana New" w:hAnsi="Angsana New" w:cs="Angsana New"/>
          <w:spacing w:val="4"/>
          <w:cs/>
        </w:rPr>
        <w:t>เปิดเผยไว้ในหมายเหตุประกอบงบการเงินข้</w:t>
      </w:r>
      <w:r w:rsidRPr="00D26778">
        <w:rPr>
          <w:rFonts w:ascii="Angsana New" w:hAnsi="Angsana New" w:cs="Angsana New"/>
          <w:cs/>
          <w:lang w:val="en-US"/>
        </w:rPr>
        <w:t xml:space="preserve">อ </w:t>
      </w:r>
      <w:r w:rsidRPr="00D26778">
        <w:rPr>
          <w:rFonts w:ascii="Angsana New" w:hAnsi="Angsana New" w:cs="Angsana New"/>
          <w:lang w:val="en-US"/>
        </w:rPr>
        <w:t>1</w:t>
      </w:r>
      <w:r w:rsidR="002E3192">
        <w:rPr>
          <w:rFonts w:ascii="Angsana New" w:hAnsi="Angsana New" w:cs="Angsana New"/>
          <w:lang w:val="en-US"/>
        </w:rPr>
        <w:t>0</w:t>
      </w:r>
    </w:p>
    <w:p w14:paraId="75DD64CC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970EF9A" w14:textId="77777777" w:rsidR="00F425B7" w:rsidRPr="00D26778" w:rsidRDefault="00F425B7" w:rsidP="001B34C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การปรับโครงสร้างกิจการ</w:t>
      </w:r>
      <w:r w:rsidRPr="00D2677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CA4CCC7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689FEF6" w14:textId="4F87092A" w:rsidR="00EF29AB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pacing w:val="4"/>
          <w:cs/>
        </w:rPr>
      </w:pPr>
      <w:bookmarkStart w:id="1" w:name="_Hlk95669014"/>
      <w:r w:rsidRPr="00D26778">
        <w:rPr>
          <w:rFonts w:ascii="Angsana New" w:hAnsi="Angsana New" w:cs="Angsana New" w:hint="cs"/>
          <w:spacing w:val="4"/>
          <w:cs/>
        </w:rPr>
        <w:t>ในระหว่างปี</w:t>
      </w:r>
      <w:r w:rsidRPr="00D26778">
        <w:rPr>
          <w:rFonts w:ascii="Angsana New" w:hAnsi="Angsana New" w:cs="Angsana New"/>
          <w:spacing w:val="4"/>
          <w:lang w:val="en-US"/>
        </w:rPr>
        <w:t xml:space="preserve"> 2564 </w:t>
      </w:r>
      <w:r w:rsidRPr="00D26778">
        <w:rPr>
          <w:rFonts w:ascii="Angsana New" w:hAnsi="Angsana New" w:cs="Angsana New" w:hint="cs"/>
          <w:spacing w:val="4"/>
          <w:cs/>
          <w:lang w:val="en-US"/>
        </w:rPr>
        <w:t xml:space="preserve">บริษัทได้ดำเนินการตามแผนการปรับโครงสร้างกิจการของบริษัท ซึ่งได้รับมติอนุมัติจากที่ประชุมวิสามัญของผู้ถือหุ้นของบริษัท </w:t>
      </w:r>
      <w:r w:rsidRPr="00D26778">
        <w:rPr>
          <w:rFonts w:ascii="Angsana New" w:hAnsi="Angsana New" w:cs="Angsana New"/>
          <w:spacing w:val="4"/>
          <w:cs/>
        </w:rPr>
        <w:t xml:space="preserve">เมื่อวันที่ </w:t>
      </w:r>
      <w:r w:rsidRPr="00D26778">
        <w:rPr>
          <w:rFonts w:asciiTheme="majorBidi" w:hAnsiTheme="majorBidi" w:cstheme="majorBidi"/>
          <w:lang w:val="en-US"/>
        </w:rPr>
        <w:t xml:space="preserve">9 </w:t>
      </w:r>
      <w:r w:rsidRPr="00D26778">
        <w:rPr>
          <w:rFonts w:ascii="Angsana New" w:hAnsi="Angsana New" w:cs="Angsana New"/>
          <w:spacing w:val="4"/>
          <w:cs/>
        </w:rPr>
        <w:t>ก</w:t>
      </w:r>
      <w:r w:rsidRPr="00D26778">
        <w:rPr>
          <w:rFonts w:ascii="Angsana New" w:hAnsi="Angsana New" w:cs="Angsana New" w:hint="cs"/>
          <w:spacing w:val="4"/>
          <w:cs/>
        </w:rPr>
        <w:t>ันยายน</w:t>
      </w:r>
      <w:r w:rsidRPr="00D26778">
        <w:rPr>
          <w:rFonts w:ascii="Angsana New" w:hAnsi="Angsana New" w:cs="Angsana New"/>
          <w:spacing w:val="4"/>
          <w:cs/>
        </w:rPr>
        <w:t xml:space="preserve"> </w:t>
      </w:r>
      <w:r w:rsidRPr="00D26778">
        <w:rPr>
          <w:rFonts w:asciiTheme="majorBidi" w:hAnsiTheme="majorBidi" w:cstheme="majorBidi"/>
          <w:lang w:val="en-US"/>
        </w:rPr>
        <w:t>2564</w:t>
      </w:r>
      <w:r w:rsidRPr="00D26778">
        <w:rPr>
          <w:rFonts w:ascii="Angsana New" w:hAnsi="Angsana New" w:cs="Angsana New"/>
          <w:spacing w:val="4"/>
          <w:cs/>
        </w:rPr>
        <w:t xml:space="preserve"> </w:t>
      </w:r>
      <w:r w:rsidRPr="00D26778">
        <w:rPr>
          <w:rFonts w:ascii="Angsana New" w:hAnsi="Angsana New" w:cs="Angsana New" w:hint="cs"/>
          <w:spacing w:val="4"/>
          <w:cs/>
          <w:lang w:val="en-US"/>
        </w:rPr>
        <w:t>ผู้ถือหุ้นมีมติอนุมัติแผนการปรับโครงสร้างกิจการ เพื่อให้บริษัทสามารถดำเนินการตามแผนกลยุทธ์</w:t>
      </w:r>
      <w:r w:rsidRPr="00D26778">
        <w:rPr>
          <w:rFonts w:ascii="Angsana New" w:hAnsi="Angsana New" w:cs="Angsana New"/>
          <w:spacing w:val="4"/>
          <w:cs/>
        </w:rPr>
        <w:t>ได้อย่างมีประสิทธิภาพและเพิ่มความคล่องตัวในการขยายธุรกิจ</w:t>
      </w:r>
      <w:r w:rsidRPr="00D26778">
        <w:rPr>
          <w:rFonts w:ascii="Angsana New" w:hAnsi="Angsana New" w:cs="Angsana New" w:hint="cs"/>
          <w:spacing w:val="4"/>
          <w:cs/>
        </w:rPr>
        <w:t xml:space="preserve"> </w:t>
      </w:r>
      <w:r w:rsidRPr="00D26778">
        <w:rPr>
          <w:rFonts w:ascii="Angsana New" w:hAnsi="Angsana New" w:cs="Angsana New" w:hint="cs"/>
          <w:spacing w:val="4"/>
          <w:cs/>
          <w:lang w:val="en-US"/>
        </w:rPr>
        <w:t>โดยเปลี่ยนลักษณะการประกอบธุรกิจของบริษัทเป็นบริษัทโฮสดิ้ง ทั้งนี้บริษัทจะทำการโอนกิจการบางส่วนของบริษัทซึ่งได้แก่</w:t>
      </w:r>
      <w:r w:rsidRPr="00D26778">
        <w:rPr>
          <w:rFonts w:ascii="Angsana New" w:hAnsi="Angsana New" w:cs="Angsana New"/>
          <w:spacing w:val="4"/>
          <w:cs/>
        </w:rPr>
        <w:t>สายงานการผลิตและจำหน่ายผลิตภัณฑ์ประเภทเพลาข้าง</w:t>
      </w:r>
      <w:r w:rsidRPr="00D26778">
        <w:rPr>
          <w:rFonts w:ascii="Angsana New" w:hAnsi="Angsana New" w:cs="Angsana New" w:hint="cs"/>
          <w:spacing w:val="4"/>
          <w:cs/>
          <w:lang w:val="en-US"/>
        </w:rPr>
        <w:t xml:space="preserve"> ไปยังบริษัท</w:t>
      </w:r>
      <w:r w:rsidRPr="00D26778">
        <w:rPr>
          <w:rFonts w:ascii="Angsana New" w:hAnsi="Angsana New" w:cs="Angsana New"/>
          <w:spacing w:val="4"/>
          <w:cs/>
        </w:rPr>
        <w:t>สมบูรณ์</w:t>
      </w:r>
      <w:r w:rsidR="006009F6" w:rsidRPr="00D26778">
        <w:rPr>
          <w:rFonts w:ascii="Angsana New" w:hAnsi="Angsana New" w:cs="Angsana New" w:hint="cs"/>
          <w:spacing w:val="4"/>
          <w:cs/>
        </w:rPr>
        <w:t xml:space="preserve">              </w:t>
      </w:r>
      <w:r w:rsidRPr="00D26778">
        <w:rPr>
          <w:rFonts w:ascii="Angsana New" w:hAnsi="Angsana New" w:cs="Angsana New"/>
          <w:spacing w:val="4"/>
          <w:cs/>
        </w:rPr>
        <w:t xml:space="preserve"> ฟอร์จจิ้ง เทคโนโลยี จำกัด</w:t>
      </w:r>
      <w:r w:rsidRPr="00D26778">
        <w:rPr>
          <w:rFonts w:ascii="Angsana New" w:hAnsi="Angsana New" w:cs="Angsana New"/>
          <w:spacing w:val="4"/>
          <w:lang w:val="en-US"/>
        </w:rPr>
        <w:t xml:space="preserve"> </w:t>
      </w:r>
      <w:r w:rsidRPr="00D26778">
        <w:rPr>
          <w:rFonts w:ascii="Angsana New" w:hAnsi="Angsana New" w:cs="Angsana New" w:hint="cs"/>
          <w:spacing w:val="4"/>
          <w:cs/>
        </w:rPr>
        <w:t xml:space="preserve">ซึ่งเป็นบริษัทย่อย </w:t>
      </w:r>
    </w:p>
    <w:p w14:paraId="0E4FD86B" w14:textId="77777777" w:rsidR="00EF29AB" w:rsidRPr="00D26778" w:rsidRDefault="00EF29AB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pacing w:val="4"/>
          <w:cs/>
        </w:rPr>
      </w:pPr>
    </w:p>
    <w:p w14:paraId="29509C00" w14:textId="46FF4FED" w:rsidR="00F425B7" w:rsidRPr="00D26778" w:rsidRDefault="00EF29AB" w:rsidP="001B34C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D26778">
        <w:rPr>
          <w:rFonts w:ascii="Angsana New" w:hAnsi="Angsana New" w:cs="Angsana New" w:hint="cs"/>
          <w:spacing w:val="4"/>
          <w:cs/>
        </w:rPr>
        <w:t>เมื่อ</w:t>
      </w:r>
      <w:r w:rsidRPr="00D26778">
        <w:rPr>
          <w:rFonts w:asciiTheme="majorBidi" w:hAnsiTheme="majorBidi" w:cstheme="majorBidi" w:hint="cs"/>
          <w:cs/>
          <w:lang w:val="en-US"/>
        </w:rPr>
        <w:t xml:space="preserve">วันที่ </w:t>
      </w:r>
      <w:r w:rsidRPr="00D26778">
        <w:rPr>
          <w:rFonts w:asciiTheme="majorBidi" w:hAnsiTheme="majorBidi" w:cstheme="majorBidi"/>
          <w:lang w:val="en-US"/>
        </w:rPr>
        <w:t>9</w:t>
      </w:r>
      <w:r w:rsidRPr="00D26778">
        <w:rPr>
          <w:rFonts w:asciiTheme="majorBidi" w:hAnsiTheme="majorBidi" w:cstheme="majorBidi" w:hint="cs"/>
          <w:cs/>
          <w:lang w:val="en-US"/>
        </w:rPr>
        <w:t xml:space="preserve"> ธันวาคม </w:t>
      </w:r>
      <w:r w:rsidRPr="00D26778">
        <w:rPr>
          <w:rFonts w:asciiTheme="majorBidi" w:hAnsiTheme="majorBidi" w:cstheme="majorBidi"/>
          <w:lang w:val="en-US"/>
        </w:rPr>
        <w:t>2564</w:t>
      </w:r>
      <w:r w:rsidRPr="00D26778">
        <w:rPr>
          <w:rFonts w:asciiTheme="majorBidi" w:hAnsiTheme="majorBidi" w:cstheme="majorBidi" w:hint="cs"/>
          <w:cs/>
          <w:lang w:val="en-US"/>
        </w:rPr>
        <w:t xml:space="preserve"> </w:t>
      </w:r>
      <w:r w:rsidR="00F425B7" w:rsidRPr="00D26778">
        <w:rPr>
          <w:rFonts w:ascii="Angsana New" w:hAnsi="Angsana New" w:cs="Angsana New" w:hint="cs"/>
          <w:spacing w:val="4"/>
          <w:cs/>
        </w:rPr>
        <w:t xml:space="preserve"> </w:t>
      </w:r>
      <w:r w:rsidR="004A1D77" w:rsidRPr="00D26778">
        <w:rPr>
          <w:rFonts w:ascii="Angsana New" w:hAnsi="Angsana New" w:cs="Angsana New" w:hint="cs"/>
          <w:spacing w:val="4"/>
          <w:cs/>
          <w:lang w:val="en-US"/>
        </w:rPr>
        <w:t>บริษัท</w:t>
      </w:r>
      <w:r w:rsidR="004A1D77" w:rsidRPr="00D26778">
        <w:rPr>
          <w:rFonts w:ascii="Angsana New" w:hAnsi="Angsana New" w:cs="Angsana New"/>
          <w:spacing w:val="4"/>
          <w:cs/>
        </w:rPr>
        <w:t>สมบูรณ์</w:t>
      </w:r>
      <w:r w:rsidR="004A1D77" w:rsidRPr="00D26778">
        <w:rPr>
          <w:rFonts w:ascii="Angsana New" w:hAnsi="Angsana New" w:cs="Angsana New" w:hint="cs"/>
          <w:spacing w:val="4"/>
          <w:cs/>
        </w:rPr>
        <w:t xml:space="preserve"> </w:t>
      </w:r>
      <w:r w:rsidR="004A1D77" w:rsidRPr="00D26778">
        <w:rPr>
          <w:rFonts w:ascii="Angsana New" w:hAnsi="Angsana New" w:cs="Angsana New"/>
          <w:spacing w:val="4"/>
          <w:cs/>
        </w:rPr>
        <w:t>ฟอร์จจิ้ง เทคโนโลยี จำกัด</w:t>
      </w:r>
      <w:r w:rsidR="004A1D77" w:rsidRPr="00D26778">
        <w:rPr>
          <w:rFonts w:ascii="Angsana New" w:hAnsi="Angsana New" w:cs="Angsana New" w:hint="cs"/>
          <w:spacing w:val="4"/>
          <w:cs/>
        </w:rPr>
        <w:t xml:space="preserve"> </w:t>
      </w:r>
      <w:r w:rsidR="00F425B7" w:rsidRPr="00D26778">
        <w:rPr>
          <w:rFonts w:ascii="Angsana New" w:hAnsi="Angsana New" w:cs="Angsana New" w:hint="cs"/>
          <w:spacing w:val="4"/>
          <w:cs/>
        </w:rPr>
        <w:t>ได้ออกหุ้นสามัญเ</w:t>
      </w:r>
      <w:r w:rsidR="00F425B7" w:rsidRPr="00D26778">
        <w:rPr>
          <w:rFonts w:asciiTheme="majorBidi" w:hAnsiTheme="majorBidi" w:cstheme="majorBidi" w:hint="cs"/>
          <w:cs/>
          <w:lang w:val="en-US"/>
        </w:rPr>
        <w:t xml:space="preserve">พิ่มทุนจำนวน </w:t>
      </w:r>
      <w:r w:rsidR="00F425B7" w:rsidRPr="00D26778">
        <w:rPr>
          <w:rFonts w:asciiTheme="majorBidi" w:hAnsiTheme="majorBidi" w:cstheme="majorBidi"/>
          <w:lang w:val="en-US"/>
        </w:rPr>
        <w:t>12.5</w:t>
      </w:r>
      <w:r w:rsidR="00F425B7" w:rsidRPr="00D26778">
        <w:rPr>
          <w:rFonts w:asciiTheme="majorBidi" w:hAnsiTheme="majorBidi" w:cstheme="majorBidi" w:hint="cs"/>
          <w:cs/>
          <w:lang w:val="en-US"/>
        </w:rPr>
        <w:t xml:space="preserve"> </w:t>
      </w:r>
      <w:r w:rsidR="004A1D77" w:rsidRPr="00D26778">
        <w:rPr>
          <w:rFonts w:asciiTheme="majorBidi" w:hAnsiTheme="majorBidi" w:cstheme="majorBidi"/>
          <w:lang w:val="en-US"/>
        </w:rPr>
        <w:t xml:space="preserve">                </w:t>
      </w:r>
      <w:r w:rsidR="00F425B7" w:rsidRPr="00D26778">
        <w:rPr>
          <w:rFonts w:asciiTheme="majorBidi" w:hAnsiTheme="majorBidi" w:cstheme="majorBidi" w:hint="cs"/>
          <w:cs/>
          <w:lang w:val="en-US"/>
        </w:rPr>
        <w:t xml:space="preserve">ล้านหุ้น ซึ่งมีมูลค่าที่ตราไว้ </w:t>
      </w:r>
      <w:r w:rsidR="00F425B7" w:rsidRPr="00D26778">
        <w:rPr>
          <w:rFonts w:asciiTheme="majorBidi" w:hAnsiTheme="majorBidi" w:cstheme="majorBidi"/>
          <w:lang w:val="en-US"/>
        </w:rPr>
        <w:t xml:space="preserve">100 </w:t>
      </w:r>
      <w:r w:rsidR="00F425B7" w:rsidRPr="00D26778">
        <w:rPr>
          <w:rFonts w:asciiTheme="majorBidi" w:hAnsiTheme="majorBidi" w:cstheme="majorBidi" w:hint="cs"/>
          <w:cs/>
          <w:lang w:val="en-US"/>
        </w:rPr>
        <w:t xml:space="preserve">บาท ต่อหุ้น เป็นจำนวนเงิน </w:t>
      </w:r>
      <w:r w:rsidR="00F425B7" w:rsidRPr="00D26778">
        <w:rPr>
          <w:rFonts w:asciiTheme="majorBidi" w:hAnsiTheme="majorBidi" w:cstheme="majorBidi"/>
          <w:lang w:val="en-US"/>
        </w:rPr>
        <w:t xml:space="preserve">1,250 </w:t>
      </w:r>
      <w:r w:rsidR="00F425B7" w:rsidRPr="00D26778">
        <w:rPr>
          <w:rFonts w:asciiTheme="majorBidi" w:hAnsiTheme="majorBidi" w:cstheme="majorBidi" w:hint="cs"/>
          <w:cs/>
          <w:lang w:val="en-US"/>
        </w:rPr>
        <w:t>ล้านบาท</w:t>
      </w:r>
      <w:r w:rsidR="00F425B7" w:rsidRPr="00D26778">
        <w:rPr>
          <w:rFonts w:asciiTheme="majorBidi" w:hAnsiTheme="majorBidi" w:cstheme="majorBidi"/>
          <w:lang w:val="en-US"/>
        </w:rPr>
        <w:t xml:space="preserve"> </w:t>
      </w:r>
      <w:r w:rsidR="004A1D77" w:rsidRPr="00D26778">
        <w:rPr>
          <w:rFonts w:ascii="Angsana New" w:hAnsi="Angsana New" w:cs="Angsana New" w:hint="cs"/>
          <w:spacing w:val="4"/>
          <w:cs/>
        </w:rPr>
        <w:t>บริษัทย่อ</w:t>
      </w:r>
      <w:r w:rsidR="00665BF4">
        <w:rPr>
          <w:rFonts w:ascii="Angsana New" w:hAnsi="Angsana New" w:cs="Angsana New" w:hint="cs"/>
          <w:spacing w:val="4"/>
          <w:cs/>
        </w:rPr>
        <w:t>ย</w:t>
      </w:r>
      <w:r w:rsidR="004A1D77" w:rsidRPr="00D26778">
        <w:rPr>
          <w:rFonts w:ascii="Angsana New" w:hAnsi="Angsana New" w:cs="Angsana New" w:hint="cs"/>
          <w:spacing w:val="4"/>
          <w:cs/>
        </w:rPr>
        <w:t xml:space="preserve">ดังกล่าวได้ดำเนินการ             จดทะเบียนเพิ่มทุนกับกระทรวงพาณิชย์เรียบร้อยแล้วเมื่อวันที่ </w:t>
      </w:r>
      <w:r w:rsidR="004A1D77" w:rsidRPr="00D26778">
        <w:rPr>
          <w:rFonts w:asciiTheme="majorBidi" w:hAnsiTheme="majorBidi" w:cstheme="majorBidi"/>
          <w:lang w:val="en-US"/>
        </w:rPr>
        <w:t xml:space="preserve">14 </w:t>
      </w:r>
      <w:r w:rsidR="004A1D77" w:rsidRPr="00D26778">
        <w:rPr>
          <w:rFonts w:ascii="Angsana New" w:hAnsi="Angsana New" w:cs="Angsana New" w:hint="cs"/>
          <w:spacing w:val="4"/>
          <w:cs/>
        </w:rPr>
        <w:t xml:space="preserve">ธันวาคม </w:t>
      </w:r>
      <w:r w:rsidR="004A1D77" w:rsidRPr="00D26778">
        <w:rPr>
          <w:rFonts w:asciiTheme="majorBidi" w:hAnsiTheme="majorBidi" w:cstheme="majorBidi"/>
          <w:lang w:val="en-US"/>
        </w:rPr>
        <w:t>2564</w:t>
      </w:r>
    </w:p>
    <w:p w14:paraId="35CF7BFE" w14:textId="77777777" w:rsidR="00EF29AB" w:rsidRPr="00D26778" w:rsidRDefault="00EF29AB" w:rsidP="001B34C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147D7E33" w14:textId="443275D9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D26778">
        <w:rPr>
          <w:rFonts w:asciiTheme="majorBidi" w:hAnsiTheme="majorBidi" w:cstheme="majorBidi"/>
          <w:cs/>
          <w:lang w:val="en-US"/>
        </w:rPr>
        <w:t>เมื่อวันที่</w:t>
      </w:r>
      <w:r w:rsidRPr="00D26778">
        <w:rPr>
          <w:rFonts w:asciiTheme="majorBidi" w:hAnsiTheme="majorBidi" w:cstheme="majorBidi" w:hint="cs"/>
          <w:cs/>
          <w:lang w:val="en-US"/>
        </w:rPr>
        <w:t xml:space="preserve"> </w:t>
      </w:r>
      <w:r w:rsidRPr="00D26778">
        <w:rPr>
          <w:rFonts w:asciiTheme="majorBidi" w:hAnsiTheme="majorBidi" w:cstheme="majorBidi"/>
          <w:lang w:val="en-US"/>
        </w:rPr>
        <w:t xml:space="preserve">27 </w:t>
      </w:r>
      <w:r w:rsidRPr="00D26778">
        <w:rPr>
          <w:rFonts w:asciiTheme="majorBidi" w:hAnsiTheme="majorBidi" w:cstheme="majorBidi" w:hint="cs"/>
          <w:cs/>
          <w:lang w:val="en-US"/>
        </w:rPr>
        <w:t>ธันวาคม</w:t>
      </w:r>
      <w:r w:rsidRPr="00D26778">
        <w:rPr>
          <w:rFonts w:asciiTheme="majorBidi" w:hAnsiTheme="majorBidi" w:cstheme="majorBidi"/>
          <w:lang w:val="en-US"/>
        </w:rPr>
        <w:t xml:space="preserve"> 2564</w:t>
      </w:r>
      <w:r w:rsidRPr="00D26778">
        <w:rPr>
          <w:rFonts w:asciiTheme="majorBidi" w:hAnsiTheme="majorBidi" w:cstheme="majorBidi" w:hint="cs"/>
          <w:cs/>
          <w:lang w:val="en-US"/>
        </w:rPr>
        <w:t xml:space="preserve"> บริษัท</w:t>
      </w:r>
      <w:r w:rsidRPr="00D26778">
        <w:rPr>
          <w:rFonts w:asciiTheme="majorBidi" w:hAnsiTheme="majorBidi" w:cstheme="majorBidi"/>
          <w:cs/>
          <w:lang w:val="en-US"/>
        </w:rPr>
        <w:t>ได้โอน</w:t>
      </w:r>
      <w:r w:rsidRPr="00D26778">
        <w:rPr>
          <w:rFonts w:asciiTheme="majorBidi" w:hAnsiTheme="majorBidi" w:cstheme="majorBidi" w:hint="cs"/>
          <w:cs/>
          <w:lang w:val="en-US"/>
        </w:rPr>
        <w:t>กิจการบางส่วนโดยมีมูลค่าตามบัญชี</w:t>
      </w:r>
      <w:r w:rsidR="00556624">
        <w:rPr>
          <w:rFonts w:asciiTheme="majorBidi" w:hAnsiTheme="majorBidi" w:cstheme="majorBidi" w:hint="cs"/>
          <w:cs/>
          <w:lang w:val="en-US"/>
        </w:rPr>
        <w:t>สุทธิ</w:t>
      </w:r>
      <w:r w:rsidRPr="00D26778">
        <w:rPr>
          <w:rFonts w:asciiTheme="majorBidi" w:hAnsiTheme="majorBidi" w:cstheme="majorBidi" w:hint="cs"/>
          <w:cs/>
          <w:lang w:val="en-US"/>
        </w:rPr>
        <w:t xml:space="preserve">เท่ากับ </w:t>
      </w:r>
      <w:r w:rsidRPr="00D26778">
        <w:rPr>
          <w:rFonts w:asciiTheme="majorBidi" w:hAnsiTheme="majorBidi" w:cstheme="majorBidi"/>
          <w:lang w:val="en-US"/>
        </w:rPr>
        <w:t>971.52</w:t>
      </w:r>
      <w:r w:rsidRPr="00D26778">
        <w:rPr>
          <w:rFonts w:asciiTheme="majorBidi" w:hAnsiTheme="majorBidi" w:cstheme="majorBidi"/>
          <w:cs/>
          <w:lang w:val="en-US"/>
        </w:rPr>
        <w:t xml:space="preserve"> ล้านบาท</w:t>
      </w:r>
      <w:r w:rsidRPr="00D26778">
        <w:rPr>
          <w:rFonts w:asciiTheme="majorBidi" w:hAnsiTheme="majorBidi" w:cstheme="majorBidi"/>
          <w:lang w:val="en-US"/>
        </w:rPr>
        <w:t xml:space="preserve"> </w:t>
      </w:r>
      <w:r w:rsidRPr="00D26778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BA4986" w:rsidRPr="00D26778">
        <w:rPr>
          <w:rFonts w:ascii="Angsana New" w:hAnsi="Angsana New" w:cs="Angsana New" w:hint="cs"/>
          <w:spacing w:val="4"/>
          <w:cs/>
          <w:lang w:val="en-US"/>
        </w:rPr>
        <w:t>บริษัท</w:t>
      </w:r>
      <w:r w:rsidR="00BA4986" w:rsidRPr="00D26778">
        <w:rPr>
          <w:rFonts w:ascii="Angsana New" w:hAnsi="Angsana New" w:cs="Angsana New"/>
          <w:spacing w:val="4"/>
          <w:cs/>
        </w:rPr>
        <w:t>สมบูรณ์</w:t>
      </w:r>
      <w:r w:rsidR="00BA4986" w:rsidRPr="00D26778">
        <w:rPr>
          <w:rFonts w:ascii="Angsana New" w:hAnsi="Angsana New" w:cs="Angsana New" w:hint="cs"/>
          <w:spacing w:val="4"/>
          <w:cs/>
        </w:rPr>
        <w:t xml:space="preserve"> </w:t>
      </w:r>
      <w:r w:rsidR="00BA4986" w:rsidRPr="00D26778">
        <w:rPr>
          <w:rFonts w:ascii="Angsana New" w:hAnsi="Angsana New" w:cs="Angsana New"/>
          <w:spacing w:val="4"/>
          <w:cs/>
        </w:rPr>
        <w:t>ฟอร์จจิ้ง เทคโนโลยี จำกัด</w:t>
      </w:r>
      <w:r w:rsidRPr="00D26778">
        <w:rPr>
          <w:rFonts w:asciiTheme="majorBidi" w:hAnsiTheme="majorBidi" w:cstheme="majorBidi"/>
          <w:lang w:val="en-US"/>
        </w:rPr>
        <w:t xml:space="preserve"> </w:t>
      </w:r>
      <w:r w:rsidRPr="00D26778">
        <w:rPr>
          <w:rFonts w:asciiTheme="majorBidi" w:hAnsiTheme="majorBidi" w:cstheme="majorBidi" w:hint="cs"/>
          <w:cs/>
          <w:lang w:val="en-US"/>
        </w:rPr>
        <w:t>ชำระ</w:t>
      </w:r>
      <w:r w:rsidRPr="00D26778">
        <w:rPr>
          <w:rFonts w:asciiTheme="majorBidi" w:hAnsiTheme="majorBidi" w:cstheme="majorBidi"/>
          <w:cs/>
          <w:lang w:val="en-US"/>
        </w:rPr>
        <w:t>ค่าตอบแทนเป็น</w:t>
      </w:r>
      <w:r w:rsidR="006009F6" w:rsidRPr="00D26778">
        <w:rPr>
          <w:rFonts w:asciiTheme="majorBidi" w:hAnsiTheme="majorBidi" w:cstheme="majorBidi" w:hint="cs"/>
          <w:cs/>
          <w:lang w:val="en-US"/>
        </w:rPr>
        <w:t>เงินสด</w:t>
      </w:r>
      <w:r w:rsidRPr="00D26778">
        <w:rPr>
          <w:rFonts w:asciiTheme="majorBidi" w:hAnsiTheme="majorBidi" w:cstheme="majorBidi"/>
          <w:cs/>
          <w:lang w:val="en-US"/>
        </w:rPr>
        <w:t>จำนวน</w:t>
      </w:r>
      <w:r w:rsidRPr="00D26778">
        <w:rPr>
          <w:rFonts w:asciiTheme="majorBidi" w:hAnsiTheme="majorBidi" w:cstheme="majorBidi"/>
          <w:lang w:val="en-US"/>
        </w:rPr>
        <w:t xml:space="preserve"> </w:t>
      </w:r>
      <w:r w:rsidRPr="00D26778">
        <w:rPr>
          <w:rFonts w:asciiTheme="majorBidi" w:hAnsiTheme="majorBidi" w:cstheme="majorBidi" w:hint="cs"/>
          <w:cs/>
          <w:lang w:val="en-US"/>
        </w:rPr>
        <w:t>1</w:t>
      </w:r>
      <w:r w:rsidRPr="00D26778">
        <w:rPr>
          <w:rFonts w:asciiTheme="majorBidi" w:hAnsiTheme="majorBidi" w:cstheme="majorBidi"/>
          <w:lang w:val="en-US"/>
        </w:rPr>
        <w:t>,153.90</w:t>
      </w:r>
      <w:r w:rsidRPr="00D26778">
        <w:rPr>
          <w:rFonts w:asciiTheme="majorBidi" w:hAnsiTheme="majorBidi" w:cstheme="majorBidi" w:hint="cs"/>
          <w:cs/>
          <w:lang w:val="en-US"/>
        </w:rPr>
        <w:t xml:space="preserve"> </w:t>
      </w:r>
      <w:r w:rsidRPr="00D26778">
        <w:rPr>
          <w:rFonts w:asciiTheme="majorBidi" w:hAnsiTheme="majorBidi" w:cstheme="majorBidi"/>
          <w:cs/>
          <w:lang w:val="en-US"/>
        </w:rPr>
        <w:t>ล้านบาท</w:t>
      </w:r>
      <w:r w:rsidRPr="00D26778">
        <w:rPr>
          <w:rFonts w:asciiTheme="majorBidi" w:hAnsiTheme="majorBidi" w:cstheme="majorBidi"/>
          <w:lang w:val="en-US"/>
        </w:rPr>
        <w:t xml:space="preserve"> </w:t>
      </w:r>
      <w:r w:rsidRPr="00D26778">
        <w:rPr>
          <w:rFonts w:asciiTheme="majorBidi" w:hAnsiTheme="majorBidi" w:cstheme="majorBidi" w:hint="cs"/>
          <w:cs/>
          <w:lang w:val="en-US"/>
        </w:rPr>
        <w:t>บริษัทรับรู้กำไรจากการปรับโครงสร้างธุรกิจในงบกำไรขาดทุนเฉพาะกิจการเป็นจำนวน</w:t>
      </w:r>
      <w:r w:rsidRPr="00D26778">
        <w:rPr>
          <w:rFonts w:asciiTheme="majorBidi" w:hAnsiTheme="majorBidi" w:cstheme="majorBidi"/>
          <w:cs/>
          <w:lang w:val="en-US"/>
        </w:rPr>
        <w:t>เงิน</w:t>
      </w:r>
      <w:r w:rsidRPr="00D26778">
        <w:rPr>
          <w:rFonts w:asciiTheme="majorBidi" w:hAnsiTheme="majorBidi" w:cstheme="majorBidi"/>
          <w:lang w:val="en-US"/>
        </w:rPr>
        <w:t xml:space="preserve"> 1</w:t>
      </w:r>
      <w:r w:rsidRPr="00D26778">
        <w:rPr>
          <w:rFonts w:asciiTheme="majorBidi" w:hAnsiTheme="majorBidi" w:cstheme="majorBidi" w:hint="cs"/>
          <w:cs/>
          <w:lang w:val="en-US"/>
        </w:rPr>
        <w:t>82</w:t>
      </w:r>
      <w:r w:rsidRPr="00D26778">
        <w:rPr>
          <w:rFonts w:asciiTheme="majorBidi" w:hAnsiTheme="majorBidi" w:cstheme="majorBidi"/>
          <w:lang w:val="en-US"/>
        </w:rPr>
        <w:t>.38</w:t>
      </w:r>
      <w:r w:rsidRPr="00D26778">
        <w:rPr>
          <w:rFonts w:asciiTheme="majorBidi" w:hAnsiTheme="majorBidi" w:cstheme="majorBidi"/>
          <w:cs/>
          <w:lang w:val="en-US"/>
        </w:rPr>
        <w:t xml:space="preserve"> ล้านบาท</w:t>
      </w:r>
    </w:p>
    <w:bookmarkEnd w:id="1"/>
    <w:p w14:paraId="2D5F27F8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pacing w:val="4"/>
          <w:cs/>
          <w:lang w:val="en-US"/>
        </w:rPr>
      </w:pPr>
    </w:p>
    <w:p w14:paraId="368D2CD6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pacing w:val="4"/>
          <w:cs/>
        </w:rPr>
      </w:pPr>
      <w:r w:rsidRPr="00D26778">
        <w:rPr>
          <w:rFonts w:ascii="Angsana New" w:hAnsi="Angsana New" w:cs="Angsana New" w:hint="cs"/>
          <w:spacing w:val="4"/>
          <w:cs/>
        </w:rPr>
        <w:t>มูลค่าตามบัญชีของสินทรัพย์และหนี้สินสุทธิของบริษัท ณ วันที่โอนกิจการบางส่วนประกอบด้วยรายการต่อไปนี้</w:t>
      </w:r>
    </w:p>
    <w:p w14:paraId="60FDDC1E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pacing w:val="4"/>
          <w:cs/>
        </w:rPr>
      </w:pPr>
    </w:p>
    <w:tbl>
      <w:tblPr>
        <w:tblpPr w:leftFromText="180" w:rightFromText="180" w:vertAnchor="text" w:horzAnchor="margin" w:tblpX="486" w:tblpY="46"/>
        <w:tblW w:w="9000" w:type="dxa"/>
        <w:tblLook w:val="01E0" w:firstRow="1" w:lastRow="1" w:firstColumn="1" w:lastColumn="1" w:noHBand="0" w:noVBand="0"/>
      </w:tblPr>
      <w:tblGrid>
        <w:gridCol w:w="4253"/>
        <w:gridCol w:w="1147"/>
        <w:gridCol w:w="1530"/>
        <w:gridCol w:w="2070"/>
      </w:tblGrid>
      <w:tr w:rsidR="00F425B7" w:rsidRPr="00D26778" w14:paraId="15A4C96A" w14:textId="77777777" w:rsidTr="00F425B7">
        <w:tc>
          <w:tcPr>
            <w:tcW w:w="4253" w:type="dxa"/>
          </w:tcPr>
          <w:p w14:paraId="05F24497" w14:textId="77777777" w:rsidR="00F425B7" w:rsidRPr="00D26778" w:rsidRDefault="00F425B7" w:rsidP="001B34C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A3E1897" w14:textId="77777777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B423A7C" w14:textId="77777777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36CA9AE3" w14:textId="77777777" w:rsidR="00F425B7" w:rsidRPr="00D26778" w:rsidRDefault="00F425B7" w:rsidP="001B34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425B7" w:rsidRPr="00D26778" w14:paraId="3C7473B7" w14:textId="77777777" w:rsidTr="00F425B7">
        <w:tc>
          <w:tcPr>
            <w:tcW w:w="4253" w:type="dxa"/>
          </w:tcPr>
          <w:p w14:paraId="6DCF9DE7" w14:textId="77777777" w:rsidR="00F425B7" w:rsidRPr="00D26778" w:rsidRDefault="00F425B7" w:rsidP="001B34C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0E9A22D" w14:textId="77777777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2677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</w:tcPr>
          <w:p w14:paraId="2DFF6A8C" w14:textId="77777777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3AA73A4D" w14:textId="5A6CDDDE" w:rsidR="00F425B7" w:rsidRPr="00D26778" w:rsidRDefault="00F425B7" w:rsidP="001B34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80973" w:rsidRPr="00D267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D267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425B7" w:rsidRPr="00D26778" w14:paraId="53E27543" w14:textId="77777777" w:rsidTr="00F425B7">
        <w:tc>
          <w:tcPr>
            <w:tcW w:w="4253" w:type="dxa"/>
          </w:tcPr>
          <w:p w14:paraId="5A8801DB" w14:textId="77777777" w:rsidR="00F425B7" w:rsidRPr="00D26778" w:rsidRDefault="00F425B7" w:rsidP="001B34C8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47" w:type="dxa"/>
          </w:tcPr>
          <w:p w14:paraId="2EBC0840" w14:textId="77777777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9542FB" w14:textId="77777777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3F379F2E" w14:textId="77777777" w:rsidR="00F425B7" w:rsidRPr="00D26778" w:rsidRDefault="00F425B7" w:rsidP="001B34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166.09</w:t>
            </w:r>
          </w:p>
        </w:tc>
      </w:tr>
      <w:tr w:rsidR="00F425B7" w:rsidRPr="00D26778" w14:paraId="568493E2" w14:textId="77777777" w:rsidTr="00F425B7">
        <w:tc>
          <w:tcPr>
            <w:tcW w:w="4253" w:type="dxa"/>
          </w:tcPr>
          <w:p w14:paraId="31B9651B" w14:textId="77777777" w:rsidR="00F425B7" w:rsidRPr="00D26778" w:rsidRDefault="00F425B7" w:rsidP="001B34C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D26778">
              <w:rPr>
                <w:rFonts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47" w:type="dxa"/>
          </w:tcPr>
          <w:p w14:paraId="30688783" w14:textId="0A4857BB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</w:t>
            </w:r>
            <w:r w:rsidR="002E319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35238A1A" w14:textId="77777777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75D54C" w14:textId="77777777" w:rsidR="00F425B7" w:rsidRPr="00D26778" w:rsidRDefault="00F425B7" w:rsidP="001B34C8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863.92</w:t>
            </w:r>
          </w:p>
        </w:tc>
      </w:tr>
      <w:tr w:rsidR="00F425B7" w:rsidRPr="00D26778" w14:paraId="5F563FA9" w14:textId="77777777" w:rsidTr="00F425B7">
        <w:tc>
          <w:tcPr>
            <w:tcW w:w="4253" w:type="dxa"/>
          </w:tcPr>
          <w:p w14:paraId="372A25AF" w14:textId="77777777" w:rsidR="00F425B7" w:rsidRPr="00D26778" w:rsidRDefault="00F425B7" w:rsidP="001B34C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D26778">
              <w:rPr>
                <w:rFonts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147" w:type="dxa"/>
          </w:tcPr>
          <w:p w14:paraId="66F48995" w14:textId="678D7B84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</w:t>
            </w:r>
            <w:r w:rsidR="002E319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4E4EFF41" w14:textId="77777777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47A3508E" w14:textId="77777777" w:rsidR="00F425B7" w:rsidRPr="00D26778" w:rsidRDefault="00F425B7" w:rsidP="001B34C8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3.77</w:t>
            </w:r>
          </w:p>
        </w:tc>
      </w:tr>
      <w:tr w:rsidR="00F425B7" w:rsidRPr="00D26778" w14:paraId="13CE3F70" w14:textId="77777777" w:rsidTr="00F425B7">
        <w:tc>
          <w:tcPr>
            <w:tcW w:w="4253" w:type="dxa"/>
          </w:tcPr>
          <w:p w14:paraId="0AD51BB3" w14:textId="77777777" w:rsidR="00F425B7" w:rsidRPr="00D26778" w:rsidRDefault="00F425B7" w:rsidP="001B34C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D26778">
              <w:rPr>
                <w:rFonts w:hint="cs"/>
                <w:sz w:val="30"/>
                <w:szCs w:val="30"/>
                <w:cs/>
              </w:rPr>
              <w:t>ประมาณการหนี้สินไม่เหมุนเวียนสำหรับ</w:t>
            </w:r>
          </w:p>
          <w:p w14:paraId="2C946BAF" w14:textId="77777777" w:rsidR="00F425B7" w:rsidRPr="00D26778" w:rsidRDefault="00F425B7" w:rsidP="001B34C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D26778">
              <w:rPr>
                <w:rFonts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147" w:type="dxa"/>
          </w:tcPr>
          <w:p w14:paraId="54F3E141" w14:textId="77777777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2B155BCC" w14:textId="5D619C3A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</w:t>
            </w:r>
            <w:r w:rsidR="002E319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6D6F6B23" w14:textId="77777777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66E093C" w14:textId="77777777" w:rsidR="00F425B7" w:rsidRPr="00D26778" w:rsidRDefault="00F425B7" w:rsidP="001B34C8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6535D0" w14:textId="77777777" w:rsidR="00F425B7" w:rsidRPr="00D26778" w:rsidRDefault="00F425B7" w:rsidP="001B34C8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(62.26)</w:t>
            </w:r>
          </w:p>
        </w:tc>
      </w:tr>
      <w:tr w:rsidR="00F425B7" w:rsidRPr="00D26778" w14:paraId="62E2780F" w14:textId="77777777" w:rsidTr="00F425B7">
        <w:tc>
          <w:tcPr>
            <w:tcW w:w="4253" w:type="dxa"/>
          </w:tcPr>
          <w:p w14:paraId="6A645B1D" w14:textId="77777777" w:rsidR="00F425B7" w:rsidRPr="00D26778" w:rsidRDefault="00F425B7" w:rsidP="001B34C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D2677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7" w:type="dxa"/>
          </w:tcPr>
          <w:p w14:paraId="270866EA" w14:textId="77777777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60F0C2" w14:textId="77777777" w:rsidR="00F425B7" w:rsidRPr="00D26778" w:rsidRDefault="00F425B7" w:rsidP="001B34C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A00FC7A" w14:textId="7ADB6B38" w:rsidR="00F425B7" w:rsidRPr="00D26778" w:rsidRDefault="00F425B7" w:rsidP="001B34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626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.52</w:t>
            </w:r>
          </w:p>
        </w:tc>
      </w:tr>
    </w:tbl>
    <w:p w14:paraId="2524C9F1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pacing w:val="4"/>
          <w:cs/>
        </w:rPr>
      </w:pPr>
    </w:p>
    <w:p w14:paraId="38FE3A42" w14:textId="77777777" w:rsidR="007250CE" w:rsidRPr="00D26778" w:rsidRDefault="007250CE" w:rsidP="001B34C8">
      <w:pPr>
        <w:pStyle w:val="Heading8"/>
        <w:tabs>
          <w:tab w:val="left" w:pos="540"/>
        </w:tabs>
        <w:spacing w:line="240" w:lineRule="auto"/>
        <w:ind w:left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E68A82F" w14:textId="010BB3D2" w:rsidR="00030124" w:rsidRPr="00D26778" w:rsidRDefault="00030124" w:rsidP="001B34C8">
      <w:pPr>
        <w:pStyle w:val="Heading8"/>
        <w:numPr>
          <w:ilvl w:val="0"/>
          <w:numId w:val="48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26778">
        <w:rPr>
          <w:rFonts w:ascii="Angsana New" w:hAnsi="Angsana New" w:cs="Angsana New"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186DDFD2" w14:textId="77777777" w:rsidR="00923345" w:rsidRPr="00D26778" w:rsidRDefault="0092334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7D6554C" w14:textId="65400D47" w:rsidR="00424B2E" w:rsidRPr="00D26778" w:rsidRDefault="00424B2E" w:rsidP="001B34C8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  <w:r w:rsidRPr="00D2677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493245F" w14:textId="77777777" w:rsidR="00424B2E" w:rsidRPr="00D26778" w:rsidRDefault="00424B2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BE7093C" w14:textId="4CF5A55F" w:rsidR="00A35482" w:rsidRPr="00D26778" w:rsidRDefault="00A3548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AE7434" w:rsidRPr="00D26778">
        <w:rPr>
          <w:rFonts w:ascii="Angsana New" w:hAnsi="Angsana New" w:hint="cs"/>
          <w:sz w:val="30"/>
          <w:szCs w:val="30"/>
          <w:cs/>
        </w:rPr>
        <w:t xml:space="preserve">       </w:t>
      </w:r>
      <w:r w:rsidRPr="00D26778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</w:t>
      </w:r>
      <w:r w:rsidR="0077751B" w:rsidRPr="00D26778">
        <w:rPr>
          <w:rFonts w:ascii="Angsana New" w:hAnsi="Angsana New"/>
          <w:sz w:val="30"/>
          <w:szCs w:val="30"/>
          <w:cs/>
        </w:rPr>
        <w:t>ักทรัพย์และ</w:t>
      </w:r>
      <w:r w:rsidRPr="00D26778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</w:t>
      </w:r>
    </w:p>
    <w:p w14:paraId="06D61105" w14:textId="77777777" w:rsidR="00D41DE8" w:rsidRPr="00D26778" w:rsidRDefault="00D41DE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14BDAE" w14:textId="52555CD7" w:rsidR="000A1E5A" w:rsidRPr="00D26778" w:rsidRDefault="000A1E5A" w:rsidP="001B34C8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1C2038" w:rsidRPr="00D26778">
        <w:rPr>
          <w:rFonts w:ascii="Angsana New" w:hAnsi="Angsana New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D2677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6EBD86C3" w14:textId="77777777" w:rsidR="00A35482" w:rsidRPr="00D26778" w:rsidRDefault="00A3548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A1649E7" w14:textId="77777777" w:rsidR="00F425B7" w:rsidRPr="00D26778" w:rsidRDefault="00A3548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งบการเงินนี้</w:t>
      </w:r>
      <w:r w:rsidR="000B25D8" w:rsidRPr="00D26778">
        <w:rPr>
          <w:rFonts w:ascii="Angsana New" w:hAnsi="Angsana New" w:hint="cs"/>
          <w:sz w:val="30"/>
          <w:szCs w:val="30"/>
          <w:cs/>
        </w:rPr>
        <w:t>นำเสนอ</w:t>
      </w:r>
      <w:r w:rsidRPr="00D26778">
        <w:rPr>
          <w:rFonts w:ascii="Angsana New" w:hAnsi="Angsana New"/>
          <w:sz w:val="30"/>
          <w:szCs w:val="30"/>
          <w:cs/>
        </w:rPr>
        <w:t>เป็นเงินบาท</w:t>
      </w:r>
      <w:r w:rsidR="0098488E" w:rsidRPr="00D26778">
        <w:rPr>
          <w:rFonts w:ascii="Angsana New" w:hAnsi="Angsana New" w:hint="cs"/>
          <w:sz w:val="30"/>
          <w:szCs w:val="30"/>
          <w:cs/>
        </w:rPr>
        <w:t>ซึ่งเป็นสกุล</w:t>
      </w:r>
      <w:r w:rsidR="004659E8" w:rsidRPr="00D26778">
        <w:rPr>
          <w:rFonts w:ascii="Angsana New" w:hAnsi="Angsana New" w:hint="cs"/>
          <w:sz w:val="30"/>
          <w:szCs w:val="30"/>
          <w:cs/>
        </w:rPr>
        <w:t>เงินที่ใช้ในการดำเนินงานของ</w:t>
      </w:r>
      <w:r w:rsidR="00337D9D" w:rsidRPr="00D26778">
        <w:rPr>
          <w:rFonts w:ascii="Angsana New" w:hAnsi="Angsana New" w:hint="cs"/>
          <w:sz w:val="30"/>
          <w:szCs w:val="30"/>
          <w:cs/>
        </w:rPr>
        <w:t>กลุ่ม</w:t>
      </w:r>
      <w:r w:rsidR="002B7C8E" w:rsidRPr="00D26778">
        <w:rPr>
          <w:rFonts w:ascii="Angsana New" w:hAnsi="Angsana New"/>
          <w:sz w:val="30"/>
          <w:szCs w:val="30"/>
          <w:cs/>
        </w:rPr>
        <w:t>บริษัท</w:t>
      </w:r>
    </w:p>
    <w:p w14:paraId="6AFB2CBA" w14:textId="77777777" w:rsidR="00F425B7" w:rsidRPr="00D26778" w:rsidRDefault="00F425B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br w:type="page"/>
      </w:r>
    </w:p>
    <w:p w14:paraId="4508284E" w14:textId="376053D3" w:rsidR="00A35482" w:rsidRPr="00D26778" w:rsidRDefault="003B626A" w:rsidP="001B34C8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64FF1EB0" w14:textId="77777777" w:rsidR="00A35482" w:rsidRPr="00D26778" w:rsidRDefault="00A3548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2A49246C" w14:textId="46274C00" w:rsidR="00BD30F9" w:rsidRPr="00D26778" w:rsidRDefault="00A3548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</w:t>
      </w:r>
      <w:r w:rsidR="00A434B8" w:rsidRPr="00D26778">
        <w:rPr>
          <w:rFonts w:ascii="Angsana New" w:hAnsi="Angsana New"/>
          <w:sz w:val="30"/>
          <w:szCs w:val="30"/>
          <w:cs/>
        </w:rPr>
        <w:t>ิจารณญาณ การประมาณ</w:t>
      </w:r>
      <w:r w:rsidR="00E0552B" w:rsidRPr="00D26778">
        <w:rPr>
          <w:rFonts w:ascii="Angsana New" w:hAnsi="Angsana New"/>
          <w:sz w:val="30"/>
          <w:szCs w:val="30"/>
          <w:cs/>
        </w:rPr>
        <w:t>การ</w:t>
      </w:r>
      <w:r w:rsidR="00A434B8" w:rsidRPr="00D26778">
        <w:rPr>
          <w:rFonts w:ascii="Angsana New" w:hAnsi="Angsana New"/>
          <w:sz w:val="30"/>
          <w:szCs w:val="30"/>
          <w:cs/>
        </w:rPr>
        <w:t>และข้อสมมติ</w:t>
      </w:r>
      <w:r w:rsidRPr="00D26778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516C76" w:rsidRPr="00D26778">
        <w:rPr>
          <w:rFonts w:ascii="Angsana New" w:hAnsi="Angsana New"/>
          <w:sz w:val="30"/>
          <w:szCs w:val="30"/>
          <w:cs/>
        </w:rPr>
        <w:t>ปฏิบัติตาม</w:t>
      </w:r>
      <w:r w:rsidRPr="00D26778">
        <w:rPr>
          <w:rFonts w:ascii="Angsana New" w:hAnsi="Angsana New"/>
          <w:sz w:val="30"/>
          <w:szCs w:val="30"/>
          <w:cs/>
        </w:rPr>
        <w:t>นโยบายการบัญชี</w:t>
      </w:r>
      <w:r w:rsidR="00AF0F05" w:rsidRPr="00D26778">
        <w:rPr>
          <w:rFonts w:ascii="Angsana New" w:hAnsi="Angsana New"/>
          <w:sz w:val="30"/>
          <w:szCs w:val="30"/>
          <w:cs/>
        </w:rPr>
        <w:t xml:space="preserve">ของกลุ่มบริษัท ทั้งนี้ ผลที่เกิดขึ้นจริงอาจแตกต่างจากที่ประมาณการไว้ </w:t>
      </w:r>
      <w:r w:rsidR="00C01B9E" w:rsidRPr="00D26778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DC72FA" w:rsidRPr="00D26778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</w:t>
      </w:r>
      <w:r w:rsidR="00F5506B" w:rsidRPr="00D26778">
        <w:rPr>
          <w:rFonts w:ascii="Angsana New" w:hAnsi="Angsana New"/>
          <w:sz w:val="30"/>
          <w:szCs w:val="30"/>
          <w:cs/>
        </w:rPr>
        <w:t xml:space="preserve"> </w:t>
      </w:r>
      <w:r w:rsidR="00DC72FA" w:rsidRPr="00D26778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C9B6D5F" w14:textId="77777777" w:rsidR="00840BB8" w:rsidRPr="00D26778" w:rsidRDefault="00840BB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EE6D91" w14:textId="7E4B4FA8" w:rsidR="00840BB8" w:rsidRPr="00D26778" w:rsidRDefault="00840BB8" w:rsidP="001B34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</w:t>
      </w:r>
      <w:r w:rsidR="007F7BCC" w:rsidRPr="00D26778">
        <w:rPr>
          <w:rFonts w:ascii="Angsana New" w:hAnsi="Angsana New"/>
          <w:sz w:val="30"/>
          <w:szCs w:val="30"/>
        </w:rPr>
        <w:t xml:space="preserve"> </w:t>
      </w:r>
      <w:r w:rsidR="007F7BCC" w:rsidRPr="00D26778">
        <w:rPr>
          <w:rFonts w:ascii="Angsana New" w:hAnsi="Angsana New" w:hint="cs"/>
          <w:sz w:val="30"/>
          <w:szCs w:val="30"/>
          <w:cs/>
        </w:rPr>
        <w:t xml:space="preserve">ข้อสมมติฐานและความไม่แน่นอนของการประมาณการ ณ 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7F7BCC" w:rsidRPr="00D26778">
        <w:rPr>
          <w:rFonts w:ascii="Angsana New" w:hAnsi="Angsana New"/>
          <w:sz w:val="30"/>
          <w:szCs w:val="30"/>
        </w:rPr>
        <w:t xml:space="preserve"> </w:t>
      </w:r>
      <w:r w:rsidR="007F7BCC" w:rsidRPr="00D2677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7F7BCC" w:rsidRPr="00D26778">
        <w:rPr>
          <w:rFonts w:ascii="Angsana New" w:hAnsi="Angsana New"/>
          <w:sz w:val="30"/>
          <w:szCs w:val="30"/>
        </w:rPr>
        <w:t>56</w:t>
      </w:r>
      <w:r w:rsidR="00924103" w:rsidRPr="00D26778">
        <w:rPr>
          <w:rFonts w:ascii="Angsana New" w:hAnsi="Angsana New"/>
          <w:sz w:val="30"/>
          <w:szCs w:val="30"/>
        </w:rPr>
        <w:t>4</w:t>
      </w:r>
      <w:r w:rsidR="007F7BCC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ประกอบด้วยหมายเหตุต่อไปนี้</w:t>
      </w:r>
    </w:p>
    <w:p w14:paraId="53EE220D" w14:textId="77777777" w:rsidR="00840BB8" w:rsidRPr="00D26778" w:rsidRDefault="00840BB8" w:rsidP="001B34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92" w:type="dxa"/>
        <w:tblInd w:w="468" w:type="dxa"/>
        <w:tblLook w:val="04A0" w:firstRow="1" w:lastRow="0" w:firstColumn="1" w:lastColumn="0" w:noHBand="0" w:noVBand="1"/>
      </w:tblPr>
      <w:tblGrid>
        <w:gridCol w:w="3942"/>
        <w:gridCol w:w="5250"/>
      </w:tblGrid>
      <w:tr w:rsidR="00840BB8" w:rsidRPr="00D26778" w14:paraId="48935028" w14:textId="77777777" w:rsidTr="007F7BCC">
        <w:tc>
          <w:tcPr>
            <w:tcW w:w="3942" w:type="dxa"/>
          </w:tcPr>
          <w:p w14:paraId="719D2669" w14:textId="0B7564C7" w:rsidR="00840BB8" w:rsidRPr="00D26778" w:rsidRDefault="00840BB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E55DB" w:rsidRPr="00D26778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250" w:type="dxa"/>
          </w:tcPr>
          <w:p w14:paraId="34D7743E" w14:textId="77777777" w:rsidR="00840BB8" w:rsidRPr="00D26778" w:rsidRDefault="00840BB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firstLine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sz w:val="30"/>
                <w:szCs w:val="30"/>
                <w:cs/>
              </w:rPr>
              <w:t>ภาษีเงินได้</w:t>
            </w:r>
            <w:r w:rsidRPr="00D26778">
              <w:rPr>
                <w:rFonts w:hint="cs"/>
                <w:sz w:val="30"/>
                <w:szCs w:val="30"/>
                <w:cs/>
              </w:rPr>
              <w:t>ของงวด</w:t>
            </w:r>
            <w:r w:rsidRPr="00D26778">
              <w:rPr>
                <w:sz w:val="30"/>
                <w:szCs w:val="30"/>
                <w:cs/>
              </w:rPr>
              <w:t>ปัจจุบันและภาษีเงินได้รอการตัดบัญชี</w:t>
            </w:r>
          </w:p>
        </w:tc>
      </w:tr>
      <w:tr w:rsidR="00FA72F6" w:rsidRPr="00D26778" w14:paraId="041914C9" w14:textId="77777777" w:rsidTr="007F7BCC">
        <w:tc>
          <w:tcPr>
            <w:tcW w:w="3942" w:type="dxa"/>
          </w:tcPr>
          <w:p w14:paraId="0021CC56" w14:textId="6D4DD7C9" w:rsidR="00FA72F6" w:rsidRPr="00D26778" w:rsidRDefault="00FA72F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2E319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250" w:type="dxa"/>
          </w:tcPr>
          <w:p w14:paraId="2BA8C1A1" w14:textId="545EEBE3" w:rsidR="00FA72F6" w:rsidRPr="00D26778" w:rsidRDefault="00FA72F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firstLine="36"/>
              <w:jc w:val="thaiDistribute"/>
              <w:rPr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A72F6" w:rsidRPr="00D26778" w14:paraId="03571522" w14:textId="77777777" w:rsidTr="007F7BCC">
        <w:tc>
          <w:tcPr>
            <w:tcW w:w="3942" w:type="dxa"/>
          </w:tcPr>
          <w:p w14:paraId="0476CD01" w14:textId="0F35FC4B" w:rsidR="00FA72F6" w:rsidRPr="00D26778" w:rsidRDefault="00FA72F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2E319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5250" w:type="dxa"/>
          </w:tcPr>
          <w:p w14:paraId="5CA36498" w14:textId="64DDEE6C" w:rsidR="00FA72F6" w:rsidRPr="00D26778" w:rsidRDefault="00FA72F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firstLine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การวัดมูลค่าของภาระผูกพันของโครงการผลประโยชน์</w:t>
            </w:r>
          </w:p>
        </w:tc>
      </w:tr>
    </w:tbl>
    <w:p w14:paraId="53071EF2" w14:textId="47B6968B" w:rsidR="00D41DE8" w:rsidRPr="00D26778" w:rsidRDefault="00D41DE8" w:rsidP="001B34C8">
      <w:pPr>
        <w:tabs>
          <w:tab w:val="clear" w:pos="227"/>
          <w:tab w:val="clear" w:pos="454"/>
          <w:tab w:val="clear" w:pos="680"/>
          <w:tab w:val="left" w:pos="720"/>
        </w:tabs>
        <w:spacing w:line="260" w:lineRule="exact"/>
        <w:jc w:val="thaiDistribute"/>
        <w:rPr>
          <w:rFonts w:ascii="Angsana New" w:hAnsi="Angsana New"/>
          <w:sz w:val="28"/>
          <w:szCs w:val="28"/>
          <w:cs/>
        </w:rPr>
      </w:pPr>
    </w:p>
    <w:p w14:paraId="43CC6548" w14:textId="2874C56C" w:rsidR="00030124" w:rsidRPr="00D26778" w:rsidRDefault="0088176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3</w:t>
      </w:r>
      <w:r w:rsidR="008E2B70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9F347C8" w14:textId="77777777" w:rsidR="00BB0454" w:rsidRPr="00D26778" w:rsidRDefault="00BB045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271E785" w14:textId="77777777" w:rsidR="00392422" w:rsidRPr="00D26778" w:rsidRDefault="00292A11" w:rsidP="001B34C8">
      <w:pPr>
        <w:pStyle w:val="AccPolicyalternative"/>
      </w:pPr>
      <w:r w:rsidRPr="00D26778">
        <w:tab/>
      </w:r>
      <w:r w:rsidR="00392422" w:rsidRPr="00D26778">
        <w:rPr>
          <w:rFonts w:hint="cs"/>
          <w:cs/>
        </w:rPr>
        <w:t>นโยบายการบัญชีที่นำเสนอดังต่อไปนี้ได้ถือปฏิบัติโดยสม่ำเสมอสำหรับ</w:t>
      </w:r>
      <w:r w:rsidR="00C215DC" w:rsidRPr="00D26778">
        <w:rPr>
          <w:rFonts w:hint="cs"/>
          <w:cs/>
        </w:rPr>
        <w:t>งบการเงินทุกรอบระยะเวลาที่รายงา</w:t>
      </w:r>
      <w:r w:rsidR="00722EA0" w:rsidRPr="00D26778">
        <w:rPr>
          <w:rFonts w:hint="cs"/>
          <w:cs/>
        </w:rPr>
        <w:t>น</w:t>
      </w:r>
    </w:p>
    <w:p w14:paraId="16CBDA0C" w14:textId="77777777" w:rsidR="007B3C08" w:rsidRPr="00D26778" w:rsidRDefault="007B3C0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630" w:right="-385" w:hanging="90"/>
        <w:jc w:val="thaiDistribute"/>
        <w:rPr>
          <w:rFonts w:ascii="Angsana New" w:hAnsi="Angsana New"/>
          <w:sz w:val="28"/>
          <w:szCs w:val="28"/>
          <w:cs/>
        </w:rPr>
      </w:pPr>
    </w:p>
    <w:p w14:paraId="2578B43C" w14:textId="77777777" w:rsidR="00030124" w:rsidRPr="00D26778" w:rsidRDefault="00030124" w:rsidP="001B34C8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2A72C47" w14:textId="77777777" w:rsidR="00030124" w:rsidRPr="00D26778" w:rsidRDefault="00030124" w:rsidP="001B34C8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28"/>
          <w:szCs w:val="28"/>
        </w:rPr>
      </w:pPr>
    </w:p>
    <w:p w14:paraId="025A6867" w14:textId="77777777" w:rsidR="00030124" w:rsidRPr="00D26778" w:rsidRDefault="00030124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D26778">
        <w:rPr>
          <w:rFonts w:ascii="Angsana New" w:hAnsi="Angsana New"/>
          <w:sz w:val="30"/>
          <w:szCs w:val="30"/>
        </w:rPr>
        <w:t>“</w:t>
      </w:r>
      <w:r w:rsidRPr="00D26778">
        <w:rPr>
          <w:rFonts w:ascii="Angsana New" w:hAnsi="Angsana New"/>
          <w:sz w:val="30"/>
          <w:szCs w:val="30"/>
          <w:cs/>
        </w:rPr>
        <w:t>กลุ่มบริษัท</w:t>
      </w:r>
      <w:r w:rsidRPr="00D26778">
        <w:rPr>
          <w:rFonts w:ascii="Angsana New" w:hAnsi="Angsana New"/>
          <w:sz w:val="30"/>
          <w:szCs w:val="30"/>
        </w:rPr>
        <w:t>”</w:t>
      </w:r>
      <w:r w:rsidRPr="00D26778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="0014633F" w:rsidRPr="00D26778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6163EB44" w14:textId="77777777" w:rsidR="00C20BC1" w:rsidRPr="00D26778" w:rsidRDefault="00C20BC1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51458438" w14:textId="50E24EA7" w:rsidR="00C20BC1" w:rsidRPr="00D26778" w:rsidRDefault="00C20BC1" w:rsidP="001B34C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  <w:r w:rsidRPr="00D267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2EE3421" w14:textId="77777777" w:rsidR="00C20BC1" w:rsidRPr="00D26778" w:rsidRDefault="00C20BC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3CB20FD0" w14:textId="0EAE4B4E" w:rsidR="00C20BC1" w:rsidRPr="00D26778" w:rsidRDefault="006A77BA" w:rsidP="001B34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A9B9B1D" w14:textId="77777777" w:rsidR="006A77BA" w:rsidRPr="00D26778" w:rsidRDefault="006A77BA" w:rsidP="001B34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61579D4" w14:textId="4F8BA090" w:rsidR="00C20BC1" w:rsidRPr="00D26778" w:rsidRDefault="00023308" w:rsidP="001B34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0EF76A2" w14:textId="77777777" w:rsidR="00C20BC1" w:rsidRPr="00D26778" w:rsidRDefault="00C20BC1" w:rsidP="001B34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DA6FCAC" w14:textId="77777777" w:rsidR="00C20BC1" w:rsidRPr="00D26778" w:rsidRDefault="00C20BC1" w:rsidP="001B34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D26778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</w:t>
      </w:r>
      <w:r w:rsidR="002C1869" w:rsidRPr="00D26778">
        <w:rPr>
          <w:rFonts w:ascii="Angsana New" w:hAnsi="Angsana New" w:hint="cs"/>
          <w:sz w:val="30"/>
          <w:szCs w:val="30"/>
          <w:cs/>
        </w:rPr>
        <w:t>ใ</w:t>
      </w:r>
      <w:r w:rsidRPr="00D26778">
        <w:rPr>
          <w:rFonts w:ascii="Angsana New" w:hAnsi="Angsana New"/>
          <w:sz w:val="30"/>
          <w:szCs w:val="30"/>
          <w:cs/>
        </w:rPr>
        <w:t>ห้แก่เจ้าของเดิม และส่วนได้เสียในส่วนของเจ้าของที่ออกโดยกลุ่มบริษัท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5A380177" w14:textId="77777777" w:rsidR="00C20BC1" w:rsidRPr="00D26778" w:rsidRDefault="00C20BC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i/>
          <w:iCs/>
          <w:color w:val="0000FF"/>
          <w:sz w:val="28"/>
          <w:szCs w:val="28"/>
          <w:shd w:val="clear" w:color="auto" w:fill="D9D9D9"/>
        </w:rPr>
      </w:pPr>
    </w:p>
    <w:p w14:paraId="319D07CD" w14:textId="77777777" w:rsidR="00C20BC1" w:rsidRPr="00D26778" w:rsidRDefault="00C20BC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</w:t>
      </w:r>
      <w:r w:rsidRPr="00D26778">
        <w:rPr>
          <w:rFonts w:ascii="Angsana New" w:hAnsi="Angsana New" w:hint="cs"/>
          <w:sz w:val="30"/>
          <w:szCs w:val="30"/>
          <w:cs/>
        </w:rPr>
        <w:t>มูลค่า</w:t>
      </w:r>
      <w:r w:rsidRPr="00D26778">
        <w:rPr>
          <w:rFonts w:ascii="Angsana New" w:hAnsi="Angsana New"/>
          <w:sz w:val="30"/>
          <w:szCs w:val="30"/>
          <w:cs/>
        </w:rPr>
        <w:t>ด้วยมูลค่ายุติธรรม ณ วันซื้อ</w:t>
      </w:r>
      <w:r w:rsidRPr="00D26778">
        <w:rPr>
          <w:rFonts w:ascii="Angsana New" w:hAnsi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 xml:space="preserve">           ณ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70410794" w14:textId="77777777" w:rsidR="00C20BC1" w:rsidRPr="00D26778" w:rsidRDefault="00C20BC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09CCBD3E" w14:textId="3D428199" w:rsidR="00C20BC1" w:rsidRPr="00D26778" w:rsidRDefault="00C20BC1" w:rsidP="001B34C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B72A446" w14:textId="77777777" w:rsidR="004008AC" w:rsidRPr="00D26778" w:rsidRDefault="004008AC" w:rsidP="001B34C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D6735D" w14:textId="6BA7B5FD" w:rsidR="00C20BC1" w:rsidRPr="00D26778" w:rsidRDefault="00C20BC1" w:rsidP="001B34C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1BFDA9EB" w14:textId="77777777" w:rsidR="00087771" w:rsidRPr="00D26778" w:rsidRDefault="00087771" w:rsidP="001B34C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B30D33" w14:textId="677BF769" w:rsidR="00C20BC1" w:rsidRPr="00D26778" w:rsidRDefault="00C20BC1" w:rsidP="001B34C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9CF727B" w14:textId="46678B69" w:rsidR="006A77BA" w:rsidRPr="00D26778" w:rsidRDefault="006A77BA" w:rsidP="001B34C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5C13DD" w14:textId="7E9F157A" w:rsidR="006A77BA" w:rsidRPr="00D26778" w:rsidRDefault="006A77BA" w:rsidP="001B34C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จนถึงวันที่การควบคุมสิ้นสุด</w:t>
      </w:r>
    </w:p>
    <w:p w14:paraId="170E3845" w14:textId="77777777" w:rsidR="00C20BC1" w:rsidRPr="00D26778" w:rsidRDefault="00C20BC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661ED197" w14:textId="77777777" w:rsidR="00EF29AB" w:rsidRPr="00D26778" w:rsidRDefault="00EF29A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7916145" w14:textId="29315F39" w:rsidR="00030124" w:rsidRPr="00D26778" w:rsidRDefault="00030124" w:rsidP="001B34C8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3F4D625E" w14:textId="77777777" w:rsidR="00030124" w:rsidRPr="00D26778" w:rsidRDefault="00030124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6C382DF" w14:textId="77777777" w:rsidR="008C3637" w:rsidRPr="00D26778" w:rsidRDefault="00DC72FA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6778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26778">
        <w:rPr>
          <w:rFonts w:ascii="Angsana New" w:hAnsi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</w:t>
      </w:r>
      <w:r w:rsidR="00C626DB"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5806CDE" w14:textId="77777777" w:rsidR="008C3637" w:rsidRPr="00D26778" w:rsidRDefault="008C3637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ADD61E9" w14:textId="77777777" w:rsidR="008C3637" w:rsidRPr="00D26778" w:rsidRDefault="008C3637" w:rsidP="001B34C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6A01D247" w14:textId="77777777" w:rsidR="008C3637" w:rsidRPr="00D26778" w:rsidRDefault="008C3637" w:rsidP="001B34C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2ECD531" w14:textId="77777777" w:rsidR="008C3637" w:rsidRPr="00D26778" w:rsidRDefault="008C3637" w:rsidP="001B34C8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2BBAC1E" w14:textId="77777777" w:rsidR="008C3637" w:rsidRPr="00D26778" w:rsidRDefault="008C3637" w:rsidP="001B34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3B28C103" w14:textId="3814D52A" w:rsidR="00801A5C" w:rsidRPr="00D26778" w:rsidRDefault="0038500D" w:rsidP="001B34C8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D26778">
        <w:rPr>
          <w:rFonts w:ascii="Angsana New" w:hAnsi="Angsana New"/>
          <w:sz w:val="30"/>
          <w:szCs w:val="30"/>
        </w:rPr>
        <w:t>/</w:t>
      </w:r>
      <w:r w:rsidRPr="00D26778">
        <w:rPr>
          <w:rFonts w:ascii="Angsana New" w:hAnsi="Angsana New"/>
          <w:sz w:val="30"/>
          <w:szCs w:val="30"/>
          <w:cs/>
        </w:rPr>
        <w:t>ส่วนต่ำกว่าทุนอื่นในส่วนของเจ้าของ</w:t>
      </w:r>
    </w:p>
    <w:p w14:paraId="7A7A714D" w14:textId="77777777" w:rsidR="0038500D" w:rsidRPr="00D26778" w:rsidRDefault="0038500D" w:rsidP="001B34C8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EDBDBE" w14:textId="7B1B72B9" w:rsidR="008C3637" w:rsidRPr="00D26778" w:rsidRDefault="008C363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D26778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D26778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10029EA9" w14:textId="77777777" w:rsidR="0038500D" w:rsidRPr="00D26778" w:rsidRDefault="0038500D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E0CCEC6" w14:textId="619CB32F" w:rsidR="00801A5C" w:rsidRPr="00D26778" w:rsidRDefault="008C3637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เมื่อ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6778">
        <w:rPr>
          <w:rFonts w:ascii="Angsana New" w:hAnsi="Angsana New"/>
          <w:sz w:val="30"/>
          <w:szCs w:val="30"/>
          <w:cs/>
        </w:rPr>
        <w:t>สูญเสีย</w:t>
      </w:r>
      <w:r w:rsidRPr="00D26778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D26778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</w:t>
      </w:r>
      <w:r w:rsidR="00F962A7"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="00F962A7" w:rsidRPr="00D26778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="00F962A7" w:rsidRPr="00D26778">
        <w:rPr>
          <w:rFonts w:ascii="Angsana New" w:hAnsi="Angsana New" w:hint="cs"/>
          <w:sz w:val="30"/>
          <w:szCs w:val="30"/>
          <w:cs/>
        </w:rPr>
        <w:t>กำไรหรือขาดทุนที่เกิดขึ้นจากการสูญเสีย</w:t>
      </w:r>
      <w:r w:rsidRPr="00D26778">
        <w:rPr>
          <w:rFonts w:ascii="Angsana New" w:hAnsi="Angsana New" w:hint="cs"/>
          <w:sz w:val="30"/>
          <w:szCs w:val="30"/>
          <w:cs/>
        </w:rPr>
        <w:t>การ</w:t>
      </w:r>
      <w:r w:rsidRPr="00D26778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D26778">
        <w:rPr>
          <w:rFonts w:ascii="Angsana New" w:hAnsi="Angsana New" w:hint="cs"/>
          <w:sz w:val="30"/>
          <w:szCs w:val="30"/>
          <w:cs/>
        </w:rPr>
        <w:t>การ</w:t>
      </w:r>
      <w:r w:rsidRPr="00D26778">
        <w:rPr>
          <w:rFonts w:ascii="Angsana New" w:hAnsi="Angsana New"/>
          <w:sz w:val="30"/>
          <w:szCs w:val="30"/>
          <w:cs/>
        </w:rPr>
        <w:t>ควบคุม</w:t>
      </w:r>
    </w:p>
    <w:p w14:paraId="6B20339C" w14:textId="77777777" w:rsidR="00D41DE8" w:rsidRPr="00D26778" w:rsidRDefault="00D41DE8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657AB7" w14:textId="7B28E683" w:rsidR="00306E76" w:rsidRPr="00D26778" w:rsidRDefault="00306E76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26778">
        <w:rPr>
          <w:rFonts w:ascii="Angsana New" w:hAnsi="Angsana New" w:hint="cs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4C2190D4" w14:textId="77777777" w:rsidR="00306E76" w:rsidRPr="00D26778" w:rsidRDefault="00306E76" w:rsidP="001B34C8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14:paraId="3EBDE065" w14:textId="74DDB5F6" w:rsidR="00306E76" w:rsidRPr="00D26778" w:rsidRDefault="00306E76" w:rsidP="001B34C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ส่วนได้เสีย</w:t>
      </w:r>
      <w:r w:rsidRPr="00D26778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D26778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ประกอบด้วยส่วนได้เสียในบริษัทร่วมและ</w:t>
      </w:r>
      <w:r w:rsidR="00774B4C" w:rsidRPr="00D26778">
        <w:rPr>
          <w:rFonts w:ascii="Angsana New" w:hAnsi="Angsana New"/>
          <w:sz w:val="30"/>
          <w:szCs w:val="30"/>
        </w:rPr>
        <w:t xml:space="preserve">           </w:t>
      </w:r>
      <w:r w:rsidRPr="00D26778">
        <w:rPr>
          <w:rFonts w:ascii="Angsana New" w:hAnsi="Angsana New"/>
          <w:sz w:val="30"/>
          <w:szCs w:val="30"/>
          <w:cs/>
        </w:rPr>
        <w:t>การร่วมค้า</w:t>
      </w:r>
    </w:p>
    <w:p w14:paraId="15565231" w14:textId="77777777" w:rsidR="00306E76" w:rsidRPr="00D26778" w:rsidRDefault="00306E76" w:rsidP="001B34C8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2"/>
          <w:szCs w:val="32"/>
        </w:rPr>
      </w:pPr>
    </w:p>
    <w:p w14:paraId="1BE783D5" w14:textId="77777777" w:rsidR="00EF29AB" w:rsidRPr="00D26778" w:rsidRDefault="00EF29A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br w:type="page"/>
      </w:r>
    </w:p>
    <w:p w14:paraId="2B9BF0ED" w14:textId="475B7D6C" w:rsidR="00306E76" w:rsidRPr="00D26778" w:rsidRDefault="00306E76" w:rsidP="001B34C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6778">
        <w:rPr>
          <w:rFonts w:ascii="Angsana New" w:hAnsi="Angsana New"/>
          <w:sz w:val="30"/>
          <w:szCs w:val="30"/>
          <w:cs/>
        </w:rPr>
        <w:t>มีอิทธิพลอย่าง</w:t>
      </w:r>
      <w:r w:rsidRPr="00D26778">
        <w:rPr>
          <w:rFonts w:ascii="Angsana New" w:hAnsi="Angsana New" w:hint="cs"/>
          <w:sz w:val="30"/>
          <w:szCs w:val="30"/>
          <w:cs/>
        </w:rPr>
        <w:t>มีนัย</w:t>
      </w:r>
      <w:r w:rsidRPr="00D26778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D26778">
        <w:rPr>
          <w:rFonts w:ascii="Angsana New" w:hAnsi="Angsana New" w:hint="cs"/>
          <w:sz w:val="30"/>
          <w:szCs w:val="30"/>
          <w:cs/>
        </w:rPr>
        <w:t>จ</w:t>
      </w:r>
      <w:r w:rsidRPr="00D26778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D26778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D26778">
        <w:rPr>
          <w:rFonts w:ascii="Angsana New" w:hAnsi="Angsana New"/>
          <w:sz w:val="30"/>
          <w:szCs w:val="30"/>
          <w:cs/>
        </w:rPr>
        <w:t>นโยบายดังกล่าว</w:t>
      </w:r>
      <w:r w:rsidRPr="00D26778">
        <w:rPr>
          <w:rFonts w:ascii="Angsana New" w:hAnsi="Angsana New" w:hint="cs"/>
          <w:sz w:val="30"/>
          <w:szCs w:val="30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87686BF" w14:textId="77777777" w:rsidR="00306E76" w:rsidRPr="00D26778" w:rsidRDefault="00306E76" w:rsidP="001B34C8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161C0E47" w14:textId="14276A26" w:rsidR="00D364F8" w:rsidRPr="00D26778" w:rsidRDefault="00306E76" w:rsidP="001B34C8">
      <w:pPr>
        <w:pStyle w:val="BodyText"/>
        <w:spacing w:after="0"/>
        <w:ind w:left="540"/>
        <w:jc w:val="thaiDistribute"/>
        <w:rPr>
          <w:szCs w:val="22"/>
          <w:cs/>
        </w:rPr>
      </w:pPr>
      <w:r w:rsidRPr="00D26778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โดย</w:t>
      </w:r>
      <w:r w:rsidRPr="00D26778">
        <w:rPr>
          <w:rFonts w:ascii="Angsana New" w:hAnsi="Angsana New"/>
          <w:sz w:val="30"/>
          <w:szCs w:val="30"/>
          <w:cs/>
        </w:rPr>
        <w:t>รับรู้รายการ</w:t>
      </w:r>
      <w:r w:rsidRPr="00D26778">
        <w:rPr>
          <w:rFonts w:ascii="Angsana New" w:hAnsi="Angsana New" w:hint="cs"/>
          <w:sz w:val="30"/>
          <w:szCs w:val="30"/>
          <w:cs/>
        </w:rPr>
        <w:t>เมื่อ</w:t>
      </w:r>
      <w:r w:rsidRPr="00D26778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D26778">
        <w:rPr>
          <w:rFonts w:ascii="Angsana New" w:hAnsi="Angsana New" w:hint="cs"/>
          <w:sz w:val="30"/>
          <w:szCs w:val="30"/>
          <w:cs/>
        </w:rPr>
        <w:t>ขาดทุน</w:t>
      </w:r>
      <w:r w:rsidRPr="00D26778">
        <w:rPr>
          <w:rFonts w:ascii="Angsana New" w:hAnsi="Angsana New"/>
          <w:sz w:val="30"/>
          <w:szCs w:val="30"/>
          <w:cs/>
        </w:rPr>
        <w:t>เบ็ดเสร็จอื่น</w:t>
      </w:r>
      <w:r w:rsidRPr="00D26778">
        <w:rPr>
          <w:rFonts w:ascii="Angsana New"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D26778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6778">
        <w:rPr>
          <w:rFonts w:ascii="Angsana New" w:hAnsi="Angsana New"/>
          <w:sz w:val="30"/>
          <w:szCs w:val="30"/>
          <w:cs/>
        </w:rPr>
        <w:t>สูญเสียความมีอิทธิพลอย่างมีนัยสำคัญ หรือการควบคุมร่ว</w:t>
      </w:r>
      <w:r w:rsidR="00F962A7" w:rsidRPr="00D26778">
        <w:rPr>
          <w:rFonts w:ascii="Angsana New" w:hAnsi="Angsana New" w:hint="cs"/>
          <w:sz w:val="30"/>
          <w:szCs w:val="30"/>
          <w:cs/>
        </w:rPr>
        <w:t>มสิ้นสุดลง</w:t>
      </w:r>
    </w:p>
    <w:p w14:paraId="4D5C78CF" w14:textId="77777777" w:rsidR="00D006E8" w:rsidRPr="00D26778" w:rsidRDefault="00D006E8" w:rsidP="001B34C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F936DD2" w14:textId="77777777" w:rsidR="000A1E5A" w:rsidRPr="00D26778" w:rsidRDefault="00030124" w:rsidP="001B34C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05E8FC37" w14:textId="77777777" w:rsidR="00030124" w:rsidRPr="00D26778" w:rsidRDefault="00030124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620853F" w14:textId="00397090" w:rsidR="00D41DE8" w:rsidRPr="00D26778" w:rsidRDefault="00886DB2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D26778">
        <w:rPr>
          <w:rFonts w:ascii="Angsana New" w:hAnsi="Angsana New" w:hint="cs"/>
          <w:sz w:val="30"/>
          <w:szCs w:val="30"/>
          <w:cs/>
        </w:rPr>
        <w:t xml:space="preserve">       </w:t>
      </w:r>
      <w:r w:rsidRPr="00D26778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มาจากรายการกับบริษัทร่วม</w:t>
      </w:r>
      <w:r w:rsidR="00537E44" w:rsidRPr="00D26778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D26778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69FF28B" w14:textId="1BB955ED" w:rsidR="00D41DE8" w:rsidRPr="00D26778" w:rsidRDefault="00D41DE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12EA6CF" w14:textId="5389F7C7" w:rsidR="00783E20" w:rsidRPr="00D26778" w:rsidRDefault="00783E20" w:rsidP="001B34C8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เงินลงทุนในบริษัท</w:t>
      </w:r>
      <w:r w:rsidRPr="00D2677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ย่อย</w:t>
      </w: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420F80" w:rsidRPr="00D2677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บริษัทร่วม</w:t>
      </w: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และการร่วมค้า</w:t>
      </w:r>
    </w:p>
    <w:p w14:paraId="58F9DE1F" w14:textId="28C35857" w:rsidR="00783E20" w:rsidRPr="00D26778" w:rsidRDefault="00783E20" w:rsidP="001B34C8">
      <w:pPr>
        <w:pStyle w:val="BodyText2"/>
        <w:ind w:left="518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2AD7A9E0" w14:textId="3C6F7522" w:rsidR="00F84E25" w:rsidRPr="00D26778" w:rsidRDefault="00F84E2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420F80" w:rsidRPr="00D26778">
        <w:rPr>
          <w:rFonts w:ascii="Angsana New" w:hAnsi="Angsana New" w:hint="cs"/>
          <w:sz w:val="30"/>
          <w:szCs w:val="30"/>
          <w:cs/>
        </w:rPr>
        <w:t>บริษัทร่วม</w:t>
      </w:r>
      <w:r w:rsidRPr="00D26778">
        <w:rPr>
          <w:rFonts w:ascii="Angsana New" w:hAnsi="Angsana New"/>
          <w:sz w:val="30"/>
          <w:szCs w:val="30"/>
          <w:cs/>
        </w:rPr>
        <w:t>และการร่วมค้า ในงบการเงินเฉพาะกิจการของบริษัทวัดมูลค่าด้วยราคาทุนหักค่าเผื่อการด้อยค่า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420F80" w:rsidRPr="00D26778">
        <w:rPr>
          <w:rFonts w:ascii="Angsana New" w:hAnsi="Angsana New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 มีสิทธิได้รับเงินปันผล </w:t>
      </w:r>
    </w:p>
    <w:p w14:paraId="17EEDA90" w14:textId="77777777" w:rsidR="005C3AA6" w:rsidRPr="00D26778" w:rsidRDefault="005C3AA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DF9A020" w14:textId="7A9DEF36" w:rsidR="00F84E25" w:rsidRPr="00D26778" w:rsidRDefault="00F84E2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7C80D678" w14:textId="77777777" w:rsidR="00F84E25" w:rsidRPr="00D26778" w:rsidRDefault="00F84E2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4CB2F79" w14:textId="471FEEA0" w:rsidR="007828A0" w:rsidRPr="00D26778" w:rsidRDefault="00F84E2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F123A28" w14:textId="77777777" w:rsidR="00F962A7" w:rsidRPr="00D26778" w:rsidRDefault="00F962A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B90CE6" w14:textId="1AAA8416" w:rsidR="00EF29AB" w:rsidRPr="00D26778" w:rsidRDefault="00F84E2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1A9A114B" w14:textId="77777777" w:rsidR="00EF29AB" w:rsidRPr="00D26778" w:rsidRDefault="00EF29A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br w:type="page"/>
      </w:r>
    </w:p>
    <w:p w14:paraId="74521CD9" w14:textId="32D51158" w:rsidR="00783E20" w:rsidRPr="00D26778" w:rsidRDefault="00783E20" w:rsidP="001B34C8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59A33497" w14:textId="77777777" w:rsidR="003665DD" w:rsidRPr="00D26778" w:rsidRDefault="003665DD" w:rsidP="001B34C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trike/>
          <w:sz w:val="30"/>
          <w:szCs w:val="30"/>
        </w:rPr>
      </w:pPr>
    </w:p>
    <w:p w14:paraId="652568BC" w14:textId="7F537924" w:rsidR="003665DD" w:rsidRPr="00D26778" w:rsidRDefault="003665DD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420F80" w:rsidRPr="00D26778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26778">
        <w:rPr>
          <w:rFonts w:ascii="Angsana New" w:hAnsi="Angsana New"/>
          <w:sz w:val="30"/>
          <w:szCs w:val="30"/>
          <w:cs/>
        </w:rPr>
        <w:t>แปลงค่าเป็น</w:t>
      </w:r>
      <w:r w:rsidRPr="00D26778">
        <w:rPr>
          <w:rFonts w:ascii="Angsana New" w:hAnsi="Angsana New" w:hint="cs"/>
          <w:sz w:val="30"/>
          <w:szCs w:val="30"/>
          <w:cs/>
        </w:rPr>
        <w:t>สกุล</w:t>
      </w:r>
      <w:r w:rsidRPr="00D26778">
        <w:rPr>
          <w:rFonts w:ascii="Angsana New" w:hAnsi="Angsana New"/>
          <w:sz w:val="30"/>
          <w:szCs w:val="30"/>
          <w:cs/>
        </w:rPr>
        <w:t>เงิน</w:t>
      </w:r>
      <w:r w:rsidRPr="00D26778">
        <w:rPr>
          <w:rFonts w:ascii="Angsana New" w:hAnsi="Angsana New" w:hint="cs"/>
          <w:sz w:val="30"/>
          <w:szCs w:val="30"/>
          <w:cs/>
        </w:rPr>
        <w:t>ที่ใช้ในการดำเนินงานของแต่ละบริษัทในกลุ่มบริษัท</w:t>
      </w:r>
      <w:r w:rsidRPr="00D26778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672FD301" w14:textId="77777777" w:rsidR="003665DD" w:rsidRPr="00D26778" w:rsidRDefault="003665DD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0BEBDFB" w14:textId="7812421A" w:rsidR="003665DD" w:rsidRPr="00D26778" w:rsidRDefault="003665DD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D26778">
        <w:rPr>
          <w:rFonts w:ascii="Angsana New" w:hAnsi="Angsana New" w:hint="cs"/>
          <w:sz w:val="30"/>
          <w:szCs w:val="30"/>
          <w:cs/>
        </w:rPr>
        <w:t>รายงาน</w:t>
      </w:r>
      <w:r w:rsidRPr="00D26778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D26778">
        <w:rPr>
          <w:rFonts w:ascii="Angsana New" w:hAnsi="Angsana New" w:hint="cs"/>
          <w:sz w:val="30"/>
          <w:szCs w:val="30"/>
          <w:cs/>
        </w:rPr>
        <w:t>สกุลเงินที่ใช้ใน          การดำเนินงาน</w:t>
      </w:r>
      <w:r w:rsidRPr="00D26778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</w:p>
    <w:p w14:paraId="3E8E5E0C" w14:textId="77777777" w:rsidR="005C173B" w:rsidRPr="00D26778" w:rsidRDefault="005C173B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08B2040" w14:textId="1D079E07" w:rsidR="003665DD" w:rsidRPr="00D26778" w:rsidRDefault="003665DD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26778">
        <w:rPr>
          <w:rFonts w:ascii="Angsana New" w:hAnsi="Angsana New" w:hint="cs"/>
          <w:sz w:val="30"/>
          <w:szCs w:val="30"/>
          <w:cs/>
        </w:rPr>
        <w:t>ซึ่ง</w:t>
      </w:r>
      <w:r w:rsidRPr="00D26778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D26778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D26778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48462A84" w14:textId="46D9D7BB" w:rsidR="007A4DA2" w:rsidRPr="00D26778" w:rsidRDefault="007A4DA2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E35E93E" w14:textId="239620CC" w:rsidR="00D41DE8" w:rsidRPr="00D26778" w:rsidRDefault="007A4DA2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174EE93" w14:textId="77777777" w:rsidR="00EF29AB" w:rsidRPr="00D26778" w:rsidRDefault="00EF29AB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4B84B866" w14:textId="77777777" w:rsidR="00CE3B10" w:rsidRPr="00D26778" w:rsidRDefault="00CE3B10" w:rsidP="001B34C8">
      <w:pPr>
        <w:pStyle w:val="Heading8"/>
        <w:numPr>
          <w:ilvl w:val="1"/>
          <w:numId w:val="16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267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3DA2FCB1" w14:textId="7DC0F5F4" w:rsidR="00CE3B10" w:rsidRPr="00D26778" w:rsidRDefault="00CE3B10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297CD" w14:textId="2E7AD5D2" w:rsidR="0038500D" w:rsidRPr="00D26778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2677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ง.</w:t>
      </w:r>
      <w:r w:rsidR="005F2398"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38500D" w:rsidRPr="00D267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7B6E426" w14:textId="77777777" w:rsidR="0098559B" w:rsidRPr="00D26778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EA8827B" w14:textId="540F8BF9" w:rsidR="0038500D" w:rsidRPr="00D26778" w:rsidRDefault="0038500D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D267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5361E" w:rsidRPr="00D26778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(ฉ)) รับรู้รายการเมื่อเริ่มแรกเมื่อกลุ่มบริษัท</w:t>
      </w:r>
      <w:r w:rsidR="00F962A7"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ป็นคู่สัญญาตามข้อกำหนดของเครื่องมือทางการเงินนั้น</w:t>
      </w:r>
      <w:r w:rsidRPr="00D267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D267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1C439BE2" w14:textId="2FBABCA3" w:rsidR="0038500D" w:rsidRPr="00D26778" w:rsidRDefault="0038500D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38D83" w14:textId="0EF010A8" w:rsidR="0038500D" w:rsidRPr="00D26778" w:rsidRDefault="0038500D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267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D267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ABBAD10" w14:textId="7CEB02D8" w:rsidR="0046182F" w:rsidRPr="00D26778" w:rsidRDefault="0046182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07C851CC" w14:textId="21F523BF" w:rsidR="0046182F" w:rsidRPr="00D26778" w:rsidRDefault="0046182F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D267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D267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D267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2AF6C1F2" w14:textId="77777777" w:rsidR="0046182F" w:rsidRPr="00D26778" w:rsidRDefault="0046182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5ED915F9" w14:textId="5D4EFC9B" w:rsidR="0046182F" w:rsidRPr="00D26778" w:rsidRDefault="0046182F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A3DB4C1" w14:textId="6C4C1FE9" w:rsidR="00FD5BC6" w:rsidRPr="00D26778" w:rsidRDefault="00FD5BC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3F7118A4" w14:textId="782F9E7C" w:rsidR="00FD5BC6" w:rsidRPr="00D26778" w:rsidRDefault="00FD5BC6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D26778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รับ</w:t>
      </w:r>
      <w:r w:rsidRPr="00D2677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รับรู้เป็นรายได้ในกำไรหรือขาดทุนในวันที่กลุ่มบริษัท</w:t>
      </w:r>
      <w:r w:rsidRPr="00D26778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มีสิทธิได้รับเงินปันผล</w:t>
      </w:r>
      <w:r w:rsidRPr="00D267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จัดประเภทรายการใหม่ไปยังกำไรหรือขาดทุน</w:t>
      </w:r>
    </w:p>
    <w:p w14:paraId="2BAF1565" w14:textId="7A605BE7" w:rsidR="0038500D" w:rsidRPr="00D26778" w:rsidRDefault="0038500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89767CE" w14:textId="7BADBE0A" w:rsidR="0098559B" w:rsidRPr="00D26778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2677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ง.</w:t>
      </w:r>
      <w:r w:rsidR="00925CA2"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384D5B2" w14:textId="77777777" w:rsidR="0098559B" w:rsidRPr="00D26778" w:rsidRDefault="0098559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DB29F55" w14:textId="5F42F8D2" w:rsidR="0098559B" w:rsidRPr="00D26778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7507D16" w14:textId="77777777" w:rsidR="0098559B" w:rsidRPr="00D26778" w:rsidRDefault="0098559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A58144C" w14:textId="48242435" w:rsidR="0098559B" w:rsidRPr="00D26778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</w:t>
      </w:r>
      <w:r w:rsidRPr="00D26778">
        <w:rPr>
          <w:rFonts w:asciiTheme="majorBidi" w:hAnsiTheme="majorBidi" w:cstheme="majorBidi"/>
          <w:color w:val="000000"/>
          <w:sz w:val="28"/>
          <w:szCs w:val="28"/>
          <w:cs/>
        </w:rPr>
        <w:t>เปลี่ยนแปลงแล้ว</w:t>
      </w:r>
      <w:r w:rsidRPr="00D2677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2D8DE9CF" w14:textId="77777777" w:rsidR="00467650" w:rsidRPr="00D26778" w:rsidRDefault="0046765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105A77" w14:textId="2A8DD836" w:rsidR="0098559B" w:rsidRPr="00D26778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EAC4D5C" w14:textId="53208FAC" w:rsidR="0098559B" w:rsidRPr="00D26778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3349DBE" w14:textId="59B2B3EE" w:rsidR="0098559B" w:rsidRPr="00D26778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922F5CC" w14:textId="77777777" w:rsidR="00005ACD" w:rsidRPr="00D26778" w:rsidRDefault="00005ACD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02083088" w14:textId="77777777" w:rsidR="00EF29AB" w:rsidRPr="00D26778" w:rsidRDefault="00EF29A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417B5026" w14:textId="0DF16DA6" w:rsidR="00CE3B10" w:rsidRPr="00D26778" w:rsidRDefault="00CE3B10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C2774" w:rsidRPr="00D2677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881763"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7C19C3FA" w14:textId="77777777" w:rsidR="0098559B" w:rsidRPr="00D26778" w:rsidRDefault="0098559B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52DF17B6" w14:textId="49E7ED26" w:rsidR="00CE3B10" w:rsidRPr="00D26778" w:rsidRDefault="00CE3B10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D26778">
        <w:rPr>
          <w:rFonts w:asciiTheme="majorBidi" w:hAnsiTheme="majorBidi" w:hint="cs"/>
          <w:sz w:val="30"/>
          <w:szCs w:val="30"/>
          <w:cs/>
        </w:rPr>
        <w:t>ทุ</w:t>
      </w:r>
      <w:r w:rsidRPr="00D26778">
        <w:rPr>
          <w:rFonts w:asciiTheme="majorBidi" w:hAnsiTheme="majorBidi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B057A0E" w14:textId="186F1916" w:rsidR="008B0C97" w:rsidRPr="00D26778" w:rsidRDefault="008B0C97" w:rsidP="001B34C8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9D30986" w14:textId="77777777" w:rsidR="0098559B" w:rsidRPr="00D26778" w:rsidRDefault="0098559B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2677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D18A667" w14:textId="77777777" w:rsidR="0098559B" w:rsidRPr="00D26778" w:rsidRDefault="0098559B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24"/>
          <w:szCs w:val="24"/>
        </w:rPr>
      </w:pPr>
    </w:p>
    <w:p w14:paraId="1DED27F3" w14:textId="7389DAC2" w:rsidR="0098559B" w:rsidRPr="00D26778" w:rsidRDefault="0098559B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26778">
        <w:rPr>
          <w:rFonts w:asciiTheme="majorBidi" w:hAnsi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1846B9" w:rsidRPr="00D26778">
        <w:rPr>
          <w:rFonts w:asciiTheme="majorBidi" w:hAnsiTheme="majorBidi"/>
          <w:sz w:val="30"/>
          <w:szCs w:val="30"/>
        </w:rPr>
        <w:t xml:space="preserve"> </w:t>
      </w:r>
      <w:r w:rsidR="001846B9"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(รวมถึง เงินสดและรายการเทียบเท่าเงินสด ลูกหนี้การค้าและลูกหนี้อื่น</w:t>
      </w:r>
      <w:r w:rsidR="001846B9" w:rsidRPr="00D267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846B9"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รวมถึงเงินให้กู้ยืมแก่กิจการที่เกี่ยวข้องกัน)</w:t>
      </w:r>
    </w:p>
    <w:p w14:paraId="7DA52C67" w14:textId="0850D956" w:rsidR="0098559B" w:rsidRPr="00D26778" w:rsidRDefault="0098559B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24"/>
          <w:szCs w:val="24"/>
        </w:rPr>
      </w:pPr>
    </w:p>
    <w:p w14:paraId="16811F44" w14:textId="5A36B467" w:rsidR="001846B9" w:rsidRDefault="00467650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26778">
        <w:rPr>
          <w:rFonts w:asciiTheme="majorBidi" w:hAnsiTheme="majorBidi"/>
          <w:sz w:val="30"/>
          <w:szCs w:val="30"/>
          <w:cs/>
        </w:rPr>
        <w:t>กลุ่มบริษัท</w:t>
      </w:r>
      <w:r w:rsidR="001846B9" w:rsidRPr="00D26778">
        <w:rPr>
          <w:rFonts w:asciiTheme="majorBidi" w:hAnsiTheme="majorBidi" w:hint="cs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F2398" w:rsidRPr="00D26778">
        <w:rPr>
          <w:rFonts w:asciiTheme="majorBidi" w:hAnsiTheme="majorBidi" w:hint="cs"/>
          <w:sz w:val="30"/>
          <w:szCs w:val="30"/>
          <w:cs/>
        </w:rPr>
        <w:t>1</w:t>
      </w:r>
      <w:r w:rsidR="00925CA2" w:rsidRPr="00D26778">
        <w:rPr>
          <w:rFonts w:asciiTheme="majorBidi" w:hAnsiTheme="majorBidi" w:hint="cs"/>
          <w:sz w:val="30"/>
          <w:szCs w:val="30"/>
          <w:cs/>
        </w:rPr>
        <w:t>2</w:t>
      </w:r>
      <w:r w:rsidR="001846B9" w:rsidRPr="00D26778">
        <w:rPr>
          <w:rFonts w:asciiTheme="majorBidi" w:hAnsiTheme="majorBidi" w:hint="cs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FB3A7EF" w14:textId="77777777" w:rsidR="00DB1742" w:rsidRPr="00D26778" w:rsidRDefault="00DB1742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5FB32B3E" w14:textId="6EBECA7A" w:rsidR="001846B9" w:rsidRPr="00D26778" w:rsidRDefault="001846B9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26778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D26778">
        <w:rPr>
          <w:rFonts w:asciiTheme="majorBidi" w:hAnsiTheme="majorBidi" w:hint="cs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86A9E03" w14:textId="1D3C9DF4" w:rsidR="008A6324" w:rsidRPr="00D26778" w:rsidRDefault="008A6324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39844A58" w14:textId="7A2E4AEE" w:rsidR="008A6324" w:rsidRPr="00D26778" w:rsidRDefault="008A6324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26778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5F2398" w:rsidRPr="00D26778">
        <w:rPr>
          <w:rFonts w:asciiTheme="majorBidi" w:hAnsiTheme="majorBidi"/>
          <w:sz w:val="30"/>
          <w:szCs w:val="30"/>
          <w:cs/>
        </w:rPr>
        <w:t>1</w:t>
      </w:r>
      <w:r w:rsidR="00925CA2" w:rsidRPr="00D26778">
        <w:rPr>
          <w:rFonts w:asciiTheme="majorBidi" w:hAnsiTheme="majorBidi"/>
          <w:sz w:val="30"/>
          <w:szCs w:val="30"/>
          <w:cs/>
        </w:rPr>
        <w:t>2</w:t>
      </w:r>
      <w:r w:rsidRPr="00D26778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46B69BAF" w14:textId="667F760B" w:rsidR="008A6324" w:rsidRPr="00D26778" w:rsidRDefault="008A6324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36A77374" w14:textId="07F1EACF" w:rsidR="008A6324" w:rsidRPr="00D26778" w:rsidRDefault="008A6324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26778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81763" w:rsidRPr="00D26778">
        <w:rPr>
          <w:rFonts w:asciiTheme="majorBidi" w:hAnsiTheme="majorBidi"/>
          <w:sz w:val="30"/>
          <w:szCs w:val="30"/>
        </w:rPr>
        <w:t>3</w:t>
      </w:r>
      <w:r w:rsidRPr="00D26778">
        <w:rPr>
          <w:rFonts w:asciiTheme="majorBidi" w:hAnsiTheme="majorBidi"/>
          <w:sz w:val="30"/>
          <w:szCs w:val="30"/>
        </w:rPr>
        <w:t xml:space="preserve">0 </w:t>
      </w:r>
      <w:r w:rsidRPr="00D26778">
        <w:rPr>
          <w:rFonts w:asciiTheme="majorBidi" w:hAnsiTheme="majorBidi"/>
          <w:sz w:val="30"/>
          <w:szCs w:val="30"/>
          <w:cs/>
        </w:rPr>
        <w:t>วัน มีการเปลี่ยนแปลงของ</w:t>
      </w:r>
      <w:r w:rsidRPr="00D26778">
        <w:rPr>
          <w:rFonts w:asciiTheme="majorBidi" w:hAnsiTheme="majorBidi" w:hint="cs"/>
          <w:sz w:val="30"/>
          <w:szCs w:val="30"/>
          <w:cs/>
        </w:rPr>
        <w:t>อันดับ</w:t>
      </w:r>
      <w:r w:rsidRPr="00D26778">
        <w:rPr>
          <w:rFonts w:asciiTheme="majorBidi" w:hAnsiTheme="majorBidi"/>
          <w:sz w:val="30"/>
          <w:szCs w:val="30"/>
          <w:cs/>
        </w:rPr>
        <w:t>ความน่าเชื่อถือที่</w:t>
      </w:r>
      <w:r w:rsidRPr="00D26778">
        <w:rPr>
          <w:rFonts w:asciiTheme="majorBidi" w:hAnsiTheme="majorBidi" w:hint="cs"/>
          <w:sz w:val="30"/>
          <w:szCs w:val="30"/>
          <w:cs/>
        </w:rPr>
        <w:t>ลดระดับลง</w:t>
      </w:r>
      <w:r w:rsidRPr="00D26778">
        <w:rPr>
          <w:rFonts w:asciiTheme="majorBidi" w:hAnsiTheme="majorBidi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D26778">
        <w:rPr>
          <w:rFonts w:asciiTheme="majorBidi" w:hAnsiTheme="majorBidi" w:hint="cs"/>
          <w:sz w:val="30"/>
          <w:szCs w:val="30"/>
          <w:cs/>
        </w:rPr>
        <w:t>หรือคาดการณ์การเปลี่ยนแปลง</w:t>
      </w:r>
      <w:r w:rsidRPr="00D26778">
        <w:rPr>
          <w:rFonts w:asciiTheme="majorBidi" w:hAnsiTheme="majorBidi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D26778">
        <w:rPr>
          <w:rFonts w:asciiTheme="majorBidi" w:hAnsiTheme="majorBidi" w:hint="cs"/>
          <w:sz w:val="30"/>
          <w:szCs w:val="30"/>
          <w:cs/>
        </w:rPr>
        <w:t>กลุ่มบริษัท</w:t>
      </w:r>
    </w:p>
    <w:p w14:paraId="51050CCB" w14:textId="77777777" w:rsidR="008A6324" w:rsidRPr="00D26778" w:rsidRDefault="008A6324" w:rsidP="001B34C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8B7EA" w14:textId="77777777" w:rsidR="008A6324" w:rsidRPr="00D26778" w:rsidRDefault="008A6324" w:rsidP="001B34C8">
      <w:pPr>
        <w:tabs>
          <w:tab w:val="clear" w:pos="454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344462A0" w14:textId="77777777" w:rsidR="008A6324" w:rsidRPr="00D26778" w:rsidRDefault="008A6324" w:rsidP="001B34C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อีกทั้งกลุ่มบริษัทไม่มี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3DA4FE46" w14:textId="067154FC" w:rsidR="00DB1742" w:rsidRPr="00314B7F" w:rsidRDefault="008A6324" w:rsidP="007742B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14B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314B7F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314B7F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  <w:r w:rsidR="00DB1742" w:rsidRPr="00314B7F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15074AB6" w14:textId="3F6B84CC" w:rsidR="008A6324" w:rsidRPr="00D26778" w:rsidRDefault="008A6324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2677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Pr="00D26778">
        <w:rPr>
          <w:rFonts w:asciiTheme="majorBidi" w:hAnsiTheme="majorBidi"/>
          <w:i/>
          <w:iCs/>
          <w:sz w:val="28"/>
          <w:szCs w:val="28"/>
          <w:cs/>
        </w:rPr>
        <w:t xml:space="preserve">การตัดจำหน่าย </w:t>
      </w:r>
    </w:p>
    <w:p w14:paraId="1AD251B7" w14:textId="77777777" w:rsidR="008A6324" w:rsidRPr="00D26778" w:rsidRDefault="008A6324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3C9EBB4" w14:textId="00EAFEE2" w:rsidR="008A6324" w:rsidRPr="00D26778" w:rsidRDefault="008A6324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26778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240E031" w14:textId="77777777" w:rsidR="00467650" w:rsidRPr="00D26778" w:rsidRDefault="00467650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2957A7D3" w14:textId="4F784A27" w:rsidR="00467650" w:rsidRPr="00D26778" w:rsidRDefault="00467650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2677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.6) </w:t>
      </w:r>
      <w:r w:rsidRPr="00D26778">
        <w:rPr>
          <w:rFonts w:asciiTheme="majorBidi" w:hAnsiTheme="majorBidi" w:hint="cs"/>
          <w:i/>
          <w:iCs/>
          <w:sz w:val="28"/>
          <w:szCs w:val="28"/>
          <w:cs/>
        </w:rPr>
        <w:t>ดอกเบี้ย</w:t>
      </w:r>
      <w:r w:rsidRPr="00D2677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</w:p>
    <w:p w14:paraId="22CE012D" w14:textId="77777777" w:rsidR="00467650" w:rsidRPr="00D26778" w:rsidRDefault="00467650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00C6A52" w14:textId="74D8A1C4" w:rsidR="00467650" w:rsidRPr="00D26778" w:rsidRDefault="00467650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  <w:cs/>
        </w:rPr>
      </w:pPr>
      <w:r w:rsidRPr="00D26778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5C2D6A3" w14:textId="0F3A7FDD" w:rsidR="00467650" w:rsidRPr="00D26778" w:rsidRDefault="0046765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08432A65" w14:textId="77777777" w:rsidR="00030124" w:rsidRPr="00D26778" w:rsidRDefault="00030124" w:rsidP="001B34C8">
      <w:pPr>
        <w:pStyle w:val="Heading8"/>
        <w:numPr>
          <w:ilvl w:val="1"/>
          <w:numId w:val="16"/>
        </w:numPr>
        <w:tabs>
          <w:tab w:val="clear" w:pos="518"/>
          <w:tab w:val="left" w:pos="540"/>
        </w:tabs>
        <w:spacing w:line="240" w:lineRule="auto"/>
        <w:ind w:left="0" w:right="47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3BE1A0B" w14:textId="77777777" w:rsidR="00DC72FA" w:rsidRPr="00D26778" w:rsidRDefault="00DC72FA" w:rsidP="001B34C8">
      <w:pPr>
        <w:rPr>
          <w:rFonts w:ascii="Angsana New" w:hAnsi="Angsana New"/>
          <w:sz w:val="30"/>
          <w:szCs w:val="30"/>
          <w:cs/>
          <w:lang w:val="th-TH"/>
        </w:rPr>
      </w:pPr>
    </w:p>
    <w:p w14:paraId="7EF9D80E" w14:textId="53930C22" w:rsidR="00467650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</w:rPr>
        <w:tab/>
      </w:r>
      <w:r w:rsidRPr="00D26778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445BD3" w:rsidRPr="00D26778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D26778">
        <w:rPr>
          <w:rFonts w:ascii="Angsana New" w:hAnsi="Angsana New"/>
          <w:sz w:val="30"/>
          <w:szCs w:val="30"/>
          <w:cs/>
        </w:rPr>
        <w:t xml:space="preserve">ประกอบด้วย ยอดเงินสด ยอดเงินฝากธนาคาร และเงินลงทุนระยะสั้นที่มีสภาพคล่องสูง </w:t>
      </w:r>
      <w:r w:rsidR="005E713E" w:rsidRPr="00D26778">
        <w:rPr>
          <w:rFonts w:ascii="Angsana New" w:hAnsi="Angsana New"/>
          <w:sz w:val="30"/>
          <w:szCs w:val="30"/>
          <w:cs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D26778">
        <w:rPr>
          <w:rFonts w:ascii="Angsana New" w:hAnsi="Angsana New"/>
          <w:sz w:val="30"/>
          <w:szCs w:val="30"/>
          <w:cs/>
        </w:rPr>
        <w:t>เงินเบิกเกินบัญชีธนาคารซึ่</w:t>
      </w:r>
      <w:r w:rsidR="00346044" w:rsidRPr="00D26778">
        <w:rPr>
          <w:rFonts w:ascii="Angsana New" w:hAnsi="Angsana New"/>
          <w:sz w:val="30"/>
          <w:szCs w:val="30"/>
          <w:cs/>
        </w:rPr>
        <w:t>งจะต้องชำระคืนเมื่อทวงถามถือเป็น</w:t>
      </w:r>
      <w:r w:rsidRPr="00D26778">
        <w:rPr>
          <w:rFonts w:ascii="Angsana New" w:hAnsi="Angsana New"/>
          <w:sz w:val="30"/>
          <w:szCs w:val="30"/>
          <w:cs/>
        </w:rPr>
        <w:t>ส่วนหนึ่งของกิจกรรมจัดหาเงินในงบกระแสเงินสด</w:t>
      </w:r>
    </w:p>
    <w:p w14:paraId="55F550E3" w14:textId="0EB0FD90" w:rsidR="00467650" w:rsidRPr="00D26778" w:rsidRDefault="0046765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DAA21A8" w14:textId="033E1AE9" w:rsidR="00D75094" w:rsidRPr="00D26778" w:rsidRDefault="00030124" w:rsidP="001B34C8">
      <w:pPr>
        <w:pStyle w:val="BodyText2"/>
        <w:numPr>
          <w:ilvl w:val="1"/>
          <w:numId w:val="16"/>
        </w:numPr>
        <w:tabs>
          <w:tab w:val="clear" w:pos="518"/>
        </w:tabs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ลูกหนี้การค้</w:t>
      </w:r>
      <w:r w:rsidR="00725852" w:rsidRPr="00D2677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า</w:t>
      </w:r>
      <w:r w:rsidR="00D75094" w:rsidRPr="00D2677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และ</w:t>
      </w: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02DA1EC6" w14:textId="77777777" w:rsidR="00030124" w:rsidRPr="00D26778" w:rsidRDefault="00D75094" w:rsidP="001B34C8">
      <w:pPr>
        <w:pStyle w:val="BodyText2"/>
        <w:spacing w:line="240" w:lineRule="atLeast"/>
        <w:ind w:left="518" w:right="47" w:firstLine="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t xml:space="preserve"> </w:t>
      </w:r>
    </w:p>
    <w:p w14:paraId="04DB4569" w14:textId="77777777" w:rsidR="00725852" w:rsidRPr="00D26778" w:rsidRDefault="00725852" w:rsidP="001B34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6B027874" w14:textId="77777777" w:rsidR="00725852" w:rsidRPr="00D26778" w:rsidRDefault="0072585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A2DC350" w14:textId="1879B3A7" w:rsidR="005B6902" w:rsidRPr="00D26778" w:rsidRDefault="00A948B1" w:rsidP="001B34C8">
      <w:pPr>
        <w:pStyle w:val="ListParagraph"/>
        <w:ind w:left="518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FEDCD96" w14:textId="30F4A4A5" w:rsidR="005E713E" w:rsidRPr="00D26778" w:rsidRDefault="005E713E" w:rsidP="001B34C8">
      <w:pPr>
        <w:pStyle w:val="ListParagraph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45D2DC7" w14:textId="1EE1DEBA" w:rsidR="00EF29AB" w:rsidRPr="00D26778" w:rsidRDefault="005E713E" w:rsidP="001B34C8">
      <w:pPr>
        <w:pStyle w:val="ListParagraph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A2A57EA" w14:textId="77777777" w:rsidR="00EF29AB" w:rsidRPr="00D26778" w:rsidRDefault="00EF29A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br w:type="page"/>
      </w:r>
    </w:p>
    <w:p w14:paraId="4F50A695" w14:textId="758180B8" w:rsidR="00030124" w:rsidRPr="00D26778" w:rsidRDefault="00030124" w:rsidP="001B34C8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64137D17" w14:textId="77777777" w:rsidR="006C2638" w:rsidRPr="00D26778" w:rsidRDefault="006C263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B2C8D3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</w:rPr>
        <w:tab/>
      </w:r>
      <w:r w:rsidRPr="00D26778">
        <w:rPr>
          <w:rFonts w:ascii="Angsana New" w:hAnsi="Angsana New"/>
          <w:sz w:val="30"/>
          <w:szCs w:val="30"/>
          <w:cs/>
        </w:rPr>
        <w:t>สินค้าคงเหลือ</w:t>
      </w:r>
      <w:r w:rsidR="00B63F95" w:rsidRPr="00D26778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D26778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17CF2EF5" w14:textId="77777777" w:rsidR="00030124" w:rsidRPr="00D26778" w:rsidRDefault="00030124" w:rsidP="001B34C8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D59A18E" w14:textId="551FDBE0" w:rsidR="005E713E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tab/>
      </w:r>
      <w:r w:rsidRPr="00D26778">
        <w:rPr>
          <w:rFonts w:ascii="Angsana New" w:hAnsi="Angsana New"/>
          <w:sz w:val="30"/>
          <w:szCs w:val="30"/>
          <w:cs/>
        </w:rPr>
        <w:t>ต้นทุนของสินค้าสำเร็จรูปและงานระหว่างผลิตคำนวณโดยใช้วิธี</w:t>
      </w:r>
      <w:r w:rsidR="00DE0942" w:rsidRPr="00D26778">
        <w:rPr>
          <w:rFonts w:ascii="Angsana New" w:hAnsi="Angsana New"/>
          <w:sz w:val="30"/>
          <w:szCs w:val="30"/>
          <w:cs/>
        </w:rPr>
        <w:t>ถัวเฉลี่ย สำหรับวัตถุดิบ</w:t>
      </w:r>
      <w:r w:rsidR="00A66352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วัสดุโรงงาน</w:t>
      </w:r>
      <w:r w:rsidR="00A66352" w:rsidRPr="00D26778">
        <w:rPr>
          <w:rFonts w:ascii="Angsana New" w:hAnsi="Angsana New" w:hint="cs"/>
          <w:sz w:val="30"/>
          <w:szCs w:val="30"/>
          <w:cs/>
        </w:rPr>
        <w:t>และอะไหล่เครื่องจักร</w:t>
      </w:r>
      <w:r w:rsidRPr="00D26778">
        <w:rPr>
          <w:rFonts w:ascii="Angsana New" w:hAnsi="Angsana New"/>
          <w:sz w:val="30"/>
          <w:szCs w:val="30"/>
          <w:cs/>
        </w:rPr>
        <w:t xml:space="preserve">คำนวณโดยใช้วิธีเข้าก่อนออกก่อน </w:t>
      </w:r>
      <w:r w:rsidR="005E713E" w:rsidRPr="00D26778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5E713E" w:rsidRPr="00D267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E713E" w:rsidRPr="00D26778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D26778">
        <w:rPr>
          <w:rFonts w:ascii="Angsana New" w:hAnsi="Angsana New"/>
          <w:sz w:val="30"/>
          <w:szCs w:val="30"/>
          <w:cs/>
        </w:rPr>
        <w:t xml:space="preserve">สินค้าสำเร็จรูปและสินค้าระหว่างผลิตที่ผลิตเอง </w:t>
      </w:r>
      <w:r w:rsidR="005E713E" w:rsidRPr="00D26778">
        <w:rPr>
          <w:rFonts w:ascii="Angsana New" w:hAnsi="Angsana New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4242F21F" w14:textId="77777777" w:rsidR="00AF01B1" w:rsidRPr="00D26778" w:rsidRDefault="00AF01B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AFDC532" w14:textId="4947AD0E" w:rsidR="00467650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tab/>
      </w:r>
      <w:r w:rsidRPr="00D26778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</w:t>
      </w:r>
      <w:r w:rsidR="00AF01B1" w:rsidRPr="00D26778">
        <w:rPr>
          <w:rFonts w:ascii="Angsana New" w:hAnsi="Angsana New"/>
          <w:sz w:val="30"/>
          <w:szCs w:val="30"/>
          <w:cs/>
        </w:rPr>
        <w:t>จากการดำเนินธุรกิจปกติหักด้วย</w:t>
      </w:r>
      <w:r w:rsidR="00AF01B1" w:rsidRPr="00D26778">
        <w:rPr>
          <w:rFonts w:ascii="Angsana New" w:hAnsi="Angsana New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AF01B1" w:rsidRPr="00D26778">
        <w:rPr>
          <w:rFonts w:ascii="Angsana New" w:hAnsi="Angsana New"/>
          <w:sz w:val="30"/>
          <w:szCs w:val="30"/>
          <w:cs/>
        </w:rPr>
        <w:t>ค่าใช้จ่ายที่จำเป็นโดยประมาณในการขาย</w:t>
      </w:r>
    </w:p>
    <w:p w14:paraId="5DC6BC7D" w14:textId="77777777" w:rsidR="00EA2C14" w:rsidRPr="00D26778" w:rsidRDefault="00EA2C1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7EEFFDD8" w14:textId="77777777" w:rsidR="00A459F1" w:rsidRPr="00D26778" w:rsidRDefault="005F1481" w:rsidP="001B34C8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3CA0034" w14:textId="77777777" w:rsidR="00E14DDA" w:rsidRPr="00D26778" w:rsidRDefault="00E14DD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776AE52" w14:textId="77777777" w:rsidR="00803E69" w:rsidRPr="00D26778" w:rsidRDefault="00803E6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696967" w:rsidRPr="00D26778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D26778">
        <w:rPr>
          <w:rFonts w:ascii="Angsana New" w:hAnsi="Angsana New"/>
          <w:sz w:val="30"/>
          <w:szCs w:val="30"/>
          <w:cs/>
        </w:rPr>
        <w:t>ราคาทุน</w:t>
      </w:r>
      <w:r w:rsidR="007B741B" w:rsidRPr="00D26778">
        <w:rPr>
          <w:rFonts w:ascii="Angsana New" w:hAnsi="Angsana New"/>
          <w:sz w:val="30"/>
          <w:szCs w:val="30"/>
          <w:cs/>
        </w:rPr>
        <w:t>และขาดทุนจากการด้อยค่า</w:t>
      </w:r>
    </w:p>
    <w:p w14:paraId="2AFE16C1" w14:textId="77777777" w:rsidR="00A30C33" w:rsidRPr="00D26778" w:rsidRDefault="00A30C3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53E4B4" w14:textId="315BD4C3" w:rsidR="00B60A0A" w:rsidRPr="00D26778" w:rsidRDefault="00C74C7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  <w:r w:rsidR="00D84F46" w:rsidRPr="00D26778">
        <w:rPr>
          <w:rFonts w:ascii="Angsana New" w:hAnsi="Angsana New"/>
          <w:sz w:val="30"/>
          <w:szCs w:val="30"/>
        </w:rPr>
        <w:t xml:space="preserve"> </w:t>
      </w:r>
    </w:p>
    <w:p w14:paraId="060AFA41" w14:textId="77777777" w:rsidR="004852BE" w:rsidRPr="00D26778" w:rsidRDefault="004852B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33DABF" w14:textId="4C3EBBCD" w:rsidR="00AF01B1" w:rsidRPr="00D26778" w:rsidRDefault="0001410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ผลต่าง</w:t>
      </w:r>
      <w:r w:rsidRPr="00D26778">
        <w:rPr>
          <w:rFonts w:ascii="Angsana New" w:hAnsi="Angsana New"/>
          <w:sz w:val="30"/>
          <w:szCs w:val="30"/>
          <w:cs/>
        </w:rPr>
        <w:t>ระหว่าง</w:t>
      </w:r>
      <w:r w:rsidRPr="00D26778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D26778">
        <w:rPr>
          <w:rFonts w:ascii="Angsana New" w:hAnsi="Angsana New"/>
          <w:sz w:val="30"/>
          <w:szCs w:val="30"/>
          <w:cs/>
        </w:rPr>
        <w:t>ได้รับจากการ</w:t>
      </w:r>
      <w:r w:rsidRPr="00D26778">
        <w:rPr>
          <w:rFonts w:ascii="Angsana New" w:hAnsi="Angsana New" w:hint="cs"/>
          <w:sz w:val="30"/>
          <w:szCs w:val="30"/>
          <w:cs/>
        </w:rPr>
        <w:t>จำหน่าย</w:t>
      </w:r>
      <w:r w:rsidRPr="00D26778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D26778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</w:p>
    <w:p w14:paraId="1DB77D6B" w14:textId="77777777" w:rsidR="00D41DE8" w:rsidRPr="00D26778" w:rsidRDefault="00D41DE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1C69779" w14:textId="4D05EA77" w:rsidR="00E239CE" w:rsidRPr="00D26778" w:rsidRDefault="00E239CE" w:rsidP="001B34C8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26778">
        <w:rPr>
          <w:rFonts w:ascii="Angsana New" w:hAnsi="Angsana New" w:cs="Angsana New" w:hint="cs"/>
          <w:b/>
          <w:bCs/>
          <w:i/>
          <w:iCs/>
          <w:cs/>
        </w:rPr>
        <w:t xml:space="preserve">ที่ดิน </w:t>
      </w:r>
      <w:r w:rsidRPr="00D26778">
        <w:rPr>
          <w:rFonts w:ascii="Angsana New" w:hAnsi="Angsana New" w:cs="Angsana New" w:hint="cs"/>
          <w:b/>
          <w:bCs/>
          <w:i/>
          <w:iCs/>
          <w:cs/>
          <w:lang w:val="en-US"/>
        </w:rPr>
        <w:t>อาคารและอุปกรณ์</w:t>
      </w:r>
    </w:p>
    <w:p w14:paraId="0AADA80B" w14:textId="77777777" w:rsidR="000A1E5A" w:rsidRPr="00D26778" w:rsidRDefault="000A1E5A" w:rsidP="001B34C8">
      <w:pPr>
        <w:pStyle w:val="a4"/>
        <w:tabs>
          <w:tab w:val="clear" w:pos="1080"/>
        </w:tabs>
        <w:spacing w:line="240" w:lineRule="atLeast"/>
        <w:ind w:left="518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4314727B" w14:textId="77777777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278B347" w14:textId="77777777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B824F0E" w14:textId="77777777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11FC8FF" w14:textId="77777777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B6EA140" w14:textId="77777777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F227F9" w:rsidRPr="00D26778">
        <w:rPr>
          <w:rFonts w:ascii="Angsana New" w:hAnsi="Angsana New" w:hint="cs"/>
          <w:sz w:val="30"/>
          <w:szCs w:val="30"/>
          <w:cs/>
        </w:rPr>
        <w:t>วัดมูลค่า</w:t>
      </w:r>
      <w:r w:rsidRPr="00D26778">
        <w:rPr>
          <w:rFonts w:ascii="Angsana New" w:hAnsi="Angsana New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1E2CDA16" w14:textId="77777777" w:rsidR="0044437F" w:rsidRPr="00D26778" w:rsidRDefault="004443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B74806" w14:textId="77777777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การขนย้าย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="005040C4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</w:t>
      </w:r>
      <w:r w:rsidRPr="00D26778">
        <w:rPr>
          <w:rFonts w:ascii="Angsana New" w:hAnsi="Angsana New" w:hint="cs"/>
          <w:sz w:val="30"/>
          <w:szCs w:val="30"/>
          <w:cs/>
        </w:rPr>
        <w:t>ิ์</w:t>
      </w:r>
      <w:r w:rsidRPr="00D26778">
        <w:rPr>
          <w:rFonts w:ascii="Angsana New" w:hAnsi="Angsana New"/>
          <w:sz w:val="30"/>
          <w:szCs w:val="30"/>
          <w:cs/>
        </w:rPr>
        <w:t>ซอฟ</w:t>
      </w:r>
      <w:r w:rsidRPr="00D26778">
        <w:rPr>
          <w:rFonts w:ascii="Angsana New" w:hAnsi="Angsana New" w:hint="cs"/>
          <w:sz w:val="30"/>
          <w:szCs w:val="30"/>
          <w:cs/>
        </w:rPr>
        <w:t>ต์</w:t>
      </w:r>
      <w:r w:rsidRPr="00D26778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</w:t>
      </w:r>
      <w:r w:rsidRPr="00D26778">
        <w:rPr>
          <w:rFonts w:ascii="Angsana New" w:hAnsi="Angsana New" w:hint="cs"/>
          <w:sz w:val="30"/>
          <w:szCs w:val="30"/>
          <w:cs/>
        </w:rPr>
        <w:t>ิ์</w:t>
      </w:r>
      <w:r w:rsidRPr="00D26778">
        <w:rPr>
          <w:rFonts w:ascii="Angsana New" w:hAnsi="Angsana New"/>
          <w:sz w:val="30"/>
          <w:szCs w:val="30"/>
          <w:cs/>
        </w:rPr>
        <w:t>ซอฟ</w:t>
      </w:r>
      <w:r w:rsidRPr="00D26778">
        <w:rPr>
          <w:rFonts w:ascii="Angsana New" w:hAnsi="Angsana New" w:hint="cs"/>
          <w:sz w:val="30"/>
          <w:szCs w:val="30"/>
          <w:cs/>
        </w:rPr>
        <w:t>ต์</w:t>
      </w:r>
      <w:r w:rsidRPr="00D26778">
        <w:rPr>
          <w:rFonts w:ascii="Angsana New" w:hAnsi="Angsana New"/>
          <w:sz w:val="30"/>
          <w:szCs w:val="30"/>
          <w:cs/>
        </w:rPr>
        <w:t>แวร์นั้นให้ถือว่า ลิขสิทธ</w:t>
      </w:r>
      <w:r w:rsidRPr="00D26778">
        <w:rPr>
          <w:rFonts w:ascii="Angsana New" w:hAnsi="Angsana New" w:hint="cs"/>
          <w:sz w:val="30"/>
          <w:szCs w:val="30"/>
          <w:cs/>
        </w:rPr>
        <w:t>ิ์</w:t>
      </w:r>
      <w:r w:rsidRPr="00D26778">
        <w:rPr>
          <w:rFonts w:ascii="Angsana New" w:hAnsi="Angsana New"/>
          <w:sz w:val="30"/>
          <w:szCs w:val="30"/>
          <w:cs/>
        </w:rPr>
        <w:t>ซอฟ</w:t>
      </w:r>
      <w:r w:rsidRPr="00D26778">
        <w:rPr>
          <w:rFonts w:ascii="Angsana New" w:hAnsi="Angsana New" w:hint="cs"/>
          <w:sz w:val="30"/>
          <w:szCs w:val="30"/>
          <w:cs/>
        </w:rPr>
        <w:t>ต์</w:t>
      </w:r>
      <w:r w:rsidRPr="00D26778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D26778">
        <w:rPr>
          <w:rFonts w:ascii="Angsana New" w:hAnsi="Angsana New"/>
          <w:sz w:val="30"/>
          <w:szCs w:val="30"/>
        </w:rPr>
        <w:t xml:space="preserve"> </w:t>
      </w:r>
    </w:p>
    <w:p w14:paraId="4752D357" w14:textId="77777777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3D88275E" w14:textId="195F503C" w:rsidR="001F608F" w:rsidRPr="00D26778" w:rsidRDefault="008072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365B70A" w14:textId="2C39EF6A" w:rsidR="00467650" w:rsidRPr="00D26778" w:rsidRDefault="0046765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2B5B23E8" w14:textId="2C85C866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27D3E31" w14:textId="77777777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9C7BF81" w14:textId="2658B78E" w:rsidR="00D94BAC" w:rsidRPr="00D26778" w:rsidRDefault="00D94BAC" w:rsidP="001B34C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26778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D2677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อาคารและอุปกรณ์ </w:t>
      </w:r>
      <w:r w:rsidR="009544AC" w:rsidRPr="00D267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เมื่อกลุ่มบริษัท</w:t>
      </w:r>
      <w:r w:rsidRPr="00D26778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D2677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</w:t>
      </w:r>
      <w:r w:rsidRPr="00D26778">
        <w:rPr>
          <w:rFonts w:ascii="Angsana New" w:hAnsi="Angsana New" w:cs="Angsana New"/>
          <w:sz w:val="30"/>
          <w:szCs w:val="30"/>
          <w:cs/>
        </w:rPr>
        <w:t>กำไร</w:t>
      </w:r>
      <w:r w:rsidRPr="00D2677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D26778">
        <w:rPr>
          <w:rFonts w:ascii="Angsana New" w:hAnsi="Angsana New" w:cs="Angsana New"/>
          <w:sz w:val="30"/>
          <w:szCs w:val="30"/>
          <w:cs/>
        </w:rPr>
        <w:t>ขาดทุน</w:t>
      </w:r>
      <w:r w:rsidRPr="00D26778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เมื่อเกิดขึ้น</w:t>
      </w:r>
    </w:p>
    <w:p w14:paraId="7F0AB2AB" w14:textId="77777777" w:rsidR="00853DFD" w:rsidRPr="00D26778" w:rsidRDefault="00853DFD" w:rsidP="001B34C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58753F3C" w14:textId="7138F79E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507B70B" w14:textId="77777777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732D2F0C" w14:textId="0FB3642C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ค่าเสื่อมราคาคำนวณโดยวิธีเส้นตรงตามเกณฑ์อายุการให้ประโยชน์โดยประมาณของส่วนประกอบของสินทรัพย์ </w:t>
      </w:r>
      <w:r w:rsidR="00AF3D12" w:rsidRPr="00D26778">
        <w:rPr>
          <w:rFonts w:ascii="Angsana New" w:hAnsi="Angsana New" w:hint="cs"/>
          <w:sz w:val="30"/>
          <w:szCs w:val="30"/>
          <w:cs/>
        </w:rPr>
        <w:t xml:space="preserve">และรับรู้ในกำไรหรือขาดทุน </w:t>
      </w:r>
      <w:r w:rsidRPr="00D26778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772E110" w14:textId="77777777" w:rsidR="003F48CC" w:rsidRPr="00D26778" w:rsidRDefault="003F48CC" w:rsidP="001B34C8">
      <w:pPr>
        <w:rPr>
          <w:sz w:val="22"/>
          <w:szCs w:val="22"/>
        </w:rPr>
      </w:pPr>
    </w:p>
    <w:tbl>
      <w:tblPr>
        <w:tblpPr w:leftFromText="180" w:rightFromText="180" w:vertAnchor="text" w:horzAnchor="page" w:tblpX="1531" w:tblpY="-14"/>
        <w:tblOverlap w:val="never"/>
        <w:tblW w:w="7242" w:type="dxa"/>
        <w:tblLook w:val="0000" w:firstRow="0" w:lastRow="0" w:firstColumn="0" w:lastColumn="0" w:noHBand="0" w:noVBand="0"/>
      </w:tblPr>
      <w:tblGrid>
        <w:gridCol w:w="5372"/>
        <w:gridCol w:w="1195"/>
        <w:gridCol w:w="675"/>
      </w:tblGrid>
      <w:tr w:rsidR="00D94BAC" w:rsidRPr="00D26778" w14:paraId="4EF2A695" w14:textId="77777777" w:rsidTr="00F425B7">
        <w:tc>
          <w:tcPr>
            <w:tcW w:w="5372" w:type="dxa"/>
            <w:shd w:val="clear" w:color="auto" w:fill="auto"/>
            <w:vAlign w:val="bottom"/>
          </w:tcPr>
          <w:p w14:paraId="7D30E678" w14:textId="77777777" w:rsidR="00D94BAC" w:rsidRPr="00D26778" w:rsidRDefault="00D94BA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br w:type="page"/>
              <w:t>อาคารและสิ่งปลูกสร้างอื่น</w:t>
            </w:r>
            <w:r w:rsidR="00D75094"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5" w:type="dxa"/>
            <w:shd w:val="clear" w:color="auto" w:fill="auto"/>
          </w:tcPr>
          <w:p w14:paraId="58068A9E" w14:textId="2232B692" w:rsidR="00D94BAC" w:rsidRPr="00D26778" w:rsidRDefault="00D94BA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99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44724" w:rsidRPr="00D26778">
              <w:rPr>
                <w:rFonts w:ascii="Angsana New" w:hAnsi="Angsana New"/>
                <w:sz w:val="30"/>
                <w:szCs w:val="30"/>
              </w:rPr>
              <w:t>4</w:t>
            </w:r>
            <w:r w:rsidR="00CB09D8" w:rsidRPr="00D26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14:paraId="0E00C783" w14:textId="77777777" w:rsidR="00D94BAC" w:rsidRPr="00D26778" w:rsidRDefault="00D94BA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4BAC" w:rsidRPr="00D26778" w14:paraId="161904AF" w14:textId="77777777" w:rsidTr="00F425B7">
        <w:tc>
          <w:tcPr>
            <w:tcW w:w="5372" w:type="dxa"/>
            <w:shd w:val="clear" w:color="auto" w:fill="auto"/>
            <w:vAlign w:val="bottom"/>
          </w:tcPr>
          <w:p w14:paraId="4DED9299" w14:textId="77777777" w:rsidR="00D94BAC" w:rsidRPr="00D26778" w:rsidRDefault="00D94BA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="00A446C6" w:rsidRPr="00D26778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195" w:type="dxa"/>
            <w:shd w:val="clear" w:color="auto" w:fill="auto"/>
          </w:tcPr>
          <w:p w14:paraId="2E1DC3B6" w14:textId="48550A80" w:rsidR="00D94BAC" w:rsidRPr="00D26778" w:rsidRDefault="00D94BA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99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44724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CB09D8" w:rsidRPr="00D26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14:paraId="46E9E593" w14:textId="77777777" w:rsidR="00D94BAC" w:rsidRPr="00D26778" w:rsidRDefault="00D94BA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4BAC" w:rsidRPr="00D26778" w14:paraId="482ADF87" w14:textId="77777777" w:rsidTr="00F425B7">
        <w:tc>
          <w:tcPr>
            <w:tcW w:w="5372" w:type="dxa"/>
            <w:shd w:val="clear" w:color="auto" w:fill="auto"/>
            <w:vAlign w:val="bottom"/>
          </w:tcPr>
          <w:p w14:paraId="58D55D9A" w14:textId="77777777" w:rsidR="00D94BAC" w:rsidRPr="00D26778" w:rsidRDefault="00D94BA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0C74C759" w14:textId="1F15716B" w:rsidR="00D94BAC" w:rsidRPr="00D26778" w:rsidRDefault="00D94BA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99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44724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50FB5"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7710521B" w14:textId="77777777" w:rsidR="00D94BAC" w:rsidRPr="00D26778" w:rsidRDefault="00D94BA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4BAC" w:rsidRPr="00D26778" w14:paraId="21ABB46B" w14:textId="77777777" w:rsidTr="00F425B7">
        <w:tc>
          <w:tcPr>
            <w:tcW w:w="5372" w:type="dxa"/>
            <w:shd w:val="clear" w:color="auto" w:fill="auto"/>
            <w:vAlign w:val="bottom"/>
          </w:tcPr>
          <w:p w14:paraId="2FCE127D" w14:textId="77777777" w:rsidR="00D94BAC" w:rsidRPr="00D26778" w:rsidRDefault="00D94BA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0FA81417" w14:textId="0BF746B1" w:rsidR="00D94BAC" w:rsidRPr="00D26778" w:rsidRDefault="00D94BA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99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3E175F31" w14:textId="77777777" w:rsidR="00D94BAC" w:rsidRPr="00D26778" w:rsidRDefault="00D94BA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21F1F" w:rsidRPr="00D26778" w14:paraId="1B0A6215" w14:textId="77777777" w:rsidTr="00F425B7">
        <w:tc>
          <w:tcPr>
            <w:tcW w:w="5372" w:type="dxa"/>
            <w:shd w:val="clear" w:color="auto" w:fill="auto"/>
            <w:vAlign w:val="bottom"/>
          </w:tcPr>
          <w:p w14:paraId="67D58933" w14:textId="78618708" w:rsidR="00821F1F" w:rsidRPr="00D26778" w:rsidRDefault="00821F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5" w:type="dxa"/>
            <w:shd w:val="clear" w:color="auto" w:fill="auto"/>
          </w:tcPr>
          <w:p w14:paraId="05FD5906" w14:textId="2B383DAD" w:rsidR="00821F1F" w:rsidRPr="00D26778" w:rsidRDefault="00821F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33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75" w:type="dxa"/>
            <w:shd w:val="clear" w:color="auto" w:fill="auto"/>
          </w:tcPr>
          <w:p w14:paraId="634CF971" w14:textId="4F73DEF8" w:rsidR="00821F1F" w:rsidRPr="00D26778" w:rsidRDefault="00821F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533529A3" w14:textId="77777777" w:rsidR="00741460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  <w:r w:rsidRPr="00D26778">
        <w:rPr>
          <w:rFonts w:ascii="Angsana New" w:hAnsi="Angsana New"/>
          <w:sz w:val="30"/>
          <w:szCs w:val="30"/>
        </w:rPr>
        <w:br w:type="textWrapping" w:clear="all"/>
      </w:r>
    </w:p>
    <w:p w14:paraId="398B37F8" w14:textId="77777777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A446C6"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  <w:r w:rsidR="007933DA" w:rsidRPr="00D26778">
        <w:rPr>
          <w:rFonts w:ascii="Angsana New" w:hAnsi="Angsana New" w:hint="cs"/>
          <w:sz w:val="30"/>
          <w:szCs w:val="30"/>
          <w:cs/>
        </w:rPr>
        <w:t>และอะไหล่เครื่องจักร</w:t>
      </w:r>
    </w:p>
    <w:p w14:paraId="2CEEF232" w14:textId="77777777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5CE3E7B" w14:textId="025FD82D" w:rsidR="00EA2C14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Pr="00D26778">
        <w:rPr>
          <w:rFonts w:ascii="Angsana New" w:hAnsi="Angsana New" w:hint="cs"/>
          <w:sz w:val="30"/>
          <w:szCs w:val="30"/>
          <w:cs/>
        </w:rPr>
        <w:t>สิ้น</w:t>
      </w:r>
      <w:r w:rsidR="003667D7" w:rsidRPr="00D26778">
        <w:rPr>
          <w:rFonts w:ascii="Angsana New" w:hAnsi="Angsana New" w:hint="cs"/>
          <w:sz w:val="30"/>
          <w:szCs w:val="30"/>
          <w:cs/>
        </w:rPr>
        <w:t xml:space="preserve">   </w:t>
      </w:r>
      <w:r w:rsidRPr="00D26778">
        <w:rPr>
          <w:rFonts w:ascii="Angsana New" w:hAnsi="Angsana New"/>
          <w:sz w:val="30"/>
          <w:szCs w:val="30"/>
          <w:cs/>
        </w:rPr>
        <w:t>รอบปีบัญชีและปรับปรุงตามความเหมาะสม</w:t>
      </w:r>
    </w:p>
    <w:p w14:paraId="31F4F4B1" w14:textId="77777777" w:rsidR="00EA2C14" w:rsidRPr="00D26778" w:rsidRDefault="00EA2C1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br w:type="page"/>
      </w:r>
    </w:p>
    <w:p w14:paraId="1052ABCD" w14:textId="77777777" w:rsidR="00D94BAC" w:rsidRPr="00D26778" w:rsidRDefault="00D94BAC" w:rsidP="001B34C8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26778">
        <w:rPr>
          <w:rFonts w:ascii="Angsana New" w:hAnsi="Angsana New" w:cs="Angsana New" w:hint="cs"/>
          <w:b/>
          <w:bCs/>
          <w:i/>
          <w:iCs/>
          <w:cs/>
        </w:rPr>
        <w:t>สินทรัพย์ไม่มีตัวตน</w:t>
      </w:r>
    </w:p>
    <w:p w14:paraId="4E959417" w14:textId="77777777" w:rsidR="000A1E5A" w:rsidRPr="00D26778" w:rsidRDefault="000A1E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5B5F0E2C" w14:textId="77777777" w:rsidR="00030124" w:rsidRPr="00D26778" w:rsidRDefault="00030124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68AF8353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304E0316" w14:textId="423AA3F3" w:rsidR="00265576" w:rsidRPr="00D26778" w:rsidRDefault="0097761A" w:rsidP="001B34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ค่าความนิยม </w:t>
      </w:r>
      <w:r w:rsidR="00A90AB3" w:rsidRPr="00D26778">
        <w:rPr>
          <w:rFonts w:ascii="Angsana New" w:hAnsi="Angsana New"/>
          <w:sz w:val="30"/>
          <w:szCs w:val="30"/>
          <w:cs/>
        </w:rPr>
        <w:t>ถูกวัดมูลค่า ณ วันที่ซื้อ โดยวัดจากต้นทุนการได้มาของสินทรัพย์สุทธิที่ระบุได้ส่วนที่เกินกว่ามูลค่ายุติธรรมของสินทรัพย์สุทธินั้น</w:t>
      </w:r>
    </w:p>
    <w:p w14:paraId="5EB06E14" w14:textId="77777777" w:rsidR="0054283F" w:rsidRPr="00D26778" w:rsidRDefault="0054283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3BD9271A" w14:textId="64ADB936" w:rsidR="009C64FC" w:rsidRPr="00D26778" w:rsidRDefault="00A90AB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ภายหลังจากการรับรู้เริ่มแรก </w:t>
      </w:r>
      <w:r w:rsidR="00FA464F" w:rsidRPr="00D26778">
        <w:rPr>
          <w:rFonts w:ascii="Angsana New" w:hAnsi="Angsana New" w:hint="cs"/>
          <w:sz w:val="30"/>
          <w:szCs w:val="30"/>
          <w:cs/>
        </w:rPr>
        <w:t xml:space="preserve">         </w:t>
      </w:r>
      <w:r w:rsidRPr="00D26778">
        <w:rPr>
          <w:rFonts w:ascii="Angsana New" w:hAnsi="Angsana New"/>
          <w:sz w:val="30"/>
          <w:szCs w:val="30"/>
          <w:cs/>
        </w:rPr>
        <w:t xml:space="preserve">ค่าความนิยมจะถูกวัดมูลค่าด้วยวิธีราคาทุนหักขาดทุนจากการด้อยค่าสะสม ค่าความนิยมได้ถูกทดสอบการด้อยค่าตามที่อธิบายในหมายเหตุประกอบงบการเงินข้อ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825318" w:rsidRPr="00D26778">
        <w:rPr>
          <w:rFonts w:ascii="Angsana New" w:hAnsi="Angsana New" w:hint="cs"/>
          <w:sz w:val="30"/>
          <w:szCs w:val="30"/>
          <w:cs/>
        </w:rPr>
        <w:t xml:space="preserve"> (ฏ)</w:t>
      </w:r>
      <w:r w:rsidR="007371D2" w:rsidRPr="00D26778">
        <w:rPr>
          <w:rFonts w:ascii="Angsana New" w:hAnsi="Angsana New"/>
          <w:sz w:val="30"/>
          <w:szCs w:val="30"/>
          <w:cs/>
        </w:rPr>
        <w:t xml:space="preserve"> ค่าความนิยมติดลบรับรู้ทันทีใน</w:t>
      </w:r>
      <w:r w:rsidR="0097761A" w:rsidRPr="00D26778">
        <w:rPr>
          <w:rFonts w:ascii="Angsana New" w:hAnsi="Angsana New"/>
          <w:sz w:val="30"/>
          <w:szCs w:val="30"/>
          <w:cs/>
        </w:rPr>
        <w:t>กำไร</w:t>
      </w:r>
      <w:r w:rsidR="007371D2" w:rsidRPr="00D26778">
        <w:rPr>
          <w:rFonts w:ascii="Angsana New" w:hAnsi="Angsana New" w:hint="cs"/>
          <w:sz w:val="30"/>
          <w:szCs w:val="30"/>
          <w:cs/>
        </w:rPr>
        <w:t>หรือ</w:t>
      </w:r>
      <w:r w:rsidR="0097761A" w:rsidRPr="00D26778">
        <w:rPr>
          <w:rFonts w:ascii="Angsana New" w:hAnsi="Angsana New"/>
          <w:sz w:val="30"/>
          <w:szCs w:val="30"/>
          <w:cs/>
        </w:rPr>
        <w:t>ขาดทุน</w:t>
      </w:r>
    </w:p>
    <w:p w14:paraId="14BDEE8F" w14:textId="77777777" w:rsidR="004C1719" w:rsidRPr="00D26778" w:rsidRDefault="004C171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55759CD2" w14:textId="7A834EA5" w:rsidR="00A459F1" w:rsidRPr="00D26778" w:rsidRDefault="00030124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1C0DF8F6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5F14B295" w14:textId="106EBD7B" w:rsidR="00B629FF" w:rsidRPr="00D26778" w:rsidRDefault="00030124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สินทรัพย์ไม่มีตัวตนอื่นๆ ที่กลุ่มบริษัทซื้อมาและมีอายุการใช้งานจำกัด </w:t>
      </w:r>
      <w:r w:rsidR="00AF3D12" w:rsidRPr="00D26778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D26778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</w:p>
    <w:p w14:paraId="5716C918" w14:textId="77777777" w:rsidR="00D56355" w:rsidRPr="00D26778" w:rsidRDefault="00D5635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6E9E5C40" w14:textId="519FBFE7" w:rsidR="00C74C74" w:rsidRPr="00D26778" w:rsidRDefault="00C74C74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C46022E" w14:textId="77777777" w:rsidR="0072370B" w:rsidRPr="00D26778" w:rsidRDefault="0072370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34CE6D29" w14:textId="0CED97EF" w:rsidR="00C74C74" w:rsidRPr="00D26778" w:rsidRDefault="00C74C7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6C769248" w14:textId="77777777" w:rsidR="00467650" w:rsidRPr="00D26778" w:rsidRDefault="0046765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73556D32" w14:textId="313C2C27" w:rsidR="00FF1258" w:rsidRPr="00D26778" w:rsidRDefault="00FF125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2F4B1F9C" w14:textId="77777777" w:rsidR="00FF1258" w:rsidRPr="00D26778" w:rsidRDefault="00FF125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0F70AB87" w14:textId="1D69EE43" w:rsidR="002A2984" w:rsidRPr="00D26778" w:rsidRDefault="00F728BB" w:rsidP="001B34C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3E632EC" w14:textId="77777777" w:rsidR="00467650" w:rsidRPr="00D26778" w:rsidRDefault="0046765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707100A1" w14:textId="2CCE3D45" w:rsidR="00FF1258" w:rsidRPr="00D26778" w:rsidRDefault="00FF1258" w:rsidP="001B34C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3A320F3C" w14:textId="77777777" w:rsidR="00FF1258" w:rsidRPr="00D26778" w:rsidRDefault="00FF125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2070"/>
        <w:gridCol w:w="2313"/>
      </w:tblGrid>
      <w:tr w:rsidR="00030124" w:rsidRPr="00D26778" w14:paraId="533CD1A1" w14:textId="77777777" w:rsidTr="00537F0E">
        <w:tc>
          <w:tcPr>
            <w:tcW w:w="4590" w:type="dxa"/>
          </w:tcPr>
          <w:p w14:paraId="2D7F3642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E775F9" w:rsidRPr="00D26778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070" w:type="dxa"/>
          </w:tcPr>
          <w:p w14:paraId="04514411" w14:textId="2763B96A" w:rsidR="0003012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97761A" w:rsidRPr="00D26778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D72FA7"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7761A" w:rsidRPr="00D26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13" w:type="dxa"/>
          </w:tcPr>
          <w:p w14:paraId="3CACFB98" w14:textId="77777777" w:rsidR="00030124" w:rsidRPr="00D26778" w:rsidRDefault="00A90AB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C0DED5B" w14:textId="77777777" w:rsidR="00DB5542" w:rsidRPr="00D26778" w:rsidRDefault="00DB554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1ED857AB" w14:textId="59511DF6" w:rsidR="00EA2C14" w:rsidRPr="00D26778" w:rsidRDefault="00C74C7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วิธีการตัดจำหน่าย ระยะเว</w:t>
      </w:r>
      <w:r w:rsidR="00E775F9" w:rsidRPr="00D26778">
        <w:rPr>
          <w:rFonts w:ascii="Angsana New" w:hAnsi="Angsana New"/>
          <w:sz w:val="30"/>
          <w:szCs w:val="30"/>
          <w:cs/>
        </w:rPr>
        <w:t>ลาที่คาดว่าจะได้รับประโยชน์ และมูลค่าคงเหลือ</w:t>
      </w:r>
      <w:r w:rsidRPr="00D26778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D26778" w:rsidDel="00E44C55">
        <w:rPr>
          <w:rFonts w:ascii="Angsana New" w:hAnsi="Angsana New"/>
          <w:sz w:val="30"/>
          <w:szCs w:val="30"/>
        </w:rPr>
        <w:t xml:space="preserve"> </w:t>
      </w:r>
    </w:p>
    <w:p w14:paraId="17F74B00" w14:textId="77777777" w:rsidR="00EA2C14" w:rsidRPr="00D26778" w:rsidRDefault="00EA2C1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br w:type="page"/>
      </w:r>
    </w:p>
    <w:p w14:paraId="3DDEB490" w14:textId="77777777" w:rsidR="001538FD" w:rsidRPr="00D26778" w:rsidRDefault="001538FD" w:rsidP="001B34C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D2677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644714D4" w14:textId="77777777" w:rsidR="001538FD" w:rsidRPr="00D26778" w:rsidRDefault="001538F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14C60DCA" w14:textId="7DC7EAC1" w:rsidR="00BB217A" w:rsidRPr="00D26778" w:rsidRDefault="001538FD" w:rsidP="001B34C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BB217A"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="00BB217A" w:rsidRPr="00D26778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227696A" w14:textId="0D0BAE1E" w:rsidR="00014363" w:rsidRPr="00D26778" w:rsidRDefault="0001436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43C1A674" w14:textId="0B6DE644" w:rsidR="001538FD" w:rsidRPr="00D26778" w:rsidRDefault="001538FD" w:rsidP="001B34C8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771B8F5F" w14:textId="77777777" w:rsidR="001538FD" w:rsidRPr="00D26778" w:rsidRDefault="001538F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6C29FFBC" w14:textId="071CDB4E" w:rsidR="00611BA1" w:rsidRPr="00D26778" w:rsidRDefault="00611BA1" w:rsidP="001B34C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C64FA3B" w14:textId="77777777" w:rsidR="001538FD" w:rsidRPr="00D26778" w:rsidRDefault="001538F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</w:p>
    <w:p w14:paraId="18E053EC" w14:textId="1049CB7D" w:rsidR="001538FD" w:rsidRPr="00D26778" w:rsidRDefault="001538FD" w:rsidP="001B34C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26778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0037D5" w14:textId="77777777" w:rsidR="001538FD" w:rsidRPr="00D26778" w:rsidRDefault="001538FD" w:rsidP="001B34C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Cs w:val="18"/>
        </w:rPr>
      </w:pPr>
    </w:p>
    <w:p w14:paraId="580FC47E" w14:textId="7E6694AB" w:rsidR="00465770" w:rsidRPr="00D26778" w:rsidRDefault="00611BA1" w:rsidP="001B34C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0626992" w14:textId="77777777" w:rsidR="00467650" w:rsidRPr="00D26778" w:rsidRDefault="00467650" w:rsidP="001B34C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770221D4" w14:textId="06CE3122" w:rsidR="001538FD" w:rsidRPr="00D26778" w:rsidRDefault="001538FD" w:rsidP="001B34C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2677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</w:t>
      </w:r>
      <w:r w:rsidR="00465770" w:rsidRPr="00D26778">
        <w:rPr>
          <w:rFonts w:asciiTheme="majorBidi" w:hAnsiTheme="majorBidi" w:cstheme="majorBidi"/>
          <w:sz w:val="30"/>
          <w:szCs w:val="30"/>
          <w:cs/>
        </w:rPr>
        <w:t>ของค่าเช่าที่ต้องจ่ายทั้งหมดตามสัญญา</w:t>
      </w:r>
      <w:r w:rsidR="00465770" w:rsidRPr="00D267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65770" w:rsidRPr="00D2677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465770" w:rsidRPr="00D26778">
        <w:rPr>
          <w:rFonts w:asciiTheme="majorBidi" w:hAnsiTheme="majorBidi" w:cstheme="majorBidi" w:hint="cs"/>
          <w:b/>
          <w:sz w:val="30"/>
          <w:szCs w:val="30"/>
          <w:cs/>
        </w:rPr>
        <w:t>ใช้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>อัตราดอกเบี้ยตามนัยของสัญญาเช่า</w:t>
      </w:r>
      <w:r w:rsidR="00465770" w:rsidRPr="00D26778">
        <w:rPr>
          <w:rFonts w:asciiTheme="majorBidi" w:hAnsiTheme="majorBidi" w:cstheme="majorBidi" w:hint="cs"/>
          <w:b/>
          <w:sz w:val="30"/>
          <w:szCs w:val="30"/>
          <w:cs/>
        </w:rPr>
        <w:t>ในการ</w:t>
      </w:r>
      <w:r w:rsidR="00465770" w:rsidRPr="00D26778">
        <w:rPr>
          <w:rFonts w:asciiTheme="majorBidi" w:hAnsiTheme="majorBidi" w:cstheme="majorBidi"/>
          <w:b/>
          <w:sz w:val="30"/>
          <w:szCs w:val="30"/>
          <w:cs/>
        </w:rPr>
        <w:t>คิดลดด้วย</w:t>
      </w:r>
      <w:r w:rsidR="00465770" w:rsidRPr="00D26778">
        <w:rPr>
          <w:rFonts w:asciiTheme="majorBidi" w:hAnsiTheme="majorBidi" w:cstheme="majorBidi" w:hint="cs"/>
          <w:b/>
          <w:sz w:val="30"/>
          <w:szCs w:val="30"/>
          <w:cs/>
        </w:rPr>
        <w:t xml:space="preserve">เป็นมูลค่าปัจจุบัน 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>เว้นแต่อัตรานั้นไม่สามารถกำหนดได้</w:t>
      </w:r>
      <w:r w:rsidRPr="00D2677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465770" w:rsidRPr="00D2677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ใช้อัตราดอกเบี้ยเงินกู้ยืมส่วนเพิ่มของกลุ่มบริษัท</w:t>
      </w:r>
      <w:r w:rsidR="006B7077" w:rsidRPr="00D26778">
        <w:rPr>
          <w:rFonts w:asciiTheme="majorBidi" w:hAnsiTheme="majorBidi" w:cstheme="majorBidi" w:hint="cs"/>
          <w:b/>
          <w:sz w:val="30"/>
          <w:szCs w:val="30"/>
          <w:cs/>
        </w:rPr>
        <w:t>และบริษัท</w:t>
      </w:r>
      <w:r w:rsidR="00F922C1" w:rsidRPr="00D2677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465770" w:rsidRPr="00D26778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CB9332" w14:textId="77777777" w:rsidR="001538FD" w:rsidRPr="00D26778" w:rsidRDefault="001538FD" w:rsidP="001B34C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Cs w:val="18"/>
        </w:rPr>
      </w:pPr>
    </w:p>
    <w:p w14:paraId="45DAAE4B" w14:textId="2F1065CD" w:rsidR="001538FD" w:rsidRPr="00D26778" w:rsidRDefault="001538FD" w:rsidP="001B34C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D26778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D26778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465770" w:rsidRPr="00D26778">
        <w:rPr>
          <w:rFonts w:asciiTheme="majorBidi" w:hAnsiTheme="majorBidi" w:cstheme="majorBidi"/>
          <w:b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465770" w:rsidRPr="00D2677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D26778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D26778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497C2DDC" w14:textId="4A910492" w:rsidR="007D11DE" w:rsidRPr="00D26778" w:rsidRDefault="007D11DE" w:rsidP="001B34C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Cs w:val="18"/>
          <w:cs/>
        </w:rPr>
      </w:pPr>
    </w:p>
    <w:p w14:paraId="5D4DC9F8" w14:textId="2FCF9462" w:rsidR="001538FD" w:rsidRPr="00D26778" w:rsidRDefault="001538FD" w:rsidP="001B34C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D26778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0C4A1094" w14:textId="77777777" w:rsidR="001538FD" w:rsidRPr="00D26778" w:rsidRDefault="001538FD" w:rsidP="001B34C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Cs w:val="18"/>
        </w:rPr>
      </w:pPr>
    </w:p>
    <w:p w14:paraId="106ABD4F" w14:textId="08223FED" w:rsidR="001538FD" w:rsidRPr="00D26778" w:rsidRDefault="001538FD" w:rsidP="001B34C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26778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</w:t>
      </w:r>
      <w:r w:rsidRPr="00D2677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 xml:space="preserve">แต่ละส่วนประกอบตามเกณฑ์ราคาขายที่เป็นเอกเทศ </w:t>
      </w:r>
    </w:p>
    <w:p w14:paraId="69ED345F" w14:textId="77777777" w:rsidR="001538FD" w:rsidRPr="00D26778" w:rsidRDefault="001538FD" w:rsidP="001B34C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Cs w:val="18"/>
        </w:rPr>
      </w:pPr>
    </w:p>
    <w:p w14:paraId="4BFF14F3" w14:textId="6A60709C" w:rsidR="001538FD" w:rsidRPr="00D26778" w:rsidRDefault="001538FD" w:rsidP="001B34C8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26778">
        <w:rPr>
          <w:rFonts w:asciiTheme="majorBidi" w:hAnsiTheme="majorBidi" w:cstheme="majorBidi"/>
          <w:b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D26778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D26778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 xml:space="preserve">ทั้งหมดที่ผู้เป็นเจ้าของพึงได้รับจากสินทรัพย์อ้างอิงไปให้แก่ผู้เช่าหรือไม่ </w:t>
      </w:r>
      <w:r w:rsidR="00BB329A" w:rsidRPr="00D26778">
        <w:rPr>
          <w:rFonts w:asciiTheme="majorBidi" w:hAnsiTheme="majorBidi" w:cstheme="majorBidi"/>
          <w:b/>
          <w:sz w:val="30"/>
          <w:szCs w:val="30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13D39276" w14:textId="1466534E" w:rsidR="001538FD" w:rsidRPr="00D26778" w:rsidRDefault="001538FD" w:rsidP="001B34C8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Cs w:val="18"/>
        </w:rPr>
      </w:pPr>
    </w:p>
    <w:p w14:paraId="6010BC60" w14:textId="2983A7BF" w:rsidR="00467650" w:rsidRPr="00D26778" w:rsidRDefault="001538FD" w:rsidP="001B34C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26778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</w:t>
      </w:r>
      <w:r w:rsidR="00C710A2" w:rsidRPr="00D26778">
        <w:rPr>
          <w:rFonts w:asciiTheme="majorBidi" w:hAnsiTheme="majorBidi" w:cstheme="majorBidi"/>
          <w:b/>
          <w:sz w:val="30"/>
          <w:szCs w:val="30"/>
          <w:cs/>
        </w:rPr>
        <w:t>ในกำไรหรือขาดทุน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>ด้วยวิธีเส้นตรงตลอดอายุสัญญาเช่า และแสดงเป็นส่วนหนึ่งของรายได้อื่น</w:t>
      </w:r>
      <w:r w:rsidR="00FE4AEA" w:rsidRPr="00D2677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D2677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3AC701D6" w14:textId="77777777" w:rsidR="00EA2C14" w:rsidRPr="00D26778" w:rsidRDefault="00EA2C14" w:rsidP="001B34C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22A9609" w14:textId="77777777" w:rsidR="007138A8" w:rsidRPr="00D26778" w:rsidRDefault="007138A8" w:rsidP="001B34C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</w:t>
      </w:r>
      <w:r w:rsidRPr="00D2677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56CA9024" w14:textId="77777777" w:rsidR="007138A8" w:rsidRPr="00D26778" w:rsidRDefault="007138A8" w:rsidP="001B34C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889C0" w14:textId="650DF08A" w:rsidR="007138A8" w:rsidRPr="00D2677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469947F7" w14:textId="77777777" w:rsidR="007138A8" w:rsidRPr="00D26778" w:rsidRDefault="007138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AB7EF" w14:textId="77DD7F50" w:rsidR="007138A8" w:rsidRPr="00D2677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26778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</w:t>
      </w:r>
      <w:r w:rsidR="00C710A2" w:rsidRPr="00D26778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</w:t>
      </w:r>
      <w:r w:rsidRPr="00D2677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761F0032" w14:textId="77777777" w:rsidR="007138A8" w:rsidRPr="00D26778" w:rsidRDefault="007138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sz w:val="30"/>
          <w:szCs w:val="30"/>
          <w:cs/>
        </w:rPr>
      </w:pPr>
    </w:p>
    <w:p w14:paraId="1E577D19" w14:textId="196FE1DE" w:rsidR="007138A8" w:rsidRPr="00D2677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D26778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  <w:r w:rsidRPr="00D26778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</w:p>
    <w:p w14:paraId="1D66DB8F" w14:textId="77777777" w:rsidR="007138A8" w:rsidRPr="00D2677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E01CEA0" w14:textId="05D04982" w:rsidR="007138A8" w:rsidRPr="00D2677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6608326" w14:textId="77777777" w:rsidR="007138A8" w:rsidRPr="00D26778" w:rsidRDefault="007138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43D64" w14:textId="0003684B" w:rsidR="007138A8" w:rsidRPr="00D2677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D26778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  <w:r w:rsidRPr="00D26778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5041772" w14:textId="77777777" w:rsidR="007138A8" w:rsidRPr="00D26778" w:rsidRDefault="007138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0913ED" w14:textId="556C2927" w:rsidR="004E1659" w:rsidRPr="00D2677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</w:p>
    <w:p w14:paraId="367AB1D4" w14:textId="31739CED" w:rsidR="00ED0598" w:rsidRPr="00D26778" w:rsidRDefault="00ED05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76300F4" w14:textId="77777777" w:rsidR="000A1E5A" w:rsidRPr="00D26778" w:rsidRDefault="001C2038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ผลประโยชน์ของพนักงาน  </w:t>
      </w:r>
    </w:p>
    <w:p w14:paraId="7C2836B3" w14:textId="77777777" w:rsidR="009862F8" w:rsidRPr="00D26778" w:rsidRDefault="009862F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DC77BB9" w14:textId="77777777" w:rsidR="00317192" w:rsidRPr="00D26778" w:rsidRDefault="0031719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D26778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8E22413" w14:textId="77777777" w:rsidR="00317192" w:rsidRPr="00D26778" w:rsidRDefault="0031719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AED3DB" w14:textId="6E5FD17F" w:rsidR="00467650" w:rsidRPr="00D26778" w:rsidRDefault="0051299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CF4D44B" w14:textId="77777777" w:rsidR="00EA2C14" w:rsidRPr="00D26778" w:rsidRDefault="00EA2C1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ED894CE" w14:textId="61C79479" w:rsidR="00317192" w:rsidRPr="00D26778" w:rsidRDefault="00317192" w:rsidP="001B34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D26778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5D16AC4" w14:textId="77777777" w:rsidR="00317192" w:rsidRPr="00D26778" w:rsidRDefault="0031719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DF9C96F" w14:textId="00FBC839" w:rsidR="001C2FB2" w:rsidRPr="00D26778" w:rsidRDefault="001B09B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D26778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D26778">
        <w:rPr>
          <w:rFonts w:ascii="Angsana New" w:hAnsi="Angsana New" w:hint="cs"/>
          <w:sz w:val="30"/>
          <w:szCs w:val="30"/>
          <w:cs/>
        </w:rPr>
        <w:t>งวด</w:t>
      </w:r>
      <w:r w:rsidRPr="00D26778">
        <w:rPr>
          <w:rFonts w:ascii="Angsana New" w:hAnsi="Angsana New"/>
          <w:sz w:val="30"/>
          <w:szCs w:val="30"/>
          <w:cs/>
        </w:rPr>
        <w:t xml:space="preserve">ปัจจุบันและงวดก่อนๆ </w:t>
      </w:r>
      <w:r w:rsidR="00156C09" w:rsidRPr="00D26778">
        <w:rPr>
          <w:rFonts w:ascii="Angsana New" w:hAnsi="Angsana New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="00156C09" w:rsidRPr="00D26778">
        <w:rPr>
          <w:rFonts w:asciiTheme="majorBidi" w:hAnsiTheme="majorBidi" w:cstheme="majorBidi"/>
          <w:i/>
          <w:sz w:val="28"/>
          <w:szCs w:val="28"/>
          <w:cs/>
        </w:rPr>
        <w:t xml:space="preserve">  </w:t>
      </w:r>
    </w:p>
    <w:p w14:paraId="563CF11F" w14:textId="77777777" w:rsidR="003D4E7B" w:rsidRPr="00D26778" w:rsidRDefault="003D4E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F8F686" w14:textId="77777777" w:rsidR="001B09B0" w:rsidRPr="00D26778" w:rsidRDefault="001B09B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ใน</w:t>
      </w:r>
      <w:r w:rsidRPr="00D26778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กำไร</w:t>
      </w:r>
      <w:r w:rsidRPr="00D26778">
        <w:rPr>
          <w:rFonts w:ascii="Angsana New" w:hAnsi="Angsana New" w:hint="cs"/>
          <w:sz w:val="30"/>
          <w:szCs w:val="30"/>
          <w:cs/>
        </w:rPr>
        <w:t>หรือ</w:t>
      </w:r>
      <w:r w:rsidRPr="00D26778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26778">
        <w:rPr>
          <w:rFonts w:ascii="Angsana New" w:hAnsi="Angsana New" w:hint="cs"/>
          <w:sz w:val="30"/>
          <w:szCs w:val="30"/>
          <w:cs/>
        </w:rPr>
        <w:t>จะถูก</w:t>
      </w:r>
      <w:r w:rsidRPr="00D26778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D26778">
        <w:rPr>
          <w:rFonts w:ascii="Angsana New" w:hAnsi="Angsana New" w:hint="cs"/>
          <w:sz w:val="30"/>
          <w:szCs w:val="30"/>
          <w:cs/>
        </w:rPr>
        <w:t>ทันที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6778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D26778">
        <w:rPr>
          <w:rFonts w:ascii="Angsana New" w:hAnsi="Angsana New" w:hint="cs"/>
          <w:sz w:val="30"/>
          <w:szCs w:val="30"/>
          <w:cs/>
        </w:rPr>
        <w:t>ของ</w:t>
      </w:r>
      <w:r w:rsidRPr="00D26778">
        <w:rPr>
          <w:rFonts w:ascii="Angsana New" w:hAnsi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6C166039" w14:textId="77777777" w:rsidR="001B09B0" w:rsidRPr="00D26778" w:rsidRDefault="001B09B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1765A20" w14:textId="77777777" w:rsidR="003B3FA2" w:rsidRPr="00D26778" w:rsidRDefault="001B09B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เมื่อมีการ</w:t>
      </w:r>
      <w:r w:rsidRPr="00D26778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D26778">
        <w:rPr>
          <w:rFonts w:ascii="Angsana New" w:hAnsi="Angsana New"/>
          <w:sz w:val="30"/>
          <w:szCs w:val="30"/>
          <w:cs/>
        </w:rPr>
        <w:t>ผลประโยชน</w:t>
      </w:r>
      <w:r w:rsidR="00516B25" w:rsidRPr="00D26778">
        <w:rPr>
          <w:rFonts w:ascii="Angsana New" w:hAnsi="Angsana New"/>
          <w:sz w:val="30"/>
          <w:szCs w:val="30"/>
          <w:cs/>
        </w:rPr>
        <w:t>์ของโครงการหรือการลดขนาดโครงการ</w:t>
      </w:r>
      <w:r w:rsidR="00516B25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</w:t>
      </w:r>
      <w:r w:rsidRPr="00D26778">
        <w:rPr>
          <w:rFonts w:ascii="Angsana New" w:hAnsi="Angsana New" w:hint="cs"/>
          <w:sz w:val="30"/>
          <w:szCs w:val="30"/>
          <w:cs/>
        </w:rPr>
        <w:t>หรือ</w:t>
      </w:r>
      <w:r w:rsidRPr="00D26778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="00B25D74" w:rsidRPr="00D2677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D26778">
        <w:rPr>
          <w:rFonts w:ascii="Angsana New" w:hAnsi="Angsana New" w:hint="cs"/>
          <w:sz w:val="30"/>
          <w:szCs w:val="30"/>
          <w:cs/>
        </w:rPr>
        <w:t>พนักงาน</w:t>
      </w:r>
      <w:r w:rsidRPr="00D26778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246C5B5D" w14:textId="528D160C" w:rsidR="00F909BF" w:rsidRPr="00D26778" w:rsidRDefault="00F909B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</w:rPr>
      </w:pPr>
    </w:p>
    <w:p w14:paraId="02ECBF38" w14:textId="77777777" w:rsidR="00EA2C14" w:rsidRPr="00D26778" w:rsidRDefault="00EA2C1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 w:rsidRPr="00D26778">
        <w:rPr>
          <w:rFonts w:ascii="Angsana New" w:hAnsi="Angsana New"/>
          <w:iCs/>
          <w:sz w:val="30"/>
          <w:szCs w:val="30"/>
          <w:cs/>
        </w:rPr>
        <w:br w:type="page"/>
      </w:r>
    </w:p>
    <w:p w14:paraId="6BF9BB2D" w14:textId="07813577" w:rsidR="005938E5" w:rsidRPr="00D26778" w:rsidRDefault="00631F6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26778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668E969F" w14:textId="77777777" w:rsidR="00631F6D" w:rsidRPr="00D26778" w:rsidRDefault="00631F6D" w:rsidP="001B34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735338C" w14:textId="77777777" w:rsidR="000A1E5A" w:rsidRPr="00D26778" w:rsidRDefault="00FE5F7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F85DC1" w:rsidRPr="00D26778">
        <w:rPr>
          <w:rFonts w:ascii="Angsana New" w:hAnsi="Angsana New" w:hint="cs"/>
          <w:sz w:val="30"/>
          <w:szCs w:val="30"/>
          <w:cs/>
        </w:rPr>
        <w:t xml:space="preserve">  </w:t>
      </w:r>
      <w:r w:rsidRPr="00D26778">
        <w:rPr>
          <w:rFonts w:ascii="Angsana New" w:hAnsi="Angsana New"/>
          <w:sz w:val="30"/>
          <w:szCs w:val="30"/>
          <w:cs/>
        </w:rPr>
        <w:t>การทำงาน</w:t>
      </w:r>
      <w:r w:rsidRPr="00D26778">
        <w:rPr>
          <w:rFonts w:ascii="Angsana New" w:hAnsi="Angsana New" w:hint="cs"/>
          <w:sz w:val="30"/>
          <w:szCs w:val="30"/>
          <w:cs/>
        </w:rPr>
        <w:t>ของ</w:t>
      </w:r>
      <w:r w:rsidRPr="00D26778">
        <w:rPr>
          <w:rFonts w:ascii="Angsana New" w:hAnsi="Angsana New"/>
          <w:sz w:val="30"/>
          <w:szCs w:val="30"/>
          <w:cs/>
        </w:rPr>
        <w:t>พนักงานใน</w:t>
      </w:r>
      <w:r w:rsidRPr="00D26778">
        <w:rPr>
          <w:rFonts w:ascii="Angsana New" w:hAnsi="Angsana New" w:hint="cs"/>
          <w:sz w:val="30"/>
          <w:szCs w:val="30"/>
          <w:cs/>
        </w:rPr>
        <w:t>งวด</w:t>
      </w:r>
      <w:r w:rsidRPr="00D26778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D26778">
        <w:rPr>
          <w:rFonts w:ascii="Angsana New" w:hAnsi="Angsana New" w:hint="cs"/>
          <w:sz w:val="30"/>
          <w:szCs w:val="30"/>
          <w:cs/>
        </w:rPr>
        <w:t>ๆ</w:t>
      </w:r>
      <w:r w:rsidRPr="00D26778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D26778">
        <w:rPr>
          <w:rFonts w:ascii="Angsana New" w:hAnsi="Angsana New"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1F0736E9" w14:textId="77777777" w:rsidR="00DC50BD" w:rsidRPr="00D26778" w:rsidRDefault="00DC50BD" w:rsidP="001B34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2D25332" w14:textId="19E4D86E" w:rsidR="00586E1A" w:rsidRPr="00D26778" w:rsidRDefault="00586E1A" w:rsidP="001B34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D26778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09CE9B1B" w14:textId="77777777" w:rsidR="00586E1A" w:rsidRPr="00D26778" w:rsidRDefault="00586E1A" w:rsidP="001B34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6210AB0" w14:textId="484043F3" w:rsidR="00036B90" w:rsidRPr="00D26778" w:rsidRDefault="003B394A" w:rsidP="001B34C8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D26778">
        <w:rPr>
          <w:rFonts w:ascii="Angsana New" w:hAnsi="Angsana New"/>
          <w:sz w:val="30"/>
          <w:szCs w:val="30"/>
          <w:cs/>
        </w:rPr>
        <w:t>กลุ่มบริษัท</w:t>
      </w:r>
      <w:r w:rsidRPr="00D26778">
        <w:rPr>
          <w:rFonts w:ascii="Angsana New" w:hAnsi="Angsana New"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หรือเมื่อ</w:t>
      </w:r>
      <w:r w:rsidRPr="00D26778">
        <w:rPr>
          <w:rFonts w:ascii="Angsana New" w:hAnsi="Angsana New"/>
          <w:sz w:val="30"/>
          <w:szCs w:val="30"/>
          <w:cs/>
        </w:rPr>
        <w:t>กลุ่มบริษัท</w:t>
      </w:r>
      <w:r w:rsidRPr="00D26778">
        <w:rPr>
          <w:rFonts w:ascii="Angsana New" w:hAnsi="Angsana New"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D26778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เดือนนับจากวัน</w:t>
      </w:r>
      <w:r w:rsidRPr="00D26778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D26778">
        <w:rPr>
          <w:rFonts w:ascii="Angsana New" w:hAnsi="Angsana New"/>
          <w:sz w:val="30"/>
          <w:szCs w:val="30"/>
          <w:cs/>
        </w:rPr>
        <w:t>รายงาน</w:t>
      </w:r>
      <w:r w:rsidRPr="00D26778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4CA3DE66" w14:textId="77777777" w:rsidR="003B394A" w:rsidRPr="00D26778" w:rsidRDefault="003B394A" w:rsidP="001B34C8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597CE70" w14:textId="77025CE2" w:rsidR="00586E1A" w:rsidRPr="00D26778" w:rsidRDefault="00586E1A" w:rsidP="001B34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D26778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6BD7814A" w14:textId="77777777" w:rsidR="00586E1A" w:rsidRPr="00D26778" w:rsidRDefault="00586E1A" w:rsidP="001B34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587F595" w14:textId="441875CD" w:rsidR="000F7E14" w:rsidRPr="00D26778" w:rsidRDefault="003B394A" w:rsidP="001B34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D26778">
        <w:rPr>
          <w:rFonts w:ascii="Angsana New" w:hAnsi="Angsana New" w:hint="cs"/>
          <w:sz w:val="30"/>
          <w:szCs w:val="30"/>
          <w:cs/>
        </w:rPr>
        <w:t>รับรู้</w:t>
      </w:r>
      <w:r w:rsidRPr="00D26778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B7673A" w:rsidRPr="00D2677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6778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96C23B8" w14:textId="77777777" w:rsidR="00467650" w:rsidRPr="00D26778" w:rsidRDefault="00467650" w:rsidP="001B34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74B495D4" w14:textId="77777777" w:rsidR="00030124" w:rsidRPr="00D26778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4EE4DDFA" w14:textId="77777777" w:rsidR="00030124" w:rsidRPr="00D26778" w:rsidRDefault="00030124" w:rsidP="001B34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D249251" w14:textId="35697F1B" w:rsidR="00EA2C14" w:rsidRPr="00D26778" w:rsidRDefault="00317192" w:rsidP="001B34C8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ประมาณการหนี้สินจะรับรู้ก็</w:t>
      </w:r>
      <w:r w:rsidR="00E668C9"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ต่อเมื่อกลุ่มบริษัทมีภาระ</w:t>
      </w:r>
      <w:r w:rsidR="00A20909" w:rsidRPr="00D267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ผูกพัน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ตามกฎหมาย</w:t>
      </w:r>
      <w:r w:rsidR="00A20909" w:rsidRPr="00D267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ที่เกิ</w:t>
      </w:r>
      <w:r w:rsidR="00A20909"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ดขึ้นในปัจจุบัน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อันเป็นผลมาจากเหตุการณ์ในอดีต</w:t>
      </w:r>
      <w:r w:rsidR="00A20909" w:rsidRPr="00D267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75144" w:rsidRPr="00D267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ผูกพัน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ดังกล่าว</w:t>
      </w:r>
      <w:r w:rsidR="000360F2" w:rsidRPr="00D2677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B17294" w:rsidRPr="00D267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ถึง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D2677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</w:p>
    <w:p w14:paraId="2B3E031B" w14:textId="77777777" w:rsidR="00EA2C14" w:rsidRPr="00D26778" w:rsidRDefault="00EA2C1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br w:type="page"/>
      </w:r>
    </w:p>
    <w:p w14:paraId="18256E48" w14:textId="77777777" w:rsidR="008E0E7E" w:rsidRPr="00D26778" w:rsidRDefault="008E0E7E" w:rsidP="001B34C8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6F049007" w14:textId="77777777" w:rsidR="008E0E7E" w:rsidRPr="00D26778" w:rsidRDefault="008E0E7E" w:rsidP="001B34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3621BD68" w14:textId="750D4246" w:rsidR="0019571F" w:rsidRPr="00D26778" w:rsidRDefault="0019571F" w:rsidP="001B34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96EB0" w:rsidRPr="00D26778">
        <w:rPr>
          <w:rFonts w:ascii="Angsana New" w:hAnsi="Angsana New"/>
          <w:sz w:val="30"/>
          <w:szCs w:val="30"/>
        </w:rPr>
        <w:t xml:space="preserve">          </w:t>
      </w:r>
      <w:r w:rsidRPr="00D26778">
        <w:rPr>
          <w:rFonts w:ascii="Angsana New" w:hAnsi="Angsana New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097EC76" w14:textId="77777777" w:rsidR="0016726B" w:rsidRPr="00D26778" w:rsidRDefault="0016726B" w:rsidP="001B34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3095256" w14:textId="77777777" w:rsidR="00CC37B3" w:rsidRPr="00D26778" w:rsidRDefault="00CC37B3" w:rsidP="001B34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BB1CF41" w14:textId="77777777" w:rsidR="00CC37B3" w:rsidRPr="00D26778" w:rsidRDefault="00CC37B3" w:rsidP="001B34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732CD48" w14:textId="7E273506" w:rsidR="00D41DE8" w:rsidRPr="00D26778" w:rsidRDefault="00CC37B3" w:rsidP="001B34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881763" w:rsidRPr="00D26778">
        <w:rPr>
          <w:rFonts w:ascii="Angsana New" w:hAnsi="Angsana New" w:hint="cs"/>
          <w:sz w:val="30"/>
          <w:szCs w:val="30"/>
        </w:rPr>
        <w:t>3</w:t>
      </w:r>
      <w:r w:rsidRPr="00D26778">
        <w:rPr>
          <w:rFonts w:ascii="Angsana New" w:hAnsi="Angsana New" w:hint="cs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12A20B7" w14:textId="77777777" w:rsidR="00EA2C14" w:rsidRPr="00D26778" w:rsidRDefault="00EA2C14" w:rsidP="001B34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CB82BB3" w14:textId="5577FD07" w:rsidR="00A67E4D" w:rsidRPr="00D26778" w:rsidRDefault="008E0E7E" w:rsidP="001B34C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  <w:lang w:val="en-GB"/>
        </w:rPr>
        <w:t>กลุ่มบริษัทใ</w:t>
      </w:r>
      <w:r w:rsidRPr="00D26778">
        <w:rPr>
          <w:rFonts w:ascii="Angsana New" w:hAnsi="Angsana New"/>
          <w:sz w:val="30"/>
          <w:szCs w:val="30"/>
          <w:cs/>
        </w:rPr>
        <w:t>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30713FF4" w14:textId="77777777" w:rsidR="0016726B" w:rsidRPr="00D26778" w:rsidRDefault="0016726B" w:rsidP="001B34C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AF49E3" w14:textId="12929716" w:rsidR="008E0E7E" w:rsidRPr="00D26778" w:rsidRDefault="007C4AE1" w:rsidP="001B34C8">
      <w:pPr>
        <w:pStyle w:val="block"/>
        <w:numPr>
          <w:ilvl w:val="0"/>
          <w:numId w:val="20"/>
        </w:numPr>
        <w:spacing w:after="0" w:line="240" w:lineRule="atLeast"/>
        <w:ind w:left="900" w:right="-7"/>
        <w:rPr>
          <w:rFonts w:ascii="Angsana New" w:hAnsi="Angsana New"/>
          <w:sz w:val="30"/>
          <w:szCs w:val="30"/>
          <w:lang w:bidi="th-TH"/>
        </w:rPr>
      </w:pPr>
      <w:r w:rsidRPr="00D26778">
        <w:rPr>
          <w:rFonts w:ascii="Angsana New" w:hAnsi="Angsana New"/>
          <w:sz w:val="30"/>
          <w:szCs w:val="30"/>
          <w:lang w:bidi="th-TH"/>
        </w:rPr>
        <w:t xml:space="preserve">   </w:t>
      </w:r>
      <w:r w:rsidR="00947BB0" w:rsidRPr="00D26778">
        <w:rPr>
          <w:rFonts w:ascii="Angsana New" w:hAnsi="Angsana New"/>
          <w:spacing w:val="4"/>
          <w:sz w:val="30"/>
          <w:szCs w:val="30"/>
          <w:cs/>
          <w:lang w:bidi="th-TH"/>
        </w:rPr>
        <w:t>ข้อมูลระดับ</w:t>
      </w:r>
      <w:r w:rsidR="008E0E7E" w:rsidRPr="00D2677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5F2398" w:rsidRPr="00D26778">
        <w:rPr>
          <w:rFonts w:ascii="Angsana New" w:hAnsi="Angsana New"/>
          <w:sz w:val="30"/>
          <w:szCs w:val="30"/>
          <w:lang w:val="en-US" w:bidi="th-TH"/>
        </w:rPr>
        <w:t>1</w:t>
      </w:r>
      <w:r w:rsidR="008E0E7E" w:rsidRPr="00D2677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E0E7E" w:rsidRPr="00D26778">
        <w:rPr>
          <w:rFonts w:ascii="Angsana New" w:hAnsi="Angsana New"/>
          <w:sz w:val="30"/>
          <w:szCs w:val="30"/>
          <w:lang w:bidi="th-TH"/>
        </w:rPr>
        <w:t xml:space="preserve"> </w:t>
      </w:r>
      <w:r w:rsidR="00577D31" w:rsidRPr="00D26778">
        <w:rPr>
          <w:rFonts w:ascii="Angsana New" w:hAnsi="Angsana New"/>
          <w:sz w:val="30"/>
          <w:szCs w:val="30"/>
          <w:lang w:bidi="th-TH"/>
        </w:rPr>
        <w:t xml:space="preserve"> </w:t>
      </w:r>
      <w:r w:rsidR="008E0E7E" w:rsidRPr="00D26778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F554C06" w14:textId="7D9C1696" w:rsidR="002512E1" w:rsidRPr="00D26778" w:rsidRDefault="002D6C6D" w:rsidP="001B34C8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4"/>
          <w:sz w:val="30"/>
          <w:szCs w:val="30"/>
          <w:lang w:bidi="th-TH"/>
        </w:rPr>
      </w:pPr>
      <w:r w:rsidRPr="00D26778">
        <w:rPr>
          <w:rFonts w:ascii="Angsana New" w:hAnsi="Angsana New"/>
          <w:sz w:val="30"/>
          <w:szCs w:val="30"/>
          <w:cs/>
          <w:lang w:bidi="th-TH"/>
        </w:rPr>
        <w:t xml:space="preserve">   </w:t>
      </w:r>
      <w:r w:rsidR="008E0E7E" w:rsidRPr="00D26778">
        <w:rPr>
          <w:rFonts w:ascii="Angsana New" w:hAnsi="Angsana New"/>
          <w:spacing w:val="4"/>
          <w:sz w:val="30"/>
          <w:szCs w:val="30"/>
          <w:cs/>
          <w:lang w:bidi="th-TH"/>
        </w:rPr>
        <w:t>ข้อมูลระดับ</w:t>
      </w:r>
      <w:r w:rsidR="008E0E7E" w:rsidRPr="00D26778">
        <w:rPr>
          <w:rFonts w:ascii="Angsana New" w:hAnsi="Angsana New"/>
          <w:spacing w:val="4"/>
          <w:sz w:val="30"/>
          <w:szCs w:val="30"/>
          <w:lang w:bidi="th-TH"/>
        </w:rPr>
        <w:t xml:space="preserve"> </w:t>
      </w:r>
      <w:r w:rsidR="00925CA2" w:rsidRPr="00D26778">
        <w:rPr>
          <w:rFonts w:ascii="Angsana New" w:hAnsi="Angsana New"/>
          <w:spacing w:val="4"/>
          <w:sz w:val="30"/>
          <w:szCs w:val="30"/>
          <w:lang w:bidi="th-TH"/>
        </w:rPr>
        <w:t>2</w:t>
      </w:r>
      <w:r w:rsidR="008E0E7E" w:rsidRPr="00D26778">
        <w:rPr>
          <w:rFonts w:ascii="Angsana New" w:hAnsi="Angsana New"/>
          <w:spacing w:val="4"/>
          <w:sz w:val="30"/>
          <w:szCs w:val="30"/>
          <w:lang w:bidi="th-TH"/>
        </w:rPr>
        <w:t xml:space="preserve">  </w:t>
      </w:r>
      <w:r w:rsidR="008E0E7E" w:rsidRPr="00D26778">
        <w:rPr>
          <w:rFonts w:ascii="Angsana New" w:hAnsi="Angsana New"/>
          <w:spacing w:val="4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512E1" w:rsidRPr="00D26778">
        <w:rPr>
          <w:rFonts w:ascii="Angsana New" w:hAnsi="Angsana New"/>
          <w:spacing w:val="4"/>
          <w:sz w:val="30"/>
          <w:szCs w:val="30"/>
          <w:cs/>
          <w:lang w:bidi="th-TH"/>
        </w:rPr>
        <w:t>น</w:t>
      </w:r>
      <w:r w:rsidR="002512E1" w:rsidRPr="00D26778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 </w:t>
      </w:r>
    </w:p>
    <w:p w14:paraId="76B23F8F" w14:textId="01D1E15E" w:rsidR="008E0E7E" w:rsidRPr="00D26778" w:rsidRDefault="002512E1" w:rsidP="001B34C8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26778">
        <w:rPr>
          <w:rFonts w:ascii="Angsana New" w:hAnsi="Angsana New" w:hint="cs"/>
          <w:sz w:val="30"/>
          <w:szCs w:val="30"/>
          <w:cs/>
          <w:lang w:bidi="th-TH"/>
        </w:rPr>
        <w:t xml:space="preserve">   </w:t>
      </w:r>
      <w:r w:rsidR="005649BD" w:rsidRPr="00D26778">
        <w:rPr>
          <w:rFonts w:ascii="Angsana New" w:hAnsi="Angsana New"/>
          <w:sz w:val="30"/>
          <w:szCs w:val="30"/>
          <w:lang w:bidi="th-TH"/>
        </w:rPr>
        <w:t xml:space="preserve">                         </w:t>
      </w:r>
      <w:r w:rsidR="008E0E7E" w:rsidRPr="00D26778">
        <w:rPr>
          <w:rFonts w:ascii="Angsana New" w:hAnsi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5F2398" w:rsidRPr="00D26778">
        <w:rPr>
          <w:rFonts w:ascii="Angsana New" w:hAnsi="Angsana New"/>
          <w:sz w:val="30"/>
          <w:szCs w:val="30"/>
          <w:lang w:bidi="th-TH"/>
        </w:rPr>
        <w:t>1</w:t>
      </w:r>
    </w:p>
    <w:p w14:paraId="2F3D56B3" w14:textId="0D0CFC69" w:rsidR="008E0E7E" w:rsidRPr="00D26778" w:rsidRDefault="002D6C6D" w:rsidP="001B34C8">
      <w:pPr>
        <w:pStyle w:val="block"/>
        <w:numPr>
          <w:ilvl w:val="0"/>
          <w:numId w:val="20"/>
        </w:numPr>
        <w:spacing w:after="0" w:line="240" w:lineRule="atLeast"/>
        <w:ind w:left="900" w:right="-7"/>
        <w:rPr>
          <w:rFonts w:ascii="Angsana New" w:hAnsi="Angsana New"/>
          <w:sz w:val="30"/>
          <w:szCs w:val="30"/>
          <w:lang w:bidi="th-TH"/>
        </w:rPr>
      </w:pPr>
      <w:r w:rsidRPr="00D26778">
        <w:rPr>
          <w:rFonts w:ascii="Angsana New" w:hAnsi="Angsana New" w:hint="cs"/>
          <w:sz w:val="30"/>
          <w:szCs w:val="30"/>
          <w:cs/>
          <w:lang w:bidi="th-TH"/>
        </w:rPr>
        <w:t xml:space="preserve">   </w:t>
      </w:r>
      <w:r w:rsidR="008E0E7E" w:rsidRPr="00D2677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8E0E7E" w:rsidRPr="00D26778">
        <w:rPr>
          <w:rFonts w:ascii="Angsana New" w:hAnsi="Angsana New"/>
          <w:sz w:val="30"/>
          <w:szCs w:val="30"/>
          <w:lang w:bidi="th-TH"/>
        </w:rPr>
        <w:t xml:space="preserve"> </w:t>
      </w:r>
      <w:r w:rsidR="00881763" w:rsidRPr="00D26778">
        <w:rPr>
          <w:rFonts w:ascii="Angsana New" w:hAnsi="Angsana New"/>
          <w:sz w:val="30"/>
          <w:szCs w:val="30"/>
          <w:lang w:bidi="th-TH"/>
        </w:rPr>
        <w:t>3</w:t>
      </w:r>
      <w:r w:rsidR="008E0E7E" w:rsidRPr="00D26778">
        <w:rPr>
          <w:rFonts w:ascii="Angsana New" w:hAnsi="Angsana New"/>
          <w:sz w:val="30"/>
          <w:szCs w:val="30"/>
          <w:lang w:bidi="th-TH"/>
        </w:rPr>
        <w:t xml:space="preserve">  </w:t>
      </w:r>
      <w:r w:rsidR="00577D31" w:rsidRPr="00D26778">
        <w:rPr>
          <w:rFonts w:ascii="Angsana New" w:hAnsi="Angsana New"/>
          <w:sz w:val="30"/>
          <w:szCs w:val="30"/>
          <w:lang w:bidi="th-TH"/>
        </w:rPr>
        <w:t xml:space="preserve"> </w:t>
      </w:r>
      <w:r w:rsidR="008E0E7E" w:rsidRPr="00D26778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="008E0E7E" w:rsidRPr="00D26778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5F33CD58" w14:textId="77777777" w:rsidR="008E0E7E" w:rsidRPr="00D26778" w:rsidRDefault="008E0E7E" w:rsidP="001B34C8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B34D20C" w14:textId="4F8F8240" w:rsidR="00EA2C14" w:rsidRPr="00D26778" w:rsidRDefault="002D6C6D" w:rsidP="001B34C8">
      <w:pPr>
        <w:tabs>
          <w:tab w:val="clear" w:pos="680"/>
          <w:tab w:val="left" w:pos="540"/>
        </w:tabs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  <w:lang w:val="en-GB"/>
        </w:rPr>
        <w:tab/>
      </w:r>
      <w:r w:rsidRPr="00D26778">
        <w:rPr>
          <w:rFonts w:ascii="Angsana New" w:hAnsi="Angsana New"/>
          <w:sz w:val="30"/>
          <w:szCs w:val="30"/>
          <w:cs/>
          <w:lang w:val="en-GB"/>
        </w:rPr>
        <w:tab/>
      </w:r>
      <w:r w:rsidRPr="00D26778">
        <w:rPr>
          <w:rFonts w:ascii="Angsana New" w:hAnsi="Angsana New"/>
          <w:sz w:val="30"/>
          <w:szCs w:val="30"/>
          <w:cs/>
          <w:lang w:val="en-GB"/>
        </w:rPr>
        <w:tab/>
      </w:r>
      <w:r w:rsidR="008E0E7E" w:rsidRPr="00D26778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="008E0E7E" w:rsidRPr="00D26778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F84A445" w14:textId="77777777" w:rsidR="00EA2C14" w:rsidRPr="00D26778" w:rsidRDefault="00EA2C1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br w:type="page"/>
      </w:r>
    </w:p>
    <w:p w14:paraId="34687364" w14:textId="3B59F0D7" w:rsidR="00030124" w:rsidRPr="00D26778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0D5C03" w:rsidRPr="00D2677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26111DB3" w14:textId="77777777" w:rsidR="007D4F00" w:rsidRPr="00BC0DC1" w:rsidRDefault="007D4F0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9AD1FC2" w14:textId="77777777" w:rsidR="007D4F00" w:rsidRPr="00D26778" w:rsidRDefault="007D4F00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</w:t>
      </w:r>
      <w:r w:rsidR="007A6690" w:rsidRPr="00D26778">
        <w:rPr>
          <w:rFonts w:ascii="Angsana New" w:hAnsi="Angsana New" w:hint="cs"/>
          <w:sz w:val="30"/>
          <w:szCs w:val="30"/>
          <w:cs/>
        </w:rPr>
        <w:t>ัท คา</w:t>
      </w:r>
      <w:r w:rsidRPr="00D26778">
        <w:rPr>
          <w:rFonts w:ascii="Angsana New" w:hAnsi="Angsana New"/>
          <w:sz w:val="30"/>
          <w:szCs w:val="30"/>
          <w:cs/>
        </w:rPr>
        <w:t>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  <w:r w:rsidRPr="00D26778">
        <w:rPr>
          <w:rFonts w:ascii="Angsana New" w:hAnsi="Angsana New"/>
          <w:sz w:val="30"/>
          <w:szCs w:val="30"/>
        </w:rPr>
        <w:t xml:space="preserve"> </w:t>
      </w:r>
    </w:p>
    <w:p w14:paraId="01A85D7A" w14:textId="10AFB34D" w:rsidR="00345E52" w:rsidRPr="00BC0DC1" w:rsidRDefault="00345E5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3316B882" w14:textId="77777777" w:rsidR="007D4F00" w:rsidRPr="00D26778" w:rsidRDefault="007D4F00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09B12CFF" w14:textId="77777777" w:rsidR="007D4F00" w:rsidRPr="00BC0DC1" w:rsidRDefault="007D4F0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D17E27A" w14:textId="592B8AD1" w:rsidR="007D4F00" w:rsidRPr="00D26778" w:rsidRDefault="00794552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976BFA" w:rsidRPr="00D26778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48584E7B" w14:textId="693DA17B" w:rsidR="007D4F00" w:rsidRPr="00BC0DC1" w:rsidRDefault="007D4F0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9AAC8F3" w14:textId="77777777" w:rsidR="00BC0DC1" w:rsidRPr="00001260" w:rsidRDefault="00BC0DC1" w:rsidP="00BC0D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 w:rsidRPr="007A1824">
        <w:rPr>
          <w:rFonts w:ascii="Angsana New" w:hAnsi="Angsana New" w:hint="cs"/>
          <w:sz w:val="30"/>
          <w:szCs w:val="30"/>
          <w:cs/>
        </w:rPr>
        <w:t>ตลอดช่วงเวลาหนึ่งเมื่อได้ให้บริการ</w:t>
      </w:r>
      <w:r w:rsidRPr="007A1824">
        <w:rPr>
          <w:rFonts w:ascii="Angsana New" w:hAnsi="Angsana New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7B78F062" w14:textId="77777777" w:rsidR="00BC0DC1" w:rsidRPr="00BC0DC1" w:rsidRDefault="00BC0DC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F74D5CB" w14:textId="37DE5F9B" w:rsidR="005B67A9" w:rsidRPr="00D26778" w:rsidRDefault="005B67A9" w:rsidP="001B34C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6778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403AC90D" w14:textId="77777777" w:rsidR="005B67A9" w:rsidRPr="00BC0DC1" w:rsidRDefault="005B67A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A3FDEC0" w14:textId="67FDA3A5" w:rsidR="00D41DE8" w:rsidRPr="00D26778" w:rsidRDefault="005B67A9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D26778">
        <w:rPr>
          <w:rFonts w:asciiTheme="majorBidi" w:hAnsiTheme="majorBidi" w:cstheme="majorBidi"/>
          <w:i/>
          <w:sz w:val="30"/>
          <w:szCs w:val="30"/>
          <w:cs/>
        </w:rPr>
        <w:t>รายได้</w:t>
      </w:r>
      <w:r w:rsidRPr="00D26778">
        <w:rPr>
          <w:rFonts w:asciiTheme="majorBidi" w:hAnsiTheme="majorBidi" w:cstheme="majorBidi" w:hint="cs"/>
          <w:i/>
          <w:sz w:val="30"/>
          <w:szCs w:val="30"/>
          <w:cs/>
        </w:rPr>
        <w:t>อื่น</w:t>
      </w:r>
      <w:r w:rsidRPr="00D26778">
        <w:rPr>
          <w:rFonts w:asciiTheme="majorBidi" w:hAnsiTheme="majorBidi" w:cstheme="majorBidi"/>
          <w:i/>
          <w:sz w:val="30"/>
          <w:szCs w:val="30"/>
          <w:cs/>
        </w:rPr>
        <w:t>ประกอบด้วยเงินปันผล</w:t>
      </w:r>
      <w:r w:rsidRPr="00D2677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/>
          <w:i/>
          <w:sz w:val="30"/>
          <w:szCs w:val="30"/>
          <w:cs/>
        </w:rPr>
        <w:t xml:space="preserve">ดอกเบี้ยรับและอื่นๆ โดยเงินปันผลรับบันทึกในกำไรหรือขาดทุนในวันที่กลุ่มบริษัทมีสิทธิได้รับเงินปันผล </w:t>
      </w:r>
    </w:p>
    <w:p w14:paraId="087BE370" w14:textId="0C811DC0" w:rsidR="00D41DE8" w:rsidRPr="00BC0DC1" w:rsidRDefault="00D41DE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4"/>
          <w:szCs w:val="24"/>
          <w:cs/>
        </w:rPr>
      </w:pPr>
    </w:p>
    <w:p w14:paraId="7C1DF768" w14:textId="77777777" w:rsidR="00030124" w:rsidRPr="00D26778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24A950E9" w14:textId="77777777" w:rsidR="000A1E5A" w:rsidRPr="00BC0DC1" w:rsidRDefault="000A1E5A" w:rsidP="001B34C8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E91C580" w14:textId="373CEAC3" w:rsidR="00883F90" w:rsidRPr="00D26778" w:rsidRDefault="00883F9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hint="cs"/>
          <w:sz w:val="30"/>
          <w:szCs w:val="30"/>
          <w:cs/>
        </w:rPr>
        <w:t>ค่าใช้จ่าย</w:t>
      </w:r>
      <w:r w:rsidRPr="00D26778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D26778">
        <w:rPr>
          <w:rFonts w:hint="cs"/>
          <w:sz w:val="30"/>
          <w:szCs w:val="30"/>
          <w:cs/>
        </w:rPr>
        <w:t>ของงวด</w:t>
      </w:r>
      <w:r w:rsidRPr="00D26778">
        <w:rPr>
          <w:sz w:val="30"/>
          <w:szCs w:val="30"/>
          <w:cs/>
        </w:rPr>
        <w:t>ปัจจุบันและภาษีเงินได้รอ</w:t>
      </w:r>
      <w:r w:rsidRPr="00D26778">
        <w:rPr>
          <w:rFonts w:ascii="Angsana New" w:hAnsi="Angsana New"/>
          <w:sz w:val="30"/>
          <w:szCs w:val="30"/>
          <w:cs/>
        </w:rPr>
        <w:t>การตัดบัญชี</w:t>
      </w:r>
      <w:r w:rsidR="007933DA"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="00976BFA" w:rsidRPr="00D26778">
        <w:rPr>
          <w:rFonts w:ascii="Angsana New" w:hAnsi="Angsana New" w:hint="cs"/>
          <w:sz w:val="30"/>
          <w:szCs w:val="30"/>
          <w:cs/>
        </w:rPr>
        <w:t>ซึ่ง</w:t>
      </w:r>
      <w:r w:rsidRPr="00D26778">
        <w:rPr>
          <w:sz w:val="30"/>
          <w:szCs w:val="30"/>
          <w:cs/>
        </w:rPr>
        <w:t>รับรู้ในกำไร</w:t>
      </w:r>
      <w:r w:rsidRPr="00D26778">
        <w:rPr>
          <w:rFonts w:hint="cs"/>
          <w:sz w:val="30"/>
          <w:szCs w:val="30"/>
          <w:cs/>
        </w:rPr>
        <w:t>หรือ</w:t>
      </w:r>
      <w:r w:rsidRPr="00D26778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D26778">
        <w:rPr>
          <w:rFonts w:hint="cs"/>
          <w:sz w:val="30"/>
          <w:szCs w:val="30"/>
          <w:cs/>
        </w:rPr>
        <w:t>ท</w:t>
      </w:r>
      <w:r w:rsidR="00FA3737" w:rsidRPr="00D26778">
        <w:rPr>
          <w:rFonts w:hint="cs"/>
          <w:sz w:val="30"/>
          <w:szCs w:val="30"/>
          <w:cs/>
        </w:rPr>
        <w:t>ี่เกี่ยวข้องในการรวมธุรกิจ หรือ</w:t>
      </w:r>
      <w:r w:rsidRPr="00D26778">
        <w:rPr>
          <w:rFonts w:hint="cs"/>
          <w:sz w:val="30"/>
          <w:szCs w:val="30"/>
          <w:cs/>
        </w:rPr>
        <w:t>รายการ</w:t>
      </w:r>
      <w:r w:rsidRPr="00D26778">
        <w:rPr>
          <w:sz w:val="30"/>
          <w:szCs w:val="30"/>
          <w:cs/>
        </w:rPr>
        <w:t>ที่</w:t>
      </w:r>
      <w:r w:rsidRPr="00D26778">
        <w:rPr>
          <w:rFonts w:hint="cs"/>
          <w:sz w:val="30"/>
          <w:szCs w:val="30"/>
          <w:cs/>
        </w:rPr>
        <w:t>รับรู้โดยตรง</w:t>
      </w:r>
      <w:r w:rsidRPr="00D26778">
        <w:rPr>
          <w:sz w:val="30"/>
          <w:szCs w:val="30"/>
          <w:cs/>
        </w:rPr>
        <w:t>ในส่วนของผู้ถือหุ้น</w:t>
      </w:r>
      <w:r w:rsidRPr="00D26778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09528496" w14:textId="77777777" w:rsidR="00857344" w:rsidRPr="00BC0DC1" w:rsidRDefault="00857344" w:rsidP="001B34C8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B9C9977" w14:textId="6BE88D84" w:rsidR="000A1E5A" w:rsidRPr="00D26778" w:rsidRDefault="00976BFA" w:rsidP="001B34C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389F0BF" w14:textId="77777777" w:rsidR="00976BFA" w:rsidRPr="00BC0DC1" w:rsidRDefault="00976BF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1396F256" w14:textId="6FC16CF0" w:rsidR="00BC0DC1" w:rsidRDefault="00883F90" w:rsidP="00BC0D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D26778">
        <w:rPr>
          <w:rFonts w:ascii="Angsana New" w:hAnsi="Angsana New"/>
          <w:sz w:val="30"/>
          <w:szCs w:val="30"/>
          <w:cs/>
        </w:rPr>
        <w:t>บันทึกโ</w:t>
      </w:r>
      <w:r w:rsidRPr="00D26778">
        <w:rPr>
          <w:rFonts w:ascii="Angsana New" w:hAnsi="Angsana New" w:hint="cs"/>
          <w:sz w:val="30"/>
          <w:szCs w:val="30"/>
          <w:cs/>
        </w:rPr>
        <w:t>ดย</w:t>
      </w:r>
      <w:r w:rsidRPr="00D26778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D26778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D26778">
        <w:rPr>
          <w:rFonts w:ascii="Angsana New" w:hAnsi="Angsana New"/>
          <w:sz w:val="30"/>
          <w:szCs w:val="30"/>
          <w:cs/>
        </w:rPr>
        <w:t>ไม่</w:t>
      </w:r>
      <w:r w:rsidRPr="00D26778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="00E03D6A" w:rsidRPr="00D26778">
        <w:rPr>
          <w:rFonts w:ascii="Angsana New" w:hAnsi="Angsana New"/>
          <w:sz w:val="30"/>
          <w:szCs w:val="30"/>
        </w:rPr>
        <w:t xml:space="preserve"> </w:t>
      </w:r>
      <w:r w:rsidR="00026F8B" w:rsidRPr="00D26778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D26778">
        <w:rPr>
          <w:rFonts w:ascii="Angsana New" w:hAnsi="Angsana New" w:hint="cs"/>
          <w:sz w:val="30"/>
          <w:szCs w:val="30"/>
          <w:cs/>
        </w:rPr>
        <w:t>ผลแตก</w:t>
      </w:r>
      <w:r w:rsidRPr="00D26778">
        <w:rPr>
          <w:rFonts w:ascii="Angsana New" w:hAnsi="Angsana New"/>
          <w:sz w:val="30"/>
          <w:szCs w:val="30"/>
          <w:cs/>
        </w:rPr>
        <w:t xml:space="preserve">ต่างชั่วคราว </w:t>
      </w:r>
      <w:r w:rsidR="00976BFA" w:rsidRPr="00D26778">
        <w:rPr>
          <w:rFonts w:ascii="Angsana New" w:hAnsi="Angsana New" w:hint="cs"/>
          <w:sz w:val="30"/>
          <w:szCs w:val="30"/>
          <w:cs/>
        </w:rPr>
        <w:t>สำหรับ</w:t>
      </w:r>
      <w:r w:rsidRPr="00D26778">
        <w:rPr>
          <w:rFonts w:ascii="Angsana New" w:hAnsi="Angsana New" w:hint="cs"/>
          <w:sz w:val="30"/>
          <w:szCs w:val="30"/>
          <w:cs/>
        </w:rPr>
        <w:t>การรับรู้</w:t>
      </w:r>
      <w:r w:rsidRPr="00D26778">
        <w:rPr>
          <w:rFonts w:ascii="Angsana New" w:hAnsi="Angsana New"/>
          <w:sz w:val="30"/>
          <w:szCs w:val="30"/>
          <w:cs/>
        </w:rPr>
        <w:t>ค่าความนิยม</w:t>
      </w:r>
      <w:r w:rsidRPr="00D26778">
        <w:rPr>
          <w:rFonts w:ascii="Angsana New" w:hAnsi="Angsana New" w:hint="cs"/>
          <w:sz w:val="30"/>
          <w:szCs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</w:t>
      </w:r>
      <w:r w:rsidR="00E02D7F" w:rsidRPr="00D26778">
        <w:rPr>
          <w:rFonts w:ascii="Angsana New" w:hAnsi="Angsana New" w:hint="cs"/>
          <w:sz w:val="30"/>
          <w:szCs w:val="30"/>
          <w:cs/>
        </w:rPr>
        <w:t>งทุนในบริษัทย่อย</w:t>
      </w:r>
      <w:r w:rsidRPr="00D26778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D26778">
        <w:rPr>
          <w:rFonts w:ascii="Angsana New" w:hAnsi="Angsana New" w:hint="cs"/>
          <w:sz w:val="30"/>
          <w:szCs w:val="30"/>
          <w:cs/>
        </w:rPr>
        <w:t>อนาคต</w:t>
      </w:r>
      <w:r w:rsidRPr="00D26778">
        <w:rPr>
          <w:rFonts w:ascii="Angsana New" w:hAnsi="Angsana New"/>
          <w:sz w:val="30"/>
          <w:szCs w:val="30"/>
          <w:cs/>
        </w:rPr>
        <w:t>อันใกล้</w:t>
      </w:r>
      <w:r w:rsidR="00BC0DC1">
        <w:rPr>
          <w:rFonts w:ascii="Angsana New" w:hAnsi="Angsana New"/>
          <w:sz w:val="30"/>
          <w:szCs w:val="30"/>
          <w:cs/>
        </w:rPr>
        <w:br w:type="page"/>
      </w:r>
    </w:p>
    <w:p w14:paraId="708310B7" w14:textId="01FD3C84" w:rsidR="00883F90" w:rsidRPr="00D26778" w:rsidRDefault="00883F90" w:rsidP="001B34C8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การวัด</w:t>
      </w:r>
      <w:r w:rsidR="004128DD" w:rsidRPr="00D26778">
        <w:rPr>
          <w:rFonts w:ascii="Angsana New" w:hAnsi="Angsana New" w:hint="cs"/>
          <w:sz w:val="30"/>
          <w:szCs w:val="30"/>
          <w:cs/>
        </w:rPr>
        <w:t>มู</w:t>
      </w:r>
      <w:r w:rsidRPr="00D26778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</w:t>
      </w:r>
      <w:r w:rsidR="00B2119F" w:rsidRPr="00D26778">
        <w:rPr>
          <w:rFonts w:ascii="Angsana New" w:hAnsi="Angsana New"/>
          <w:sz w:val="30"/>
          <w:szCs w:val="30"/>
          <w:cs/>
        </w:rPr>
        <w:t>กษณะวิธีการที่</w:t>
      </w:r>
      <w:r w:rsidR="0068469C" w:rsidRPr="00D26778">
        <w:rPr>
          <w:rFonts w:ascii="Angsana New" w:hAnsi="Angsana New" w:hint="cs"/>
          <w:sz w:val="30"/>
          <w:szCs w:val="30"/>
          <w:cs/>
        </w:rPr>
        <w:t xml:space="preserve">          </w:t>
      </w:r>
      <w:r w:rsidR="00B2119F" w:rsidRPr="00D26778">
        <w:rPr>
          <w:rFonts w:ascii="Angsana New" w:hAnsi="Angsana New"/>
          <w:sz w:val="30"/>
          <w:szCs w:val="30"/>
          <w:cs/>
        </w:rPr>
        <w:t>กลุ่มบริษัท</w:t>
      </w:r>
      <w:r w:rsidRPr="00D26778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D26778">
        <w:rPr>
          <w:rFonts w:ascii="Angsana New" w:hAnsi="Angsana New"/>
          <w:b/>
          <w:sz w:val="30"/>
          <w:szCs w:val="30"/>
        </w:rPr>
        <w:t xml:space="preserve"> </w:t>
      </w:r>
      <w:r w:rsidR="00976BFA" w:rsidRPr="00D26778">
        <w:rPr>
          <w:rFonts w:asciiTheme="majorBidi" w:hAnsiTheme="majorBidi" w:cstheme="majorBidi"/>
          <w:sz w:val="28"/>
          <w:szCs w:val="28"/>
          <w:cs/>
        </w:rPr>
        <w:t>ทั้ง</w:t>
      </w:r>
      <w:r w:rsidR="00976BFA" w:rsidRPr="00D26778">
        <w:rPr>
          <w:rFonts w:ascii="Angsana New" w:hAnsi="Angsana New"/>
          <w:sz w:val="30"/>
          <w:szCs w:val="30"/>
          <w:cs/>
        </w:rPr>
        <w:t>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619B452" w14:textId="77777777" w:rsidR="000A1E5A" w:rsidRPr="00D26778" w:rsidRDefault="000A1E5A" w:rsidP="001B34C8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0FE7BB53" w14:textId="1385E779" w:rsidR="00B816E4" w:rsidRPr="00D26778" w:rsidRDefault="00D71296" w:rsidP="001B34C8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0DBD83" w14:textId="77777777" w:rsidR="00D71296" w:rsidRPr="00D26778" w:rsidRDefault="00D71296" w:rsidP="001B34C8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EA539F6" w14:textId="77777777" w:rsidR="00B816E4" w:rsidRPr="00D26778" w:rsidRDefault="00B816E4" w:rsidP="001B34C8">
      <w:pPr>
        <w:pStyle w:val="Heading8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</w:p>
    <w:p w14:paraId="33AD6B4F" w14:textId="77777777" w:rsidR="00B816E4" w:rsidRPr="00D26778" w:rsidRDefault="00B816E4" w:rsidP="001B34C8">
      <w:pPr>
        <w:rPr>
          <w:rFonts w:ascii="Angsana New" w:hAnsi="Angsana New"/>
          <w:sz w:val="30"/>
          <w:szCs w:val="30"/>
          <w:cs/>
          <w:lang w:val="th-TH"/>
        </w:rPr>
      </w:pPr>
    </w:p>
    <w:p w14:paraId="1EFA807B" w14:textId="6B270CAF" w:rsidR="00D41DE8" w:rsidRPr="00D26778" w:rsidRDefault="00B816E4" w:rsidP="001B34C8">
      <w:pPr>
        <w:ind w:left="540"/>
        <w:jc w:val="thaiDistribute"/>
        <w:rPr>
          <w:b/>
          <w:sz w:val="30"/>
          <w:szCs w:val="30"/>
          <w:cs/>
        </w:rPr>
      </w:pPr>
      <w:r w:rsidRPr="00D26778">
        <w:rPr>
          <w:rFonts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5DB01C61" w14:textId="505F0213" w:rsidR="00D41DE8" w:rsidRPr="00D26778" w:rsidRDefault="00D41DE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sz w:val="30"/>
          <w:szCs w:val="30"/>
          <w:cs/>
        </w:rPr>
      </w:pPr>
    </w:p>
    <w:p w14:paraId="1A7F0B01" w14:textId="77777777" w:rsidR="00E173B2" w:rsidRPr="00D26778" w:rsidRDefault="00E173B2" w:rsidP="001B34C8">
      <w:pPr>
        <w:pStyle w:val="Heading8"/>
        <w:numPr>
          <w:ilvl w:val="1"/>
          <w:numId w:val="16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6D5D70B" w14:textId="77777777" w:rsidR="00E173B2" w:rsidRPr="00D26778" w:rsidRDefault="00E173B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4A784E2" w14:textId="28FAF654" w:rsidR="00F425B7" w:rsidRPr="00D26778" w:rsidRDefault="00E173B2" w:rsidP="001B34C8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  <w:cs/>
        </w:rPr>
      </w:pPr>
      <w:r w:rsidRPr="00D26778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</w:t>
      </w:r>
      <w:r w:rsidR="002D6C6D" w:rsidRPr="00D26778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EC8C750" w14:textId="2E9ECECC" w:rsidR="00F425B7" w:rsidRPr="00D26778" w:rsidRDefault="00F425B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086D19E4" w14:textId="77777777" w:rsidR="00B02A77" w:rsidRPr="00D26778" w:rsidRDefault="00B02A77" w:rsidP="001B34C8">
      <w:pPr>
        <w:pStyle w:val="Heading8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5C87007D" w14:textId="77777777" w:rsidR="00B02A77" w:rsidRPr="00D26778" w:rsidRDefault="00B02A77" w:rsidP="001B34C8">
      <w:pPr>
        <w:spacing w:line="240" w:lineRule="auto"/>
        <w:ind w:left="518"/>
        <w:jc w:val="thaiDistribute"/>
        <w:rPr>
          <w:rFonts w:ascii="Angsana New" w:hAnsi="Angsana New"/>
          <w:b/>
          <w:sz w:val="24"/>
          <w:szCs w:val="24"/>
        </w:rPr>
      </w:pPr>
    </w:p>
    <w:p w14:paraId="1B157766" w14:textId="27ADAEE6" w:rsidR="00EA2C14" w:rsidRPr="00D26778" w:rsidRDefault="00B02A77" w:rsidP="001B34C8">
      <w:pPr>
        <w:spacing w:line="240" w:lineRule="auto"/>
        <w:ind w:left="518"/>
        <w:jc w:val="thaiDistribute"/>
        <w:rPr>
          <w:sz w:val="30"/>
          <w:szCs w:val="30"/>
          <w:cs/>
        </w:rPr>
      </w:pPr>
      <w:r w:rsidRPr="00D26778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ED4EC3" w:rsidRPr="00D26778">
        <w:rPr>
          <w:sz w:val="30"/>
          <w:szCs w:val="30"/>
          <w:cs/>
        </w:rPr>
        <w:t>ทรัพย์สินองค์กร</w:t>
      </w:r>
      <w:r w:rsidR="008C344D" w:rsidRPr="00D26778">
        <w:rPr>
          <w:sz w:val="30"/>
          <w:szCs w:val="30"/>
        </w:rPr>
        <w:t xml:space="preserve"> </w:t>
      </w:r>
      <w:r w:rsidR="00ED4EC3" w:rsidRPr="00D26778">
        <w:rPr>
          <w:sz w:val="30"/>
          <w:szCs w:val="30"/>
          <w:cs/>
        </w:rPr>
        <w:t>(ทรัพย์สินที่สำนักงานใหญ่) ค่าใช้จ่ายสำนักงานใหญ่ และสินทรัพย์หรือหนี้สินภาษีเงินได้</w:t>
      </w:r>
    </w:p>
    <w:p w14:paraId="4D1B74D0" w14:textId="77777777" w:rsidR="00EA2C14" w:rsidRPr="00D26778" w:rsidRDefault="00EA2C1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 w:rsidRPr="00D26778">
        <w:rPr>
          <w:sz w:val="30"/>
          <w:szCs w:val="30"/>
          <w:cs/>
        </w:rPr>
        <w:br w:type="page"/>
      </w:r>
    </w:p>
    <w:p w14:paraId="6A106BC2" w14:textId="087AE63A" w:rsidR="00030124" w:rsidRPr="00D26778" w:rsidRDefault="00B816E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5865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Pr="00D26778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030124" w:rsidRPr="00D2677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02EAB7" w14:textId="77777777" w:rsidR="00030124" w:rsidRPr="00D26778" w:rsidRDefault="00030124" w:rsidP="001B34C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1F31DE8" w14:textId="4B716259" w:rsidR="004521AD" w:rsidRPr="00D26778" w:rsidRDefault="00D117C6" w:rsidP="001B34C8">
      <w:pPr>
        <w:tabs>
          <w:tab w:val="clear" w:pos="227"/>
          <w:tab w:val="clear" w:pos="454"/>
        </w:tabs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D26778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Pr="00D26778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BF1E3D" w:rsidRPr="00D26778">
        <w:rPr>
          <w:rFonts w:ascii="Angsana New" w:hAnsi="Angsana New" w:hint="cs"/>
          <w:b/>
          <w:sz w:val="30"/>
          <w:szCs w:val="30"/>
          <w:cs/>
        </w:rPr>
        <w:t>ย่อย</w:t>
      </w:r>
      <w:r w:rsidR="00B23E20" w:rsidRPr="00D26778">
        <w:rPr>
          <w:rFonts w:ascii="Angsana New" w:hAnsi="Angsana New"/>
          <w:b/>
          <w:sz w:val="30"/>
          <w:szCs w:val="30"/>
        </w:rPr>
        <w:t xml:space="preserve"> </w:t>
      </w:r>
      <w:r w:rsidR="00BF1E3D" w:rsidRPr="00D26778">
        <w:rPr>
          <w:rFonts w:ascii="Angsana New" w:hAnsi="Angsana New" w:hint="cs"/>
          <w:b/>
          <w:sz w:val="30"/>
          <w:szCs w:val="30"/>
          <w:cs/>
        </w:rPr>
        <w:t>บริษัทร่วมและการร่วมค้าได้</w:t>
      </w:r>
      <w:r w:rsidR="008E62F8" w:rsidRPr="00D26778">
        <w:rPr>
          <w:rFonts w:ascii="Angsana New" w:hAnsi="Angsana New" w:hint="cs"/>
          <w:b/>
          <w:sz w:val="30"/>
          <w:szCs w:val="30"/>
          <w:cs/>
        </w:rPr>
        <w:t>เปิดเผ</w:t>
      </w:r>
      <w:r w:rsidR="0034649A" w:rsidRPr="00D26778">
        <w:rPr>
          <w:rFonts w:ascii="Angsana New" w:hAnsi="Angsana New" w:hint="cs"/>
          <w:b/>
          <w:sz w:val="30"/>
          <w:szCs w:val="30"/>
          <w:cs/>
        </w:rPr>
        <w:t xml:space="preserve">ยในหมายเหตุประกอบงบการเงินข้อ </w:t>
      </w:r>
      <w:r w:rsidR="002E3192" w:rsidRPr="002E3192">
        <w:rPr>
          <w:rFonts w:ascii="Angsana New" w:hAnsi="Angsana New"/>
          <w:bCs/>
          <w:sz w:val="30"/>
          <w:szCs w:val="30"/>
        </w:rPr>
        <w:t>9</w:t>
      </w:r>
      <w:r w:rsidR="008E62F8" w:rsidRPr="00D26778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8E62F8" w:rsidRPr="00D26778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5F2398" w:rsidRPr="00D26778">
        <w:rPr>
          <w:rFonts w:ascii="Angsana New" w:hAnsi="Angsana New"/>
          <w:bCs/>
          <w:sz w:val="30"/>
          <w:szCs w:val="30"/>
        </w:rPr>
        <w:t>1</w:t>
      </w:r>
      <w:r w:rsidR="002E3192">
        <w:rPr>
          <w:rFonts w:ascii="Angsana New" w:hAnsi="Angsana New"/>
          <w:bCs/>
          <w:sz w:val="30"/>
          <w:szCs w:val="30"/>
        </w:rPr>
        <w:t>0</w:t>
      </w:r>
      <w:r w:rsidR="008E62F8" w:rsidRPr="00D26778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0440F2" w:rsidRPr="00D26778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BF1E3D" w:rsidRPr="00D26778">
        <w:rPr>
          <w:rFonts w:ascii="Angsana New" w:hAnsi="Angsana New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16CF4CAA" w14:textId="77777777" w:rsidR="004521AD" w:rsidRPr="00D26778" w:rsidRDefault="004521AD" w:rsidP="001B34C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710"/>
        <w:gridCol w:w="4050"/>
      </w:tblGrid>
      <w:tr w:rsidR="00030124" w:rsidRPr="00D26778" w14:paraId="6C5633DF" w14:textId="77777777" w:rsidTr="00D41D8A">
        <w:tc>
          <w:tcPr>
            <w:tcW w:w="3510" w:type="dxa"/>
          </w:tcPr>
          <w:p w14:paraId="29BCC125" w14:textId="77777777" w:rsidR="000A1E5A" w:rsidRPr="00D26778" w:rsidRDefault="000A1E5A" w:rsidP="001B34C8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494A6270" w14:textId="77777777" w:rsidR="00D70A53" w:rsidRPr="00D26778" w:rsidRDefault="0082511D" w:rsidP="001B34C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ี่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4050" w:type="dxa"/>
          </w:tcPr>
          <w:p w14:paraId="45AF2CCB" w14:textId="77777777" w:rsidR="000A1E5A" w:rsidRPr="00D26778" w:rsidRDefault="000A1E5A" w:rsidP="001B34C8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2511D" w:rsidRPr="00D26778" w14:paraId="062FA987" w14:textId="77777777" w:rsidTr="00D41D8A">
        <w:tc>
          <w:tcPr>
            <w:tcW w:w="3510" w:type="dxa"/>
          </w:tcPr>
          <w:p w14:paraId="4210E0D5" w14:textId="77777777" w:rsidR="0082511D" w:rsidRPr="00D26778" w:rsidRDefault="0082511D" w:rsidP="001B34C8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</w:tcPr>
          <w:p w14:paraId="1C8E17BC" w14:textId="77777777" w:rsidR="0082511D" w:rsidRPr="00D26778" w:rsidRDefault="0082511D" w:rsidP="001B34C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12313E4C" w14:textId="77777777" w:rsidR="0082511D" w:rsidRPr="00D26778" w:rsidRDefault="0082511D" w:rsidP="001B34C8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2511D" w:rsidRPr="00D26778" w14:paraId="5F75EEDB" w14:textId="77777777" w:rsidTr="00D41D8A">
        <w:tc>
          <w:tcPr>
            <w:tcW w:w="3510" w:type="dxa"/>
          </w:tcPr>
          <w:p w14:paraId="6D875132" w14:textId="77777777" w:rsidR="0082511D" w:rsidRPr="00D26778" w:rsidRDefault="0082511D" w:rsidP="001B34C8">
            <w:pPr>
              <w:tabs>
                <w:tab w:val="clear" w:pos="227"/>
                <w:tab w:val="left" w:pos="1440"/>
              </w:tabs>
              <w:spacing w:line="240" w:lineRule="auto"/>
              <w:ind w:left="16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โฮลดิ้ง จำกัด</w:t>
            </w:r>
          </w:p>
        </w:tc>
        <w:tc>
          <w:tcPr>
            <w:tcW w:w="1710" w:type="dxa"/>
          </w:tcPr>
          <w:p w14:paraId="7B42CAFE" w14:textId="77777777" w:rsidR="0082511D" w:rsidRPr="00D26778" w:rsidRDefault="0082511D" w:rsidP="001B34C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C727EC3" w14:textId="66F99A6C" w:rsidR="0082511D" w:rsidRPr="00D26778" w:rsidRDefault="0082511D" w:rsidP="001B34C8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ที่ถือหุ้น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933A39" w:rsidRPr="00D26778">
              <w:rPr>
                <w:rFonts w:ascii="Angsana New" w:hAnsi="Angsana New"/>
                <w:sz w:val="30"/>
                <w:szCs w:val="30"/>
              </w:rPr>
              <w:t>9.9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376782"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</w:p>
        </w:tc>
      </w:tr>
      <w:tr w:rsidR="006D3930" w:rsidRPr="00D26778" w14:paraId="60713BF9" w14:textId="77777777" w:rsidTr="00D41D8A">
        <w:tc>
          <w:tcPr>
            <w:tcW w:w="3510" w:type="dxa"/>
          </w:tcPr>
          <w:p w14:paraId="4A59369A" w14:textId="77777777" w:rsidR="006D3930" w:rsidRPr="00D26778" w:rsidRDefault="006D3930" w:rsidP="001B34C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บริษัท ย่งกี่  จำกัด</w:t>
            </w:r>
          </w:p>
        </w:tc>
        <w:tc>
          <w:tcPr>
            <w:tcW w:w="1710" w:type="dxa"/>
          </w:tcPr>
          <w:p w14:paraId="5B909320" w14:textId="77777777" w:rsidR="006D3930" w:rsidRPr="00D26778" w:rsidRDefault="006D3930" w:rsidP="001B34C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692304" w14:textId="77777777" w:rsidR="006D3930" w:rsidRPr="00D26778" w:rsidRDefault="006D3930" w:rsidP="001B34C8">
            <w:pPr>
              <w:tabs>
                <w:tab w:val="clear" w:pos="227"/>
                <w:tab w:val="clear" w:pos="3742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เป</w:t>
            </w:r>
            <w:r w:rsidR="00FD69A4" w:rsidRPr="00D26778">
              <w:rPr>
                <w:rFonts w:ascii="Angsana New" w:hAnsi="Angsana New" w:hint="cs"/>
                <w:sz w:val="30"/>
                <w:szCs w:val="30"/>
                <w:cs/>
              </w:rPr>
              <w:t>็น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บริษัทที่มีผู้ถือหุ้นรายใหญ่ร่วมกัน</w:t>
            </w:r>
          </w:p>
        </w:tc>
      </w:tr>
    </w:tbl>
    <w:p w14:paraId="7316B265" w14:textId="77777777" w:rsidR="00554CC6" w:rsidRPr="00D26778" w:rsidRDefault="00554CC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C6BEF5" w14:textId="244BC7D2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ธันวาคม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B9896FF" w14:textId="77777777" w:rsidR="00CD6279" w:rsidRPr="00D26778" w:rsidRDefault="00CD6279" w:rsidP="001B34C8">
      <w:pPr>
        <w:rPr>
          <w:rFonts w:ascii="Angsana New" w:hAnsi="Angsana New"/>
          <w:sz w:val="10"/>
          <w:szCs w:val="10"/>
        </w:rPr>
      </w:pPr>
    </w:p>
    <w:tbl>
      <w:tblPr>
        <w:tblW w:w="917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7"/>
        <w:gridCol w:w="2145"/>
        <w:gridCol w:w="8"/>
        <w:gridCol w:w="2233"/>
        <w:gridCol w:w="8"/>
        <w:gridCol w:w="990"/>
        <w:gridCol w:w="360"/>
        <w:gridCol w:w="990"/>
        <w:gridCol w:w="270"/>
        <w:gridCol w:w="990"/>
        <w:gridCol w:w="270"/>
        <w:gridCol w:w="900"/>
      </w:tblGrid>
      <w:tr w:rsidR="00554CC6" w:rsidRPr="00D26778" w14:paraId="3FF713DA" w14:textId="77777777" w:rsidTr="0090234B">
        <w:trPr>
          <w:gridBefore w:val="1"/>
          <w:wBefore w:w="7" w:type="dxa"/>
          <w:trHeight w:val="87"/>
          <w:tblHeader/>
        </w:trPr>
        <w:tc>
          <w:tcPr>
            <w:tcW w:w="2153" w:type="dxa"/>
            <w:gridSpan w:val="2"/>
          </w:tcPr>
          <w:p w14:paraId="77E56DE1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233" w:type="dxa"/>
          </w:tcPr>
          <w:p w14:paraId="37B54840" w14:textId="4AEDEC4E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348" w:type="dxa"/>
            <w:gridSpan w:val="4"/>
          </w:tcPr>
          <w:p w14:paraId="40A18E4D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CEBA7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6492AAE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CC6" w:rsidRPr="00D26778" w14:paraId="5F97B8F0" w14:textId="77777777" w:rsidTr="0090234B">
        <w:trPr>
          <w:gridBefore w:val="1"/>
          <w:wBefore w:w="7" w:type="dxa"/>
          <w:tblHeader/>
        </w:trPr>
        <w:tc>
          <w:tcPr>
            <w:tcW w:w="2153" w:type="dxa"/>
            <w:gridSpan w:val="2"/>
          </w:tcPr>
          <w:p w14:paraId="04C16658" w14:textId="786E7068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1763"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33" w:type="dxa"/>
          </w:tcPr>
          <w:p w14:paraId="0A7FF0C6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6944953F" w14:textId="4B02750C" w:rsidR="00554CC6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360" w:type="dxa"/>
          </w:tcPr>
          <w:p w14:paraId="071E905F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53101" w14:textId="44A1CCC8" w:rsidR="00554CC6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885B873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01D964" w14:textId="0B4C7F53" w:rsidR="00554CC6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1AFD7AFE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641574" w14:textId="61623A15" w:rsidR="00554CC6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4CC6" w:rsidRPr="00D26778" w14:paraId="75E40C20" w14:textId="77777777" w:rsidTr="0090234B">
        <w:trPr>
          <w:gridBefore w:val="1"/>
          <w:wBefore w:w="7" w:type="dxa"/>
          <w:tblHeader/>
        </w:trPr>
        <w:tc>
          <w:tcPr>
            <w:tcW w:w="2153" w:type="dxa"/>
            <w:gridSpan w:val="2"/>
          </w:tcPr>
          <w:p w14:paraId="5A9EB90F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3" w:type="dxa"/>
          </w:tcPr>
          <w:p w14:paraId="162E678B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8" w:type="dxa"/>
            <w:gridSpan w:val="8"/>
          </w:tcPr>
          <w:p w14:paraId="0D46F2FA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4CC6" w:rsidRPr="00D26778" w14:paraId="7F13C222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48B22761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33" w:type="dxa"/>
          </w:tcPr>
          <w:p w14:paraId="759D8289" w14:textId="77777777" w:rsidR="00554CC6" w:rsidRPr="00D26778" w:rsidRDefault="00554CC6" w:rsidP="001B34C8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36A5BADB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FE2B6B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462C4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DCA34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A2EDEF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E9069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46FAE4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D72" w:rsidRPr="00D26778" w14:paraId="0E1D644B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340B933B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33" w:type="dxa"/>
          </w:tcPr>
          <w:p w14:paraId="3B1C0218" w14:textId="77777777" w:rsidR="00197D72" w:rsidRPr="00D26778" w:rsidRDefault="00197D72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8" w:type="dxa"/>
            <w:gridSpan w:val="2"/>
          </w:tcPr>
          <w:p w14:paraId="3C892D62" w14:textId="1A466585" w:rsidR="00197D72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59EDA32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25A8F2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F44A0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887981" w14:textId="64AD1CCE" w:rsidR="00197D72" w:rsidRPr="00D26778" w:rsidRDefault="00E6767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59AA195C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9BD3E8" w14:textId="11A31446" w:rsidR="00197D72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97D72" w:rsidRPr="00D26778" w14:paraId="008E20FE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189D5236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33" w:type="dxa"/>
          </w:tcPr>
          <w:p w14:paraId="6667A799" w14:textId="77777777" w:rsidR="00197D72" w:rsidRPr="00D26778" w:rsidRDefault="00197D72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998" w:type="dxa"/>
            <w:gridSpan w:val="2"/>
          </w:tcPr>
          <w:p w14:paraId="31958B73" w14:textId="19B15EC9" w:rsidR="00197D72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1137FB6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74726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17B6F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B92A45" w14:textId="16FB8AAA" w:rsidR="00197D72" w:rsidRPr="00D26778" w:rsidRDefault="00E6767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23</w:t>
            </w:r>
            <w:r w:rsidR="00222E3D" w:rsidRPr="00D267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973D7C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1E7C29" w14:textId="165B2998" w:rsidR="00197D72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197D72" w:rsidRPr="00D26778" w14:paraId="05A6C202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6794598F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33" w:type="dxa"/>
          </w:tcPr>
          <w:p w14:paraId="413CA003" w14:textId="77777777" w:rsidR="00197D72" w:rsidRPr="00D26778" w:rsidRDefault="00197D72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98" w:type="dxa"/>
            <w:gridSpan w:val="2"/>
          </w:tcPr>
          <w:p w14:paraId="4DD368F5" w14:textId="448DF2BA" w:rsidR="00197D72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26E5EFD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EDD8A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5B180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376872" w14:textId="0CD6A0A9" w:rsidR="00197D72" w:rsidRPr="00D26778" w:rsidRDefault="00E6767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AEBB4D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54434D" w14:textId="439DC214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97D72" w:rsidRPr="00D26778" w14:paraId="1E385982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696D82D1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29407FB1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33" w:type="dxa"/>
          </w:tcPr>
          <w:p w14:paraId="2A6F7521" w14:textId="77777777" w:rsidR="00197D72" w:rsidRPr="00D26778" w:rsidRDefault="00197D72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10ED45F0" w14:textId="77777777" w:rsidR="00197D72" w:rsidRPr="00D26778" w:rsidRDefault="00197D72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98" w:type="dxa"/>
            <w:gridSpan w:val="2"/>
          </w:tcPr>
          <w:p w14:paraId="70367FF7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6BC5563" w14:textId="75D826C8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224892A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AECDB2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31623C5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70B04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1E791C" w14:textId="05E2068D" w:rsidR="00197D72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23190D27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019184" w14:textId="146583E9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197D72" w:rsidRPr="00D26778" w14:paraId="65EA66AA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72CEA112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233" w:type="dxa"/>
          </w:tcPr>
          <w:p w14:paraId="7C062F5D" w14:textId="77777777" w:rsidR="00197D72" w:rsidRPr="00D26778" w:rsidRDefault="00197D72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98" w:type="dxa"/>
            <w:gridSpan w:val="2"/>
          </w:tcPr>
          <w:p w14:paraId="1453FE7F" w14:textId="0054B0D5" w:rsidR="00197D72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556FD6A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44BCF4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1906A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E200E" w14:textId="4B21F177" w:rsidR="00197D72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8081FF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07BD00" w14:textId="3FC3D1DB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97D72" w:rsidRPr="00D26778" w14:paraId="5C51FCA2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6C717467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33" w:type="dxa"/>
          </w:tcPr>
          <w:p w14:paraId="578B7BCB" w14:textId="77777777" w:rsidR="00197D72" w:rsidRPr="00D26778" w:rsidRDefault="00197D72" w:rsidP="001B34C8">
            <w:pPr>
              <w:pStyle w:val="Heading6"/>
              <w:tabs>
                <w:tab w:val="left" w:pos="75"/>
                <w:tab w:val="center" w:pos="1009"/>
              </w:tabs>
              <w:spacing w:line="240" w:lineRule="auto"/>
              <w:ind w:left="-10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  <w:t>ราคาที่ตกลงตามสัญญา</w:t>
            </w:r>
          </w:p>
        </w:tc>
        <w:tc>
          <w:tcPr>
            <w:tcW w:w="998" w:type="dxa"/>
            <w:gridSpan w:val="2"/>
          </w:tcPr>
          <w:p w14:paraId="1D18F5A3" w14:textId="4C109DB1" w:rsidR="00197D72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1942E5A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C31F1F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D955F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81E53" w14:textId="43842498" w:rsidR="00197D72" w:rsidRPr="00D26778" w:rsidRDefault="00E6767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A0348F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0D4D0F" w14:textId="1063BE26" w:rsidR="00197D72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97D72" w:rsidRPr="00D26778" w14:paraId="22A1A56B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5055B7EE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33" w:type="dxa"/>
          </w:tcPr>
          <w:p w14:paraId="037E0094" w14:textId="77777777" w:rsidR="00197D72" w:rsidRPr="00D26778" w:rsidRDefault="00197D72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8" w:type="dxa"/>
            <w:gridSpan w:val="2"/>
          </w:tcPr>
          <w:p w14:paraId="13E8DC73" w14:textId="347E5FA0" w:rsidR="00197D72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75DE178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9FB38E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B804D5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9E4CB4" w14:textId="48D9BA76" w:rsidR="00197D72" w:rsidRPr="00D26778" w:rsidRDefault="00E6767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DF14965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995D6A" w14:textId="2AC22F4F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97D72" w:rsidRPr="00D26778" w14:paraId="5C031271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2E53C1BB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233" w:type="dxa"/>
          </w:tcPr>
          <w:p w14:paraId="5E3BDDD3" w14:textId="77777777" w:rsidR="00197D72" w:rsidRPr="00D26778" w:rsidRDefault="00197D72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8" w:type="dxa"/>
            <w:gridSpan w:val="2"/>
          </w:tcPr>
          <w:p w14:paraId="39B9DF04" w14:textId="6F275A8F" w:rsidR="00197D72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AAD5D7E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877B9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5E2F4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206FF2" w14:textId="63D31084" w:rsidR="00197D72" w:rsidRPr="00D26778" w:rsidRDefault="00E6767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77397CB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930A69" w14:textId="7090ECDC" w:rsidR="00197D72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67671" w:rsidRPr="00D26778" w14:paraId="0E399B15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18696022" w14:textId="72553731" w:rsidR="00E67671" w:rsidRPr="00D26778" w:rsidRDefault="00CB3B1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right="-93" w:hanging="252"/>
              <w:jc w:val="both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จำหน่าย</w:t>
            </w:r>
            <w:r w:rsidR="00E67671"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สิน</w:t>
            </w:r>
            <w:r w:rsidR="008F3AE5"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ทรัพย์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จากการโอนกิจการบางส่วน</w:t>
            </w:r>
          </w:p>
        </w:tc>
        <w:tc>
          <w:tcPr>
            <w:tcW w:w="2233" w:type="dxa"/>
          </w:tcPr>
          <w:p w14:paraId="6A273100" w14:textId="77777777" w:rsidR="00FF1D0B" w:rsidRDefault="00FF1D0B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1D99C5C1" w14:textId="243A42F3" w:rsidR="00E67671" w:rsidRPr="00D26778" w:rsidRDefault="00E67671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</w:t>
            </w:r>
            <w:r w:rsidR="00CB3B11" w:rsidRPr="00D2677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98" w:type="dxa"/>
            <w:gridSpan w:val="2"/>
          </w:tcPr>
          <w:p w14:paraId="53D68617" w14:textId="77777777" w:rsidR="008F3BA8" w:rsidRPr="00D26778" w:rsidRDefault="008F3BA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F4448F1" w14:textId="5FA18E22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69AF187F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258664" w14:textId="77777777" w:rsidR="008F3BA8" w:rsidRPr="00D26778" w:rsidRDefault="008F3BA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D4B9CE5" w14:textId="27259DDA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CEF872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5EB94E" w14:textId="77777777" w:rsidR="008F3BA8" w:rsidRPr="00D26778" w:rsidRDefault="008F3BA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71E25FA" w14:textId="4580C323" w:rsidR="00E67671" w:rsidRPr="00D26778" w:rsidRDefault="00F425B7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1,</w:t>
            </w:r>
            <w:r w:rsidR="006C442C" w:rsidRPr="00D26778">
              <w:rPr>
                <w:rFonts w:ascii="Angsana New" w:hAnsi="Angsana New" w:hint="cs"/>
                <w:sz w:val="30"/>
                <w:szCs w:val="30"/>
                <w:cs/>
              </w:rPr>
              <w:t>034</w:t>
            </w:r>
          </w:p>
        </w:tc>
        <w:tc>
          <w:tcPr>
            <w:tcW w:w="270" w:type="dxa"/>
          </w:tcPr>
          <w:p w14:paraId="7AA3A542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B2C468" w14:textId="77777777" w:rsidR="008F3BA8" w:rsidRPr="00D26778" w:rsidRDefault="008F3BA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07D314" w14:textId="46F7C7A4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425B7" w:rsidRPr="00D26778" w14:paraId="096EDE2C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34AA6C8C" w14:textId="0C20B13F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right="-93" w:hanging="252"/>
              <w:jc w:val="both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ขายสินทรัพย์ถาวร</w:t>
            </w:r>
          </w:p>
        </w:tc>
        <w:tc>
          <w:tcPr>
            <w:tcW w:w="2233" w:type="dxa"/>
          </w:tcPr>
          <w:p w14:paraId="091311C0" w14:textId="7317EB7B" w:rsidR="00F425B7" w:rsidRPr="00D26778" w:rsidRDefault="00F425B7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8" w:type="dxa"/>
            <w:gridSpan w:val="2"/>
          </w:tcPr>
          <w:p w14:paraId="3B9CB2E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5879AE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4DC9EF" w14:textId="4A2B8262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48BD00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87876A" w14:textId="17A1C1AB" w:rsidR="00F425B7" w:rsidRPr="00D26778" w:rsidRDefault="00F425B7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18629BE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033E04" w14:textId="658A372A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67671" w:rsidRPr="00D26778" w14:paraId="68A10BC0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6CCFBAE1" w14:textId="1C719F29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33" w:type="dxa"/>
          </w:tcPr>
          <w:p w14:paraId="78414C13" w14:textId="4DF3A483" w:rsidR="00E67671" w:rsidRPr="00D26778" w:rsidRDefault="00E67671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8" w:type="dxa"/>
            <w:gridSpan w:val="2"/>
          </w:tcPr>
          <w:p w14:paraId="7C106092" w14:textId="53CA0D32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B55C1FE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FFF7FA" w14:textId="383E2420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D90F55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2DFDBB" w14:textId="78948792" w:rsidR="00E67671" w:rsidRPr="00D26778" w:rsidRDefault="00E6767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B9783A" w:rsidRPr="00D2677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E6BBE35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6CD7D7" w14:textId="0D34A959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E67671" w:rsidRPr="00D26778" w14:paraId="523C451E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7CE77102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33" w:type="dxa"/>
          </w:tcPr>
          <w:p w14:paraId="55E75283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98" w:type="dxa"/>
            <w:gridSpan w:val="2"/>
          </w:tcPr>
          <w:p w14:paraId="26553DF0" w14:textId="09690AB6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F35EB91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9AE92D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F03279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CD1E9A" w14:textId="2F6173B7" w:rsidR="00E67671" w:rsidRPr="00D26778" w:rsidRDefault="00B9783A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01BE132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9B208A" w14:textId="3E1369FB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67671" w:rsidRPr="00D26778" w14:paraId="133EA434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6D347AD2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33" w:type="dxa"/>
          </w:tcPr>
          <w:p w14:paraId="1158ABD9" w14:textId="77777777" w:rsidR="00E67671" w:rsidRPr="00D26778" w:rsidRDefault="00E67671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98" w:type="dxa"/>
            <w:gridSpan w:val="2"/>
          </w:tcPr>
          <w:p w14:paraId="11C56A7E" w14:textId="1DCCAFE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D932243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9650E9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ADC0D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C8BDA9" w14:textId="48C90A41" w:rsidR="00E67671" w:rsidRPr="00D26778" w:rsidRDefault="00E6767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A20B532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D3E681" w14:textId="623CE173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C25C8" w:rsidRPr="00D26778" w14:paraId="0E672512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7CA3E5CF" w14:textId="47E5D3D5" w:rsidR="00CC25C8" w:rsidRPr="00D26778" w:rsidRDefault="00CC25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33" w:type="dxa"/>
          </w:tcPr>
          <w:p w14:paraId="36B4289E" w14:textId="77777777" w:rsidR="00CC25C8" w:rsidRPr="00D26778" w:rsidRDefault="00CC25C8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8" w:type="dxa"/>
            <w:gridSpan w:val="2"/>
          </w:tcPr>
          <w:p w14:paraId="3886F6F6" w14:textId="77777777" w:rsidR="00CC25C8" w:rsidRPr="00D26778" w:rsidRDefault="00CC25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BD12BC" w14:textId="77777777" w:rsidR="00CC25C8" w:rsidRPr="00D26778" w:rsidRDefault="00CC25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848831" w14:textId="77777777" w:rsidR="00CC25C8" w:rsidRPr="00D26778" w:rsidRDefault="00CC25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9AE19" w14:textId="77777777" w:rsidR="00CC25C8" w:rsidRPr="00D26778" w:rsidRDefault="00CC25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48B6F1" w14:textId="77777777" w:rsidR="00CC25C8" w:rsidRPr="00D26778" w:rsidRDefault="00CC25C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9F2ECB" w14:textId="77777777" w:rsidR="00CC25C8" w:rsidRPr="00D26778" w:rsidRDefault="00CC25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D2E34F" w14:textId="77777777" w:rsidR="00CC25C8" w:rsidRPr="00D26778" w:rsidRDefault="00CC25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671" w:rsidRPr="00D26778" w14:paraId="7967B306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652E215A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233" w:type="dxa"/>
          </w:tcPr>
          <w:p w14:paraId="35C257F5" w14:textId="77777777" w:rsidR="00E67671" w:rsidRPr="00D26778" w:rsidRDefault="00E67671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8" w:type="dxa"/>
            <w:gridSpan w:val="2"/>
          </w:tcPr>
          <w:p w14:paraId="7BB518CF" w14:textId="5084E4D8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D85AFFD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D613D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484364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4E3231" w14:textId="657D54FA" w:rsidR="00E67671" w:rsidRPr="00D26778" w:rsidRDefault="00B9783A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E833A1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11794F" w14:textId="30EA3434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7671" w:rsidRPr="00D26778" w14:paraId="089A6FBB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688CAFD2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3" w:type="dxa"/>
          </w:tcPr>
          <w:p w14:paraId="78420A97" w14:textId="77777777" w:rsidR="00E67671" w:rsidRPr="00D26778" w:rsidRDefault="00E67671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</w:tcPr>
          <w:p w14:paraId="189D3400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61E0A243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BDE260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A21DEA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629E30" w14:textId="462A738D" w:rsidR="00E67671" w:rsidRPr="00D26778" w:rsidRDefault="00E6767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5B4B83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6CC3A6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7671" w:rsidRPr="00D26778" w14:paraId="46E6F1D9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51A001D8" w14:textId="3FBF8604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33" w:type="dxa"/>
          </w:tcPr>
          <w:p w14:paraId="02738C3F" w14:textId="77777777" w:rsidR="00E67671" w:rsidRPr="00D26778" w:rsidRDefault="00E67671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8" w:type="dxa"/>
            <w:gridSpan w:val="2"/>
          </w:tcPr>
          <w:p w14:paraId="25D7F905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790E22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00C9C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0A9D8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08FE6" w14:textId="77777777" w:rsidR="00E67671" w:rsidRPr="00D26778" w:rsidRDefault="00E6767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D2886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785878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671" w:rsidRPr="00D26778" w14:paraId="66D0E858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3A3A390D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33" w:type="dxa"/>
          </w:tcPr>
          <w:p w14:paraId="66AB82E9" w14:textId="77777777" w:rsidR="00E67671" w:rsidRPr="00D26778" w:rsidRDefault="00E67671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8" w:type="dxa"/>
            <w:gridSpan w:val="2"/>
          </w:tcPr>
          <w:p w14:paraId="5CCA00A8" w14:textId="142923F3" w:rsidR="00E67671" w:rsidRPr="00D26778" w:rsidRDefault="00E6767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360" w:type="dxa"/>
          </w:tcPr>
          <w:p w14:paraId="4C8808F8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CCE711" w14:textId="0A54E054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C929E6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595BA3" w14:textId="7D461BB9" w:rsidR="00E67671" w:rsidRPr="00D26778" w:rsidRDefault="007903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spacing w:after="0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1D3217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1766D5" w14:textId="1393B90B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7671" w:rsidRPr="00D26778" w14:paraId="28D470BE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40A8668C" w14:textId="4C5753AF" w:rsidR="00E67671" w:rsidRPr="00D26778" w:rsidRDefault="00E67671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33" w:type="dxa"/>
          </w:tcPr>
          <w:p w14:paraId="1772D6F0" w14:textId="4D324B32" w:rsidR="00E67671" w:rsidRPr="00D26778" w:rsidRDefault="00E67671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98" w:type="dxa"/>
            <w:gridSpan w:val="2"/>
          </w:tcPr>
          <w:p w14:paraId="2BAC7301" w14:textId="0954E70A" w:rsidR="00E67671" w:rsidRPr="00D26778" w:rsidRDefault="00E6767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11C4C196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35143" w14:textId="25C47C01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59152E6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64069" w14:textId="07AF177B" w:rsidR="00E67671" w:rsidRPr="00D26778" w:rsidRDefault="007903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D81C37A" w14:textId="77777777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34F62A" w14:textId="151275EC" w:rsidR="00E67671" w:rsidRPr="00D26778" w:rsidRDefault="00E6767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D70C3" w:rsidRPr="00D26778" w14:paraId="3BEB2463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37DFFC7A" w14:textId="5E3E24CD" w:rsidR="008D70C3" w:rsidRPr="00D26778" w:rsidRDefault="008D70C3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33" w:type="dxa"/>
          </w:tcPr>
          <w:p w14:paraId="26E59E20" w14:textId="1116A1F8" w:rsidR="008D70C3" w:rsidRPr="00D26778" w:rsidRDefault="008D70C3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98" w:type="dxa"/>
            <w:gridSpan w:val="2"/>
          </w:tcPr>
          <w:p w14:paraId="51F0083E" w14:textId="2C506FB3" w:rsidR="008D70C3" w:rsidRPr="00D26778" w:rsidRDefault="008D70C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00790B78" w14:textId="77777777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99F02" w14:textId="24DA003E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215F434" w14:textId="77777777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466A72" w14:textId="5A4818AC" w:rsidR="008D70C3" w:rsidRPr="00D26778" w:rsidRDefault="008D70C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5B6E857B" w14:textId="77777777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03B95E" w14:textId="1AE769A2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D70C3" w:rsidRPr="00D26778" w14:paraId="153E8C43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6581806E" w14:textId="77777777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5E15193E" w14:textId="3428E2C3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33" w:type="dxa"/>
          </w:tcPr>
          <w:p w14:paraId="1F9034C6" w14:textId="77777777" w:rsidR="008D70C3" w:rsidRPr="00D26778" w:rsidRDefault="008D70C3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6A764234" w14:textId="7A4552EA" w:rsidR="008D70C3" w:rsidRPr="00D26778" w:rsidRDefault="008D70C3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98" w:type="dxa"/>
            <w:gridSpan w:val="2"/>
            <w:vAlign w:val="bottom"/>
          </w:tcPr>
          <w:p w14:paraId="55D6A732" w14:textId="669E02BB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14:paraId="26D90EFE" w14:textId="77777777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20FA57" w14:textId="1717DA76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C30D42A" w14:textId="77777777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483323" w14:textId="238F78DF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270" w:type="dxa"/>
          </w:tcPr>
          <w:p w14:paraId="44DEA46D" w14:textId="77777777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56B3DA" w14:textId="5D727BF4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8D70C3" w:rsidRPr="00D26778" w14:paraId="070EFD0C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1F620842" w14:textId="641330CB" w:rsidR="008D70C3" w:rsidRPr="00D26778" w:rsidRDefault="008D70C3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33" w:type="dxa"/>
          </w:tcPr>
          <w:p w14:paraId="0EE38227" w14:textId="14AED668" w:rsidR="008D70C3" w:rsidRPr="00D26778" w:rsidRDefault="008D70C3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98" w:type="dxa"/>
            <w:gridSpan w:val="2"/>
          </w:tcPr>
          <w:p w14:paraId="4904D228" w14:textId="12640D8E" w:rsidR="008D70C3" w:rsidRPr="00D26778" w:rsidRDefault="008D70C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60" w:type="dxa"/>
          </w:tcPr>
          <w:p w14:paraId="58FF2704" w14:textId="77777777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8A02A" w14:textId="2368B5C9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7551AF" w14:textId="77777777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B8C06" w14:textId="0312B884" w:rsidR="008D70C3" w:rsidRPr="00D26778" w:rsidRDefault="008D70C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645" w:hanging="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DC7C022" w14:textId="77777777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22BF3B" w14:textId="003D40ED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D70C3" w:rsidRPr="00D26778" w14:paraId="4E0937D0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52D77053" w14:textId="5A5BA2F5" w:rsidR="008D70C3" w:rsidRPr="00D26778" w:rsidRDefault="008D70C3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ซื้อสินค้า</w:t>
            </w:r>
          </w:p>
        </w:tc>
        <w:tc>
          <w:tcPr>
            <w:tcW w:w="2233" w:type="dxa"/>
          </w:tcPr>
          <w:p w14:paraId="2DFCFFC3" w14:textId="5476A075" w:rsidR="008D70C3" w:rsidRPr="00D26778" w:rsidRDefault="008D70C3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8" w:type="dxa"/>
            <w:gridSpan w:val="2"/>
          </w:tcPr>
          <w:p w14:paraId="5DECACFC" w14:textId="3E8F1133" w:rsidR="008D70C3" w:rsidRPr="00D26778" w:rsidRDefault="008D70C3" w:rsidP="001B34C8">
            <w:pPr>
              <w:tabs>
                <w:tab w:val="clear" w:pos="227"/>
                <w:tab w:val="clear" w:pos="454"/>
                <w:tab w:val="clear" w:pos="907"/>
                <w:tab w:val="left" w:pos="225"/>
                <w:tab w:val="left" w:pos="711"/>
                <w:tab w:val="left" w:pos="1440"/>
              </w:tabs>
              <w:spacing w:line="240" w:lineRule="auto"/>
              <w:ind w:left="-99" w:right="68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360" w:type="dxa"/>
          </w:tcPr>
          <w:p w14:paraId="5BB534E2" w14:textId="77777777" w:rsidR="008D70C3" w:rsidRPr="00D26778" w:rsidRDefault="008D70C3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</w:tcPr>
          <w:p w14:paraId="51BAAD2C" w14:textId="4656F38C" w:rsidR="008D70C3" w:rsidRPr="00D26778" w:rsidRDefault="008D70C3" w:rsidP="001B34C8">
            <w:pPr>
              <w:tabs>
                <w:tab w:val="clear" w:pos="227"/>
                <w:tab w:val="clear" w:pos="680"/>
                <w:tab w:val="clear" w:pos="907"/>
                <w:tab w:val="left" w:pos="606"/>
                <w:tab w:val="left" w:pos="1440"/>
              </w:tabs>
              <w:spacing w:line="240" w:lineRule="auto"/>
              <w:ind w:left="-114" w:right="-383"/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92607B" w14:textId="77777777" w:rsidR="008D70C3" w:rsidRPr="00D26778" w:rsidRDefault="008D70C3" w:rsidP="001B34C8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</w:tcPr>
          <w:p w14:paraId="678C0CF2" w14:textId="1E026CD2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435"/>
                <w:tab w:val="left" w:pos="1440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99DF3" w14:textId="77777777" w:rsidR="008D70C3" w:rsidRPr="00D26778" w:rsidRDefault="008D70C3" w:rsidP="001B34C8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00" w:type="dxa"/>
          </w:tcPr>
          <w:p w14:paraId="718D1FC8" w14:textId="728C78D2" w:rsidR="008D70C3" w:rsidRPr="00D26778" w:rsidRDefault="008D70C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"/>
              </w:tabs>
              <w:spacing w:line="240" w:lineRule="auto"/>
              <w:ind w:right="-138"/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1E5C" w:rsidRPr="00D26778" w14:paraId="0DCFBBF3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4E09FEB2" w14:textId="463B66D3" w:rsidR="000E1E5C" w:rsidRPr="00D26778" w:rsidRDefault="000E1E5C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33" w:type="dxa"/>
          </w:tcPr>
          <w:p w14:paraId="707CC575" w14:textId="6FE49759" w:rsidR="000E1E5C" w:rsidRPr="00D26778" w:rsidRDefault="000E1E5C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98" w:type="dxa"/>
            <w:gridSpan w:val="2"/>
          </w:tcPr>
          <w:p w14:paraId="7DB00EB0" w14:textId="06903D1B" w:rsidR="000E1E5C" w:rsidRPr="00D26778" w:rsidRDefault="000E1E5C" w:rsidP="001B34C8">
            <w:pPr>
              <w:tabs>
                <w:tab w:val="clear" w:pos="227"/>
                <w:tab w:val="clear" w:pos="454"/>
                <w:tab w:val="clear" w:pos="907"/>
                <w:tab w:val="left" w:pos="225"/>
                <w:tab w:val="left" w:pos="711"/>
                <w:tab w:val="left" w:pos="1440"/>
              </w:tabs>
              <w:spacing w:line="240" w:lineRule="auto"/>
              <w:ind w:left="-99" w:right="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6630796F" w14:textId="77777777" w:rsidR="000E1E5C" w:rsidRPr="00D26778" w:rsidRDefault="000E1E5C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6CAF8F22" w14:textId="5AA72646" w:rsidR="000E1E5C" w:rsidRPr="00D26778" w:rsidRDefault="000E1E5C" w:rsidP="001B34C8">
            <w:pPr>
              <w:tabs>
                <w:tab w:val="clear" w:pos="227"/>
                <w:tab w:val="clear" w:pos="680"/>
                <w:tab w:val="clear" w:pos="907"/>
                <w:tab w:val="left" w:pos="606"/>
                <w:tab w:val="left" w:pos="1440"/>
              </w:tabs>
              <w:spacing w:line="240" w:lineRule="auto"/>
              <w:ind w:left="-114" w:right="-3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2F634" w14:textId="77777777" w:rsidR="000E1E5C" w:rsidRPr="00D26778" w:rsidRDefault="000E1E5C" w:rsidP="001B34C8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407BDD44" w14:textId="59743EF8" w:rsidR="000E1E5C" w:rsidRPr="00D26778" w:rsidRDefault="000E1E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435"/>
                <w:tab w:val="left" w:pos="1440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45244" w14:textId="77777777" w:rsidR="000E1E5C" w:rsidRPr="00D26778" w:rsidRDefault="000E1E5C" w:rsidP="001B34C8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</w:tcPr>
          <w:p w14:paraId="5434EF5E" w14:textId="5BA08D61" w:rsidR="000E1E5C" w:rsidRPr="00D26778" w:rsidRDefault="000E1E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"/>
              </w:tabs>
              <w:spacing w:line="240" w:lineRule="auto"/>
              <w:ind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41CB" w:rsidRPr="00D26778" w14:paraId="39023816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0E66F021" w14:textId="77777777" w:rsidR="000E41CB" w:rsidRPr="00D26778" w:rsidRDefault="000E41CB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3" w:type="dxa"/>
          </w:tcPr>
          <w:p w14:paraId="1E16D88A" w14:textId="77777777" w:rsidR="000E41CB" w:rsidRPr="00D26778" w:rsidRDefault="000E41CB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8" w:type="dxa"/>
            <w:gridSpan w:val="2"/>
          </w:tcPr>
          <w:p w14:paraId="6D7DE299" w14:textId="77777777" w:rsidR="000E41CB" w:rsidRPr="00D26778" w:rsidRDefault="000E41CB" w:rsidP="001B34C8">
            <w:pPr>
              <w:tabs>
                <w:tab w:val="clear" w:pos="227"/>
                <w:tab w:val="clear" w:pos="454"/>
                <w:tab w:val="clear" w:pos="907"/>
                <w:tab w:val="left" w:pos="225"/>
                <w:tab w:val="left" w:pos="711"/>
                <w:tab w:val="left" w:pos="1440"/>
              </w:tabs>
              <w:spacing w:line="240" w:lineRule="auto"/>
              <w:ind w:left="-99"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16AF7D4" w14:textId="77777777" w:rsidR="000E41CB" w:rsidRPr="00D26778" w:rsidRDefault="000E41CB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4FB23763" w14:textId="77777777" w:rsidR="000E41CB" w:rsidRPr="00D26778" w:rsidRDefault="000E41CB" w:rsidP="001B34C8">
            <w:pPr>
              <w:tabs>
                <w:tab w:val="clear" w:pos="227"/>
                <w:tab w:val="clear" w:pos="680"/>
                <w:tab w:val="clear" w:pos="907"/>
                <w:tab w:val="left" w:pos="606"/>
                <w:tab w:val="left" w:pos="1440"/>
              </w:tabs>
              <w:spacing w:line="240" w:lineRule="auto"/>
              <w:ind w:left="-114" w:right="-3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3B3B9" w14:textId="77777777" w:rsidR="000E41CB" w:rsidRPr="00D26778" w:rsidRDefault="000E41CB" w:rsidP="001B34C8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4012831E" w14:textId="77777777" w:rsidR="000E41CB" w:rsidRPr="00D26778" w:rsidRDefault="000E41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435"/>
                <w:tab w:val="left" w:pos="1440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CF79C" w14:textId="77777777" w:rsidR="000E41CB" w:rsidRPr="00D26778" w:rsidRDefault="000E41CB" w:rsidP="001B34C8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</w:tcPr>
          <w:p w14:paraId="3AF3E0C2" w14:textId="77777777" w:rsidR="000E41CB" w:rsidRPr="00D26778" w:rsidRDefault="000E41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"/>
              </w:tabs>
              <w:spacing w:line="240" w:lineRule="auto"/>
              <w:ind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5B7" w:rsidRPr="00D26778" w14:paraId="2CA01BB1" w14:textId="77777777" w:rsidTr="0090234B">
        <w:trPr>
          <w:gridBefore w:val="1"/>
          <w:wBefore w:w="7" w:type="dxa"/>
        </w:trPr>
        <w:tc>
          <w:tcPr>
            <w:tcW w:w="4386" w:type="dxa"/>
            <w:gridSpan w:val="3"/>
          </w:tcPr>
          <w:p w14:paraId="52AF169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8" w:type="dxa"/>
            <w:gridSpan w:val="2"/>
          </w:tcPr>
          <w:p w14:paraId="22021AD0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5CB5862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0A71A2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61903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EA54AB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EF007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0AF019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5B7" w:rsidRPr="00D26778" w14:paraId="4CC253D5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155323E7" w14:textId="44EAFC40" w:rsidR="00F425B7" w:rsidRPr="00D26778" w:rsidRDefault="00F425B7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33" w:type="dxa"/>
          </w:tcPr>
          <w:p w14:paraId="31951D26" w14:textId="7D054966" w:rsidR="00F425B7" w:rsidRPr="00D26778" w:rsidRDefault="00F425B7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998" w:type="dxa"/>
            <w:gridSpan w:val="2"/>
          </w:tcPr>
          <w:p w14:paraId="408C188A" w14:textId="5E4B0AAB" w:rsidR="00F425B7" w:rsidRPr="00D26778" w:rsidRDefault="00F425B7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14:paraId="599648E3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715BC" w14:textId="2C866B89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489D55D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B4B97" w14:textId="0E6C8297" w:rsidR="00F425B7" w:rsidRPr="00D26778" w:rsidRDefault="00F425B7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1FD4F8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3A0444" w14:textId="60BF5356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25B7" w:rsidRPr="00D26778" w14:paraId="4AC70377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7A27F9E3" w14:textId="05D9C703" w:rsidR="00F425B7" w:rsidRPr="00D26778" w:rsidRDefault="00F425B7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33" w:type="dxa"/>
          </w:tcPr>
          <w:p w14:paraId="6AAA7A90" w14:textId="0EB46C66" w:rsidR="00F425B7" w:rsidRPr="00D26778" w:rsidRDefault="00F425B7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8" w:type="dxa"/>
            <w:gridSpan w:val="2"/>
          </w:tcPr>
          <w:p w14:paraId="292CE551" w14:textId="3AAF4DC5" w:rsidR="00F425B7" w:rsidRPr="00D26778" w:rsidRDefault="00F425B7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360" w:type="dxa"/>
          </w:tcPr>
          <w:p w14:paraId="3A6629B2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5A6043" w14:textId="7247486D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22BD8EF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2E268F" w14:textId="33B2630D" w:rsidR="00F425B7" w:rsidRPr="00D26778" w:rsidRDefault="00F425B7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8A1EB5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C8C8AA" w14:textId="5D8EC176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41CB" w:rsidRPr="00D26778" w14:paraId="25B00522" w14:textId="77777777" w:rsidTr="0090234B">
        <w:trPr>
          <w:gridBefore w:val="1"/>
          <w:wBefore w:w="7" w:type="dxa"/>
        </w:trPr>
        <w:tc>
          <w:tcPr>
            <w:tcW w:w="2153" w:type="dxa"/>
            <w:gridSpan w:val="2"/>
          </w:tcPr>
          <w:p w14:paraId="5B9D4615" w14:textId="77777777" w:rsidR="000E41CB" w:rsidRPr="00D26778" w:rsidRDefault="000E41CB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3" w:type="dxa"/>
          </w:tcPr>
          <w:p w14:paraId="3B967A35" w14:textId="77777777" w:rsidR="000E41CB" w:rsidRPr="00D26778" w:rsidRDefault="000E41CB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8" w:type="dxa"/>
            <w:gridSpan w:val="2"/>
          </w:tcPr>
          <w:p w14:paraId="16DB1048" w14:textId="77777777" w:rsidR="000E41CB" w:rsidRPr="00D26778" w:rsidRDefault="000E41C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D0C6981" w14:textId="77777777" w:rsidR="000E41CB" w:rsidRPr="00D26778" w:rsidRDefault="000E41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38616B" w14:textId="77777777" w:rsidR="000E41CB" w:rsidRPr="00D26778" w:rsidRDefault="000E41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DFA8B" w14:textId="77777777" w:rsidR="000E41CB" w:rsidRPr="00D26778" w:rsidRDefault="000E41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819AEF" w14:textId="77777777" w:rsidR="000E41CB" w:rsidRPr="00D26778" w:rsidRDefault="000E41C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21A701" w14:textId="77777777" w:rsidR="000E41CB" w:rsidRPr="00D26778" w:rsidRDefault="000E41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10A5A7" w14:textId="77777777" w:rsidR="000E41CB" w:rsidRPr="00D26778" w:rsidRDefault="000E41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5B7" w:rsidRPr="00D26778" w14:paraId="3D774384" w14:textId="77777777" w:rsidTr="0090234B">
        <w:tc>
          <w:tcPr>
            <w:tcW w:w="4401" w:type="dxa"/>
            <w:gridSpan w:val="5"/>
          </w:tcPr>
          <w:p w14:paraId="3E2D679D" w14:textId="77777777" w:rsidR="00F425B7" w:rsidRPr="00D26778" w:rsidRDefault="00F425B7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EECC5A7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C678CC9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0AAE5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91603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CE76FD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79229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6F2F52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5B7" w:rsidRPr="00D26778" w14:paraId="344F8C86" w14:textId="77777777" w:rsidTr="0090234B">
        <w:trPr>
          <w:trHeight w:val="86"/>
        </w:trPr>
        <w:tc>
          <w:tcPr>
            <w:tcW w:w="4401" w:type="dxa"/>
            <w:gridSpan w:val="5"/>
          </w:tcPr>
          <w:p w14:paraId="2365F9EB" w14:textId="77777777" w:rsidR="00F425B7" w:rsidRPr="00D26778" w:rsidRDefault="00F425B7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1A31737B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627F79E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3629A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AB809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73287A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4D03A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14F6DE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5B7" w:rsidRPr="00D26778" w14:paraId="09112940" w14:textId="77777777" w:rsidTr="0090234B">
        <w:tc>
          <w:tcPr>
            <w:tcW w:w="4401" w:type="dxa"/>
            <w:gridSpan w:val="5"/>
          </w:tcPr>
          <w:p w14:paraId="6ACEBD7B" w14:textId="77777777" w:rsidR="00F425B7" w:rsidRPr="00D26778" w:rsidRDefault="00F425B7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1847F87E" w14:textId="719F149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360" w:type="dxa"/>
          </w:tcPr>
          <w:p w14:paraId="1C14C75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F94EA" w14:textId="325ED050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1070C61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BA46A" w14:textId="717082C1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298F445C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3E4CB1" w14:textId="232FA1B0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F425B7" w:rsidRPr="00D26778" w14:paraId="21748D31" w14:textId="77777777" w:rsidTr="0090234B">
        <w:tc>
          <w:tcPr>
            <w:tcW w:w="4401" w:type="dxa"/>
            <w:gridSpan w:val="5"/>
          </w:tcPr>
          <w:p w14:paraId="726834F8" w14:textId="77777777" w:rsidR="00F425B7" w:rsidRPr="00D26778" w:rsidRDefault="00F425B7" w:rsidP="001B34C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4FB31" w14:textId="42007B1D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79E54C42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AB686D" w14:textId="49D172A0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D1FF88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44C778" w14:textId="7E714F15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A50FE1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5ED095" w14:textId="11D7918C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425B7" w:rsidRPr="00D26778" w14:paraId="6D224474" w14:textId="77777777" w:rsidTr="0090234B">
        <w:tc>
          <w:tcPr>
            <w:tcW w:w="4401" w:type="dxa"/>
            <w:gridSpan w:val="5"/>
          </w:tcPr>
          <w:p w14:paraId="0F5958F6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B685C5" w14:textId="1A2A2E48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360" w:type="dxa"/>
          </w:tcPr>
          <w:p w14:paraId="0236BD72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0E8107" w14:textId="3967787A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0C78AF62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ECF1CD" w14:textId="1DBC30BE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7904FA52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042592" w14:textId="09A09E99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  <w:tr w:rsidR="00F425B7" w:rsidRPr="00D26778" w14:paraId="27ECB334" w14:textId="77777777" w:rsidTr="0090234B">
        <w:tc>
          <w:tcPr>
            <w:tcW w:w="2152" w:type="dxa"/>
            <w:gridSpan w:val="2"/>
          </w:tcPr>
          <w:p w14:paraId="3AF68684" w14:textId="0C610FDB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</w:tcPr>
          <w:p w14:paraId="1E93374B" w14:textId="77777777" w:rsidR="00F425B7" w:rsidRPr="00D26778" w:rsidRDefault="00F425B7" w:rsidP="001B34C8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CFAB6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EAD00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3AF043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006C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07189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05090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1F7C3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5B7" w:rsidRPr="00D26778" w14:paraId="061EC7B7" w14:textId="77777777" w:rsidTr="0090234B">
        <w:tc>
          <w:tcPr>
            <w:tcW w:w="2152" w:type="dxa"/>
            <w:gridSpan w:val="2"/>
          </w:tcPr>
          <w:p w14:paraId="51234527" w14:textId="02AA0EAB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249" w:type="dxa"/>
            <w:gridSpan w:val="3"/>
          </w:tcPr>
          <w:p w14:paraId="5120B6DE" w14:textId="77777777" w:rsidR="00F425B7" w:rsidRPr="00D26778" w:rsidRDefault="00F425B7" w:rsidP="001B34C8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144A59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8752127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85D9DE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3E77F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D4E8C6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2D48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CF8498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5B7" w:rsidRPr="00D26778" w14:paraId="121FC1D1" w14:textId="77777777" w:rsidTr="0090234B">
        <w:tc>
          <w:tcPr>
            <w:tcW w:w="2152" w:type="dxa"/>
            <w:gridSpan w:val="2"/>
          </w:tcPr>
          <w:p w14:paraId="3EA3A357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49" w:type="dxa"/>
            <w:gridSpan w:val="3"/>
          </w:tcPr>
          <w:p w14:paraId="26BE0518" w14:textId="77777777" w:rsidR="00F425B7" w:rsidRPr="00D26778" w:rsidRDefault="00F425B7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0" w:type="dxa"/>
          </w:tcPr>
          <w:p w14:paraId="62D61DF1" w14:textId="4C2E63D8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360" w:type="dxa"/>
          </w:tcPr>
          <w:p w14:paraId="4B47978B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8D860B" w14:textId="526604F4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45BFF9B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9AC36" w14:textId="75685739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270" w:type="dxa"/>
          </w:tcPr>
          <w:p w14:paraId="7900515B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3E03AD" w14:textId="5099C954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F425B7" w:rsidRPr="00D26778" w14:paraId="0505F1BE" w14:textId="77777777" w:rsidTr="0090234B">
        <w:tc>
          <w:tcPr>
            <w:tcW w:w="2152" w:type="dxa"/>
            <w:gridSpan w:val="2"/>
          </w:tcPr>
          <w:p w14:paraId="675B2AB7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ค่าเช่ารับ</w:t>
            </w:r>
          </w:p>
        </w:tc>
        <w:tc>
          <w:tcPr>
            <w:tcW w:w="2249" w:type="dxa"/>
            <w:gridSpan w:val="3"/>
          </w:tcPr>
          <w:p w14:paraId="2F82ACBC" w14:textId="77777777" w:rsidR="00F425B7" w:rsidRPr="00D26778" w:rsidRDefault="00F425B7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90" w:type="dxa"/>
          </w:tcPr>
          <w:p w14:paraId="4329849C" w14:textId="2AB92C9D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60" w:type="dxa"/>
          </w:tcPr>
          <w:p w14:paraId="2AD1261F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B037BF" w14:textId="5DB7908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5774F9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2F6573" w14:textId="3EE717F9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253C352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78F2C3" w14:textId="189F0A31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25B7" w:rsidRPr="00D26778" w14:paraId="2AF7E570" w14:textId="77777777" w:rsidTr="0090234B">
        <w:tc>
          <w:tcPr>
            <w:tcW w:w="2152" w:type="dxa"/>
            <w:gridSpan w:val="2"/>
          </w:tcPr>
          <w:p w14:paraId="5017C3C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ธรรมเนียมใน</w:t>
            </w:r>
          </w:p>
          <w:p w14:paraId="3ABE037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49" w:type="dxa"/>
            <w:gridSpan w:val="3"/>
          </w:tcPr>
          <w:p w14:paraId="26975D66" w14:textId="77777777" w:rsidR="00F425B7" w:rsidRPr="00D26778" w:rsidRDefault="00F425B7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17E6C6E2" w14:textId="77777777" w:rsidR="00F425B7" w:rsidRPr="00D26778" w:rsidRDefault="00F425B7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90" w:type="dxa"/>
          </w:tcPr>
          <w:p w14:paraId="22D5BC42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3467EB0" w14:textId="3A7B7B39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360" w:type="dxa"/>
          </w:tcPr>
          <w:p w14:paraId="0276FAE9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49758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8B1683A" w14:textId="05BF7758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8F86C50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92B22D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618E3C0" w14:textId="01F7EA7E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14:paraId="43E616E4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97DC8C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AEC6C00" w14:textId="70EE3E06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F425B7" w:rsidRPr="00D26778" w14:paraId="6578314C" w14:textId="77777777" w:rsidTr="0090234B">
        <w:tc>
          <w:tcPr>
            <w:tcW w:w="2152" w:type="dxa"/>
            <w:gridSpan w:val="2"/>
          </w:tcPr>
          <w:p w14:paraId="7590966B" w14:textId="39032C0D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49" w:type="dxa"/>
            <w:gridSpan w:val="3"/>
          </w:tcPr>
          <w:p w14:paraId="46E774F1" w14:textId="6455A351" w:rsidR="00F425B7" w:rsidRPr="00D26778" w:rsidRDefault="00F425B7" w:rsidP="001B34C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2677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0" w:type="dxa"/>
          </w:tcPr>
          <w:p w14:paraId="387E14F2" w14:textId="446754EF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60" w:type="dxa"/>
          </w:tcPr>
          <w:p w14:paraId="57F6681F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054FCB" w14:textId="4B322DFD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D2F31E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C58D9B" w14:textId="5F1B2298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D646A0" w14:textId="77777777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6067BB" w14:textId="2F0AF956" w:rsidR="00F425B7" w:rsidRPr="00D26778" w:rsidRDefault="00F425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1D6F70AA" w14:textId="5079D96A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ธันวาคม</w:t>
      </w:r>
      <w:r w:rsidR="00C01091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มีดังนี้</w:t>
      </w:r>
    </w:p>
    <w:p w14:paraId="5741F6EF" w14:textId="77777777" w:rsidR="00030124" w:rsidRPr="000E41CB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030124" w:rsidRPr="00D26778" w14:paraId="1F9C5A55" w14:textId="77777777" w:rsidTr="00243D1C">
        <w:tc>
          <w:tcPr>
            <w:tcW w:w="4410" w:type="dxa"/>
          </w:tcPr>
          <w:p w14:paraId="18AB0C1D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4FC6D7A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267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00E353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41DA053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43D1C" w:rsidRPr="00D26778" w14:paraId="7D1C5CA9" w14:textId="77777777" w:rsidTr="00243D1C">
        <w:tc>
          <w:tcPr>
            <w:tcW w:w="4410" w:type="dxa"/>
          </w:tcPr>
          <w:p w14:paraId="4C4241F9" w14:textId="77777777" w:rsidR="00243D1C" w:rsidRPr="00D26778" w:rsidRDefault="00243D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4E9D828" w14:textId="69532701" w:rsidR="00243D1C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3A16432F" w14:textId="77777777" w:rsidR="00243D1C" w:rsidRPr="00D26778" w:rsidRDefault="00243D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C34F3" w14:textId="556DF329" w:rsidR="00243D1C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7FDB4" w14:textId="77777777" w:rsidR="00243D1C" w:rsidRPr="00D26778" w:rsidRDefault="00243D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CE1C5" w14:textId="63DEC991" w:rsidR="00243D1C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1BAE2B65" w14:textId="77777777" w:rsidR="00243D1C" w:rsidRPr="00D26778" w:rsidRDefault="00243D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37998" w14:textId="52B429FB" w:rsidR="00243D1C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01091" w:rsidRPr="00D26778" w14:paraId="20FCE694" w14:textId="77777777" w:rsidTr="00243D1C">
        <w:tc>
          <w:tcPr>
            <w:tcW w:w="4410" w:type="dxa"/>
          </w:tcPr>
          <w:p w14:paraId="441BB22F" w14:textId="77777777" w:rsidR="00C01091" w:rsidRPr="00D26778" w:rsidRDefault="00C01091" w:rsidP="001B34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58F9966" w14:textId="77777777" w:rsidR="00C01091" w:rsidRPr="00D26778" w:rsidRDefault="00C0109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5819" w:rsidRPr="00D26778" w14:paraId="1BCABD2E" w14:textId="77777777" w:rsidTr="00243D1C">
        <w:tc>
          <w:tcPr>
            <w:tcW w:w="4410" w:type="dxa"/>
          </w:tcPr>
          <w:p w14:paraId="21266D72" w14:textId="77777777" w:rsidR="00235819" w:rsidRPr="00D26778" w:rsidRDefault="00235819" w:rsidP="001B34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70" w:type="dxa"/>
            <w:gridSpan w:val="7"/>
          </w:tcPr>
          <w:p w14:paraId="5A41724C" w14:textId="77777777" w:rsidR="00235819" w:rsidRPr="00D26778" w:rsidRDefault="00235819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7D72" w:rsidRPr="00D26778" w14:paraId="03F36B98" w14:textId="77777777" w:rsidTr="00243D1C">
        <w:tc>
          <w:tcPr>
            <w:tcW w:w="4410" w:type="dxa"/>
          </w:tcPr>
          <w:p w14:paraId="4BC852F2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F22E175" w14:textId="6FA56980" w:rsidR="00197D72" w:rsidRPr="00D26778" w:rsidRDefault="00EC042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3033A6" w14:textId="77777777" w:rsidR="00197D72" w:rsidRPr="00D26778" w:rsidRDefault="00197D7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3A4198" w14:textId="01236E03" w:rsidR="00197D72" w:rsidRPr="00D26778" w:rsidRDefault="00197D7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F33956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B7F45" w14:textId="381E5BDB" w:rsidR="00197D72" w:rsidRPr="00D26778" w:rsidRDefault="00EC042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29,224</w:t>
            </w:r>
          </w:p>
        </w:tc>
        <w:tc>
          <w:tcPr>
            <w:tcW w:w="270" w:type="dxa"/>
          </w:tcPr>
          <w:p w14:paraId="577E4A9D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014CFE" w14:textId="2067AF17" w:rsidR="00197D72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6,880</w:t>
            </w:r>
          </w:p>
        </w:tc>
      </w:tr>
      <w:tr w:rsidR="00197D72" w:rsidRPr="00D26778" w14:paraId="5D1BAB9D" w14:textId="77777777" w:rsidTr="00243D1C">
        <w:tc>
          <w:tcPr>
            <w:tcW w:w="4410" w:type="dxa"/>
          </w:tcPr>
          <w:p w14:paraId="2C7345FD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D50D559" w14:textId="4EEF5F4F" w:rsidR="00197D72" w:rsidRPr="00D26778" w:rsidRDefault="00EC042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37,502</w:t>
            </w:r>
          </w:p>
        </w:tc>
        <w:tc>
          <w:tcPr>
            <w:tcW w:w="270" w:type="dxa"/>
          </w:tcPr>
          <w:p w14:paraId="01159A64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D0A6C0" w14:textId="44755374" w:rsidR="00197D72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99E4F9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F205E8" w14:textId="21E3CC4E" w:rsidR="00197D72" w:rsidRPr="00D26778" w:rsidRDefault="00EC042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D93E31" w14:textId="77777777" w:rsidR="00197D72" w:rsidRPr="00D26778" w:rsidRDefault="00197D7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33BE62" w14:textId="7B19B03A" w:rsidR="00197D72" w:rsidRPr="00D26778" w:rsidRDefault="00197D7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7D72" w:rsidRPr="00D26778" w14:paraId="7B91C9D3" w14:textId="77777777" w:rsidTr="00243D1C">
        <w:tc>
          <w:tcPr>
            <w:tcW w:w="4410" w:type="dxa"/>
          </w:tcPr>
          <w:p w14:paraId="0993832D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1C005A" w14:textId="6866E55C" w:rsidR="00197D72" w:rsidRPr="00D26778" w:rsidRDefault="00EC042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4,602</w:t>
            </w:r>
          </w:p>
        </w:tc>
        <w:tc>
          <w:tcPr>
            <w:tcW w:w="270" w:type="dxa"/>
          </w:tcPr>
          <w:p w14:paraId="7C4686EF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B383F9" w14:textId="2B869E9A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4,4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DAB8C1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EA106" w14:textId="3C9D7529" w:rsidR="00197D72" w:rsidRPr="00D26778" w:rsidRDefault="00EC042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4,602</w:t>
            </w:r>
          </w:p>
        </w:tc>
        <w:tc>
          <w:tcPr>
            <w:tcW w:w="270" w:type="dxa"/>
          </w:tcPr>
          <w:p w14:paraId="7BA44602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EAAF8" w14:textId="3A73DD96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4,4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97D72" w:rsidRPr="00D26778" w14:paraId="1C1BC4F2" w14:textId="77777777" w:rsidTr="00243D1C">
        <w:tc>
          <w:tcPr>
            <w:tcW w:w="4410" w:type="dxa"/>
          </w:tcPr>
          <w:p w14:paraId="22F8ACC6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8EAFE" w14:textId="2557A51B" w:rsidR="00197D72" w:rsidRPr="00D26778" w:rsidRDefault="00EC042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42,104</w:t>
            </w:r>
          </w:p>
        </w:tc>
        <w:tc>
          <w:tcPr>
            <w:tcW w:w="270" w:type="dxa"/>
          </w:tcPr>
          <w:p w14:paraId="262BDB8E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92A2C9" w14:textId="36F5237E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270" w:type="dxa"/>
          </w:tcPr>
          <w:p w14:paraId="437BEECF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85435C" w14:textId="2A468D3F" w:rsidR="00197D72" w:rsidRPr="00D26778" w:rsidRDefault="00EC042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33,826</w:t>
            </w:r>
          </w:p>
        </w:tc>
        <w:tc>
          <w:tcPr>
            <w:tcW w:w="270" w:type="dxa"/>
          </w:tcPr>
          <w:p w14:paraId="0775D0D4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D91587" w14:textId="3BA01C83" w:rsidR="00197D72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97D7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97D7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</w:tr>
      <w:tr w:rsidR="002A5AB7" w:rsidRPr="00D26778" w14:paraId="12CA1FDA" w14:textId="77777777" w:rsidTr="00243D1C">
        <w:tc>
          <w:tcPr>
            <w:tcW w:w="4410" w:type="dxa"/>
          </w:tcPr>
          <w:p w14:paraId="6A765BD5" w14:textId="77777777" w:rsidR="002A5AB7" w:rsidRPr="00D26778" w:rsidRDefault="002A5A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ADD93D" w14:textId="77777777" w:rsidR="002A5AB7" w:rsidRPr="00D26778" w:rsidRDefault="002A5AB7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73D159" w14:textId="77777777" w:rsidR="002A5AB7" w:rsidRPr="00D26778" w:rsidRDefault="002A5AB7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333B84" w14:textId="77777777" w:rsidR="002A5AB7" w:rsidRPr="00D26778" w:rsidRDefault="002A5AB7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7F1E47" w14:textId="77777777" w:rsidR="002A5AB7" w:rsidRPr="00D26778" w:rsidRDefault="002A5A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B97623" w14:textId="77777777" w:rsidR="002A5AB7" w:rsidRPr="00D26778" w:rsidRDefault="002A5A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60F94" w14:textId="77777777" w:rsidR="002A5AB7" w:rsidRPr="00D26778" w:rsidRDefault="002A5A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08C10" w14:textId="77777777" w:rsidR="002A5AB7" w:rsidRPr="00D26778" w:rsidRDefault="002A5A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579" w:rsidRPr="00D26778" w14:paraId="6F9B6DB5" w14:textId="77777777" w:rsidTr="00243D1C">
        <w:tc>
          <w:tcPr>
            <w:tcW w:w="4410" w:type="dxa"/>
          </w:tcPr>
          <w:p w14:paraId="180F2DB5" w14:textId="04D68F50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1959329A" w14:textId="77777777" w:rsidR="00122579" w:rsidRPr="00D26778" w:rsidRDefault="00122579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6FA1E" w14:textId="77777777" w:rsidR="00122579" w:rsidRPr="00D26778" w:rsidRDefault="00122579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E5FEE7" w14:textId="77777777" w:rsidR="00122579" w:rsidRPr="00D26778" w:rsidRDefault="00122579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70D1FD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4AA3C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372AC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031722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579" w:rsidRPr="00D26778" w14:paraId="2D406130" w14:textId="77777777" w:rsidTr="00243D1C">
        <w:tc>
          <w:tcPr>
            <w:tcW w:w="4410" w:type="dxa"/>
          </w:tcPr>
          <w:p w14:paraId="5934DEE3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C578101" w14:textId="2E65B947" w:rsidR="00122579" w:rsidRPr="00D26778" w:rsidRDefault="00122579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FCFBB3" w14:textId="77777777" w:rsidR="00122579" w:rsidRPr="00D26778" w:rsidRDefault="00122579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50D0ED" w14:textId="0EDC5B3C" w:rsidR="00122579" w:rsidRPr="00D26778" w:rsidRDefault="00122579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6BF834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DB025" w14:textId="46A681C8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51,919</w:t>
            </w:r>
          </w:p>
        </w:tc>
        <w:tc>
          <w:tcPr>
            <w:tcW w:w="270" w:type="dxa"/>
          </w:tcPr>
          <w:p w14:paraId="68FB3954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D34D12" w14:textId="3ECC19D6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38,569</w:t>
            </w:r>
          </w:p>
        </w:tc>
      </w:tr>
      <w:tr w:rsidR="00122579" w:rsidRPr="00D26778" w14:paraId="4E55939E" w14:textId="77777777" w:rsidTr="00243D1C">
        <w:tc>
          <w:tcPr>
            <w:tcW w:w="4410" w:type="dxa"/>
          </w:tcPr>
          <w:p w14:paraId="19DD4A61" w14:textId="77777777" w:rsidR="00122579" w:rsidRPr="00D26778" w:rsidRDefault="00122579" w:rsidP="001B34C8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97B19D8" w14:textId="5E67EBE8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5,727</w:t>
            </w:r>
          </w:p>
        </w:tc>
        <w:tc>
          <w:tcPr>
            <w:tcW w:w="270" w:type="dxa"/>
          </w:tcPr>
          <w:p w14:paraId="629B4C8F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4E2A9" w14:textId="04721B1F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8,246</w:t>
            </w:r>
          </w:p>
        </w:tc>
        <w:tc>
          <w:tcPr>
            <w:tcW w:w="270" w:type="dxa"/>
          </w:tcPr>
          <w:p w14:paraId="54086FFE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BD5430" w14:textId="49EB6A76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3,935</w:t>
            </w:r>
          </w:p>
        </w:tc>
        <w:tc>
          <w:tcPr>
            <w:tcW w:w="270" w:type="dxa"/>
          </w:tcPr>
          <w:p w14:paraId="1453AB61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E257F7" w14:textId="77C47442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3,386</w:t>
            </w:r>
          </w:p>
        </w:tc>
      </w:tr>
      <w:tr w:rsidR="00122579" w:rsidRPr="00D26778" w14:paraId="50AE69D6" w14:textId="77777777" w:rsidTr="00243D1C">
        <w:tc>
          <w:tcPr>
            <w:tcW w:w="4410" w:type="dxa"/>
          </w:tcPr>
          <w:p w14:paraId="440CFC06" w14:textId="77777777" w:rsidR="00122579" w:rsidRPr="00D26778" w:rsidRDefault="00122579" w:rsidP="001B34C8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12D5409" w14:textId="76AD87E2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02FDBFA8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AE3019" w14:textId="1432661B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70" w:type="dxa"/>
          </w:tcPr>
          <w:p w14:paraId="44782565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F7D44" w14:textId="6D8ABD8D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2EB570EC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D1B3" w14:textId="35101D96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7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22579" w:rsidRPr="00D26778" w14:paraId="6A36A8BA" w14:textId="77777777" w:rsidTr="00243D1C">
        <w:tc>
          <w:tcPr>
            <w:tcW w:w="4410" w:type="dxa"/>
          </w:tcPr>
          <w:p w14:paraId="4E1F1E38" w14:textId="77777777" w:rsidR="00122579" w:rsidRPr="00D26778" w:rsidRDefault="00122579" w:rsidP="001B34C8">
            <w:pPr>
              <w:tabs>
                <w:tab w:val="left" w:pos="34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D73545" w14:textId="57CDC11F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6,350</w:t>
            </w:r>
          </w:p>
        </w:tc>
        <w:tc>
          <w:tcPr>
            <w:tcW w:w="270" w:type="dxa"/>
          </w:tcPr>
          <w:p w14:paraId="4D235342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3DF7D9" w14:textId="335FA3AF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8,731</w:t>
            </w:r>
          </w:p>
        </w:tc>
        <w:tc>
          <w:tcPr>
            <w:tcW w:w="270" w:type="dxa"/>
          </w:tcPr>
          <w:p w14:paraId="675A16BF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279234" w14:textId="427D9E3A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55,85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37208F30" w14:textId="77777777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21E40C" w14:textId="512D3199" w:rsidR="00122579" w:rsidRPr="00D26778" w:rsidRDefault="001225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41,962</w:t>
            </w:r>
          </w:p>
        </w:tc>
      </w:tr>
    </w:tbl>
    <w:p w14:paraId="14DD0484" w14:textId="1A250C67" w:rsidR="00483F5E" w:rsidRPr="00D26778" w:rsidRDefault="00483F5E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rPr>
          <w:rFonts w:ascii="Angsana New" w:hAnsi="Angsana New"/>
          <w:sz w:val="30"/>
          <w:szCs w:val="30"/>
        </w:rPr>
      </w:pPr>
    </w:p>
    <w:tbl>
      <w:tblPr>
        <w:tblW w:w="9182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1026"/>
        <w:gridCol w:w="236"/>
        <w:gridCol w:w="990"/>
      </w:tblGrid>
      <w:tr w:rsidR="0044698B" w:rsidRPr="00D26778" w14:paraId="00438739" w14:textId="77777777" w:rsidTr="00483F5E">
        <w:trPr>
          <w:trHeight w:val="272"/>
        </w:trPr>
        <w:tc>
          <w:tcPr>
            <w:tcW w:w="4410" w:type="dxa"/>
          </w:tcPr>
          <w:p w14:paraId="7E03077A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2" w:name="_Hlk14962937"/>
          </w:p>
        </w:tc>
        <w:tc>
          <w:tcPr>
            <w:tcW w:w="4772" w:type="dxa"/>
            <w:gridSpan w:val="7"/>
          </w:tcPr>
          <w:p w14:paraId="5542D71E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698B" w:rsidRPr="00D26778" w14:paraId="31B3B46B" w14:textId="77777777" w:rsidTr="002230DB">
        <w:tc>
          <w:tcPr>
            <w:tcW w:w="4410" w:type="dxa"/>
          </w:tcPr>
          <w:p w14:paraId="39A749B5" w14:textId="77777777" w:rsidR="0044698B" w:rsidRPr="00D26778" w:rsidRDefault="0044698B" w:rsidP="001B34C8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61C380D7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432A966" w14:textId="4886E974" w:rsidR="0044698B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44698B"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698B" w:rsidRPr="00D2677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6997A1B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8EE45AA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7F334CB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83D25C4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CDE97C3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70D938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E4A4130" w14:textId="53E7BA1B" w:rsidR="0044698B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44698B"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698B" w:rsidRPr="00D26778">
              <w:rPr>
                <w:rFonts w:ascii="Angsana New" w:hAnsi="Angsana New"/>
                <w:sz w:val="30"/>
                <w:szCs w:val="30"/>
                <w:cs/>
              </w:rPr>
              <w:t>ธันวาค</w:t>
            </w:r>
            <w:r w:rsidR="00E4059A" w:rsidRPr="00D26778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</w:tr>
      <w:tr w:rsidR="0044698B" w:rsidRPr="00D26778" w14:paraId="2782F229" w14:textId="77777777" w:rsidTr="002230DB">
        <w:tc>
          <w:tcPr>
            <w:tcW w:w="4410" w:type="dxa"/>
          </w:tcPr>
          <w:p w14:paraId="561D2897" w14:textId="77777777" w:rsidR="0044698B" w:rsidRPr="00D26778" w:rsidRDefault="0044698B" w:rsidP="001B34C8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37AAF9C7" w14:textId="333CB777" w:rsidR="0044698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2E455D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53D27BA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629DBA6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EDC10F3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B83031C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C1B11ED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8B9940" w14:textId="7ADE6E64" w:rsidR="0044698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2E455D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698B" w:rsidRPr="00D26778" w14:paraId="2427FC1E" w14:textId="77777777" w:rsidTr="00483F5E">
        <w:trPr>
          <w:trHeight w:val="101"/>
        </w:trPr>
        <w:tc>
          <w:tcPr>
            <w:tcW w:w="4410" w:type="dxa"/>
          </w:tcPr>
          <w:p w14:paraId="6590D46D" w14:textId="77777777" w:rsidR="0044698B" w:rsidRPr="00D26778" w:rsidRDefault="0044698B" w:rsidP="001B34C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2" w:type="dxa"/>
            <w:gridSpan w:val="7"/>
          </w:tcPr>
          <w:p w14:paraId="00324905" w14:textId="77777777" w:rsidR="0044698B" w:rsidRPr="00D26778" w:rsidRDefault="0044698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00F2" w:rsidRPr="00D26778" w14:paraId="54DF7916" w14:textId="77777777" w:rsidTr="00483F5E">
        <w:tc>
          <w:tcPr>
            <w:tcW w:w="4410" w:type="dxa"/>
          </w:tcPr>
          <w:p w14:paraId="74BDCD64" w14:textId="28F99994" w:rsidR="009500F2" w:rsidRPr="00D26778" w:rsidRDefault="009500F2" w:rsidP="001B34C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72" w:type="dxa"/>
            <w:gridSpan w:val="7"/>
          </w:tcPr>
          <w:p w14:paraId="307D602D" w14:textId="77777777" w:rsidR="009500F2" w:rsidRPr="00D26778" w:rsidRDefault="009500F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008CB" w:rsidRPr="00D26778" w14:paraId="1B5FD6FC" w14:textId="77777777" w:rsidTr="002230DB">
        <w:tc>
          <w:tcPr>
            <w:tcW w:w="4410" w:type="dxa"/>
          </w:tcPr>
          <w:p w14:paraId="2CFFC053" w14:textId="77777777" w:rsidR="00E008CB" w:rsidRPr="00D26778" w:rsidRDefault="00E008CB" w:rsidP="001B34C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6A820591" w14:textId="5F5448B8" w:rsidR="00E008C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E008CB" w:rsidRPr="00D26778">
              <w:rPr>
                <w:rFonts w:ascii="Angsana New" w:hAnsi="Angsana New"/>
                <w:sz w:val="30"/>
                <w:szCs w:val="30"/>
              </w:rPr>
              <w:t>00,000</w:t>
            </w:r>
          </w:p>
        </w:tc>
        <w:tc>
          <w:tcPr>
            <w:tcW w:w="270" w:type="dxa"/>
          </w:tcPr>
          <w:p w14:paraId="191C8E94" w14:textId="77777777" w:rsidR="00E008CB" w:rsidRPr="00D26778" w:rsidRDefault="00E008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79683C0" w14:textId="02057B4A" w:rsidR="00E008CB" w:rsidRPr="00D26778" w:rsidRDefault="002230D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64496199" w14:textId="77777777" w:rsidR="00E008CB" w:rsidRPr="00D26778" w:rsidRDefault="00E008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E32065E" w14:textId="07AFBEF9" w:rsidR="00E008CB" w:rsidRPr="00D26778" w:rsidRDefault="002230D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(200,000)</w:t>
            </w:r>
          </w:p>
        </w:tc>
        <w:tc>
          <w:tcPr>
            <w:tcW w:w="236" w:type="dxa"/>
          </w:tcPr>
          <w:p w14:paraId="102B318C" w14:textId="77777777" w:rsidR="00E008CB" w:rsidRPr="00D26778" w:rsidRDefault="00E008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1882D3" w14:textId="79BC9EE0" w:rsidR="00E008CB" w:rsidRPr="00D26778" w:rsidRDefault="002230D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E008CB" w:rsidRPr="00D26778" w14:paraId="3D6D46AA" w14:textId="77777777" w:rsidTr="002230DB">
        <w:trPr>
          <w:trHeight w:val="119"/>
        </w:trPr>
        <w:tc>
          <w:tcPr>
            <w:tcW w:w="4410" w:type="dxa"/>
          </w:tcPr>
          <w:p w14:paraId="46C73E77" w14:textId="77777777" w:rsidR="00E008CB" w:rsidRPr="00D26778" w:rsidRDefault="00E008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4B4288E" w14:textId="4455222F" w:rsidR="00E008C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008CB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00,000</w:t>
            </w:r>
          </w:p>
        </w:tc>
        <w:tc>
          <w:tcPr>
            <w:tcW w:w="270" w:type="dxa"/>
          </w:tcPr>
          <w:p w14:paraId="6E84BACE" w14:textId="77777777" w:rsidR="00E008CB" w:rsidRPr="00D26778" w:rsidRDefault="00E008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4FF6E43" w14:textId="29DA95A2" w:rsidR="00E008CB" w:rsidRPr="00D26778" w:rsidRDefault="002230D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0636033E" w14:textId="77777777" w:rsidR="00E008CB" w:rsidRPr="00D26778" w:rsidRDefault="00E008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1272196" w14:textId="42C70331" w:rsidR="00E008CB" w:rsidRPr="00D26778" w:rsidRDefault="002230D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(200,000)</w:t>
            </w:r>
          </w:p>
        </w:tc>
        <w:tc>
          <w:tcPr>
            <w:tcW w:w="236" w:type="dxa"/>
          </w:tcPr>
          <w:p w14:paraId="35405CF2" w14:textId="77777777" w:rsidR="00E008CB" w:rsidRPr="00D26778" w:rsidRDefault="00E008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3A8782" w14:textId="16994ACE" w:rsidR="00E008CB" w:rsidRPr="00D26778" w:rsidRDefault="002230D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243CC9B1" w14:textId="5BA5FD5B" w:rsidR="00CC777B" w:rsidRDefault="00CC77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9F573EA" w14:textId="77777777" w:rsidR="00CC777B" w:rsidRDefault="00CC7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1062"/>
        <w:gridCol w:w="270"/>
        <w:gridCol w:w="992"/>
      </w:tblGrid>
      <w:tr w:rsidR="0044698B" w:rsidRPr="00D26778" w14:paraId="43E9B67C" w14:textId="77777777" w:rsidTr="00273A72">
        <w:tc>
          <w:tcPr>
            <w:tcW w:w="4410" w:type="dxa"/>
          </w:tcPr>
          <w:p w14:paraId="1A09FB69" w14:textId="77777777" w:rsidR="0044698B" w:rsidRPr="00D26778" w:rsidRDefault="004B60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26778">
              <w:br w:type="page"/>
            </w:r>
            <w:r w:rsidR="0044698B" w:rsidRPr="00D26778">
              <w:br w:type="page"/>
            </w:r>
            <w:r w:rsidR="0044698B" w:rsidRPr="00D26778">
              <w:br w:type="page"/>
            </w:r>
            <w:r w:rsidR="0044698B" w:rsidRPr="00D26778">
              <w:br w:type="page"/>
            </w:r>
            <w:r w:rsidR="0044698B" w:rsidRPr="00D26778">
              <w:rPr>
                <w:rFonts w:ascii="Angsana New" w:hAnsi="Angsana New"/>
                <w:sz w:val="16"/>
                <w:szCs w:val="16"/>
              </w:rPr>
              <w:br w:type="page"/>
            </w:r>
            <w:r w:rsidR="0044698B" w:rsidRPr="00D26778">
              <w:rPr>
                <w:rFonts w:ascii="Angsana New" w:hAnsi="Angsana New"/>
                <w:sz w:val="16"/>
                <w:szCs w:val="16"/>
              </w:rPr>
              <w:br w:type="page"/>
            </w:r>
          </w:p>
        </w:tc>
        <w:tc>
          <w:tcPr>
            <w:tcW w:w="4844" w:type="dxa"/>
            <w:gridSpan w:val="7"/>
          </w:tcPr>
          <w:p w14:paraId="0BFEAAC3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98B" w:rsidRPr="00D26778" w14:paraId="0B14E625" w14:textId="77777777" w:rsidTr="00273A72">
        <w:tc>
          <w:tcPr>
            <w:tcW w:w="4410" w:type="dxa"/>
          </w:tcPr>
          <w:p w14:paraId="780A7CFF" w14:textId="77777777" w:rsidR="0044698B" w:rsidRPr="00D26778" w:rsidRDefault="0044698B" w:rsidP="001B34C8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456A4D8E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A2E1170" w14:textId="2F7856BC" w:rsidR="0044698B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44698B"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698B" w:rsidRPr="00D2677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45FA8C9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4DB2294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5CA4F79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D57A847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6DF8509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7FF6A90" w14:textId="77777777" w:rsidR="00672513" w:rsidRPr="00D26778" w:rsidRDefault="0067251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CA7C3F2" w14:textId="540DE475" w:rsidR="0044698B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672513"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2513" w:rsidRPr="00D2677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4698B" w:rsidRPr="00D26778" w14:paraId="464D8E14" w14:textId="77777777" w:rsidTr="00273A72">
        <w:tc>
          <w:tcPr>
            <w:tcW w:w="4410" w:type="dxa"/>
          </w:tcPr>
          <w:p w14:paraId="3BCDDB01" w14:textId="77777777" w:rsidR="0044698B" w:rsidRPr="00D26778" w:rsidRDefault="0044698B" w:rsidP="001B34C8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63578CBA" w14:textId="5AF619BD" w:rsidR="0044698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2E455D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0BEB3D5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F05BA50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9C950ED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B3260F9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6BF183B" w14:textId="77777777" w:rsidR="0044698B" w:rsidRPr="00D26778" w:rsidRDefault="004469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117F4C" w14:textId="419E8491" w:rsidR="0044698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2E455D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698B" w:rsidRPr="00D26778" w14:paraId="645DC154" w14:textId="77777777" w:rsidTr="002E455D">
        <w:trPr>
          <w:trHeight w:val="60"/>
        </w:trPr>
        <w:tc>
          <w:tcPr>
            <w:tcW w:w="4410" w:type="dxa"/>
          </w:tcPr>
          <w:p w14:paraId="28507EB1" w14:textId="77777777" w:rsidR="0044698B" w:rsidRPr="00D26778" w:rsidRDefault="0044698B" w:rsidP="001B34C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7"/>
          </w:tcPr>
          <w:p w14:paraId="33191595" w14:textId="77777777" w:rsidR="0044698B" w:rsidRPr="00D26778" w:rsidRDefault="0044698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FA1" w:rsidRPr="00D26778" w14:paraId="308BA781" w14:textId="77777777" w:rsidTr="002E455D">
        <w:trPr>
          <w:trHeight w:val="60"/>
        </w:trPr>
        <w:tc>
          <w:tcPr>
            <w:tcW w:w="4410" w:type="dxa"/>
          </w:tcPr>
          <w:p w14:paraId="467FD14C" w14:textId="10087DAB" w:rsidR="008C7FA1" w:rsidRPr="00D26778" w:rsidRDefault="008C7FA1" w:rsidP="001B34C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844" w:type="dxa"/>
            <w:gridSpan w:val="7"/>
          </w:tcPr>
          <w:p w14:paraId="308D1C83" w14:textId="77777777" w:rsidR="008C7FA1" w:rsidRPr="00D26778" w:rsidRDefault="008C7FA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50E7B" w:rsidRPr="00D26778" w14:paraId="438AB423" w14:textId="77777777" w:rsidTr="00273A72">
        <w:tc>
          <w:tcPr>
            <w:tcW w:w="4410" w:type="dxa"/>
          </w:tcPr>
          <w:p w14:paraId="7BCEA94D" w14:textId="77777777" w:rsidR="00B50E7B" w:rsidRPr="00D26778" w:rsidRDefault="00B50E7B" w:rsidP="001B34C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4241DD7E" w14:textId="16CC6204" w:rsidR="00B50E7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22</w:t>
            </w:r>
            <w:r w:rsidR="00B50E7B" w:rsidRPr="00D26778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73DB019D" w14:textId="77777777" w:rsidR="00B50E7B" w:rsidRPr="00D26778" w:rsidRDefault="00B50E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3D9D1E2" w14:textId="097E0D26" w:rsidR="00B50E7B" w:rsidRPr="00D26778" w:rsidRDefault="002230D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70" w:type="dxa"/>
          </w:tcPr>
          <w:p w14:paraId="465589AB" w14:textId="77777777" w:rsidR="00B50E7B" w:rsidRPr="00D26778" w:rsidRDefault="00B50E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8F324C" w14:textId="21690719" w:rsidR="00B50E7B" w:rsidRPr="00D26778" w:rsidRDefault="005D66D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(940,000)</w:t>
            </w:r>
          </w:p>
        </w:tc>
        <w:tc>
          <w:tcPr>
            <w:tcW w:w="270" w:type="dxa"/>
          </w:tcPr>
          <w:p w14:paraId="42896AE5" w14:textId="77777777" w:rsidR="00B50E7B" w:rsidRPr="00D26778" w:rsidRDefault="00B50E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D6B280" w14:textId="3F5D949F" w:rsidR="00B50E7B" w:rsidRPr="00D26778" w:rsidRDefault="005D66D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B50E7B" w:rsidRPr="00D26778" w14:paraId="29533C91" w14:textId="77777777" w:rsidTr="00273A72">
        <w:tc>
          <w:tcPr>
            <w:tcW w:w="4410" w:type="dxa"/>
          </w:tcPr>
          <w:p w14:paraId="3B2D822D" w14:textId="77777777" w:rsidR="00B50E7B" w:rsidRPr="00D26778" w:rsidRDefault="00B50E7B" w:rsidP="001B34C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5BE7BB8F" w14:textId="51C102E4" w:rsidR="00B50E7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B50E7B" w:rsidRPr="00D26778">
              <w:rPr>
                <w:rFonts w:ascii="Angsana New" w:hAnsi="Angsana New"/>
                <w:sz w:val="30"/>
                <w:szCs w:val="30"/>
              </w:rPr>
              <w:t>00,000</w:t>
            </w:r>
          </w:p>
        </w:tc>
        <w:tc>
          <w:tcPr>
            <w:tcW w:w="270" w:type="dxa"/>
          </w:tcPr>
          <w:p w14:paraId="6413342A" w14:textId="77777777" w:rsidR="00B50E7B" w:rsidRPr="00D26778" w:rsidRDefault="00B50E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FC51995" w14:textId="2E2FAB35" w:rsidR="00B50E7B" w:rsidRPr="00D26778" w:rsidRDefault="002230D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5773394D" w14:textId="77777777" w:rsidR="00B50E7B" w:rsidRPr="00D26778" w:rsidRDefault="00B50E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6A2672" w14:textId="3A09753A" w:rsidR="00B50E7B" w:rsidRPr="00D26778" w:rsidRDefault="005D66D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(200,000)</w:t>
            </w:r>
          </w:p>
        </w:tc>
        <w:tc>
          <w:tcPr>
            <w:tcW w:w="270" w:type="dxa"/>
          </w:tcPr>
          <w:p w14:paraId="5551DDB2" w14:textId="77777777" w:rsidR="00B50E7B" w:rsidRPr="00D26778" w:rsidRDefault="00B50E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0B2E04A" w14:textId="54E40AED" w:rsidR="00B50E7B" w:rsidRPr="00D26778" w:rsidRDefault="005D66D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B50E7B" w:rsidRPr="00D26778" w14:paraId="66BC49CE" w14:textId="77777777" w:rsidTr="00273A72">
        <w:trPr>
          <w:trHeight w:val="119"/>
        </w:trPr>
        <w:tc>
          <w:tcPr>
            <w:tcW w:w="4410" w:type="dxa"/>
          </w:tcPr>
          <w:p w14:paraId="79475DAA" w14:textId="77777777" w:rsidR="00B50E7B" w:rsidRPr="00D26778" w:rsidRDefault="00B50E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1E13E8A" w14:textId="22AF399B" w:rsidR="00B50E7B" w:rsidRPr="00D26778" w:rsidRDefault="00B50E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792910AB" w14:textId="77777777" w:rsidR="00B50E7B" w:rsidRPr="00D26778" w:rsidRDefault="00B50E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7715679" w14:textId="36B7602F" w:rsidR="00B50E7B" w:rsidRPr="00D26778" w:rsidRDefault="002230D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80" w:lineRule="exact"/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1,120,000</w:t>
            </w:r>
          </w:p>
        </w:tc>
        <w:tc>
          <w:tcPr>
            <w:tcW w:w="270" w:type="dxa"/>
          </w:tcPr>
          <w:p w14:paraId="120F3E98" w14:textId="77777777" w:rsidR="00B50E7B" w:rsidRPr="00D26778" w:rsidRDefault="00B50E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DE11080" w14:textId="5679A960" w:rsidR="00B50E7B" w:rsidRPr="00D26778" w:rsidRDefault="005D66D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ind w:lef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(1,140,000)</w:t>
            </w:r>
          </w:p>
        </w:tc>
        <w:tc>
          <w:tcPr>
            <w:tcW w:w="270" w:type="dxa"/>
          </w:tcPr>
          <w:p w14:paraId="6E43030C" w14:textId="77777777" w:rsidR="00B50E7B" w:rsidRPr="00D26778" w:rsidRDefault="00B50E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BD8C9A4" w14:textId="49320889" w:rsidR="00B50E7B" w:rsidRPr="00D26778" w:rsidRDefault="005D66D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  <w:bookmarkEnd w:id="2"/>
    </w:tbl>
    <w:p w14:paraId="7F361A35" w14:textId="77777777" w:rsidR="00F07757" w:rsidRPr="00CC777B" w:rsidRDefault="00F07757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cs/>
          <w:lang w:val="th-TH"/>
        </w:rPr>
      </w:pPr>
    </w:p>
    <w:p w14:paraId="1C043126" w14:textId="0195A24E" w:rsidR="00984571" w:rsidRPr="00D26778" w:rsidRDefault="0044698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cs/>
          <w:lang w:val="th-TH"/>
        </w:rPr>
      </w:pPr>
      <w:r w:rsidRPr="00D26778">
        <w:rPr>
          <w:rFonts w:ascii="Angsana New" w:hAnsi="Angsana New"/>
          <w:sz w:val="30"/>
          <w:szCs w:val="30"/>
          <w:cs/>
          <w:lang w:val="th-TH"/>
        </w:rPr>
        <w:t>เงินให้กู้ยืมระยะสั้นแก่บริษัทที่เกี่ยวข้อง คิดดอกเบี้ยในอัตราร้อยละ MMR</w:t>
      </w:r>
      <w:r w:rsidRPr="00D26778">
        <w:rPr>
          <w:rFonts w:ascii="Angsana New" w:hAnsi="Angsana New"/>
          <w:sz w:val="30"/>
          <w:szCs w:val="30"/>
        </w:rPr>
        <w:t xml:space="preserve"> (Money Market Rate)</w:t>
      </w:r>
      <w:r w:rsidRPr="00D26778">
        <w:rPr>
          <w:rFonts w:ascii="Angsana New" w:hAnsi="Angsana New"/>
          <w:sz w:val="30"/>
          <w:szCs w:val="30"/>
          <w:cs/>
          <w:lang w:val="th-TH"/>
        </w:rPr>
        <w:t xml:space="preserve"> ต่อปี</w:t>
      </w:r>
    </w:p>
    <w:p w14:paraId="67DE41CA" w14:textId="77777777" w:rsidR="001E3328" w:rsidRPr="00CC777B" w:rsidRDefault="001E332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contextualSpacing/>
        <w:rPr>
          <w:rFonts w:ascii="Angsana New" w:hAnsi="Angsana New"/>
          <w:sz w:val="30"/>
          <w:szCs w:val="30"/>
        </w:rPr>
      </w:pP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4392"/>
        <w:gridCol w:w="18"/>
        <w:gridCol w:w="990"/>
        <w:gridCol w:w="18"/>
        <w:gridCol w:w="252"/>
        <w:gridCol w:w="972"/>
        <w:gridCol w:w="18"/>
        <w:gridCol w:w="252"/>
        <w:gridCol w:w="18"/>
        <w:gridCol w:w="990"/>
        <w:gridCol w:w="54"/>
        <w:gridCol w:w="198"/>
        <w:gridCol w:w="72"/>
        <w:gridCol w:w="936"/>
        <w:gridCol w:w="56"/>
      </w:tblGrid>
      <w:tr w:rsidR="001D5689" w:rsidRPr="00D26778" w14:paraId="329D7B72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548ECB0F" w14:textId="77777777" w:rsidR="001D5689" w:rsidRPr="00D26778" w:rsidRDefault="001E332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</w:rPr>
            </w:pPr>
            <w:r w:rsidRPr="00D26778">
              <w:rPr>
                <w:rFonts w:ascii="Angsana New" w:hAnsi="Angsana New"/>
              </w:rPr>
              <w:br w:type="page"/>
            </w:r>
            <w:r w:rsidR="001D5689" w:rsidRPr="00D26778">
              <w:br w:type="page"/>
            </w:r>
            <w:r w:rsidR="001D5689" w:rsidRPr="00D26778">
              <w:br w:type="page"/>
            </w:r>
            <w:r w:rsidR="001D5689"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5"/>
          </w:tcPr>
          <w:p w14:paraId="0510CEC7" w14:textId="77777777" w:rsidR="001D5689" w:rsidRPr="00D26778" w:rsidRDefault="001D568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0D950FA" w14:textId="77777777" w:rsidR="001D5689" w:rsidRPr="00D26778" w:rsidRDefault="001D568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5"/>
          </w:tcPr>
          <w:p w14:paraId="5C0478DC" w14:textId="77777777" w:rsidR="001D5689" w:rsidRPr="00D26778" w:rsidRDefault="001D568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689" w:rsidRPr="00D26778" w14:paraId="214EAAFB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5E9590FD" w14:textId="77777777" w:rsidR="001D5689" w:rsidRPr="00D26778" w:rsidRDefault="001D568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2AE82C2D" w14:textId="086C64B4" w:rsidR="001D5689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52" w:type="dxa"/>
          </w:tcPr>
          <w:p w14:paraId="27F39443" w14:textId="77777777" w:rsidR="001D5689" w:rsidRPr="00D26778" w:rsidRDefault="001D568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68BA6FB" w14:textId="376F3C7A" w:rsidR="001D5689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7691C073" w14:textId="77777777" w:rsidR="001D5689" w:rsidRPr="00D26778" w:rsidRDefault="001D568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0F0BD" w14:textId="231D9EE3" w:rsidR="001D5689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52" w:type="dxa"/>
            <w:gridSpan w:val="2"/>
          </w:tcPr>
          <w:p w14:paraId="63707154" w14:textId="77777777" w:rsidR="001D5689" w:rsidRPr="00D26778" w:rsidRDefault="001D568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6BB88838" w14:textId="7F218047" w:rsidR="001D5689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D5689" w:rsidRPr="00D26778" w14:paraId="5CA2A962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6202228B" w14:textId="77777777" w:rsidR="001D5689" w:rsidRPr="00D26778" w:rsidRDefault="001D568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12"/>
          </w:tcPr>
          <w:p w14:paraId="06F413A7" w14:textId="77777777" w:rsidR="001D5689" w:rsidRPr="00D26778" w:rsidRDefault="001D568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11D" w:rsidRPr="00D26778" w14:paraId="2B88BFA1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67490BE3" w14:textId="77777777" w:rsidR="00D4011D" w:rsidRPr="00D26778" w:rsidRDefault="00D4011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70" w:type="dxa"/>
            <w:gridSpan w:val="12"/>
          </w:tcPr>
          <w:p w14:paraId="7859E3E5" w14:textId="77777777" w:rsidR="00D4011D" w:rsidRPr="00D26778" w:rsidRDefault="00D4011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7D72" w:rsidRPr="00D26778" w14:paraId="35D0319E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382C4BA5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gridSpan w:val="2"/>
          </w:tcPr>
          <w:p w14:paraId="165ECFB6" w14:textId="62DA16F0" w:rsidR="00197D72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E5339A1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9D6BE63" w14:textId="3BA74369" w:rsidR="00197D72" w:rsidRPr="00D26778" w:rsidRDefault="00197D72" w:rsidP="001B34C8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E52C131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CA5DD9" w14:textId="3DEC8BFF" w:rsidR="00197D72" w:rsidRPr="00D26778" w:rsidRDefault="00192F85" w:rsidP="001B34C8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7,632</w:t>
            </w:r>
          </w:p>
        </w:tc>
        <w:tc>
          <w:tcPr>
            <w:tcW w:w="252" w:type="dxa"/>
            <w:gridSpan w:val="2"/>
          </w:tcPr>
          <w:p w14:paraId="297F4126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1F31743" w14:textId="0919A728" w:rsidR="00197D72" w:rsidRPr="00D26778" w:rsidRDefault="00197D72" w:rsidP="001B34C8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6,97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92F85" w:rsidRPr="00D26778" w14:paraId="0E674767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05AEA0F2" w14:textId="506D1A4F" w:rsidR="00192F85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  <w:gridSpan w:val="2"/>
          </w:tcPr>
          <w:p w14:paraId="17610A21" w14:textId="75E289B6" w:rsidR="00192F85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701</w:t>
            </w:r>
          </w:p>
        </w:tc>
        <w:tc>
          <w:tcPr>
            <w:tcW w:w="252" w:type="dxa"/>
          </w:tcPr>
          <w:p w14:paraId="00CE5FE5" w14:textId="77777777" w:rsidR="00192F85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84187BF" w14:textId="16AB3F34" w:rsidR="00192F85" w:rsidRPr="00D26778" w:rsidRDefault="00192F85" w:rsidP="001B34C8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5015CAA" w14:textId="77777777" w:rsidR="00192F85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4CC687" w14:textId="38F5B0C7" w:rsidR="00192F85" w:rsidRPr="00D26778" w:rsidRDefault="00192F85" w:rsidP="001B34C8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</w:tcPr>
          <w:p w14:paraId="0C690642" w14:textId="77777777" w:rsidR="00192F85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421C3F4" w14:textId="1AF69836" w:rsidR="00192F85" w:rsidRPr="00D26778" w:rsidRDefault="00192F85" w:rsidP="001B34C8">
            <w:pPr>
              <w:pStyle w:val="acctfourfigures"/>
              <w:tabs>
                <w:tab w:val="clear" w:pos="765"/>
                <w:tab w:val="decimal" w:pos="552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7D72" w:rsidRPr="00D26778" w14:paraId="27F0EB08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0F0C50CB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gridSpan w:val="2"/>
          </w:tcPr>
          <w:p w14:paraId="66843FC7" w14:textId="04B89F90" w:rsidR="00197D72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12,676</w:t>
            </w:r>
          </w:p>
        </w:tc>
        <w:tc>
          <w:tcPr>
            <w:tcW w:w="252" w:type="dxa"/>
          </w:tcPr>
          <w:p w14:paraId="7A8FB2CB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5CB1F76" w14:textId="38038893" w:rsidR="00197D72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,088</w:t>
            </w:r>
          </w:p>
        </w:tc>
        <w:tc>
          <w:tcPr>
            <w:tcW w:w="270" w:type="dxa"/>
            <w:gridSpan w:val="2"/>
          </w:tcPr>
          <w:p w14:paraId="0C82ECAE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BE779A" w14:textId="36C39013" w:rsidR="00197D72" w:rsidRPr="00D26778" w:rsidRDefault="00192F85" w:rsidP="001B34C8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46FEFEC0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F7FE13E" w14:textId="325E12E2" w:rsidR="00197D72" w:rsidRPr="00D26778" w:rsidRDefault="00197D72" w:rsidP="001B34C8">
            <w:pPr>
              <w:pStyle w:val="acctfourfigures"/>
              <w:tabs>
                <w:tab w:val="clear" w:pos="765"/>
                <w:tab w:val="decimal" w:pos="563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2F85" w:rsidRPr="00D26778" w14:paraId="211A22F0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6913BF91" w14:textId="7E49C87F" w:rsidR="00192F85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</w:t>
            </w:r>
          </w:p>
        </w:tc>
        <w:tc>
          <w:tcPr>
            <w:tcW w:w="1008" w:type="dxa"/>
            <w:gridSpan w:val="2"/>
          </w:tcPr>
          <w:p w14:paraId="35A91603" w14:textId="3933E37F" w:rsidR="00192F85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329</w:t>
            </w:r>
          </w:p>
        </w:tc>
        <w:tc>
          <w:tcPr>
            <w:tcW w:w="252" w:type="dxa"/>
          </w:tcPr>
          <w:p w14:paraId="32BE3FFE" w14:textId="77777777" w:rsidR="00192F85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7A9B104" w14:textId="42A46CFB" w:rsidR="00192F85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3F8B3B4" w14:textId="77777777" w:rsidR="00192F85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12E4A6" w14:textId="448B82BB" w:rsidR="00192F85" w:rsidRPr="00D26778" w:rsidRDefault="00192F85" w:rsidP="001B34C8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2" w:type="dxa"/>
            <w:gridSpan w:val="2"/>
          </w:tcPr>
          <w:p w14:paraId="7ADA6920" w14:textId="77777777" w:rsidR="00192F85" w:rsidRPr="00D26778" w:rsidRDefault="00192F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7FFF301" w14:textId="013A01D3" w:rsidR="00192F85" w:rsidRPr="00D26778" w:rsidRDefault="00192F85" w:rsidP="001B34C8">
            <w:pPr>
              <w:pStyle w:val="acctfourfigures"/>
              <w:tabs>
                <w:tab w:val="clear" w:pos="765"/>
                <w:tab w:val="decimal" w:pos="563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7D72" w:rsidRPr="00D26778" w14:paraId="337EE217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60754DC6" w14:textId="77777777" w:rsidR="00197D72" w:rsidRPr="00D26778" w:rsidRDefault="00197D72" w:rsidP="001B34C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3583CB" w14:textId="17DF4433" w:rsidR="00197D72" w:rsidRPr="00D26778" w:rsidRDefault="00C505A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13,706</w:t>
            </w:r>
          </w:p>
        </w:tc>
        <w:tc>
          <w:tcPr>
            <w:tcW w:w="252" w:type="dxa"/>
            <w:vAlign w:val="bottom"/>
          </w:tcPr>
          <w:p w14:paraId="130DB494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53D3A" w14:textId="494920DA" w:rsidR="00197D72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197D7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,088</w:t>
            </w:r>
          </w:p>
        </w:tc>
        <w:tc>
          <w:tcPr>
            <w:tcW w:w="270" w:type="dxa"/>
            <w:gridSpan w:val="2"/>
            <w:vAlign w:val="bottom"/>
          </w:tcPr>
          <w:p w14:paraId="029A9B0A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A6E42" w14:textId="21BAEBD9" w:rsidR="00197D72" w:rsidRPr="00D26778" w:rsidRDefault="00192F85" w:rsidP="001B34C8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,632</w:t>
            </w:r>
          </w:p>
        </w:tc>
        <w:tc>
          <w:tcPr>
            <w:tcW w:w="252" w:type="dxa"/>
            <w:gridSpan w:val="2"/>
            <w:vAlign w:val="bottom"/>
          </w:tcPr>
          <w:p w14:paraId="5CA4801E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3DAD5" w14:textId="63995F95" w:rsidR="00197D72" w:rsidRPr="00D26778" w:rsidRDefault="00197D72" w:rsidP="001B34C8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6,97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197D72" w:rsidRPr="00CC777B" w14:paraId="2B6708A5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266040B0" w14:textId="1510DF17" w:rsidR="00CC777B" w:rsidRPr="00CC777B" w:rsidRDefault="00CC777B" w:rsidP="00CC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9E5BA8" w14:textId="46A4ADDF" w:rsidR="00197D72" w:rsidRPr="00CC777B" w:rsidRDefault="00197D72" w:rsidP="00CC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2F0CF4" w14:textId="77777777" w:rsidR="00197D72" w:rsidRPr="00CC777B" w:rsidRDefault="00197D72" w:rsidP="00CC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10CD13" w14:textId="280AEFF7" w:rsidR="00197D72" w:rsidRPr="00CC777B" w:rsidRDefault="00197D72" w:rsidP="00CC777B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69822F9" w14:textId="77777777" w:rsidR="00197D72" w:rsidRPr="00CC777B" w:rsidRDefault="00197D72" w:rsidP="00CC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298D4" w14:textId="7E308FD6" w:rsidR="00197D72" w:rsidRPr="00CC777B" w:rsidRDefault="00197D72" w:rsidP="00CC777B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</w:tcPr>
          <w:p w14:paraId="1E2DC5D9" w14:textId="77777777" w:rsidR="00197D72" w:rsidRPr="00CC777B" w:rsidRDefault="00197D72" w:rsidP="00CC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D0BDE96" w14:textId="2E473E5F" w:rsidR="00197D72" w:rsidRPr="00CC777B" w:rsidRDefault="00197D72" w:rsidP="00CC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D72" w:rsidRPr="00D26778" w14:paraId="23F49EDB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25661E33" w14:textId="5E091CA3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9A16291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F4F3EED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E2DD34E" w14:textId="77777777" w:rsidR="00197D72" w:rsidRPr="00D26778" w:rsidRDefault="00197D72" w:rsidP="001B34C8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F101C91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824E096" w14:textId="77777777" w:rsidR="00197D72" w:rsidRPr="00D26778" w:rsidRDefault="00197D72" w:rsidP="001B34C8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</w:tcPr>
          <w:p w14:paraId="29C8A25A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11091198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D72" w:rsidRPr="00D26778" w14:paraId="18C9B8A0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7FA493B3" w14:textId="264DE0F2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7C32852" w14:textId="295019B8" w:rsidR="00197D72" w:rsidRPr="00D26778" w:rsidRDefault="003B269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EEBA04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562F855" w14:textId="330DA1E0" w:rsidR="00197D72" w:rsidRPr="00D26778" w:rsidRDefault="00197D72" w:rsidP="001B34C8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0DD964B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DB84AE" w14:textId="58EA8F1D" w:rsidR="00197D72" w:rsidRPr="00D26778" w:rsidRDefault="003B2690" w:rsidP="001B34C8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1,00</w:t>
            </w:r>
            <w:r w:rsidR="00DB7699" w:rsidRPr="00D2677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37DBAFD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497B4317" w14:textId="24065471" w:rsidR="00197D72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8,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97D72" w:rsidRPr="00D26778" w14:paraId="336D9722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2AC367DA" w14:textId="77777777" w:rsidR="00197D72" w:rsidRPr="00D26778" w:rsidRDefault="00197D72" w:rsidP="001B34C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573DBBB" w14:textId="3C1D17A1" w:rsidR="00197D72" w:rsidRPr="00D26778" w:rsidRDefault="003B269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gridSpan w:val="2"/>
          </w:tcPr>
          <w:p w14:paraId="68C15DFD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D3F9092" w14:textId="0048288A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6A9A0CD3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EAE80C" w14:textId="166842B6" w:rsidR="00197D72" w:rsidRPr="00D26778" w:rsidRDefault="003B2690" w:rsidP="001B34C8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gridSpan w:val="2"/>
          </w:tcPr>
          <w:p w14:paraId="78D4F5B0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CE25F45" w14:textId="4BB26113" w:rsidR="00197D72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97D72" w:rsidRPr="00D26778" w14:paraId="6E858743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0E4BCE9E" w14:textId="77777777" w:rsidR="00197D72" w:rsidRPr="00D26778" w:rsidRDefault="00197D72" w:rsidP="001B34C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D424005" w14:textId="467707A9" w:rsidR="00197D72" w:rsidRPr="00D26778" w:rsidRDefault="003B269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  <w:gridSpan w:val="2"/>
          </w:tcPr>
          <w:p w14:paraId="419EB145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003796A" w14:textId="44A655AD" w:rsidR="00197D72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gridSpan w:val="2"/>
          </w:tcPr>
          <w:p w14:paraId="205586B7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1DDE98" w14:textId="38D3F2EB" w:rsidR="00197D72" w:rsidRPr="00D26778" w:rsidRDefault="003B2690" w:rsidP="001B34C8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70F132C9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0364F1A" w14:textId="0A790E09" w:rsidR="00197D72" w:rsidRPr="00D26778" w:rsidRDefault="00197D72" w:rsidP="001B34C8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7D72" w:rsidRPr="00D26778" w14:paraId="6EA637F7" w14:textId="77777777" w:rsidTr="00483F5E">
        <w:trPr>
          <w:gridBefore w:val="1"/>
          <w:gridAfter w:val="1"/>
          <w:wBefore w:w="18" w:type="dxa"/>
          <w:wAfter w:w="56" w:type="dxa"/>
        </w:trPr>
        <w:tc>
          <w:tcPr>
            <w:tcW w:w="4410" w:type="dxa"/>
            <w:gridSpan w:val="2"/>
          </w:tcPr>
          <w:p w14:paraId="13A3080F" w14:textId="77777777" w:rsidR="00197D72" w:rsidRPr="00D26778" w:rsidRDefault="00197D72" w:rsidP="001B34C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078DE85" w14:textId="389DEB25" w:rsidR="00197D72" w:rsidRPr="00D26778" w:rsidRDefault="003B269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  <w:gridSpan w:val="2"/>
          </w:tcPr>
          <w:p w14:paraId="67FD818F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36044DD" w14:textId="42A002E9" w:rsidR="00197D72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1F3E73B5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99AAE" w14:textId="3E2FBE91" w:rsidR="00197D72" w:rsidRPr="00D26778" w:rsidRDefault="003B2690" w:rsidP="001B34C8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1,338</w:t>
            </w:r>
          </w:p>
        </w:tc>
        <w:tc>
          <w:tcPr>
            <w:tcW w:w="252" w:type="dxa"/>
            <w:gridSpan w:val="2"/>
          </w:tcPr>
          <w:p w14:paraId="51DFDA54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13C7AF8C" w14:textId="03EC12DC" w:rsidR="00197D72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197D72" w:rsidRPr="00D26778"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197D72" w:rsidRPr="00D26778" w14:paraId="286CF144" w14:textId="77777777" w:rsidTr="00483F5E">
        <w:trPr>
          <w:gridBefore w:val="1"/>
          <w:gridAfter w:val="1"/>
          <w:wBefore w:w="18" w:type="dxa"/>
          <w:wAfter w:w="56" w:type="dxa"/>
          <w:trHeight w:val="70"/>
        </w:trPr>
        <w:tc>
          <w:tcPr>
            <w:tcW w:w="4410" w:type="dxa"/>
            <w:gridSpan w:val="2"/>
          </w:tcPr>
          <w:p w14:paraId="79BE0214" w14:textId="77777777" w:rsidR="00197D72" w:rsidRPr="00D26778" w:rsidRDefault="00197D72" w:rsidP="001B34C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62A325" w14:textId="1ADA6976" w:rsidR="00197D72" w:rsidRPr="00D26778" w:rsidRDefault="003B269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1,625</w:t>
            </w:r>
          </w:p>
        </w:tc>
        <w:tc>
          <w:tcPr>
            <w:tcW w:w="270" w:type="dxa"/>
            <w:gridSpan w:val="2"/>
          </w:tcPr>
          <w:p w14:paraId="281968E2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D9608B" w14:textId="0ADF3C94" w:rsidR="00197D72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97D7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,697</w:t>
            </w:r>
          </w:p>
        </w:tc>
        <w:tc>
          <w:tcPr>
            <w:tcW w:w="270" w:type="dxa"/>
            <w:gridSpan w:val="2"/>
          </w:tcPr>
          <w:p w14:paraId="3B59A869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9E9DFB" w14:textId="78BF8C3F" w:rsidR="00197D72" w:rsidRPr="00D26778" w:rsidRDefault="003B2690" w:rsidP="001B34C8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2,34</w:t>
            </w:r>
            <w:r w:rsidR="000D1EF3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2" w:type="dxa"/>
            <w:gridSpan w:val="2"/>
          </w:tcPr>
          <w:p w14:paraId="551F9E38" w14:textId="77777777" w:rsidR="00197D72" w:rsidRPr="00D26778" w:rsidRDefault="00197D7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05A3E2" w14:textId="424C6317" w:rsidR="00197D72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97D7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9,65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6A077A" w:rsidRPr="00D26778" w14:paraId="5D6978DC" w14:textId="77777777" w:rsidTr="00483F5E">
        <w:tc>
          <w:tcPr>
            <w:tcW w:w="4410" w:type="dxa"/>
            <w:gridSpan w:val="2"/>
          </w:tcPr>
          <w:p w14:paraId="6D4E356B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26778">
              <w:br w:type="page"/>
            </w:r>
            <w:r w:rsidRPr="00D26778">
              <w:br w:type="page"/>
            </w:r>
            <w:r w:rsidRPr="00D26778">
              <w:br w:type="page"/>
            </w:r>
            <w:r w:rsidRPr="00D26778">
              <w:br w:type="page"/>
            </w:r>
            <w:r w:rsidRPr="00D26778">
              <w:rPr>
                <w:rFonts w:ascii="Angsana New" w:hAnsi="Angsana New"/>
                <w:sz w:val="16"/>
                <w:szCs w:val="16"/>
              </w:rPr>
              <w:br w:type="page"/>
            </w:r>
            <w:r w:rsidRPr="00D26778">
              <w:rPr>
                <w:rFonts w:ascii="Angsana New" w:hAnsi="Angsana New"/>
                <w:sz w:val="16"/>
                <w:szCs w:val="16"/>
              </w:rPr>
              <w:br w:type="page"/>
            </w:r>
          </w:p>
        </w:tc>
        <w:tc>
          <w:tcPr>
            <w:tcW w:w="4844" w:type="dxa"/>
            <w:gridSpan w:val="14"/>
          </w:tcPr>
          <w:p w14:paraId="6C6442F4" w14:textId="17E95BB6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C777B" w:rsidRPr="00D26778" w14:paraId="37D4F9D8" w14:textId="77777777" w:rsidTr="00483F5E">
        <w:tc>
          <w:tcPr>
            <w:tcW w:w="4410" w:type="dxa"/>
            <w:gridSpan w:val="2"/>
          </w:tcPr>
          <w:p w14:paraId="1A9FC502" w14:textId="77777777" w:rsidR="00CC777B" w:rsidRPr="00D26778" w:rsidRDefault="00CC77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</w:pPr>
          </w:p>
        </w:tc>
        <w:tc>
          <w:tcPr>
            <w:tcW w:w="4844" w:type="dxa"/>
            <w:gridSpan w:val="14"/>
          </w:tcPr>
          <w:p w14:paraId="7E55ACD9" w14:textId="77777777" w:rsidR="00CC777B" w:rsidRPr="00D26778" w:rsidRDefault="00CC77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C777B" w:rsidRPr="00D26778" w14:paraId="4ECBE29D" w14:textId="77777777" w:rsidTr="00483F5E">
        <w:tc>
          <w:tcPr>
            <w:tcW w:w="4410" w:type="dxa"/>
            <w:gridSpan w:val="2"/>
          </w:tcPr>
          <w:p w14:paraId="4D943652" w14:textId="77777777" w:rsidR="00CC777B" w:rsidRPr="00D26778" w:rsidRDefault="00CC77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</w:pPr>
          </w:p>
        </w:tc>
        <w:tc>
          <w:tcPr>
            <w:tcW w:w="4844" w:type="dxa"/>
            <w:gridSpan w:val="14"/>
          </w:tcPr>
          <w:p w14:paraId="49F4C8E5" w14:textId="77777777" w:rsidR="00CC777B" w:rsidRPr="00D26778" w:rsidRDefault="00CC77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C777B" w:rsidRPr="00D26778" w14:paraId="57DAB3ED" w14:textId="77777777" w:rsidTr="00483F5E">
        <w:tc>
          <w:tcPr>
            <w:tcW w:w="4410" w:type="dxa"/>
            <w:gridSpan w:val="2"/>
          </w:tcPr>
          <w:p w14:paraId="43556B4E" w14:textId="77777777" w:rsidR="00CC777B" w:rsidRPr="00D26778" w:rsidRDefault="00CC77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</w:pPr>
          </w:p>
        </w:tc>
        <w:tc>
          <w:tcPr>
            <w:tcW w:w="4844" w:type="dxa"/>
            <w:gridSpan w:val="14"/>
          </w:tcPr>
          <w:p w14:paraId="3F025744" w14:textId="77777777" w:rsidR="00CC777B" w:rsidRPr="00D26778" w:rsidRDefault="00CC77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C777B" w:rsidRPr="00D26778" w14:paraId="63F77609" w14:textId="77777777" w:rsidTr="00483F5E">
        <w:tc>
          <w:tcPr>
            <w:tcW w:w="4410" w:type="dxa"/>
            <w:gridSpan w:val="2"/>
          </w:tcPr>
          <w:p w14:paraId="7F9AFC55" w14:textId="77777777" w:rsidR="00CC777B" w:rsidRPr="00D26778" w:rsidRDefault="00CC77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cs/>
              </w:rPr>
            </w:pPr>
          </w:p>
        </w:tc>
        <w:tc>
          <w:tcPr>
            <w:tcW w:w="4844" w:type="dxa"/>
            <w:gridSpan w:val="14"/>
          </w:tcPr>
          <w:p w14:paraId="77CF3A2B" w14:textId="77777777" w:rsidR="00CC777B" w:rsidRPr="00D26778" w:rsidRDefault="00CC77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C777B" w:rsidRPr="00D26778" w14:paraId="689536E7" w14:textId="77777777" w:rsidTr="00483F5E">
        <w:tc>
          <w:tcPr>
            <w:tcW w:w="4410" w:type="dxa"/>
            <w:gridSpan w:val="2"/>
          </w:tcPr>
          <w:p w14:paraId="682ECE9C" w14:textId="77777777" w:rsidR="00CC777B" w:rsidRPr="00D26778" w:rsidRDefault="00CC77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</w:pPr>
          </w:p>
        </w:tc>
        <w:tc>
          <w:tcPr>
            <w:tcW w:w="4844" w:type="dxa"/>
            <w:gridSpan w:val="14"/>
          </w:tcPr>
          <w:p w14:paraId="66B92A36" w14:textId="77777777" w:rsidR="00CC777B" w:rsidRPr="00D26778" w:rsidRDefault="00CC77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CC777B" w:rsidRPr="00D26778" w14:paraId="5C2F7760" w14:textId="77777777" w:rsidTr="00483F5E">
        <w:tc>
          <w:tcPr>
            <w:tcW w:w="4410" w:type="dxa"/>
            <w:gridSpan w:val="2"/>
          </w:tcPr>
          <w:p w14:paraId="26255747" w14:textId="77777777" w:rsidR="00CC777B" w:rsidRPr="00D26778" w:rsidRDefault="00CC77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</w:pPr>
          </w:p>
        </w:tc>
        <w:tc>
          <w:tcPr>
            <w:tcW w:w="4844" w:type="dxa"/>
            <w:gridSpan w:val="14"/>
          </w:tcPr>
          <w:p w14:paraId="019214AA" w14:textId="6E700E36" w:rsidR="00CC777B" w:rsidRPr="00D26778" w:rsidRDefault="00CC77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77A" w:rsidRPr="00D26778" w14:paraId="6E07896E" w14:textId="77777777" w:rsidTr="00483F5E">
        <w:tc>
          <w:tcPr>
            <w:tcW w:w="4410" w:type="dxa"/>
            <w:gridSpan w:val="2"/>
          </w:tcPr>
          <w:p w14:paraId="324E7141" w14:textId="77777777" w:rsidR="006A077A" w:rsidRPr="00D26778" w:rsidRDefault="006A077A" w:rsidP="001B34C8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65BA295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478EB0D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2DDDF8B0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79A3CCC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1B352D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35D3DBBC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BA193B7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0AC93D9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B0A06F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A077A" w:rsidRPr="00D26778" w14:paraId="1649C60A" w14:textId="77777777" w:rsidTr="00483F5E">
        <w:tc>
          <w:tcPr>
            <w:tcW w:w="4410" w:type="dxa"/>
            <w:gridSpan w:val="2"/>
          </w:tcPr>
          <w:p w14:paraId="32302943" w14:textId="77777777" w:rsidR="006A077A" w:rsidRPr="00D26778" w:rsidRDefault="006A077A" w:rsidP="001B34C8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CABC32E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vAlign w:val="bottom"/>
          </w:tcPr>
          <w:p w14:paraId="646BC5BA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58D60E4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vAlign w:val="bottom"/>
          </w:tcPr>
          <w:p w14:paraId="6BCAC904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5D8E9583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420AB48E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FBD8FFE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A077A" w:rsidRPr="00D26778" w14:paraId="1D73B6B8" w14:textId="77777777" w:rsidTr="00483F5E">
        <w:trPr>
          <w:trHeight w:val="60"/>
        </w:trPr>
        <w:tc>
          <w:tcPr>
            <w:tcW w:w="4410" w:type="dxa"/>
            <w:gridSpan w:val="2"/>
          </w:tcPr>
          <w:p w14:paraId="273F1B0B" w14:textId="77777777" w:rsidR="006A077A" w:rsidRPr="00D26778" w:rsidRDefault="006A077A" w:rsidP="001B34C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14"/>
          </w:tcPr>
          <w:p w14:paraId="3AFD2B52" w14:textId="77777777" w:rsidR="006A077A" w:rsidRPr="00D26778" w:rsidRDefault="006A077A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3F5E" w:rsidRPr="00D26778" w14:paraId="1AB85E74" w14:textId="77777777" w:rsidTr="00483F5E">
        <w:trPr>
          <w:trHeight w:val="60"/>
        </w:trPr>
        <w:tc>
          <w:tcPr>
            <w:tcW w:w="4410" w:type="dxa"/>
            <w:gridSpan w:val="2"/>
          </w:tcPr>
          <w:p w14:paraId="07320E37" w14:textId="1C26FE73" w:rsidR="00483F5E" w:rsidRPr="00D26778" w:rsidRDefault="00483F5E" w:rsidP="001B34C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4844" w:type="dxa"/>
            <w:gridSpan w:val="14"/>
          </w:tcPr>
          <w:p w14:paraId="26580B5B" w14:textId="77777777" w:rsidR="00483F5E" w:rsidRPr="00D26778" w:rsidRDefault="00483F5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A077A" w:rsidRPr="00D26778" w14:paraId="2A847602" w14:textId="77777777" w:rsidTr="00483F5E">
        <w:tc>
          <w:tcPr>
            <w:tcW w:w="4410" w:type="dxa"/>
            <w:gridSpan w:val="2"/>
          </w:tcPr>
          <w:p w14:paraId="7B3560B8" w14:textId="77777777" w:rsidR="006A077A" w:rsidRPr="00D26778" w:rsidRDefault="006A077A" w:rsidP="001B34C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gridSpan w:val="2"/>
          </w:tcPr>
          <w:p w14:paraId="49CC75AB" w14:textId="3084938B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3CB00A8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DE4F735" w14:textId="11A40FB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80" w:lineRule="exact"/>
              <w:ind w:hanging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270" w:type="dxa"/>
            <w:gridSpan w:val="2"/>
          </w:tcPr>
          <w:p w14:paraId="33ECA5B7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3"/>
          </w:tcPr>
          <w:p w14:paraId="189E21D1" w14:textId="6676AE7D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ind w:hanging="105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(1,000,000)</w:t>
            </w:r>
          </w:p>
        </w:tc>
        <w:tc>
          <w:tcPr>
            <w:tcW w:w="270" w:type="dxa"/>
            <w:gridSpan w:val="2"/>
          </w:tcPr>
          <w:p w14:paraId="05841B95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822CFA3" w14:textId="1A52A6BB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A077A" w:rsidRPr="00D26778" w14:paraId="6ED5A030" w14:textId="77777777" w:rsidTr="00483F5E">
        <w:trPr>
          <w:trHeight w:val="119"/>
        </w:trPr>
        <w:tc>
          <w:tcPr>
            <w:tcW w:w="4410" w:type="dxa"/>
            <w:gridSpan w:val="2"/>
          </w:tcPr>
          <w:p w14:paraId="424FDE3F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0DFA52" w14:textId="69946C67" w:rsidR="006A077A" w:rsidRPr="00D26778" w:rsidRDefault="00B71D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C48D0B0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07AD2EB" w14:textId="79425A1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80" w:lineRule="exact"/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270" w:type="dxa"/>
            <w:gridSpan w:val="2"/>
          </w:tcPr>
          <w:p w14:paraId="42FA5943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93F3BA7" w14:textId="7EB5F02D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ind w:lef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(1,000,000)</w:t>
            </w:r>
          </w:p>
        </w:tc>
        <w:tc>
          <w:tcPr>
            <w:tcW w:w="270" w:type="dxa"/>
            <w:gridSpan w:val="2"/>
          </w:tcPr>
          <w:p w14:paraId="29E0471E" w14:textId="77777777" w:rsidR="006A077A" w:rsidRPr="00D26778" w:rsidRDefault="006A07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150E63" w14:textId="39015267" w:rsidR="006A077A" w:rsidRPr="00D26778" w:rsidRDefault="00B71D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0D1FC25" w14:textId="77777777" w:rsidR="00E1280B" w:rsidRPr="00D26778" w:rsidRDefault="00E1280B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900"/>
        <w:rPr>
          <w:rFonts w:ascii="Angsana New" w:hAnsi="Angsana New"/>
          <w:i/>
          <w:iCs/>
          <w:sz w:val="16"/>
          <w:szCs w:val="16"/>
        </w:rPr>
      </w:pPr>
    </w:p>
    <w:p w14:paraId="5519E7B5" w14:textId="6B190640" w:rsidR="005135AD" w:rsidRPr="00D26778" w:rsidRDefault="005135AD" w:rsidP="001B34C8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สัญญาเช่าที่ดิน และอาคาร</w:t>
      </w:r>
    </w:p>
    <w:p w14:paraId="5DDAE497" w14:textId="77777777" w:rsidR="005135AD" w:rsidRPr="00D26778" w:rsidRDefault="005135A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00" w:lineRule="atLeast"/>
        <w:rPr>
          <w:rFonts w:ascii="Angsana New" w:hAnsi="Angsana New"/>
          <w:b/>
          <w:bCs/>
          <w:sz w:val="16"/>
          <w:szCs w:val="16"/>
        </w:rPr>
      </w:pPr>
    </w:p>
    <w:p w14:paraId="7E7B544C" w14:textId="2B01F656" w:rsidR="00E551CF" w:rsidRPr="00D26778" w:rsidRDefault="005135A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="00E73240" w:rsidRPr="00D26778">
        <w:rPr>
          <w:rFonts w:ascii="Angsana New" w:hAnsi="Angsana New" w:hint="cs"/>
          <w:sz w:val="30"/>
          <w:szCs w:val="30"/>
          <w:cs/>
        </w:rPr>
        <w:t>มี</w:t>
      </w:r>
      <w:r w:rsidRPr="00D26778">
        <w:rPr>
          <w:rFonts w:ascii="Angsana New" w:hAnsi="Angsana New"/>
          <w:sz w:val="30"/>
          <w:szCs w:val="30"/>
          <w:cs/>
        </w:rPr>
        <w:t>สัญญาเช่าที่ดินและ</w:t>
      </w:r>
      <w:r w:rsidR="00E73240" w:rsidRPr="00D26778">
        <w:rPr>
          <w:rFonts w:ascii="Angsana New" w:hAnsi="Angsana New" w:hint="cs"/>
          <w:sz w:val="30"/>
          <w:szCs w:val="30"/>
          <w:cs/>
        </w:rPr>
        <w:t>อาคาร</w:t>
      </w:r>
      <w:r w:rsidRPr="00D26778">
        <w:rPr>
          <w:rFonts w:ascii="Angsana New" w:hAnsi="Angsana New"/>
          <w:sz w:val="30"/>
          <w:szCs w:val="30"/>
          <w:cs/>
        </w:rPr>
        <w:t xml:space="preserve">กับการร่วมค้าเป็นระยะเวลา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  <w:cs/>
        </w:rPr>
        <w:t xml:space="preserve"> ปี โดยเริ่มมีผลตั้งแต่วันที่</w:t>
      </w:r>
      <w:r w:rsidR="00E15191" w:rsidRPr="00D26778">
        <w:rPr>
          <w:rFonts w:ascii="Angsana New" w:hAnsi="Angsana New"/>
          <w:sz w:val="30"/>
          <w:szCs w:val="30"/>
          <w:cs/>
        </w:rPr>
        <w:t xml:space="preserve">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E15191" w:rsidRPr="00D26778">
        <w:rPr>
          <w:rFonts w:ascii="Angsana New" w:hAnsi="Angsana New"/>
          <w:sz w:val="30"/>
          <w:szCs w:val="30"/>
        </w:rPr>
        <w:t xml:space="preserve"> </w:t>
      </w:r>
      <w:r w:rsidR="00E15191" w:rsidRPr="00D26778">
        <w:rPr>
          <w:rFonts w:ascii="Angsana New" w:hAnsi="Angsana New"/>
          <w:sz w:val="30"/>
          <w:szCs w:val="30"/>
          <w:cs/>
        </w:rPr>
        <w:t xml:space="preserve">มกราคม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E15191" w:rsidRPr="00D26778">
        <w:rPr>
          <w:rFonts w:ascii="Angsana New" w:hAnsi="Angsana New"/>
          <w:sz w:val="30"/>
          <w:szCs w:val="30"/>
        </w:rPr>
        <w:t>56</w:t>
      </w:r>
      <w:r w:rsidR="009E1476" w:rsidRPr="00D26778">
        <w:rPr>
          <w:rFonts w:ascii="Angsana New" w:hAnsi="Angsana New"/>
          <w:sz w:val="30"/>
          <w:szCs w:val="30"/>
        </w:rPr>
        <w:t>4</w:t>
      </w:r>
      <w:r w:rsidR="00E15191" w:rsidRPr="00D26778">
        <w:rPr>
          <w:rFonts w:ascii="Angsana New" w:hAnsi="Angsana New"/>
          <w:sz w:val="30"/>
          <w:szCs w:val="30"/>
        </w:rPr>
        <w:t xml:space="preserve"> </w:t>
      </w:r>
      <w:r w:rsidR="00E15191" w:rsidRPr="00D2677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E15191" w:rsidRPr="00D26778">
        <w:rPr>
          <w:rFonts w:ascii="Angsana New" w:hAnsi="Angsana New"/>
          <w:sz w:val="30"/>
          <w:szCs w:val="30"/>
        </w:rPr>
        <w:t xml:space="preserve"> </w:t>
      </w:r>
      <w:r w:rsidR="00E15191" w:rsidRPr="00D26778">
        <w:rPr>
          <w:rFonts w:ascii="Angsana New" w:hAnsi="Angsana New"/>
          <w:sz w:val="30"/>
          <w:szCs w:val="30"/>
          <w:cs/>
        </w:rPr>
        <w:t xml:space="preserve">ธันวาคม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E15191" w:rsidRPr="00D26778">
        <w:rPr>
          <w:rFonts w:ascii="Angsana New" w:hAnsi="Angsana New"/>
          <w:sz w:val="30"/>
          <w:szCs w:val="30"/>
        </w:rPr>
        <w:t>56</w:t>
      </w:r>
      <w:r w:rsidR="009E1476" w:rsidRPr="00D26778">
        <w:rPr>
          <w:rFonts w:ascii="Angsana New" w:hAnsi="Angsana New"/>
          <w:sz w:val="30"/>
          <w:szCs w:val="30"/>
        </w:rPr>
        <w:t>4</w:t>
      </w:r>
      <w:r w:rsidRPr="00D26778">
        <w:rPr>
          <w:rFonts w:ascii="Angsana New" w:hAnsi="Angsana New"/>
          <w:sz w:val="30"/>
          <w:szCs w:val="30"/>
          <w:cs/>
        </w:rPr>
        <w:t>โดยบริษัทย่อยจะได้รับค่าเช่าที่ดินและอาคา</w:t>
      </w:r>
      <w:r w:rsidR="00532037" w:rsidRPr="00D26778">
        <w:rPr>
          <w:rFonts w:ascii="Angsana New" w:hAnsi="Angsana New" w:hint="cs"/>
          <w:sz w:val="30"/>
          <w:szCs w:val="30"/>
          <w:cs/>
        </w:rPr>
        <w:t>รตามที่ระบุในสัญญา</w:t>
      </w:r>
      <w:r w:rsidR="00E551CF" w:rsidRPr="00D26778">
        <w:rPr>
          <w:rFonts w:ascii="Angsana New" w:hAnsi="Angsana New"/>
          <w:sz w:val="30"/>
          <w:szCs w:val="30"/>
        </w:rPr>
        <w:t xml:space="preserve"> </w:t>
      </w:r>
      <w:r w:rsidR="00E551CF" w:rsidRPr="00D26778">
        <w:rPr>
          <w:rFonts w:ascii="Angsana New" w:hAnsi="Angsana New" w:hint="cs"/>
          <w:sz w:val="30"/>
          <w:szCs w:val="30"/>
          <w:cs/>
        </w:rPr>
        <w:t>อย่างไรก็ตามสัญญาฉบับใหม่อยู่ระหว่างการพิจารณาเงื่อนไขและการจัดทำโดยคู่สัญญา</w:t>
      </w:r>
    </w:p>
    <w:p w14:paraId="26DE4038" w14:textId="0BC352EA" w:rsidR="00976BAC" w:rsidRPr="00D26778" w:rsidRDefault="00976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10216CA" w14:textId="13A17310" w:rsidR="005135AD" w:rsidRPr="00D26778" w:rsidRDefault="005135AD" w:rsidP="001B34C8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สัญญาบริการด้านการบริหาร</w:t>
      </w:r>
      <w:r w:rsidR="006E2580" w:rsidRPr="00D26778">
        <w:rPr>
          <w:rFonts w:ascii="Angsana New" w:hAnsi="Angsana New" w:hint="cs"/>
          <w:i/>
          <w:iCs/>
          <w:sz w:val="30"/>
          <w:szCs w:val="30"/>
          <w:cs/>
        </w:rPr>
        <w:t>กับการร่วมค้า</w:t>
      </w:r>
    </w:p>
    <w:p w14:paraId="783135B8" w14:textId="77777777" w:rsidR="005135AD" w:rsidRPr="00D26778" w:rsidRDefault="005135A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16"/>
          <w:szCs w:val="16"/>
        </w:rPr>
      </w:pPr>
    </w:p>
    <w:p w14:paraId="12E6DB3E" w14:textId="1762F25F" w:rsidR="005135AD" w:rsidRPr="00D26778" w:rsidRDefault="005135A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26778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E95DF5" w:rsidRPr="00D26778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Pr="00D26778">
        <w:rPr>
          <w:rFonts w:ascii="Angsana New" w:hAnsi="Angsana New"/>
          <w:spacing w:val="-4"/>
          <w:sz w:val="30"/>
          <w:szCs w:val="30"/>
          <w:cs/>
        </w:rPr>
        <w:t>สัญญาบริการด</w:t>
      </w:r>
      <w:r w:rsidR="00E95DF5" w:rsidRPr="00D26778">
        <w:rPr>
          <w:rFonts w:ascii="Angsana New" w:hAnsi="Angsana New"/>
          <w:spacing w:val="-4"/>
          <w:sz w:val="30"/>
          <w:szCs w:val="30"/>
          <w:cs/>
        </w:rPr>
        <w:t>้านการบริหารกับการร่วมค้า</w:t>
      </w:r>
      <w:r w:rsidR="0013496F" w:rsidRPr="00D26778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5F2398" w:rsidRPr="00D26778">
        <w:rPr>
          <w:rFonts w:ascii="Angsana New" w:hAnsi="Angsana New"/>
          <w:spacing w:val="-4"/>
          <w:sz w:val="30"/>
          <w:szCs w:val="30"/>
        </w:rPr>
        <w:t>1</w:t>
      </w:r>
      <w:r w:rsidR="0013496F" w:rsidRPr="00D26778">
        <w:rPr>
          <w:rFonts w:ascii="Angsana New" w:hAnsi="Angsana New"/>
          <w:spacing w:val="-4"/>
          <w:sz w:val="30"/>
          <w:szCs w:val="30"/>
          <w:cs/>
        </w:rPr>
        <w:t xml:space="preserve"> ปี โดยเริ่มมีผลตั้งแต่วันที่ </w:t>
      </w:r>
      <w:r w:rsidR="005F2398" w:rsidRPr="00D26778">
        <w:rPr>
          <w:rFonts w:ascii="Angsana New" w:hAnsi="Angsana New"/>
          <w:spacing w:val="-4"/>
          <w:sz w:val="30"/>
          <w:szCs w:val="30"/>
        </w:rPr>
        <w:t>1</w:t>
      </w:r>
      <w:r w:rsidR="0013496F" w:rsidRPr="00D26778">
        <w:rPr>
          <w:rFonts w:ascii="Angsana New" w:hAnsi="Angsana New"/>
          <w:spacing w:val="-4"/>
          <w:sz w:val="30"/>
          <w:szCs w:val="30"/>
        </w:rPr>
        <w:t xml:space="preserve"> </w:t>
      </w:r>
      <w:r w:rsidR="0013496F" w:rsidRPr="00D26778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="00925CA2" w:rsidRPr="00D26778">
        <w:rPr>
          <w:rFonts w:ascii="Angsana New" w:hAnsi="Angsana New"/>
          <w:spacing w:val="-4"/>
          <w:sz w:val="30"/>
          <w:szCs w:val="30"/>
        </w:rPr>
        <w:t>2</w:t>
      </w:r>
      <w:r w:rsidR="0013496F" w:rsidRPr="00D26778">
        <w:rPr>
          <w:rFonts w:ascii="Angsana New" w:hAnsi="Angsana New"/>
          <w:spacing w:val="-4"/>
          <w:sz w:val="30"/>
          <w:szCs w:val="30"/>
        </w:rPr>
        <w:t>56</w:t>
      </w:r>
      <w:r w:rsidR="009E1476" w:rsidRPr="00D26778">
        <w:rPr>
          <w:rFonts w:ascii="Angsana New" w:hAnsi="Angsana New"/>
          <w:spacing w:val="-4"/>
          <w:sz w:val="30"/>
          <w:szCs w:val="30"/>
        </w:rPr>
        <w:t>4</w:t>
      </w:r>
      <w:r w:rsidR="0013496F" w:rsidRPr="00D26778">
        <w:rPr>
          <w:rFonts w:ascii="Angsana New" w:hAnsi="Angsana New"/>
          <w:spacing w:val="-4"/>
          <w:sz w:val="30"/>
          <w:szCs w:val="30"/>
        </w:rPr>
        <w:t xml:space="preserve"> </w:t>
      </w:r>
      <w:r w:rsidR="0013496F" w:rsidRPr="00D26778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="00881763" w:rsidRPr="00D26778">
        <w:rPr>
          <w:rFonts w:ascii="Angsana New" w:hAnsi="Angsana New"/>
          <w:spacing w:val="-4"/>
          <w:sz w:val="30"/>
          <w:szCs w:val="30"/>
        </w:rPr>
        <w:t>3</w:t>
      </w:r>
      <w:r w:rsidR="005F2398" w:rsidRPr="00D26778">
        <w:rPr>
          <w:rFonts w:ascii="Angsana New" w:hAnsi="Angsana New"/>
          <w:spacing w:val="-4"/>
          <w:sz w:val="30"/>
          <w:szCs w:val="30"/>
        </w:rPr>
        <w:t>1</w:t>
      </w:r>
      <w:r w:rsidR="0013496F" w:rsidRPr="00D26778">
        <w:rPr>
          <w:rFonts w:ascii="Angsana New" w:hAnsi="Angsana New"/>
          <w:spacing w:val="-4"/>
          <w:sz w:val="30"/>
          <w:szCs w:val="30"/>
        </w:rPr>
        <w:t xml:space="preserve"> </w:t>
      </w:r>
      <w:r w:rsidR="0013496F" w:rsidRPr="00D26778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925CA2" w:rsidRPr="00D26778">
        <w:rPr>
          <w:rFonts w:ascii="Angsana New" w:hAnsi="Angsana New"/>
          <w:spacing w:val="-4"/>
          <w:sz w:val="30"/>
          <w:szCs w:val="30"/>
        </w:rPr>
        <w:t>2</w:t>
      </w:r>
      <w:r w:rsidR="0013496F" w:rsidRPr="00D26778">
        <w:rPr>
          <w:rFonts w:ascii="Angsana New" w:hAnsi="Angsana New"/>
          <w:spacing w:val="-4"/>
          <w:sz w:val="30"/>
          <w:szCs w:val="30"/>
        </w:rPr>
        <w:t>56</w:t>
      </w:r>
      <w:r w:rsidR="009E1476" w:rsidRPr="00D26778">
        <w:rPr>
          <w:rFonts w:ascii="Angsana New" w:hAnsi="Angsana New"/>
          <w:spacing w:val="-4"/>
          <w:sz w:val="30"/>
          <w:szCs w:val="30"/>
        </w:rPr>
        <w:t>4</w:t>
      </w:r>
      <w:r w:rsidR="0013496F" w:rsidRPr="00D2677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pacing w:val="-4"/>
          <w:sz w:val="30"/>
          <w:szCs w:val="30"/>
          <w:cs/>
        </w:rPr>
        <w:t>ภายใต้เงื่อนไขของสัญญาบริษัทจะให้ความช่วยเหลือเกี่ยวกับการบริหารจัดการ โดยบริษัทจะได้รับค่าบริการ</w:t>
      </w:r>
      <w:r w:rsidR="00532037" w:rsidRPr="00D26778">
        <w:rPr>
          <w:rFonts w:ascii="Angsana New" w:hAnsi="Angsana New" w:hint="cs"/>
          <w:spacing w:val="-4"/>
          <w:sz w:val="30"/>
          <w:szCs w:val="30"/>
          <w:cs/>
        </w:rPr>
        <w:t>ตามที่ระบุในสัญญา</w:t>
      </w:r>
      <w:r w:rsidR="004C4947" w:rsidRPr="00D26778">
        <w:rPr>
          <w:rFonts w:ascii="Angsana New" w:hAnsi="Angsana New" w:hint="cs"/>
          <w:spacing w:val="-4"/>
          <w:sz w:val="30"/>
          <w:szCs w:val="30"/>
          <w:cs/>
        </w:rPr>
        <w:t xml:space="preserve"> อย่างไรก็ตาม</w:t>
      </w:r>
      <w:r w:rsidR="00270A3F" w:rsidRPr="00D26778">
        <w:rPr>
          <w:rFonts w:ascii="Angsana New" w:hAnsi="Angsana New" w:hint="cs"/>
          <w:spacing w:val="-4"/>
          <w:sz w:val="30"/>
          <w:szCs w:val="30"/>
          <w:cs/>
        </w:rPr>
        <w:t>สัญญาฉบับใหม</w:t>
      </w:r>
      <w:r w:rsidR="00AC0AD4" w:rsidRPr="00D26778">
        <w:rPr>
          <w:rFonts w:ascii="Angsana New" w:hAnsi="Angsana New" w:hint="cs"/>
          <w:spacing w:val="-4"/>
          <w:sz w:val="30"/>
          <w:szCs w:val="30"/>
          <w:cs/>
        </w:rPr>
        <w:t>่อยู่ระหว่างการพิจารณาเงื่อนไขและการจัดทำโดยคู่สัญญา</w:t>
      </w:r>
    </w:p>
    <w:p w14:paraId="49F8F03E" w14:textId="77777777" w:rsidR="00CE7DA2" w:rsidRPr="00D26778" w:rsidRDefault="00CE7DA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2FC7BAB" w14:textId="0B2E796E" w:rsidR="00E605C7" w:rsidRPr="00D26778" w:rsidRDefault="00E605C7" w:rsidP="001B34C8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สัญญาบริการด้านการบริหาร</w:t>
      </w:r>
      <w:r w:rsidRPr="00D26778">
        <w:rPr>
          <w:rFonts w:ascii="Angsana New" w:hAnsi="Angsana New" w:hint="cs"/>
          <w:i/>
          <w:iCs/>
          <w:sz w:val="30"/>
          <w:szCs w:val="30"/>
          <w:cs/>
        </w:rPr>
        <w:t>กับกิจการที่เกี่ยวข้องกัน</w:t>
      </w:r>
    </w:p>
    <w:p w14:paraId="0B213D32" w14:textId="77777777" w:rsidR="00E605C7" w:rsidRPr="00D26778" w:rsidRDefault="00E605C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16"/>
          <w:szCs w:val="16"/>
        </w:rPr>
      </w:pPr>
    </w:p>
    <w:p w14:paraId="37238475" w14:textId="4D88254B" w:rsidR="00CE7DA2" w:rsidRPr="00D26778" w:rsidRDefault="00E605C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บริษัทได้ทำสัญญาบริการด้านการบริหารกับบริษัทที่เกี่ยวข้องกันแห่งหนึ่ง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โดยบริษัทที่เกี่ยวข้องกันจะให้บริการงานที่ปรึกษาตามที่ระบุในสัญญา</w:t>
      </w:r>
      <w:r w:rsidR="00F74863" w:rsidRPr="00D2677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26778">
        <w:rPr>
          <w:rFonts w:ascii="Angsana New" w:hAnsi="Angsana New" w:hint="cs"/>
          <w:sz w:val="30"/>
          <w:szCs w:val="30"/>
          <w:cs/>
        </w:rPr>
        <w:t xml:space="preserve">บริษัทตกลงจ่ายค่าบริการปีละ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9937AE" w:rsidRPr="00D26778">
        <w:rPr>
          <w:rFonts w:ascii="Angsana New" w:hAnsi="Angsana New"/>
          <w:sz w:val="30"/>
          <w:szCs w:val="30"/>
        </w:rPr>
        <w:t xml:space="preserve">5 </w:t>
      </w:r>
      <w:r w:rsidR="009937AE" w:rsidRPr="00D26778">
        <w:rPr>
          <w:rFonts w:ascii="Angsana New" w:hAnsi="Angsana New" w:hint="cs"/>
          <w:sz w:val="30"/>
          <w:szCs w:val="30"/>
          <w:cs/>
        </w:rPr>
        <w:t>ล้านบาท</w:t>
      </w:r>
      <w:r w:rsidR="009937AE" w:rsidRPr="00D26778">
        <w:rPr>
          <w:rFonts w:ascii="Angsana New" w:hAnsi="Angsana New"/>
          <w:sz w:val="30"/>
          <w:szCs w:val="30"/>
          <w:cs/>
        </w:rPr>
        <w:t xml:space="preserve"> </w:t>
      </w:r>
      <w:r w:rsidR="009937AE" w:rsidRPr="00D26778">
        <w:rPr>
          <w:rFonts w:ascii="Angsana New" w:hAnsi="Angsana New" w:hint="cs"/>
          <w:sz w:val="30"/>
          <w:szCs w:val="30"/>
          <w:cs/>
        </w:rPr>
        <w:t>สัญญา</w:t>
      </w:r>
      <w:r w:rsidR="002653C4" w:rsidRPr="00D26778">
        <w:rPr>
          <w:rFonts w:ascii="Angsana New" w:hAnsi="Angsana New" w:hint="cs"/>
          <w:sz w:val="30"/>
          <w:szCs w:val="30"/>
          <w:cs/>
        </w:rPr>
        <w:t>ดังกล่าว</w:t>
      </w:r>
      <w:r w:rsidRPr="00D26778">
        <w:rPr>
          <w:rFonts w:ascii="Angsana New" w:hAnsi="Angsana New" w:hint="cs"/>
          <w:sz w:val="30"/>
          <w:szCs w:val="30"/>
          <w:cs/>
        </w:rPr>
        <w:t>มีผลตั้</w:t>
      </w:r>
      <w:r w:rsidRPr="00D26778">
        <w:rPr>
          <w:rFonts w:ascii="Angsana New" w:hAnsi="Angsana New"/>
          <w:sz w:val="30"/>
          <w:szCs w:val="30"/>
          <w:cs/>
        </w:rPr>
        <w:t xml:space="preserve">งแต่วันที่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มกราคม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5365B5" w:rsidRPr="00D26778">
        <w:rPr>
          <w:rFonts w:ascii="Angsana New" w:hAnsi="Angsana New"/>
          <w:sz w:val="30"/>
          <w:szCs w:val="30"/>
        </w:rPr>
        <w:t>4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ธันวาคม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5365B5" w:rsidRPr="00D26778">
        <w:rPr>
          <w:rFonts w:ascii="Angsana New" w:hAnsi="Angsana New"/>
          <w:sz w:val="30"/>
          <w:szCs w:val="30"/>
        </w:rPr>
        <w:t>6</w:t>
      </w:r>
    </w:p>
    <w:p w14:paraId="7B0B829D" w14:textId="77777777" w:rsidR="00483F5E" w:rsidRPr="00D26778" w:rsidRDefault="00483F5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B11CF27" w14:textId="66B204AC" w:rsidR="00030124" w:rsidRPr="00D26778" w:rsidRDefault="002E319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3544DF2A" w14:textId="77777777" w:rsidR="006C09BF" w:rsidRPr="00D26778" w:rsidRDefault="006C09B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80"/>
      </w:tblGrid>
      <w:tr w:rsidR="00030124" w:rsidRPr="00D26778" w14:paraId="60850D27" w14:textId="77777777" w:rsidTr="00791685">
        <w:tc>
          <w:tcPr>
            <w:tcW w:w="4410" w:type="dxa"/>
          </w:tcPr>
          <w:p w14:paraId="2E32197D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30891F9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D4D4D4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1F5748D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091" w:rsidRPr="00D26778" w14:paraId="32C9883B" w14:textId="77777777" w:rsidTr="00791685">
        <w:tc>
          <w:tcPr>
            <w:tcW w:w="4410" w:type="dxa"/>
          </w:tcPr>
          <w:p w14:paraId="6B567964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7BE491" w14:textId="51381618" w:rsidR="00C01091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7EFC7699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5EC963" w14:textId="65BC31B6" w:rsidR="00C01091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60B3E7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1E29610" w14:textId="77F18EAF" w:rsidR="00C01091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5CA3A214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DB0EF" w14:textId="502B43B2" w:rsidR="00C01091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01091" w:rsidRPr="00D26778" w14:paraId="1BBAFF1E" w14:textId="77777777" w:rsidTr="00791685">
        <w:tc>
          <w:tcPr>
            <w:tcW w:w="4410" w:type="dxa"/>
          </w:tcPr>
          <w:p w14:paraId="787C1D3E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4C7ABD3F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6E64" w:rsidRPr="00D26778" w14:paraId="2D31EEEA" w14:textId="77777777" w:rsidTr="00791685">
        <w:tc>
          <w:tcPr>
            <w:tcW w:w="4410" w:type="dxa"/>
          </w:tcPr>
          <w:p w14:paraId="6FD9E495" w14:textId="77777777" w:rsidR="00096E64" w:rsidRPr="00D26778" w:rsidRDefault="00096E64" w:rsidP="001B34C8">
            <w:pPr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15231B4C" w14:textId="53505417" w:rsidR="00096E64" w:rsidRPr="00D26778" w:rsidRDefault="00925CA2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  <w:r w:rsidR="00932E8F" w:rsidRPr="00D26778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7EDAED20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C7DF82" w14:textId="3B751524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445</w:t>
            </w:r>
          </w:p>
        </w:tc>
        <w:tc>
          <w:tcPr>
            <w:tcW w:w="270" w:type="dxa"/>
          </w:tcPr>
          <w:p w14:paraId="21D653D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5C5D17" w14:textId="4C8809EA" w:rsidR="00096E64" w:rsidRPr="00D26778" w:rsidRDefault="005E7A1D" w:rsidP="001B34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</w:tcPr>
          <w:p w14:paraId="106C1559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7BB094" w14:textId="167398F3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096E64" w:rsidRPr="00D26778" w14:paraId="46E2DDA5" w14:textId="77777777" w:rsidTr="00791685">
        <w:tc>
          <w:tcPr>
            <w:tcW w:w="4410" w:type="dxa"/>
          </w:tcPr>
          <w:p w14:paraId="199EDC72" w14:textId="2C51CD4B" w:rsidR="00096E64" w:rsidRPr="00D26778" w:rsidRDefault="00096E64" w:rsidP="001B34C8">
            <w:pPr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90" w:type="dxa"/>
          </w:tcPr>
          <w:p w14:paraId="7E7BD3E8" w14:textId="1757EC1D" w:rsidR="00096E64" w:rsidRPr="00D26778" w:rsidRDefault="005D3321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1,601,43</w:t>
            </w:r>
            <w:r w:rsidR="00D4502D" w:rsidRPr="00D2677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6F7D6AF5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D26A0" w14:textId="168B9C65" w:rsidR="00096E64" w:rsidRPr="00D26778" w:rsidRDefault="005F2398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  <w:lang w:bidi="th-TH"/>
              </w:rPr>
              <w:t>,7</w:t>
            </w:r>
            <w:r w:rsidR="00740D18" w:rsidRPr="00D26778">
              <w:rPr>
                <w:rFonts w:ascii="Angsana New" w:hAnsi="Angsana New"/>
                <w:sz w:val="30"/>
                <w:szCs w:val="30"/>
                <w:lang w:bidi="th-TH"/>
              </w:rPr>
              <w:t>80</w:t>
            </w:r>
            <w:r w:rsidR="00096E64" w:rsidRPr="00D2677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40D18" w:rsidRPr="00D26778">
              <w:rPr>
                <w:rFonts w:ascii="Angsana New" w:hAnsi="Angsana New"/>
                <w:sz w:val="30"/>
                <w:szCs w:val="30"/>
                <w:lang w:bidi="th-TH"/>
              </w:rPr>
              <w:t>068</w:t>
            </w:r>
          </w:p>
        </w:tc>
        <w:tc>
          <w:tcPr>
            <w:tcW w:w="270" w:type="dxa"/>
          </w:tcPr>
          <w:p w14:paraId="113F981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B9E379" w14:textId="3714C5C4" w:rsidR="00096E64" w:rsidRPr="00D26778" w:rsidRDefault="005D3321" w:rsidP="001B34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450,289</w:t>
            </w:r>
          </w:p>
        </w:tc>
        <w:tc>
          <w:tcPr>
            <w:tcW w:w="270" w:type="dxa"/>
          </w:tcPr>
          <w:p w14:paraId="2958793E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002A9" w14:textId="61FEF96B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40D18" w:rsidRPr="00D26778"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</w:tr>
      <w:tr w:rsidR="005D3321" w:rsidRPr="00D26778" w14:paraId="4EE2A01F" w14:textId="77777777" w:rsidTr="00791685">
        <w:tc>
          <w:tcPr>
            <w:tcW w:w="4410" w:type="dxa"/>
          </w:tcPr>
          <w:p w14:paraId="085DCB07" w14:textId="77777777" w:rsidR="005D3321" w:rsidRPr="00D26778" w:rsidRDefault="005D3321" w:rsidP="001B34C8">
            <w:pPr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เงินลงทุนระยะสั้นที่มีสภาพคล่องสูง</w:t>
            </w:r>
          </w:p>
        </w:tc>
        <w:tc>
          <w:tcPr>
            <w:tcW w:w="990" w:type="dxa"/>
          </w:tcPr>
          <w:p w14:paraId="114274FB" w14:textId="07D94220" w:rsidR="005D3321" w:rsidRPr="00D26778" w:rsidRDefault="005D3321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-1092" w:firstLine="5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8E85D2" w14:textId="77777777" w:rsidR="005D3321" w:rsidRPr="00D26778" w:rsidRDefault="005D33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FB08B74" w14:textId="33EDF627" w:rsidR="005D3321" w:rsidRPr="00D26778" w:rsidRDefault="005D3321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200,000</w:t>
            </w:r>
          </w:p>
        </w:tc>
        <w:tc>
          <w:tcPr>
            <w:tcW w:w="270" w:type="dxa"/>
          </w:tcPr>
          <w:p w14:paraId="52E2A387" w14:textId="77777777" w:rsidR="005D3321" w:rsidRPr="00D26778" w:rsidRDefault="005D33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A84955" w14:textId="572B8F69" w:rsidR="005D3321" w:rsidRPr="00D26778" w:rsidRDefault="005D3321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-645" w:firstLine="4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2332B" w14:textId="77777777" w:rsidR="005D3321" w:rsidRPr="00D26778" w:rsidRDefault="005D33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1EB09" w14:textId="4C6684CB" w:rsidR="005D3321" w:rsidRPr="00D26778" w:rsidRDefault="005D3321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-382" w:hanging="5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3321" w:rsidRPr="00D26778" w14:paraId="3748C50C" w14:textId="77777777" w:rsidTr="00791685">
        <w:tc>
          <w:tcPr>
            <w:tcW w:w="4410" w:type="dxa"/>
          </w:tcPr>
          <w:p w14:paraId="672595CF" w14:textId="77777777" w:rsidR="005D3321" w:rsidRPr="00D26778" w:rsidRDefault="005D3321" w:rsidP="001B34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F10A28" w14:textId="49C68733" w:rsidR="005D3321" w:rsidRPr="00D26778" w:rsidRDefault="005D3321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1,601,65</w:t>
            </w:r>
            <w:r w:rsidR="00D4502D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651F5FD8" w14:textId="77777777" w:rsidR="005D3321" w:rsidRPr="00D26778" w:rsidRDefault="005D33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ACCDF6" w14:textId="2F0CB095" w:rsidR="005D3321" w:rsidRPr="00D26778" w:rsidRDefault="005D3321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1,980,513</w:t>
            </w:r>
          </w:p>
        </w:tc>
        <w:tc>
          <w:tcPr>
            <w:tcW w:w="270" w:type="dxa"/>
          </w:tcPr>
          <w:p w14:paraId="2366572C" w14:textId="77777777" w:rsidR="005D3321" w:rsidRPr="00D26778" w:rsidRDefault="005D33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AEFC1" w14:textId="78CD0D14" w:rsidR="005D3321" w:rsidRPr="00D26778" w:rsidRDefault="005D3321" w:rsidP="001B34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450,379</w:t>
            </w:r>
          </w:p>
        </w:tc>
        <w:tc>
          <w:tcPr>
            <w:tcW w:w="270" w:type="dxa"/>
          </w:tcPr>
          <w:p w14:paraId="123C7E81" w14:textId="77777777" w:rsidR="005D3321" w:rsidRPr="00D26778" w:rsidRDefault="005D33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CDE7F7" w14:textId="3A1F04EE" w:rsidR="005D3321" w:rsidRPr="00D26778" w:rsidRDefault="005D3321" w:rsidP="001B34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422,779</w:t>
            </w:r>
          </w:p>
        </w:tc>
      </w:tr>
    </w:tbl>
    <w:p w14:paraId="690E64C6" w14:textId="3FAE7969" w:rsidR="007D64C5" w:rsidRPr="00D26778" w:rsidRDefault="002E3192" w:rsidP="001B34C8">
      <w:pPr>
        <w:pStyle w:val="BodyText"/>
        <w:tabs>
          <w:tab w:val="clear" w:pos="227"/>
          <w:tab w:val="clear" w:pos="454"/>
          <w:tab w:val="left" w:pos="531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7D64C5" w:rsidRPr="00D26778">
        <w:rPr>
          <w:rFonts w:ascii="Angsana New" w:hAnsi="Angsana New" w:hint="cs"/>
          <w:bCs/>
          <w:sz w:val="30"/>
          <w:szCs w:val="30"/>
          <w:cs/>
        </w:rPr>
        <w:t>ลูกหนี้</w:t>
      </w:r>
      <w:r w:rsidR="00E4422E" w:rsidRPr="00D26778">
        <w:rPr>
          <w:rFonts w:ascii="Angsana New" w:hAnsi="Angsana New" w:hint="cs"/>
          <w:bCs/>
          <w:sz w:val="30"/>
          <w:szCs w:val="30"/>
          <w:cs/>
        </w:rPr>
        <w:t>การค้า</w:t>
      </w:r>
    </w:p>
    <w:p w14:paraId="683CE169" w14:textId="5491DE62" w:rsidR="006D57B7" w:rsidRPr="00D26778" w:rsidRDefault="006D57B7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63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0"/>
        <w:gridCol w:w="808"/>
        <w:gridCol w:w="270"/>
        <w:gridCol w:w="992"/>
        <w:gridCol w:w="270"/>
        <w:gridCol w:w="992"/>
        <w:gridCol w:w="270"/>
        <w:gridCol w:w="992"/>
        <w:gridCol w:w="270"/>
        <w:gridCol w:w="984"/>
      </w:tblGrid>
      <w:tr w:rsidR="00E4422E" w:rsidRPr="00D26778" w14:paraId="5FD7CAD3" w14:textId="77777777" w:rsidTr="00346E32">
        <w:trPr>
          <w:tblHeader/>
        </w:trPr>
        <w:tc>
          <w:tcPr>
            <w:tcW w:w="1821" w:type="pct"/>
          </w:tcPr>
          <w:p w14:paraId="09035A26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60A6272A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1395B69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7074AD39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47265AFE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257DA2B5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4422E" w:rsidRPr="00D26778" w14:paraId="1F93C634" w14:textId="77777777" w:rsidTr="00346E32">
        <w:trPr>
          <w:tblHeader/>
        </w:trPr>
        <w:tc>
          <w:tcPr>
            <w:tcW w:w="1821" w:type="pct"/>
          </w:tcPr>
          <w:p w14:paraId="748CEF05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5DBA8202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1A75D8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D27C79F" w14:textId="331FF956" w:rsidR="00E4422E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E4422E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47" w:type="pct"/>
          </w:tcPr>
          <w:p w14:paraId="6A21E4AB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14E6005" w14:textId="3A67131F" w:rsidR="00E4422E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E4422E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6C668E0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24B210AD" w14:textId="2678E069" w:rsidR="00E4422E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E4422E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47" w:type="pct"/>
          </w:tcPr>
          <w:p w14:paraId="5E367245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9CAAE76" w14:textId="2B5FF7ED" w:rsidR="00E4422E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E4422E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422E" w:rsidRPr="00D26778" w14:paraId="789B0982" w14:textId="77777777" w:rsidTr="00346E32">
        <w:trPr>
          <w:tblHeader/>
        </w:trPr>
        <w:tc>
          <w:tcPr>
            <w:tcW w:w="1821" w:type="pct"/>
          </w:tcPr>
          <w:p w14:paraId="03276A7F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1A2D470E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14:paraId="560BB16A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3" w:type="pct"/>
            <w:gridSpan w:val="7"/>
          </w:tcPr>
          <w:p w14:paraId="19A20B5F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422E" w:rsidRPr="00D26778" w14:paraId="3B562D07" w14:textId="77777777" w:rsidTr="00346E32">
        <w:trPr>
          <w:trHeight w:val="299"/>
        </w:trPr>
        <w:tc>
          <w:tcPr>
            <w:tcW w:w="1821" w:type="pct"/>
          </w:tcPr>
          <w:p w14:paraId="6EC8C3CC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14:paraId="270C67D1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1F77666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D85E6BF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4F1F000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90F5D5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33D14E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2F190E0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4FBEA8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5238B5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22E" w:rsidRPr="00D26778" w14:paraId="49F4FC74" w14:textId="77777777" w:rsidTr="00346E32">
        <w:trPr>
          <w:trHeight w:val="299"/>
        </w:trPr>
        <w:tc>
          <w:tcPr>
            <w:tcW w:w="1821" w:type="pct"/>
          </w:tcPr>
          <w:p w14:paraId="740A4500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4905FA93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56AB0B3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69096797" w14:textId="4E4B67BD" w:rsidR="00E4422E" w:rsidRPr="00D26778" w:rsidRDefault="00DB0DB0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147" w:type="pct"/>
            <w:vAlign w:val="bottom"/>
          </w:tcPr>
          <w:p w14:paraId="28D7FE46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014284EC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4,445</w:t>
            </w:r>
          </w:p>
        </w:tc>
        <w:tc>
          <w:tcPr>
            <w:tcW w:w="147" w:type="pct"/>
          </w:tcPr>
          <w:p w14:paraId="6FF1FBC4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1548A96" w14:textId="6ED13B88" w:rsidR="00E4422E" w:rsidRPr="00D26778" w:rsidRDefault="008817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33</w:t>
            </w:r>
            <w:r w:rsidR="00DB0DB0" w:rsidRPr="00D26778">
              <w:rPr>
                <w:rFonts w:ascii="Angsana New" w:hAnsi="Angsana New"/>
                <w:sz w:val="30"/>
                <w:szCs w:val="30"/>
              </w:rPr>
              <w:t>,8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DB0DB0" w:rsidRPr="00D267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3556F97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FA6B830" w14:textId="157F5CC8" w:rsidR="00E4422E" w:rsidRPr="00D26778" w:rsidRDefault="008817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E4422E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E4422E" w:rsidRPr="00D26778"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E4422E" w:rsidRPr="00D26778" w14:paraId="0CBBFD39" w14:textId="77777777" w:rsidTr="00346E32">
        <w:trPr>
          <w:trHeight w:val="299"/>
        </w:trPr>
        <w:tc>
          <w:tcPr>
            <w:tcW w:w="1821" w:type="pct"/>
          </w:tcPr>
          <w:p w14:paraId="3D029A1D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27DF0D86" w14:textId="47278CB0" w:rsidR="00E4422E" w:rsidRPr="00D26778" w:rsidRDefault="002E31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3168FFE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039ED39A" w14:textId="5F4CD0C0" w:rsidR="00E4422E" w:rsidRPr="00D26778" w:rsidRDefault="00DB0DB0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47" w:type="pct"/>
            <w:vAlign w:val="bottom"/>
          </w:tcPr>
          <w:p w14:paraId="7F2863A1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4B830987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147" w:type="pct"/>
          </w:tcPr>
          <w:p w14:paraId="7D116B90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20586641" w14:textId="571EF1FC" w:rsidR="00E4422E" w:rsidRPr="00D26778" w:rsidRDefault="008817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DB0DB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B0DB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A5797AA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0D623C9D" w14:textId="6014A184" w:rsidR="00E4422E" w:rsidRPr="00D26778" w:rsidRDefault="008817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4422E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4422E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</w:tr>
      <w:tr w:rsidR="00E4422E" w:rsidRPr="00D26778" w14:paraId="487EE9F2" w14:textId="77777777" w:rsidTr="00346E32">
        <w:tc>
          <w:tcPr>
            <w:tcW w:w="1821" w:type="pct"/>
          </w:tcPr>
          <w:p w14:paraId="22EE314D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9" w:type="pct"/>
          </w:tcPr>
          <w:p w14:paraId="26E6164A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3F1DB04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6C02E4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B7C7E2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77C07E2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4760B0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95515E1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353FB2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5D932CF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22E" w:rsidRPr="00D26778" w14:paraId="19923654" w14:textId="77777777" w:rsidTr="00346E32">
        <w:tc>
          <w:tcPr>
            <w:tcW w:w="1821" w:type="pct"/>
          </w:tcPr>
          <w:p w14:paraId="47E1BA58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39B68E52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7EBD27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82B4115" w14:textId="1BC3D7D6" w:rsidR="00E4422E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DE0092" w:rsidRPr="00D26778">
              <w:rPr>
                <w:rFonts w:ascii="Angsana New" w:hAnsi="Angsana New"/>
                <w:sz w:val="30"/>
                <w:szCs w:val="30"/>
              </w:rPr>
              <w:t>,489,054</w:t>
            </w:r>
          </w:p>
        </w:tc>
        <w:tc>
          <w:tcPr>
            <w:tcW w:w="147" w:type="pct"/>
          </w:tcPr>
          <w:p w14:paraId="6E6C9A25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7625D46" w14:textId="2B7EFC25" w:rsidR="00E4422E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E4422E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E4422E" w:rsidRPr="00D26778">
              <w:rPr>
                <w:rFonts w:ascii="Angsana New" w:hAnsi="Angsana New"/>
                <w:sz w:val="30"/>
                <w:szCs w:val="30"/>
              </w:rPr>
              <w:t>79,90</w:t>
            </w: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73A12C8E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9373388" w14:textId="15BAF1E2" w:rsidR="00E4422E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0,49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5C0AA45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B50E5F1" w14:textId="3BA7A173" w:rsidR="00E4422E" w:rsidRPr="00D26778" w:rsidRDefault="008817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E4422E" w:rsidRPr="00D26778">
              <w:rPr>
                <w:rFonts w:ascii="Angsana New" w:hAnsi="Angsana New"/>
                <w:sz w:val="30"/>
                <w:szCs w:val="30"/>
              </w:rPr>
              <w:t>84,00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4422E" w:rsidRPr="00D26778" w14:paraId="75CDA3B1" w14:textId="77777777" w:rsidTr="00346E32">
        <w:tc>
          <w:tcPr>
            <w:tcW w:w="1821" w:type="pct"/>
          </w:tcPr>
          <w:p w14:paraId="193AFE06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2677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39" w:type="pct"/>
          </w:tcPr>
          <w:p w14:paraId="072FE6ED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BAD528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1904F2D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A3D8C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D5819A5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DCBD76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A5D2EA2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D2E3BA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C773F8C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0092" w:rsidRPr="00D26778" w14:paraId="5CF87BA7" w14:textId="77777777" w:rsidTr="00346E32">
        <w:tc>
          <w:tcPr>
            <w:tcW w:w="1821" w:type="pct"/>
          </w:tcPr>
          <w:p w14:paraId="6D0DA23A" w14:textId="20CD8A0D" w:rsidR="00DE0092" w:rsidRPr="00D26778" w:rsidRDefault="00DE00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14:paraId="3F157EAF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A9E3E7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E98F713" w14:textId="7C8CA3BB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4B6BCB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1732710" w14:textId="1AE4E936" w:rsidR="00DE0092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DE0092" w:rsidRPr="00D26778">
              <w:rPr>
                <w:rFonts w:ascii="Angsana New" w:hAnsi="Angsana New"/>
                <w:sz w:val="30"/>
                <w:szCs w:val="30"/>
              </w:rPr>
              <w:t>0,7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9AE3BE6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C3CAB09" w14:textId="0B3C173F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7A7939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B894A68" w14:textId="147EA4FC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DE0092" w:rsidRPr="00D26778" w14:paraId="3C2196EB" w14:textId="77777777" w:rsidTr="00D625D3">
        <w:tc>
          <w:tcPr>
            <w:tcW w:w="1821" w:type="pct"/>
          </w:tcPr>
          <w:p w14:paraId="006C50B7" w14:textId="00E6E7B3" w:rsidR="00DE0092" w:rsidRPr="00D26778" w:rsidRDefault="00DE00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56611BB9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717E98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B127239" w14:textId="3C7798B4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B4C8D9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B8A2C5D" w14:textId="21BAB721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ED4A542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ED494AA" w14:textId="5F5B14BE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5826BC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CD2C020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0092" w:rsidRPr="00D26778" w14:paraId="2AF18055" w14:textId="77777777" w:rsidTr="00346E32">
        <w:tc>
          <w:tcPr>
            <w:tcW w:w="1821" w:type="pct"/>
          </w:tcPr>
          <w:p w14:paraId="6FA7829F" w14:textId="5C83FB8E" w:rsidR="00DE0092" w:rsidRPr="00D26778" w:rsidRDefault="00DE00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084AF205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335ECB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53C85555" w14:textId="79E7653B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7E7193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58D7EA1E" w14:textId="600C0ABC" w:rsidR="00DE0092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DE0092" w:rsidRPr="00D26778">
              <w:rPr>
                <w:rFonts w:ascii="Angsana New" w:hAnsi="Angsana New"/>
                <w:sz w:val="30"/>
                <w:szCs w:val="30"/>
              </w:rPr>
              <w:t>4,5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E3D794E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4763A191" w14:textId="3D2373BB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3A17CF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53B03BC3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0092" w:rsidRPr="00D26778" w14:paraId="06E80433" w14:textId="77777777" w:rsidTr="00346E32">
        <w:tc>
          <w:tcPr>
            <w:tcW w:w="1821" w:type="pct"/>
          </w:tcPr>
          <w:p w14:paraId="0DD50437" w14:textId="77777777" w:rsidR="00DE0092" w:rsidRPr="00D26778" w:rsidRDefault="00DE00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39" w:type="pct"/>
          </w:tcPr>
          <w:p w14:paraId="400F6276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41105A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401D0B1C" w14:textId="5245DD4D" w:rsidR="00DE0092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B4F46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,489,054</w:t>
            </w:r>
          </w:p>
        </w:tc>
        <w:tc>
          <w:tcPr>
            <w:tcW w:w="147" w:type="pct"/>
          </w:tcPr>
          <w:p w14:paraId="354016C7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76B68F74" w14:textId="2224F495" w:rsidR="00DE0092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E009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E009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05,59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4AA5A10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264DFAA5" w14:textId="4DC162F6" w:rsidR="00DE0092" w:rsidRPr="00D26778" w:rsidRDefault="002B4F4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0,49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89555D3" w14:textId="77777777" w:rsidR="00DE0092" w:rsidRPr="00D26778" w:rsidRDefault="00DE00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340A36E0" w14:textId="539F580D" w:rsidR="00DE0092" w:rsidRPr="00D26778" w:rsidRDefault="008817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E009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88,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E009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  <w:tr w:rsidR="00FF7E54" w:rsidRPr="00D26778" w14:paraId="0D681EAF" w14:textId="77777777" w:rsidTr="00D625D3">
        <w:tc>
          <w:tcPr>
            <w:tcW w:w="1821" w:type="pct"/>
          </w:tcPr>
          <w:p w14:paraId="276CAD63" w14:textId="11EFDB08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336" w:right="-131" w:hanging="33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9" w:type="pct"/>
          </w:tcPr>
          <w:p w14:paraId="0F446418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C097E0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708F5E30" w14:textId="22523259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1D5445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4B36A638" w14:textId="15771EA5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,8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147" w:type="pct"/>
          </w:tcPr>
          <w:p w14:paraId="0A93934E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5A86CC75" w14:textId="3D854E53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5E9C65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B409621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17CC2304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E54" w:rsidRPr="00D26778" w14:paraId="3126E384" w14:textId="77777777" w:rsidTr="00346E32">
        <w:tc>
          <w:tcPr>
            <w:tcW w:w="1821" w:type="pct"/>
          </w:tcPr>
          <w:p w14:paraId="6E6DC4F6" w14:textId="77777777" w:rsidR="00FF7E54" w:rsidRPr="00D26778" w:rsidRDefault="00FF7E5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042A03B6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DD17C9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6EE65C79" w14:textId="2C91F75B" w:rsidR="00FF7E54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327B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327B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327B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47" w:type="pct"/>
          </w:tcPr>
          <w:p w14:paraId="167681B9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5B5B621C" w14:textId="3AC8A36D" w:rsidR="00FF7E54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F7E5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F7E5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F7E5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,765</w:t>
            </w:r>
          </w:p>
        </w:tc>
        <w:tc>
          <w:tcPr>
            <w:tcW w:w="147" w:type="pct"/>
          </w:tcPr>
          <w:p w14:paraId="5BCFA616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82372A2" w14:textId="2B718C50" w:rsidR="00FF7E54" w:rsidRPr="00D26778" w:rsidRDefault="00B327B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544,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2F1861F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56B321DC" w14:textId="35F80DE0" w:rsidR="00FF7E54" w:rsidRPr="00D26778" w:rsidRDefault="008817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F7E5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88,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F7E5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  <w:tr w:rsidR="00FF7E54" w:rsidRPr="00D26778" w14:paraId="5185487D" w14:textId="77777777" w:rsidTr="00346E32">
        <w:tc>
          <w:tcPr>
            <w:tcW w:w="1821" w:type="pct"/>
          </w:tcPr>
          <w:p w14:paraId="3BF31CB0" w14:textId="77777777" w:rsidR="00FF7E54" w:rsidRPr="00D26778" w:rsidRDefault="00FF7E5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78A06EB1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C36593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0C1C9A30" w14:textId="26A972FA" w:rsidR="00FF7E54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327B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327B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327B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47" w:type="pct"/>
          </w:tcPr>
          <w:p w14:paraId="4053D87D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6BA4FDF6" w14:textId="275757EC" w:rsidR="00FF7E54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F7E5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F7E5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06,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F7E5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33AFBC4E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77D7D293" w14:textId="6AADADEF" w:rsidR="00FF7E54" w:rsidRPr="00D26778" w:rsidRDefault="00B327B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544,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DB6543B" w14:textId="77777777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46CA149B" w14:textId="48F6DF70" w:rsidR="00FF7E54" w:rsidRPr="00D26778" w:rsidRDefault="00FF7E5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9,69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013AB683" w14:textId="77777777" w:rsidR="00E4422E" w:rsidRPr="00D26778" w:rsidRDefault="00E4422E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A8E2D9" w14:textId="4E40D0DD" w:rsidR="002501C4" w:rsidRPr="00D26778" w:rsidRDefault="00E4422E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ข้อมูลเกี่ยวกับความเสี่ยงด้านเครดิตเปิดผยในหมายเหตุข้อ </w:t>
      </w:r>
      <w:r w:rsidR="00925CA2" w:rsidRPr="00D26778">
        <w:rPr>
          <w:rFonts w:asciiTheme="majorBidi" w:hAnsiTheme="majorBidi" w:cstheme="majorBidi" w:hint="cs"/>
          <w:sz w:val="30"/>
          <w:szCs w:val="30"/>
        </w:rPr>
        <w:t>2</w:t>
      </w:r>
      <w:r w:rsidR="002E3192">
        <w:rPr>
          <w:rFonts w:asciiTheme="majorBidi" w:hAnsiTheme="majorBidi" w:cstheme="majorBidi"/>
          <w:sz w:val="30"/>
          <w:szCs w:val="30"/>
        </w:rPr>
        <w:t>5</w:t>
      </w:r>
      <w:r w:rsidRPr="00D26778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ข.</w:t>
      </w:r>
      <w:r w:rsidR="005F2398" w:rsidRPr="00D26778">
        <w:rPr>
          <w:rFonts w:asciiTheme="majorBidi" w:hAnsiTheme="majorBidi" w:cstheme="majorBidi" w:hint="cs"/>
          <w:sz w:val="30"/>
          <w:szCs w:val="30"/>
        </w:rPr>
        <w:t>1</w:t>
      </w:r>
      <w:r w:rsidRPr="00D26778">
        <w:rPr>
          <w:rFonts w:asciiTheme="majorBidi" w:hAnsiTheme="majorBidi" w:cstheme="majorBidi" w:hint="cs"/>
          <w:sz w:val="30"/>
          <w:szCs w:val="30"/>
        </w:rPr>
        <w:t>)</w:t>
      </w:r>
      <w:r w:rsidR="002501C4" w:rsidRPr="00D26778">
        <w:rPr>
          <w:rFonts w:ascii="Angsana New" w:hAnsi="Angsana New"/>
          <w:b/>
          <w:bCs/>
          <w:sz w:val="30"/>
          <w:szCs w:val="30"/>
        </w:rPr>
        <w:br w:type="page"/>
      </w:r>
    </w:p>
    <w:p w14:paraId="3FD926FA" w14:textId="474A4DD5" w:rsidR="00E4422E" w:rsidRPr="00D26778" w:rsidRDefault="002E3192" w:rsidP="001B34C8">
      <w:pPr>
        <w:pStyle w:val="BodyText"/>
        <w:tabs>
          <w:tab w:val="clear" w:pos="227"/>
          <w:tab w:val="clear" w:pos="454"/>
          <w:tab w:val="left" w:pos="531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E4422E" w:rsidRPr="00D26778">
        <w:rPr>
          <w:rFonts w:ascii="Angsana New" w:hAnsi="Angsana New"/>
          <w:b/>
          <w:bCs/>
          <w:sz w:val="30"/>
          <w:szCs w:val="30"/>
        </w:rPr>
        <w:tab/>
      </w:r>
      <w:r w:rsidR="00E4422E" w:rsidRPr="00D26778">
        <w:rPr>
          <w:rFonts w:ascii="Angsana New" w:hAnsi="Angsana New" w:hint="cs"/>
          <w:bCs/>
          <w:sz w:val="30"/>
          <w:szCs w:val="30"/>
          <w:cs/>
        </w:rPr>
        <w:t>ลูกหนี้อื่น</w:t>
      </w:r>
    </w:p>
    <w:p w14:paraId="1E374310" w14:textId="77777777" w:rsidR="00E4422E" w:rsidRPr="00D26778" w:rsidRDefault="00E4422E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63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56"/>
        <w:gridCol w:w="805"/>
        <w:gridCol w:w="271"/>
        <w:gridCol w:w="1255"/>
        <w:gridCol w:w="273"/>
        <w:gridCol w:w="1172"/>
        <w:gridCol w:w="273"/>
        <w:gridCol w:w="1255"/>
        <w:gridCol w:w="273"/>
        <w:gridCol w:w="1237"/>
      </w:tblGrid>
      <w:tr w:rsidR="00764EB7" w:rsidRPr="00D26778" w14:paraId="7A67C9EA" w14:textId="77777777" w:rsidTr="006A4B9D">
        <w:tc>
          <w:tcPr>
            <w:tcW w:w="1325" w:type="pct"/>
          </w:tcPr>
          <w:p w14:paraId="02A05F0D" w14:textId="77777777" w:rsidR="007D64C5" w:rsidRPr="00D26778" w:rsidRDefault="00F41D7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2"/>
                <w:szCs w:val="2"/>
              </w:rPr>
              <w:t>\</w:t>
            </w:r>
          </w:p>
        </w:tc>
        <w:tc>
          <w:tcPr>
            <w:tcW w:w="434" w:type="pct"/>
          </w:tcPr>
          <w:p w14:paraId="5D6B2A65" w14:textId="77777777" w:rsidR="007D64C5" w:rsidRPr="00D26778" w:rsidRDefault="007D64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3465921" w14:textId="77777777" w:rsidR="007D64C5" w:rsidRPr="00D26778" w:rsidRDefault="007D64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6CD6422B" w14:textId="77777777" w:rsidR="007D64C5" w:rsidRPr="00D26778" w:rsidRDefault="007D64C5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72B55D22" w14:textId="77777777" w:rsidR="007D64C5" w:rsidRPr="00D26778" w:rsidRDefault="007D64C5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1" w:type="pct"/>
            <w:gridSpan w:val="3"/>
          </w:tcPr>
          <w:p w14:paraId="32C2E8C0" w14:textId="77777777" w:rsidR="007D64C5" w:rsidRPr="00D26778" w:rsidRDefault="007D64C5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64EB7" w:rsidRPr="00D26778" w14:paraId="528EA628" w14:textId="77777777" w:rsidTr="006A4B9D">
        <w:tc>
          <w:tcPr>
            <w:tcW w:w="1325" w:type="pct"/>
          </w:tcPr>
          <w:p w14:paraId="7ABA10BD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</w:tcPr>
          <w:p w14:paraId="4F2110E1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6" w:type="pct"/>
          </w:tcPr>
          <w:p w14:paraId="42916912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</w:tcPr>
          <w:p w14:paraId="5F78AF81" w14:textId="4710342E" w:rsidR="00C01091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47" w:type="pct"/>
          </w:tcPr>
          <w:p w14:paraId="33F1CB25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E0B17C4" w14:textId="27BE3794" w:rsidR="00C01091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A9BA56C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7" w:type="pct"/>
          </w:tcPr>
          <w:p w14:paraId="70261DA9" w14:textId="1F66EA71" w:rsidR="00C01091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47" w:type="pct"/>
          </w:tcPr>
          <w:p w14:paraId="014CDF26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D1966EE" w14:textId="50A4920D" w:rsidR="00C01091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64EB7" w:rsidRPr="00D26778" w14:paraId="6ABCC352" w14:textId="77777777" w:rsidTr="006A4B9D">
        <w:tc>
          <w:tcPr>
            <w:tcW w:w="1325" w:type="pct"/>
          </w:tcPr>
          <w:p w14:paraId="45892EE9" w14:textId="77777777" w:rsidR="00C01091" w:rsidRPr="00D26778" w:rsidRDefault="00C0109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</w:tcPr>
          <w:p w14:paraId="3AD98D71" w14:textId="77777777" w:rsidR="00C01091" w:rsidRPr="00D26778" w:rsidRDefault="00C0109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713F800" w14:textId="77777777" w:rsidR="00C01091" w:rsidRPr="00D26778" w:rsidRDefault="00C0109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5" w:type="pct"/>
            <w:gridSpan w:val="7"/>
          </w:tcPr>
          <w:p w14:paraId="641DEA92" w14:textId="77777777" w:rsidR="00C01091" w:rsidRPr="00D26778" w:rsidRDefault="00C0109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6E64" w:rsidRPr="00D26778" w14:paraId="4FD99428" w14:textId="77777777" w:rsidTr="006A4B9D">
        <w:tc>
          <w:tcPr>
            <w:tcW w:w="1325" w:type="pct"/>
          </w:tcPr>
          <w:p w14:paraId="669E0A49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4" w:type="pct"/>
          </w:tcPr>
          <w:p w14:paraId="57FD8921" w14:textId="673936D7" w:rsidR="00096E64" w:rsidRPr="00D26778" w:rsidRDefault="002E319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482A56F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13116320" w14:textId="63016A81" w:rsidR="00096E64" w:rsidRPr="00D26778" w:rsidRDefault="00D941F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7" w:type="pct"/>
          </w:tcPr>
          <w:p w14:paraId="1D148743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795D781" w14:textId="57BC12EC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8,7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A793241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689988A" w14:textId="1ABB044B" w:rsidR="00096E64" w:rsidRPr="00D26778" w:rsidRDefault="00D941F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55,858</w:t>
            </w:r>
          </w:p>
        </w:tc>
        <w:tc>
          <w:tcPr>
            <w:tcW w:w="147" w:type="pct"/>
          </w:tcPr>
          <w:p w14:paraId="47ADD76D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32E3CA6" w14:textId="50825685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,96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96E64" w:rsidRPr="00D26778" w14:paraId="2A58B840" w14:textId="77777777" w:rsidTr="006A4B9D">
        <w:tc>
          <w:tcPr>
            <w:tcW w:w="1325" w:type="pct"/>
            <w:vAlign w:val="bottom"/>
          </w:tcPr>
          <w:p w14:paraId="6915931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4" w:type="pct"/>
          </w:tcPr>
          <w:p w14:paraId="7BB84A37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042C05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0319A864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5DBF60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837E73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6D191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8F2836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A75364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03708C9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E64" w:rsidRPr="00D26778" w14:paraId="7B1AA714" w14:textId="77777777" w:rsidTr="006A4B9D">
        <w:tc>
          <w:tcPr>
            <w:tcW w:w="1325" w:type="pct"/>
          </w:tcPr>
          <w:p w14:paraId="28A12FB1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434" w:type="pct"/>
          </w:tcPr>
          <w:p w14:paraId="4AAF54DE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57B1FF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6546C50" w14:textId="2C30E7F1" w:rsidR="00096E64" w:rsidRPr="00D26778" w:rsidRDefault="002238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130,867</w:t>
            </w:r>
          </w:p>
        </w:tc>
        <w:tc>
          <w:tcPr>
            <w:tcW w:w="147" w:type="pct"/>
          </w:tcPr>
          <w:p w14:paraId="3FCC0963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190EA04" w14:textId="58F20F20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,040</w:t>
            </w:r>
          </w:p>
        </w:tc>
        <w:tc>
          <w:tcPr>
            <w:tcW w:w="147" w:type="pct"/>
          </w:tcPr>
          <w:p w14:paraId="7F6E6721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4977485C" w14:textId="3BD51D5F" w:rsidR="00096E64" w:rsidRPr="00D26778" w:rsidRDefault="00A9679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30,210</w:t>
            </w:r>
          </w:p>
        </w:tc>
        <w:tc>
          <w:tcPr>
            <w:tcW w:w="147" w:type="pct"/>
          </w:tcPr>
          <w:p w14:paraId="001FD681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074C79C" w14:textId="462EE357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,986</w:t>
            </w:r>
          </w:p>
        </w:tc>
      </w:tr>
      <w:tr w:rsidR="00483F5E" w:rsidRPr="00D26778" w14:paraId="3AF9304D" w14:textId="77777777" w:rsidTr="006A4B9D">
        <w:tc>
          <w:tcPr>
            <w:tcW w:w="1325" w:type="pct"/>
          </w:tcPr>
          <w:p w14:paraId="13EA8D0C" w14:textId="77777777" w:rsidR="00483F5E" w:rsidRPr="00D26778" w:rsidRDefault="00483F5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ลูกหนี้จากการแปลงตั๋ว</w:t>
            </w:r>
          </w:p>
          <w:p w14:paraId="711E54A0" w14:textId="3053DB7C" w:rsidR="00483F5E" w:rsidRPr="00D26778" w:rsidRDefault="00483F5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 ส</w:t>
            </w:r>
            <w:r w:rsidR="00732147" w:rsidRPr="00D26778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ญญาใช้เงิน  </w:t>
            </w:r>
          </w:p>
        </w:tc>
        <w:tc>
          <w:tcPr>
            <w:tcW w:w="434" w:type="pct"/>
          </w:tcPr>
          <w:p w14:paraId="33A1653A" w14:textId="77777777" w:rsidR="00483F5E" w:rsidRPr="00D26778" w:rsidRDefault="00483F5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B53983" w14:textId="77777777" w:rsidR="00483F5E" w:rsidRPr="00D26778" w:rsidRDefault="00483F5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06C2F75" w14:textId="767734A9" w:rsidR="00483F5E" w:rsidRPr="00D26778" w:rsidRDefault="00483F5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147" w:type="pct"/>
          </w:tcPr>
          <w:p w14:paraId="41655F50" w14:textId="77777777" w:rsidR="00483F5E" w:rsidRPr="00D26778" w:rsidRDefault="00483F5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90668A9" w14:textId="562C4036" w:rsidR="00483F5E" w:rsidRPr="00D26778" w:rsidRDefault="00483F5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EA0B1D" w14:textId="77777777" w:rsidR="00483F5E" w:rsidRPr="00D26778" w:rsidRDefault="00483F5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3853E2B" w14:textId="77777777" w:rsidR="00483F5E" w:rsidRPr="00D26778" w:rsidRDefault="00483F5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  <w:p w14:paraId="6EB92AB4" w14:textId="2FDC5A69" w:rsidR="00483F5E" w:rsidRPr="00D26778" w:rsidRDefault="00483F5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A82D0E" w14:textId="77777777" w:rsidR="00483F5E" w:rsidRPr="00D26778" w:rsidRDefault="00483F5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5D4B6130" w14:textId="77777777" w:rsidR="00483F5E" w:rsidRPr="00D26778" w:rsidRDefault="00483F5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  <w:p w14:paraId="5ED5610E" w14:textId="6769B4D6" w:rsidR="00483F5E" w:rsidRPr="00D26778" w:rsidRDefault="00483F5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4B9D" w:rsidRPr="00D26778" w14:paraId="3EDEF06A" w14:textId="77777777" w:rsidTr="0050323B">
        <w:tc>
          <w:tcPr>
            <w:tcW w:w="1325" w:type="pct"/>
          </w:tcPr>
          <w:p w14:paraId="3E5A0FDB" w14:textId="77777777" w:rsidR="006A4B9D" w:rsidRPr="00D26778" w:rsidRDefault="006A4B9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35" w:type="pct"/>
          </w:tcPr>
          <w:p w14:paraId="201F1269" w14:textId="77777777" w:rsidR="006A4B9D" w:rsidRPr="00D26778" w:rsidRDefault="006A4B9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312156B" w14:textId="77777777" w:rsidR="006A4B9D" w:rsidRPr="00D26778" w:rsidRDefault="006A4B9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7CC8A74" w14:textId="77777777" w:rsidR="006A4B9D" w:rsidRPr="00D26778" w:rsidRDefault="006A4B9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5,946</w:t>
            </w:r>
          </w:p>
        </w:tc>
        <w:tc>
          <w:tcPr>
            <w:tcW w:w="147" w:type="pct"/>
          </w:tcPr>
          <w:p w14:paraId="0CE86327" w14:textId="77777777" w:rsidR="006A4B9D" w:rsidRPr="00D26778" w:rsidRDefault="006A4B9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A308EEF" w14:textId="77777777" w:rsidR="006A4B9D" w:rsidRPr="00D26778" w:rsidRDefault="006A4B9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1,181</w:t>
            </w:r>
          </w:p>
        </w:tc>
        <w:tc>
          <w:tcPr>
            <w:tcW w:w="147" w:type="pct"/>
          </w:tcPr>
          <w:p w14:paraId="43E83067" w14:textId="77777777" w:rsidR="006A4B9D" w:rsidRPr="00D26778" w:rsidRDefault="006A4B9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D95C77E" w14:textId="77777777" w:rsidR="006A4B9D" w:rsidRPr="00D26778" w:rsidRDefault="006A4B9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5,616</w:t>
            </w:r>
          </w:p>
        </w:tc>
        <w:tc>
          <w:tcPr>
            <w:tcW w:w="147" w:type="pct"/>
          </w:tcPr>
          <w:p w14:paraId="36131214" w14:textId="77777777" w:rsidR="006A4B9D" w:rsidRPr="00D26778" w:rsidRDefault="006A4B9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14A952EC" w14:textId="77777777" w:rsidR="006A4B9D" w:rsidRPr="00D26778" w:rsidRDefault="006A4B9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962</w:t>
            </w:r>
          </w:p>
        </w:tc>
      </w:tr>
      <w:tr w:rsidR="00096E64" w:rsidRPr="00D26778" w14:paraId="47737ECD" w14:textId="77777777" w:rsidTr="006A4B9D">
        <w:tc>
          <w:tcPr>
            <w:tcW w:w="1325" w:type="pct"/>
            <w:vAlign w:val="bottom"/>
          </w:tcPr>
          <w:p w14:paraId="488898B6" w14:textId="77777777" w:rsidR="00096E64" w:rsidRPr="00D26778" w:rsidDel="00D60FB5" w:rsidRDefault="00096E64" w:rsidP="001B34C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434" w:type="pct"/>
          </w:tcPr>
          <w:p w14:paraId="3B574E11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5AB4C0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5D4E3AB" w14:textId="4315619A" w:rsidR="00096E64" w:rsidRPr="00D26778" w:rsidRDefault="002238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5,407</w:t>
            </w:r>
          </w:p>
        </w:tc>
        <w:tc>
          <w:tcPr>
            <w:tcW w:w="147" w:type="pct"/>
          </w:tcPr>
          <w:p w14:paraId="032F00A0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D37A403" w14:textId="4792DCD2" w:rsidR="00096E64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,404</w:t>
            </w:r>
          </w:p>
        </w:tc>
        <w:tc>
          <w:tcPr>
            <w:tcW w:w="147" w:type="pct"/>
          </w:tcPr>
          <w:p w14:paraId="1A9BCF2D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667B1C9" w14:textId="74FE3A19" w:rsidR="00096E64" w:rsidRPr="00D26778" w:rsidRDefault="00A9679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2,761</w:t>
            </w:r>
          </w:p>
        </w:tc>
        <w:tc>
          <w:tcPr>
            <w:tcW w:w="147" w:type="pct"/>
          </w:tcPr>
          <w:p w14:paraId="331C4DF4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5FE74CA0" w14:textId="17065EC4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096E64" w:rsidRPr="00D26778" w14:paraId="432A4DBF" w14:textId="77777777" w:rsidTr="006A4B9D">
        <w:tc>
          <w:tcPr>
            <w:tcW w:w="1325" w:type="pct"/>
          </w:tcPr>
          <w:p w14:paraId="467C29B7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34" w:type="pct"/>
          </w:tcPr>
          <w:p w14:paraId="24591E5C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EE70D7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B8B2D" w14:textId="640A1EA5" w:rsidR="00096E64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D941F1" w:rsidRPr="00D26778">
              <w:rPr>
                <w:rFonts w:ascii="Angsana New" w:hAnsi="Angsana New"/>
                <w:sz w:val="30"/>
                <w:szCs w:val="30"/>
              </w:rPr>
              <w:t>0,976</w:t>
            </w:r>
          </w:p>
        </w:tc>
        <w:tc>
          <w:tcPr>
            <w:tcW w:w="147" w:type="pct"/>
          </w:tcPr>
          <w:p w14:paraId="07C6F120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761D1FCE" w14:textId="7601EE0D" w:rsidR="00096E64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,578</w:t>
            </w:r>
          </w:p>
        </w:tc>
        <w:tc>
          <w:tcPr>
            <w:tcW w:w="147" w:type="pct"/>
          </w:tcPr>
          <w:p w14:paraId="565A111A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84F089B" w14:textId="4E2019B5" w:rsidR="00096E64" w:rsidRPr="00D26778" w:rsidRDefault="00D941F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4,6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B0A0D4E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7BAD51DC" w14:textId="16BDE09C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,4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96E64" w:rsidRPr="00D26778" w14:paraId="40815F32" w14:textId="77777777" w:rsidTr="006A4B9D">
        <w:trPr>
          <w:trHeight w:val="50"/>
        </w:trPr>
        <w:tc>
          <w:tcPr>
            <w:tcW w:w="1325" w:type="pct"/>
          </w:tcPr>
          <w:p w14:paraId="48F576B9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4" w:type="pct"/>
          </w:tcPr>
          <w:p w14:paraId="0BD864FC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7A6DFDB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692E7" w14:textId="5D11DA7D" w:rsidR="00096E64" w:rsidRPr="00D26778" w:rsidRDefault="006A4B9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D941F1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9,546</w:t>
            </w:r>
          </w:p>
        </w:tc>
        <w:tc>
          <w:tcPr>
            <w:tcW w:w="147" w:type="pct"/>
          </w:tcPr>
          <w:p w14:paraId="539E6030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CFB15" w14:textId="0DB249B2" w:rsidR="00096E64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04,9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199592E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2FEF9A1" w14:textId="3F43CC3B" w:rsidR="00096E64" w:rsidRPr="00D26778" w:rsidRDefault="00D941F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99,06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ABB46A4" w14:textId="77777777" w:rsidR="00096E64" w:rsidRPr="00D26778" w:rsidRDefault="00096E6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5D91E169" w14:textId="640AD97A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68,47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78FDFAA9" w14:textId="1601AF68" w:rsidR="008A7E4F" w:rsidRPr="00D26778" w:rsidRDefault="008A7E4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7C2CEA" w14:textId="41D93ACE" w:rsidR="00030124" w:rsidRPr="00D26778" w:rsidRDefault="002E3192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p w14:paraId="70D3CB92" w14:textId="77777777" w:rsidR="002F2A9E" w:rsidRPr="00D26778" w:rsidRDefault="002F2A9E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37"/>
        <w:gridCol w:w="269"/>
        <w:gridCol w:w="1231"/>
        <w:gridCol w:w="269"/>
        <w:gridCol w:w="1237"/>
        <w:gridCol w:w="269"/>
        <w:gridCol w:w="7"/>
        <w:gridCol w:w="1224"/>
      </w:tblGrid>
      <w:tr w:rsidR="00033A69" w:rsidRPr="00D26778" w14:paraId="75F76467" w14:textId="77777777" w:rsidTr="00E0450A">
        <w:tc>
          <w:tcPr>
            <w:tcW w:w="3510" w:type="dxa"/>
          </w:tcPr>
          <w:p w14:paraId="08359396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37" w:type="dxa"/>
            <w:gridSpan w:val="3"/>
          </w:tcPr>
          <w:p w14:paraId="0A6B8922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789433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7" w:type="dxa"/>
            <w:gridSpan w:val="4"/>
          </w:tcPr>
          <w:p w14:paraId="5EDA40DE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96E64" w:rsidRPr="00D26778" w14:paraId="46047631" w14:textId="77777777" w:rsidTr="00E0450A">
        <w:tc>
          <w:tcPr>
            <w:tcW w:w="3510" w:type="dxa"/>
          </w:tcPr>
          <w:p w14:paraId="2ED3C8DE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0DCDB376" w14:textId="1A464EE3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69" w:type="dxa"/>
          </w:tcPr>
          <w:p w14:paraId="276A5BE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6559DCA" w14:textId="0B3025AC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0D93308B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62B9F606" w14:textId="07785D92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6" w:type="dxa"/>
            <w:gridSpan w:val="2"/>
          </w:tcPr>
          <w:p w14:paraId="1320207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28B5338" w14:textId="1DDAEA0F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01091" w:rsidRPr="00D26778" w14:paraId="29B80B8C" w14:textId="77777777" w:rsidTr="00E0450A">
        <w:tc>
          <w:tcPr>
            <w:tcW w:w="3510" w:type="dxa"/>
          </w:tcPr>
          <w:p w14:paraId="34371064" w14:textId="77777777" w:rsidR="00C01091" w:rsidRPr="00D26778" w:rsidRDefault="00C01091" w:rsidP="001B34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43" w:type="dxa"/>
            <w:gridSpan w:val="8"/>
          </w:tcPr>
          <w:p w14:paraId="3F7C96F5" w14:textId="77777777" w:rsidR="00C01091" w:rsidRPr="00D26778" w:rsidRDefault="00C0109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6E64" w:rsidRPr="00D26778" w14:paraId="094EAF3B" w14:textId="77777777" w:rsidTr="00E0450A">
        <w:tc>
          <w:tcPr>
            <w:tcW w:w="3510" w:type="dxa"/>
          </w:tcPr>
          <w:p w14:paraId="149FCBD5" w14:textId="77777777" w:rsidR="00096E64" w:rsidRPr="00D26778" w:rsidRDefault="00096E64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37" w:type="dxa"/>
          </w:tcPr>
          <w:p w14:paraId="515B7947" w14:textId="2F58E090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644145" w:rsidRPr="00D26778"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69" w:type="dxa"/>
          </w:tcPr>
          <w:p w14:paraId="3D487CE6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20EC50CF" w14:textId="4E41ED5B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55,</w:t>
            </w: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0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24E4D318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82F48A" w14:textId="37BBB133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FEC5482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1872DB2B" w14:textId="3A37B916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76,650</w:t>
            </w:r>
          </w:p>
        </w:tc>
      </w:tr>
      <w:tr w:rsidR="00096E64" w:rsidRPr="00D26778" w14:paraId="3A7F31FB" w14:textId="77777777" w:rsidTr="00E0450A">
        <w:tc>
          <w:tcPr>
            <w:tcW w:w="3510" w:type="dxa"/>
          </w:tcPr>
          <w:p w14:paraId="2AA51D29" w14:textId="77777777" w:rsidR="00096E64" w:rsidRPr="00D26778" w:rsidRDefault="00096E64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37" w:type="dxa"/>
          </w:tcPr>
          <w:p w14:paraId="1B5C869D" w14:textId="362177D7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,0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7A4EAE9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CD4B720" w14:textId="276BC648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,684</w:t>
            </w:r>
          </w:p>
        </w:tc>
        <w:tc>
          <w:tcPr>
            <w:tcW w:w="269" w:type="dxa"/>
          </w:tcPr>
          <w:p w14:paraId="27820F3B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38F24A6" w14:textId="3689BEB4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57DC27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2499C74A" w14:textId="2F0AABE3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6,5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96E64" w:rsidRPr="00D26778" w14:paraId="20C98035" w14:textId="77777777" w:rsidTr="00E0450A">
        <w:tc>
          <w:tcPr>
            <w:tcW w:w="3510" w:type="dxa"/>
          </w:tcPr>
          <w:p w14:paraId="3CAD4AB1" w14:textId="77777777" w:rsidR="00096E64" w:rsidRPr="00D26778" w:rsidRDefault="00096E64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37" w:type="dxa"/>
          </w:tcPr>
          <w:p w14:paraId="5F174057" w14:textId="2B3046B5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A0C33DB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12E21C3" w14:textId="29D8B612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46,4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41D22170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559993C" w14:textId="5D65DCAD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9585A9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5D97BA0E" w14:textId="444E0218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8,676</w:t>
            </w:r>
          </w:p>
        </w:tc>
      </w:tr>
      <w:tr w:rsidR="00096E64" w:rsidRPr="00D26778" w14:paraId="277222C2" w14:textId="77777777" w:rsidTr="00E0450A">
        <w:tc>
          <w:tcPr>
            <w:tcW w:w="3510" w:type="dxa"/>
          </w:tcPr>
          <w:p w14:paraId="6D4831EA" w14:textId="77777777" w:rsidR="00096E64" w:rsidRPr="00D26778" w:rsidRDefault="00096E64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37" w:type="dxa"/>
          </w:tcPr>
          <w:p w14:paraId="05AFD4D9" w14:textId="3431752C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644145" w:rsidRPr="00D26778">
              <w:rPr>
                <w:rFonts w:ascii="Angsana New" w:hAnsi="Angsana New"/>
                <w:sz w:val="30"/>
                <w:szCs w:val="30"/>
              </w:rPr>
              <w:t>5,4</w:t>
            </w: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644145" w:rsidRPr="00D2677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45853F9B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3E5EEAF" w14:textId="44F91FDC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99,060</w:t>
            </w:r>
          </w:p>
        </w:tc>
        <w:tc>
          <w:tcPr>
            <w:tcW w:w="269" w:type="dxa"/>
          </w:tcPr>
          <w:p w14:paraId="47026D17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31FEA11" w14:textId="27CFB829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A63586E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10444E07" w14:textId="1C5264AC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7,8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096E64" w:rsidRPr="00D26778" w14:paraId="7F193FF9" w14:textId="77777777" w:rsidTr="00E0450A">
        <w:tc>
          <w:tcPr>
            <w:tcW w:w="3510" w:type="dxa"/>
          </w:tcPr>
          <w:p w14:paraId="60AC3980" w14:textId="77777777" w:rsidR="00096E64" w:rsidRPr="00D26778" w:rsidRDefault="00096E64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1237" w:type="dxa"/>
          </w:tcPr>
          <w:p w14:paraId="4A26D936" w14:textId="0D152BDF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644145" w:rsidRPr="00D26778">
              <w:rPr>
                <w:rFonts w:ascii="Angsana New" w:hAnsi="Angsana New"/>
                <w:sz w:val="30"/>
                <w:szCs w:val="30"/>
              </w:rPr>
              <w:t>5</w:t>
            </w: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644145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644145"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F67D42B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D435082" w14:textId="4D2B47AB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0,805</w:t>
            </w:r>
          </w:p>
        </w:tc>
        <w:tc>
          <w:tcPr>
            <w:tcW w:w="269" w:type="dxa"/>
          </w:tcPr>
          <w:p w14:paraId="7A7471BA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03BD8FD" w14:textId="66D8B22B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3005BD1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6FCF4F11" w14:textId="17E68F5F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0,660</w:t>
            </w:r>
          </w:p>
        </w:tc>
      </w:tr>
      <w:tr w:rsidR="00096E64" w:rsidRPr="00D26778" w14:paraId="184F954F" w14:textId="77777777" w:rsidTr="00E0450A">
        <w:tc>
          <w:tcPr>
            <w:tcW w:w="3510" w:type="dxa"/>
          </w:tcPr>
          <w:p w14:paraId="06B83CF4" w14:textId="77777777" w:rsidR="00096E64" w:rsidRPr="00D26778" w:rsidRDefault="00096E64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37" w:type="dxa"/>
          </w:tcPr>
          <w:p w14:paraId="65071C1A" w14:textId="3792A191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69" w:type="dxa"/>
          </w:tcPr>
          <w:p w14:paraId="5CCE0BE0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7AA88EF" w14:textId="000F9342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6,5</w:t>
            </w: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14541CA2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DB243A" w14:textId="2237FB15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09B9CE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7B2A1409" w14:textId="34F709DA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096E64" w:rsidRPr="00D26778" w14:paraId="11E11CBD" w14:textId="77777777" w:rsidTr="00E0450A">
        <w:tc>
          <w:tcPr>
            <w:tcW w:w="3510" w:type="dxa"/>
          </w:tcPr>
          <w:p w14:paraId="401FAAE0" w14:textId="77777777" w:rsidR="00096E64" w:rsidRPr="00D26778" w:rsidRDefault="00096E64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9EB2F8A" w14:textId="6AE50D75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,889</w:t>
            </w:r>
          </w:p>
        </w:tc>
        <w:tc>
          <w:tcPr>
            <w:tcW w:w="269" w:type="dxa"/>
          </w:tcPr>
          <w:p w14:paraId="6E8B84A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96C7AAA" w14:textId="3586F50A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,69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51AACBF6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05F6E1E" w14:textId="7AA52800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8102EE6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</w:tcBorders>
          </w:tcPr>
          <w:p w14:paraId="6FE3D14B" w14:textId="0670D97A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40,455</w:t>
            </w:r>
          </w:p>
        </w:tc>
      </w:tr>
      <w:tr w:rsidR="00096E64" w:rsidRPr="00D26778" w14:paraId="3C562BD4" w14:textId="77777777" w:rsidTr="00E0450A">
        <w:tc>
          <w:tcPr>
            <w:tcW w:w="3510" w:type="dxa"/>
          </w:tcPr>
          <w:p w14:paraId="0418471F" w14:textId="77777777" w:rsidR="00096E64" w:rsidRPr="00D26778" w:rsidRDefault="00096E64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26D162D" w14:textId="164A2E78" w:rsidR="00096E64" w:rsidRPr="00D26778" w:rsidRDefault="00DC62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(58,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37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1DF892BE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422470E" w14:textId="53DCFB06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(66,8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269" w:type="dxa"/>
          </w:tcPr>
          <w:p w14:paraId="120CE198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3374137" w14:textId="2CFC8535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9CD88E9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</w:tcPr>
          <w:p w14:paraId="6D0A39BE" w14:textId="088958F4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(5,658)</w:t>
            </w:r>
          </w:p>
        </w:tc>
      </w:tr>
      <w:tr w:rsidR="00096E64" w:rsidRPr="00D26778" w14:paraId="7E86AD94" w14:textId="77777777" w:rsidTr="00E0450A">
        <w:trPr>
          <w:trHeight w:val="415"/>
        </w:trPr>
        <w:tc>
          <w:tcPr>
            <w:tcW w:w="3510" w:type="dxa"/>
            <w:vAlign w:val="bottom"/>
          </w:tcPr>
          <w:p w14:paraId="50DC3CF4" w14:textId="77777777" w:rsidR="00096E64" w:rsidRPr="00D26778" w:rsidRDefault="00096E64" w:rsidP="001B34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B4DC9" w14:textId="1BE7183F" w:rsidR="00096E64" w:rsidRPr="00D26778" w:rsidRDefault="00DC62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,65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  <w:vAlign w:val="bottom"/>
          </w:tcPr>
          <w:p w14:paraId="2E83D623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AC673" w14:textId="43877718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564,88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  <w:vAlign w:val="bottom"/>
          </w:tcPr>
          <w:p w14:paraId="225BD311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CE9E0" w14:textId="6E8F09CF" w:rsidR="00096E64" w:rsidRPr="00D26778" w:rsidRDefault="0064414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656500C7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BBA4A" w14:textId="3C62243B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4,797</w:t>
            </w:r>
          </w:p>
        </w:tc>
      </w:tr>
      <w:tr w:rsidR="00096E64" w:rsidRPr="00D26778" w14:paraId="2FAC3368" w14:textId="77777777" w:rsidTr="00E0450A">
        <w:trPr>
          <w:trHeight w:val="415"/>
        </w:trPr>
        <w:tc>
          <w:tcPr>
            <w:tcW w:w="3510" w:type="dxa"/>
            <w:vAlign w:val="bottom"/>
          </w:tcPr>
          <w:p w14:paraId="0FBDFAFC" w14:textId="77777777" w:rsidR="00096E64" w:rsidRPr="00D26778" w:rsidRDefault="00096E64" w:rsidP="001B34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06523E89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1C35CEF6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575167E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690B7C5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78AD8EE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55160A9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double" w:sz="4" w:space="0" w:color="auto"/>
            </w:tcBorders>
            <w:vAlign w:val="bottom"/>
          </w:tcPr>
          <w:p w14:paraId="0DF5F45C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C3CE948" w14:textId="77777777" w:rsidR="001C1E2B" w:rsidRPr="00D26778" w:rsidRDefault="001C1E2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CE5A74" w14:textId="77777777" w:rsidR="00D04430" w:rsidRPr="00D26778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  <w:cs/>
        </w:rPr>
        <w:sectPr w:rsidR="00D04430" w:rsidRPr="00D26778" w:rsidSect="00D07D55">
          <w:headerReference w:type="even" r:id="rId13"/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270F22D" w14:textId="4BA121E4" w:rsidR="00D07D55" w:rsidRPr="00D26778" w:rsidRDefault="002E319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D07D55" w:rsidRPr="00D26778">
        <w:rPr>
          <w:rFonts w:ascii="Angsana New" w:hAnsi="Angsana New"/>
          <w:b/>
          <w:bCs/>
          <w:sz w:val="30"/>
          <w:szCs w:val="30"/>
        </w:rPr>
        <w:tab/>
      </w:r>
      <w:r w:rsidR="00D07D55" w:rsidRPr="00D2677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D07D55" w:rsidRPr="00D26778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04DDDFD4" w14:textId="77777777" w:rsidR="00D07D55" w:rsidRPr="00D26778" w:rsidRDefault="00D07D5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EE084DB" w14:textId="7ED16E71" w:rsidR="009130AA" w:rsidRPr="00D26778" w:rsidRDefault="009130A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D26778">
        <w:rPr>
          <w:rFonts w:ascii="Angsana New" w:hAnsi="Angsana New" w:hint="cs"/>
          <w:sz w:val="30"/>
          <w:szCs w:val="30"/>
          <w:cs/>
        </w:rPr>
        <w:t xml:space="preserve">ร่วมและการร่วมค้าสำหรับแต่ละปีสิ้นสุดวันที่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และเงินปันผลรับสำหรับแต่ละปี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มีดังนี้</w:t>
      </w:r>
    </w:p>
    <w:p w14:paraId="07AC0971" w14:textId="77777777" w:rsidR="00E16A3E" w:rsidRPr="00D26778" w:rsidRDefault="00E16A3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805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220"/>
        <w:gridCol w:w="720"/>
        <w:gridCol w:w="720"/>
        <w:gridCol w:w="270"/>
        <w:gridCol w:w="72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D07D55" w:rsidRPr="00D26778" w14:paraId="1291FBC4" w14:textId="77777777" w:rsidTr="007461C8">
        <w:trPr>
          <w:jc w:val="center"/>
        </w:trPr>
        <w:tc>
          <w:tcPr>
            <w:tcW w:w="2070" w:type="dxa"/>
          </w:tcPr>
          <w:p w14:paraId="1655B248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70A53D22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5" w:type="dxa"/>
            <w:gridSpan w:val="18"/>
          </w:tcPr>
          <w:p w14:paraId="0E273E69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7E93" w:rsidRPr="00D26778" w14:paraId="06673AA4" w14:textId="77777777" w:rsidTr="007461C8">
        <w:trPr>
          <w:jc w:val="center"/>
        </w:trPr>
        <w:tc>
          <w:tcPr>
            <w:tcW w:w="2070" w:type="dxa"/>
          </w:tcPr>
          <w:p w14:paraId="05745BD5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5BF3B4BF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69F055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E35CAC4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0B08B88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4FE5C170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C3AC825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61D00D8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11B62A4D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481788F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5FABC59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F18773A" w14:textId="77777777" w:rsidR="004F7E93" w:rsidRPr="00D26778" w:rsidRDefault="004F7E93" w:rsidP="001B34C8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8A2BE32" w14:textId="77777777" w:rsidR="004F7E93" w:rsidRPr="00D26778" w:rsidRDefault="004F7E93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D07D55" w:rsidRPr="00D26778" w14:paraId="661A5E4D" w14:textId="77777777" w:rsidTr="007461C8">
        <w:trPr>
          <w:jc w:val="center"/>
        </w:trPr>
        <w:tc>
          <w:tcPr>
            <w:tcW w:w="2070" w:type="dxa"/>
          </w:tcPr>
          <w:p w14:paraId="41415B14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034FDC45" w14:textId="77777777" w:rsidR="00D07D55" w:rsidRPr="00D26778" w:rsidRDefault="00D07D55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9C1F9EA" w14:textId="5D51CB95" w:rsidR="00D07D55" w:rsidRPr="00D26778" w:rsidRDefault="00925CA2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720" w:type="dxa"/>
          </w:tcPr>
          <w:p w14:paraId="119D5E5B" w14:textId="3DA954A8" w:rsidR="00D07D55" w:rsidRPr="00D26778" w:rsidRDefault="00925CA2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D397318" w14:textId="77777777" w:rsidR="00D07D55" w:rsidRPr="00D26778" w:rsidRDefault="00D07D55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000135BE" w14:textId="06F016D3" w:rsidR="00D07D55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49775B37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</w:tcPr>
          <w:p w14:paraId="02F338BC" w14:textId="37BC48F5" w:rsidR="00D07D55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D426EA" w14:textId="77777777" w:rsidR="00D07D55" w:rsidRPr="00D26778" w:rsidRDefault="00D07D55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0E5B5B4" w14:textId="318752AE" w:rsidR="00D07D55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77788AEF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76FD24" w14:textId="5334CC05" w:rsidR="00D07D55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DDA33E7" w14:textId="77777777" w:rsidR="00D07D55" w:rsidRPr="00D26778" w:rsidRDefault="00D07D55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7061F5A" w14:textId="55FE9E81" w:rsidR="00D07D55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00ED920C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087B60" w14:textId="781331BC" w:rsidR="00D07D55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71E161" w14:textId="77777777" w:rsidR="00D07D55" w:rsidRPr="00D26778" w:rsidRDefault="00D07D55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8DFFA81" w14:textId="2EE3C8C7" w:rsidR="00D07D55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3399E1CC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781069" w14:textId="1354DDDC" w:rsidR="00D07D55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07D55" w:rsidRPr="00D26778" w14:paraId="18106257" w14:textId="77777777" w:rsidTr="007461C8">
        <w:trPr>
          <w:jc w:val="center"/>
        </w:trPr>
        <w:tc>
          <w:tcPr>
            <w:tcW w:w="2070" w:type="dxa"/>
          </w:tcPr>
          <w:p w14:paraId="1CA0A37A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59AC45E7" w14:textId="77777777" w:rsidR="00D07D55" w:rsidRPr="00D26778" w:rsidRDefault="00D07D55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1028CCE" w14:textId="77777777" w:rsidR="00D07D55" w:rsidRPr="00D26778" w:rsidRDefault="00D07D55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9E0852B" w14:textId="77777777" w:rsidR="00D07D55" w:rsidRPr="00D26778" w:rsidRDefault="00D07D55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5" w:type="dxa"/>
            <w:gridSpan w:val="15"/>
          </w:tcPr>
          <w:p w14:paraId="55617D4A" w14:textId="77777777" w:rsidR="00D07D55" w:rsidRPr="00D26778" w:rsidRDefault="00D07D55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7D55" w:rsidRPr="00D26778" w14:paraId="5451BDD4" w14:textId="77777777" w:rsidTr="007461C8">
        <w:trPr>
          <w:jc w:val="center"/>
        </w:trPr>
        <w:tc>
          <w:tcPr>
            <w:tcW w:w="2070" w:type="dxa"/>
          </w:tcPr>
          <w:p w14:paraId="47997102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20" w:type="dxa"/>
          </w:tcPr>
          <w:p w14:paraId="6491258D" w14:textId="77777777" w:rsidR="00D07D55" w:rsidRPr="00D26778" w:rsidRDefault="00D07D55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F5A8B88" w14:textId="77777777" w:rsidR="00D07D55" w:rsidRPr="00D26778" w:rsidRDefault="00D07D55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FA7BD2B" w14:textId="77777777" w:rsidR="00D07D55" w:rsidRPr="00D26778" w:rsidRDefault="00D07D55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0EF84" w14:textId="77777777" w:rsidR="00D07D55" w:rsidRPr="00D26778" w:rsidRDefault="00D07D55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21C16D14" w14:textId="77777777" w:rsidR="00D07D55" w:rsidRPr="00D26778" w:rsidRDefault="00D07D55" w:rsidP="001B34C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824EBE" w14:textId="77777777" w:rsidR="00D07D55" w:rsidRPr="00D26778" w:rsidRDefault="00D07D55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6138485" w14:textId="77777777" w:rsidR="00D07D55" w:rsidRPr="00D26778" w:rsidRDefault="00D07D55" w:rsidP="001B34C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FD6AF" w14:textId="77777777" w:rsidR="00D07D55" w:rsidRPr="00D26778" w:rsidRDefault="00D07D55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16BAE6C" w14:textId="77777777" w:rsidR="00D07D55" w:rsidRPr="00D26778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0F3D92" w14:textId="77777777" w:rsidR="00D07D55" w:rsidRPr="00D26778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2BA102A" w14:textId="77777777" w:rsidR="00D07D55" w:rsidRPr="00D26778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0AD422" w14:textId="77777777" w:rsidR="00D07D55" w:rsidRPr="00D26778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578CAA8" w14:textId="77777777" w:rsidR="00D07D55" w:rsidRPr="00D26778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3729C" w14:textId="77777777" w:rsidR="00D07D55" w:rsidRPr="00D26778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D50B3E0" w14:textId="77777777" w:rsidR="00D07D55" w:rsidRPr="00D26778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114CBF" w14:textId="77777777" w:rsidR="00D07D55" w:rsidRPr="00D26778" w:rsidRDefault="00D07D55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BA3A50" w14:textId="77777777" w:rsidR="00D07D55" w:rsidRPr="00D26778" w:rsidRDefault="00D07D55" w:rsidP="001B34C8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5C03DF" w14:textId="77777777" w:rsidR="00D07D55" w:rsidRPr="00D26778" w:rsidRDefault="00D07D55" w:rsidP="001B34C8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A0D891B" w14:textId="77777777" w:rsidR="00D07D55" w:rsidRPr="00D26778" w:rsidRDefault="00D07D55" w:rsidP="001B34C8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E64" w:rsidRPr="00D26778" w14:paraId="76DA1B2A" w14:textId="77777777" w:rsidTr="007461C8">
        <w:trPr>
          <w:jc w:val="center"/>
        </w:trPr>
        <w:tc>
          <w:tcPr>
            <w:tcW w:w="2070" w:type="dxa"/>
          </w:tcPr>
          <w:p w14:paraId="4EABE228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EEC52DE" w14:textId="7193D053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 ซึชิโยชิ สมบูรณ์</w:t>
            </w:r>
          </w:p>
          <w:p w14:paraId="2B33FB39" w14:textId="1245AAE5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CE7DA2"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โคเตท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แซนด์ จำกัด</w:t>
            </w:r>
          </w:p>
        </w:tc>
        <w:tc>
          <w:tcPr>
            <w:tcW w:w="2220" w:type="dxa"/>
          </w:tcPr>
          <w:p w14:paraId="043974C1" w14:textId="77777777" w:rsidR="00096E64" w:rsidRPr="00D26778" w:rsidRDefault="00096E64" w:rsidP="001B34C8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ผลิตและจำหน่ายทราย</w:t>
            </w:r>
          </w:p>
          <w:p w14:paraId="2B40C8B0" w14:textId="4DB58118" w:rsidR="00096E64" w:rsidRPr="00D26778" w:rsidRDefault="00096E64" w:rsidP="001B34C8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E7DA2"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เคลือบ,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พลาสติก</w:t>
            </w:r>
            <w:r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ทราย</w:t>
            </w:r>
          </w:p>
          <w:p w14:paraId="6F5FC0BB" w14:textId="25A6FD07" w:rsidR="00096E64" w:rsidRPr="00D26778" w:rsidRDefault="00CE7DA2" w:rsidP="001B34C8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096E64"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อบแห้ง</w:t>
            </w:r>
          </w:p>
        </w:tc>
        <w:tc>
          <w:tcPr>
            <w:tcW w:w="720" w:type="dxa"/>
            <w:vAlign w:val="bottom"/>
          </w:tcPr>
          <w:p w14:paraId="4771B9FF" w14:textId="2AB3ADBD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6A10B9" w:rsidRPr="00D26778">
              <w:rPr>
                <w:rFonts w:ascii="Angsana New" w:hAnsi="Angsana New"/>
                <w:sz w:val="30"/>
                <w:szCs w:val="30"/>
              </w:rPr>
              <w:t>.</w:t>
            </w: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6A10B9"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0" w:type="dxa"/>
            <w:vAlign w:val="bottom"/>
          </w:tcPr>
          <w:p w14:paraId="70F95369" w14:textId="54B104F5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.</w:t>
            </w: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801D2F0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69061B53" w14:textId="7B242660" w:rsidR="00096E64" w:rsidRPr="00D26778" w:rsidRDefault="006A10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vAlign w:val="bottom"/>
          </w:tcPr>
          <w:p w14:paraId="2A532CB3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53E697EF" w14:textId="3F161326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vAlign w:val="bottom"/>
          </w:tcPr>
          <w:p w14:paraId="505F7B8C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A138DE3" w14:textId="04EE6815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6A10B9" w:rsidRPr="00D26778">
              <w:rPr>
                <w:rFonts w:ascii="Angsana New" w:hAnsi="Angsana New"/>
                <w:sz w:val="30"/>
                <w:szCs w:val="30"/>
              </w:rPr>
              <w:t>5,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6A10B9" w:rsidRPr="00D2677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5B372A1C" w14:textId="77777777" w:rsidR="00096E64" w:rsidRPr="00D26778" w:rsidRDefault="00096E6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575CB2" w14:textId="42260FD2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288C016A" w14:textId="1B5F4961" w:rsidR="00096E64" w:rsidRPr="00D26778" w:rsidRDefault="00096E64" w:rsidP="001B34C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E1F16F4" w14:textId="0DDD9F24" w:rsidR="00096E64" w:rsidRPr="00D26778" w:rsidRDefault="006A10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,704</w:t>
            </w:r>
          </w:p>
        </w:tc>
        <w:tc>
          <w:tcPr>
            <w:tcW w:w="270" w:type="dxa"/>
            <w:vAlign w:val="bottom"/>
          </w:tcPr>
          <w:p w14:paraId="29C04125" w14:textId="77777777" w:rsidR="00096E64" w:rsidRPr="00D26778" w:rsidRDefault="00096E64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F8FEC40" w14:textId="46A5C7AC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,656</w:t>
            </w:r>
          </w:p>
        </w:tc>
        <w:tc>
          <w:tcPr>
            <w:tcW w:w="270" w:type="dxa"/>
            <w:vAlign w:val="bottom"/>
          </w:tcPr>
          <w:p w14:paraId="5F673BD9" w14:textId="77777777" w:rsidR="00096E64" w:rsidRPr="00D26778" w:rsidRDefault="00096E64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6FE38E" w14:textId="07B0CF71" w:rsidR="00096E64" w:rsidRPr="00D26778" w:rsidRDefault="006A10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6,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5D796B6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19CCFF" w14:textId="5F51454F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,5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96E64" w:rsidRPr="00D26778" w14:paraId="05E25AAE" w14:textId="77777777" w:rsidTr="007461C8">
        <w:trPr>
          <w:trHeight w:val="110"/>
          <w:jc w:val="center"/>
        </w:trPr>
        <w:tc>
          <w:tcPr>
            <w:tcW w:w="2070" w:type="dxa"/>
          </w:tcPr>
          <w:p w14:paraId="285113DE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4973FDF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1E3EB05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FBBC7F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F2AAC5" w14:textId="77777777" w:rsidR="00096E64" w:rsidRPr="00D26778" w:rsidRDefault="00096E64" w:rsidP="001B34C8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558E0ADA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432B62" w14:textId="77777777" w:rsidR="00096E64" w:rsidRPr="00D26778" w:rsidRDefault="00096E64" w:rsidP="001B34C8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CE42572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7D4DE6" w14:textId="77777777" w:rsidR="00096E64" w:rsidRPr="00D26778" w:rsidRDefault="00096E64" w:rsidP="001B34C8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D222EF8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70C5B2" w14:textId="77777777" w:rsidR="00096E64" w:rsidRPr="00D26778" w:rsidRDefault="00096E64" w:rsidP="001B34C8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85D2330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1BED5D" w14:textId="77777777" w:rsidR="00096E64" w:rsidRPr="00D26778" w:rsidRDefault="00096E64" w:rsidP="001B34C8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26DC540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5187E" w14:textId="77777777" w:rsidR="00096E64" w:rsidRPr="00D26778" w:rsidRDefault="00096E64" w:rsidP="001B34C8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7F9775D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64D93F" w14:textId="77777777" w:rsidR="00096E64" w:rsidRPr="00D26778" w:rsidRDefault="00096E64" w:rsidP="001B34C8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FEEEAAE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ADCFCE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609ED53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E64" w:rsidRPr="00D26778" w14:paraId="7C1B7013" w14:textId="77777777" w:rsidTr="007461C8">
        <w:trPr>
          <w:jc w:val="center"/>
        </w:trPr>
        <w:tc>
          <w:tcPr>
            <w:tcW w:w="2070" w:type="dxa"/>
          </w:tcPr>
          <w:p w14:paraId="57BD6A4D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 ยามาดะ</w:t>
            </w:r>
          </w:p>
          <w:p w14:paraId="18A3E271" w14:textId="145E2E3B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สมบูรณ์ จำกัด</w:t>
            </w:r>
          </w:p>
        </w:tc>
        <w:tc>
          <w:tcPr>
            <w:tcW w:w="2220" w:type="dxa"/>
          </w:tcPr>
          <w:p w14:paraId="6232D40D" w14:textId="77777777" w:rsidR="00096E64" w:rsidRPr="00D26778" w:rsidRDefault="00096E64" w:rsidP="001B34C8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14:paraId="52FDF01B" w14:textId="15B9D342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7DA2"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อะไหล่รถ</w:t>
            </w:r>
          </w:p>
        </w:tc>
        <w:tc>
          <w:tcPr>
            <w:tcW w:w="720" w:type="dxa"/>
            <w:vAlign w:val="bottom"/>
          </w:tcPr>
          <w:p w14:paraId="72F11F89" w14:textId="69A7E007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6A10B9" w:rsidRPr="00D26778">
              <w:rPr>
                <w:rFonts w:ascii="Angsana New" w:hAnsi="Angsana New"/>
                <w:sz w:val="30"/>
                <w:szCs w:val="30"/>
              </w:rPr>
              <w:t>0.00</w:t>
            </w:r>
          </w:p>
        </w:tc>
        <w:tc>
          <w:tcPr>
            <w:tcW w:w="720" w:type="dxa"/>
            <w:vAlign w:val="bottom"/>
          </w:tcPr>
          <w:p w14:paraId="2753C1E8" w14:textId="08C7DDBF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0.00</w:t>
            </w:r>
          </w:p>
        </w:tc>
        <w:tc>
          <w:tcPr>
            <w:tcW w:w="270" w:type="dxa"/>
            <w:vAlign w:val="bottom"/>
          </w:tcPr>
          <w:p w14:paraId="5342B3ED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0FD7259" w14:textId="6F023C6A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6A10B9" w:rsidRPr="00D26778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vAlign w:val="bottom"/>
          </w:tcPr>
          <w:p w14:paraId="5618A5B6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0A9A07BE" w14:textId="4F53C3E7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vAlign w:val="bottom"/>
          </w:tcPr>
          <w:p w14:paraId="5227C895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B46DDAF" w14:textId="4694FD7C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6A10B9" w:rsidRPr="00D26778">
              <w:rPr>
                <w:rFonts w:ascii="Angsana New" w:hAnsi="Angsana New"/>
                <w:sz w:val="30"/>
                <w:szCs w:val="30"/>
              </w:rPr>
              <w:t>0,807</w:t>
            </w:r>
          </w:p>
        </w:tc>
        <w:tc>
          <w:tcPr>
            <w:tcW w:w="270" w:type="dxa"/>
            <w:vAlign w:val="bottom"/>
          </w:tcPr>
          <w:p w14:paraId="48B36F72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6C73F55" w14:textId="4C77F3B9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0,807</w:t>
            </w:r>
          </w:p>
        </w:tc>
        <w:tc>
          <w:tcPr>
            <w:tcW w:w="270" w:type="dxa"/>
            <w:vAlign w:val="bottom"/>
          </w:tcPr>
          <w:p w14:paraId="44D56E5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AF66D2C" w14:textId="64FC06FA" w:rsidR="00096E64" w:rsidRPr="00D26778" w:rsidRDefault="006A10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50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,04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AC716F6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2C8BD5F" w14:textId="7F6C0ED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459,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vAlign w:val="bottom"/>
          </w:tcPr>
          <w:p w14:paraId="1A15D5D5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B90AA5" w14:textId="74C6A13C" w:rsidR="00096E64" w:rsidRPr="00D26778" w:rsidRDefault="006A10B9" w:rsidP="001B34C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6,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  <w:vAlign w:val="bottom"/>
          </w:tcPr>
          <w:p w14:paraId="1FDA339C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0FAAF15" w14:textId="72F4AA7E" w:rsidR="00096E64" w:rsidRPr="00D26778" w:rsidRDefault="005F2398" w:rsidP="001B34C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,646</w:t>
            </w:r>
          </w:p>
        </w:tc>
      </w:tr>
      <w:tr w:rsidR="00096E64" w:rsidRPr="00D26778" w14:paraId="57219C2D" w14:textId="77777777" w:rsidTr="007461C8">
        <w:trPr>
          <w:trHeight w:val="334"/>
          <w:jc w:val="center"/>
        </w:trPr>
        <w:tc>
          <w:tcPr>
            <w:tcW w:w="2070" w:type="dxa"/>
          </w:tcPr>
          <w:p w14:paraId="43A772A0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0" w:type="dxa"/>
          </w:tcPr>
          <w:p w14:paraId="09E5495B" w14:textId="77777777" w:rsidR="00096E64" w:rsidRPr="00D26778" w:rsidRDefault="00096E64" w:rsidP="001B34C8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C3BEAB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1A96E30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F5083F" w14:textId="77777777" w:rsidR="00096E64" w:rsidRPr="00D26778" w:rsidRDefault="00096E64" w:rsidP="001B34C8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24A2670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B17074" w14:textId="77777777" w:rsidR="00096E64" w:rsidRPr="00D26778" w:rsidRDefault="00096E64" w:rsidP="001B34C8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7F33DCD7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AC27FC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869608" w14:textId="69D42AA2" w:rsidR="00096E64" w:rsidRPr="00D26778" w:rsidRDefault="006A10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46,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  <w:vAlign w:val="bottom"/>
          </w:tcPr>
          <w:p w14:paraId="0C36A68C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7A0033B" w14:textId="0DC0F208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46,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  <w:vAlign w:val="bottom"/>
          </w:tcPr>
          <w:p w14:paraId="40A8B50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3353857" w14:textId="401097C1" w:rsidR="00096E64" w:rsidRPr="00D26778" w:rsidRDefault="006A10B9" w:rsidP="001B34C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556,746</w:t>
            </w:r>
          </w:p>
        </w:tc>
        <w:tc>
          <w:tcPr>
            <w:tcW w:w="270" w:type="dxa"/>
            <w:vAlign w:val="bottom"/>
          </w:tcPr>
          <w:p w14:paraId="4BBF2BE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00550DC" w14:textId="508DDCC2" w:rsidR="00096E64" w:rsidRPr="00D26778" w:rsidRDefault="00096E64" w:rsidP="001B34C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0,9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6FBC403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9B9ADB" w14:textId="284536BC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A10B9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A10B9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3909D3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ED63FC" w14:textId="6E5C1E5A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</w:tr>
    </w:tbl>
    <w:p w14:paraId="5D54727E" w14:textId="3F301175" w:rsidR="00EE4EB6" w:rsidRPr="00D26778" w:rsidRDefault="00EE4EB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21A938A" w14:textId="77777777" w:rsidR="00EE4EB6" w:rsidRPr="00D26778" w:rsidRDefault="00EE4EB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D26778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14805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070"/>
        <w:gridCol w:w="720"/>
        <w:gridCol w:w="720"/>
        <w:gridCol w:w="270"/>
        <w:gridCol w:w="870"/>
        <w:gridCol w:w="240"/>
        <w:gridCol w:w="82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941D44" w:rsidRPr="00D26778" w14:paraId="61A12B99" w14:textId="77777777" w:rsidTr="00F33A38">
        <w:trPr>
          <w:jc w:val="center"/>
        </w:trPr>
        <w:tc>
          <w:tcPr>
            <w:tcW w:w="2070" w:type="dxa"/>
          </w:tcPr>
          <w:p w14:paraId="0F323BA9" w14:textId="77777777" w:rsidR="00941D44" w:rsidRPr="00D26778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5278C0D" w14:textId="77777777" w:rsidR="00941D44" w:rsidRPr="00D26778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5" w:type="dxa"/>
            <w:gridSpan w:val="18"/>
          </w:tcPr>
          <w:p w14:paraId="29349768" w14:textId="77777777" w:rsidR="00941D44" w:rsidRPr="00D26778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1D44" w:rsidRPr="00D26778" w14:paraId="2767BE55" w14:textId="77777777" w:rsidTr="00F33A38">
        <w:trPr>
          <w:jc w:val="center"/>
        </w:trPr>
        <w:tc>
          <w:tcPr>
            <w:tcW w:w="2070" w:type="dxa"/>
          </w:tcPr>
          <w:p w14:paraId="7F127CF9" w14:textId="77777777" w:rsidR="00941D44" w:rsidRPr="00D26778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35147FC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4334D5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D4EC89E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2731BD5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34FF8A54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4A6A8B16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466AB46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21C585EE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1AFCBB6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026CD33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B9AED54" w14:textId="77777777" w:rsidR="00941D44" w:rsidRPr="00D26778" w:rsidRDefault="00941D44" w:rsidP="001B34C8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18F7426" w14:textId="77777777" w:rsidR="00941D44" w:rsidRPr="00D26778" w:rsidRDefault="00941D44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096E64" w:rsidRPr="00D26778" w14:paraId="19667865" w14:textId="77777777" w:rsidTr="00F33A38">
        <w:trPr>
          <w:jc w:val="center"/>
        </w:trPr>
        <w:tc>
          <w:tcPr>
            <w:tcW w:w="2070" w:type="dxa"/>
          </w:tcPr>
          <w:p w14:paraId="51FD8557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F138DE" w14:textId="77777777" w:rsidR="00096E64" w:rsidRPr="00D26778" w:rsidRDefault="00096E64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21F6375" w14:textId="5FA36284" w:rsidR="00096E64" w:rsidRPr="00D26778" w:rsidRDefault="00925CA2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720" w:type="dxa"/>
          </w:tcPr>
          <w:p w14:paraId="59374BEE" w14:textId="442DED91" w:rsidR="00096E64" w:rsidRPr="00D26778" w:rsidRDefault="00925CA2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968CDCA" w14:textId="0ECE8AF6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04ABA08B" w14:textId="177DF9D0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40" w:type="dxa"/>
          </w:tcPr>
          <w:p w14:paraId="473AA606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3000107E" w14:textId="59662402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D858339" w14:textId="77777777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607E631" w14:textId="1209B175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0816C065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DF86F4" w14:textId="5C27D23F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493B8B" w14:textId="77777777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97E3BE9" w14:textId="0AD94977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4ACD0939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E7B6A9" w14:textId="32997D94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2573AE5" w14:textId="77777777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77B6AAA" w14:textId="67D4F1DE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74B7BED1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204792" w14:textId="74DCA835" w:rsidR="00096E64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1D44" w:rsidRPr="00D26778" w14:paraId="42EADAE1" w14:textId="77777777" w:rsidTr="00F33A38">
        <w:trPr>
          <w:jc w:val="center"/>
        </w:trPr>
        <w:tc>
          <w:tcPr>
            <w:tcW w:w="2070" w:type="dxa"/>
          </w:tcPr>
          <w:p w14:paraId="0B2571B1" w14:textId="77777777" w:rsidR="00941D44" w:rsidRPr="00D26778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6875337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0903C80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86DB3F9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5" w:type="dxa"/>
            <w:gridSpan w:val="15"/>
          </w:tcPr>
          <w:p w14:paraId="639E1725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1D44" w:rsidRPr="00D26778" w14:paraId="1FF54620" w14:textId="77777777" w:rsidTr="00F33A38">
        <w:trPr>
          <w:jc w:val="center"/>
        </w:trPr>
        <w:tc>
          <w:tcPr>
            <w:tcW w:w="2070" w:type="dxa"/>
          </w:tcPr>
          <w:p w14:paraId="46DBCDEB" w14:textId="2EDE6074" w:rsidR="00941D44" w:rsidRPr="00D26778" w:rsidRDefault="00D62C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79778496" w14:textId="77777777" w:rsidR="00941D44" w:rsidRPr="00D26778" w:rsidRDefault="00941D4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92674FC" w14:textId="77777777" w:rsidR="00941D44" w:rsidRPr="00D26778" w:rsidRDefault="00941D4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362E98C" w14:textId="77777777" w:rsidR="00941D44" w:rsidRPr="00D26778" w:rsidRDefault="00941D4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A67F65" w14:textId="77777777" w:rsidR="00941D44" w:rsidRPr="00D26778" w:rsidRDefault="00941D4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52720FDF" w14:textId="77777777" w:rsidR="00941D44" w:rsidRPr="00D26778" w:rsidRDefault="00941D44" w:rsidP="001B34C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CD7B11B" w14:textId="77777777" w:rsidR="00941D44" w:rsidRPr="00D26778" w:rsidRDefault="00941D4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79B24381" w14:textId="77777777" w:rsidR="00941D44" w:rsidRPr="00D26778" w:rsidRDefault="00941D44" w:rsidP="001B34C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D49EE1" w14:textId="77777777" w:rsidR="00941D44" w:rsidRPr="00D26778" w:rsidRDefault="00941D4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5DFF0AF" w14:textId="77777777" w:rsidR="00941D44" w:rsidRPr="00D26778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214656" w14:textId="77777777" w:rsidR="00941D44" w:rsidRPr="00D26778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6942623" w14:textId="77777777" w:rsidR="00941D44" w:rsidRPr="00D26778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87DED7" w14:textId="77777777" w:rsidR="00941D44" w:rsidRPr="00D26778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37C9495" w14:textId="77777777" w:rsidR="00941D44" w:rsidRPr="00D26778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5CCDA0" w14:textId="77777777" w:rsidR="00941D44" w:rsidRPr="00D26778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C49677C" w14:textId="77777777" w:rsidR="00941D44" w:rsidRPr="00D26778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1403B2" w14:textId="77777777" w:rsidR="00941D44" w:rsidRPr="00D26778" w:rsidRDefault="00941D44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5DEA30C" w14:textId="77777777" w:rsidR="00941D44" w:rsidRPr="00D26778" w:rsidRDefault="00941D44" w:rsidP="001B34C8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21E5F7" w14:textId="77777777" w:rsidR="00941D44" w:rsidRPr="00D26778" w:rsidRDefault="00941D44" w:rsidP="001B34C8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4801011" w14:textId="77777777" w:rsidR="00941D44" w:rsidRPr="00D26778" w:rsidRDefault="00941D44" w:rsidP="001B34C8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E64" w:rsidRPr="00D26778" w14:paraId="2F5329B1" w14:textId="77777777" w:rsidTr="00F33A38">
        <w:trPr>
          <w:jc w:val="center"/>
        </w:trPr>
        <w:tc>
          <w:tcPr>
            <w:tcW w:w="2070" w:type="dxa"/>
          </w:tcPr>
          <w:p w14:paraId="0C6BC399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บริษัท   มูเบีย สมบูรณ์ </w:t>
            </w:r>
          </w:p>
          <w:p w14:paraId="745BD881" w14:textId="7B2845C3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ออโตโมทีฟ  จำกัด</w:t>
            </w:r>
          </w:p>
        </w:tc>
        <w:tc>
          <w:tcPr>
            <w:tcW w:w="2070" w:type="dxa"/>
          </w:tcPr>
          <w:p w14:paraId="32CD0FDF" w14:textId="77777777" w:rsidR="00096E64" w:rsidRPr="00D26778" w:rsidRDefault="00096E64" w:rsidP="001B34C8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14:paraId="0FA6F778" w14:textId="14EA4A12" w:rsidR="00096E64" w:rsidRPr="00D26778" w:rsidRDefault="00096E64" w:rsidP="001B34C8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ชิ้นส่วนยานยนต์</w:t>
            </w:r>
          </w:p>
        </w:tc>
        <w:tc>
          <w:tcPr>
            <w:tcW w:w="720" w:type="dxa"/>
            <w:vAlign w:val="bottom"/>
          </w:tcPr>
          <w:p w14:paraId="137070BE" w14:textId="4BDD0E7F" w:rsidR="00096E64" w:rsidRPr="00D26778" w:rsidRDefault="00955C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720" w:type="dxa"/>
            <w:vAlign w:val="bottom"/>
          </w:tcPr>
          <w:p w14:paraId="5BA1DAB3" w14:textId="570AB710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6B4FEF46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49B3FFF" w14:textId="6BFC3B6B" w:rsidR="00096E64" w:rsidRPr="00D26778" w:rsidRDefault="00F16E3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70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40" w:type="dxa"/>
            <w:vAlign w:val="bottom"/>
          </w:tcPr>
          <w:p w14:paraId="02F30550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401F824A" w14:textId="4965E468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70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vAlign w:val="bottom"/>
          </w:tcPr>
          <w:p w14:paraId="13D61B84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7EA5E23" w14:textId="0D35615C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F16E30" w:rsidRPr="00D26778">
              <w:rPr>
                <w:rFonts w:ascii="Angsana New" w:hAnsi="Angsana New"/>
                <w:sz w:val="30"/>
                <w:szCs w:val="30"/>
              </w:rPr>
              <w:t>50,500</w:t>
            </w:r>
          </w:p>
        </w:tc>
        <w:tc>
          <w:tcPr>
            <w:tcW w:w="270" w:type="dxa"/>
            <w:vAlign w:val="bottom"/>
          </w:tcPr>
          <w:p w14:paraId="152A2D9F" w14:textId="77777777" w:rsidR="00096E64" w:rsidRPr="00D26778" w:rsidRDefault="00096E6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E24FC7D" w14:textId="09F01064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50,500</w:t>
            </w:r>
          </w:p>
        </w:tc>
        <w:tc>
          <w:tcPr>
            <w:tcW w:w="270" w:type="dxa"/>
            <w:vAlign w:val="bottom"/>
          </w:tcPr>
          <w:p w14:paraId="3BF70514" w14:textId="77777777" w:rsidR="00096E64" w:rsidRPr="00D26778" w:rsidRDefault="00096E64" w:rsidP="001B34C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E8A968D" w14:textId="03B2EDED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F16E30" w:rsidRPr="00D26778">
              <w:rPr>
                <w:rFonts w:ascii="Angsana New" w:hAnsi="Angsana New"/>
                <w:sz w:val="30"/>
                <w:szCs w:val="30"/>
              </w:rPr>
              <w:t>6</w:t>
            </w: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F16E30" w:rsidRPr="00D26778">
              <w:rPr>
                <w:rFonts w:ascii="Angsana New" w:hAnsi="Angsana New"/>
                <w:sz w:val="30"/>
                <w:szCs w:val="30"/>
              </w:rPr>
              <w:t>,4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16E30" w:rsidRPr="00D2677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5BE613B" w14:textId="77777777" w:rsidR="00096E64" w:rsidRPr="00D26778" w:rsidRDefault="00096E64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3A5159D" w14:textId="4A735B8C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4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vAlign w:val="bottom"/>
          </w:tcPr>
          <w:p w14:paraId="0F3AE135" w14:textId="77777777" w:rsidR="00096E64" w:rsidRPr="00D26778" w:rsidRDefault="00096E64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0DE786E" w14:textId="41C5736A" w:rsidR="00096E64" w:rsidRPr="00D26778" w:rsidRDefault="00F16E3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BF0D6B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972AC92" w14:textId="267D2909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6E64" w:rsidRPr="00D26778" w14:paraId="5A04DE3B" w14:textId="77777777" w:rsidTr="00F33A38">
        <w:trPr>
          <w:trHeight w:val="110"/>
          <w:jc w:val="center"/>
        </w:trPr>
        <w:tc>
          <w:tcPr>
            <w:tcW w:w="2070" w:type="dxa"/>
          </w:tcPr>
          <w:p w14:paraId="24733E2C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24F3C6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8A8F24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4649273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52FFC5" w14:textId="77777777" w:rsidR="00096E64" w:rsidRPr="00D26778" w:rsidRDefault="00096E64" w:rsidP="001B34C8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182B1909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86C3A79" w14:textId="77777777" w:rsidR="00096E64" w:rsidRPr="00D26778" w:rsidRDefault="00096E64" w:rsidP="001B34C8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7B0C0361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00" w:lineRule="exact"/>
              <w:ind w:left="-113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EA8EC3" w14:textId="77777777" w:rsidR="00096E64" w:rsidRPr="00D26778" w:rsidRDefault="00096E64" w:rsidP="001B34C8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F737F52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E83445" w14:textId="77777777" w:rsidR="00096E64" w:rsidRPr="00D26778" w:rsidRDefault="00096E64" w:rsidP="001B34C8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32A1FD9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00" w:lineRule="exac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148713" w14:textId="77777777" w:rsidR="00096E64" w:rsidRPr="00D26778" w:rsidRDefault="00096E64" w:rsidP="001B34C8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88EA311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12B8BC" w14:textId="77777777" w:rsidR="00096E64" w:rsidRPr="00D26778" w:rsidRDefault="00096E64" w:rsidP="001B34C8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045D645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0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39E3F7" w14:textId="77777777" w:rsidR="00096E64" w:rsidRPr="00D26778" w:rsidRDefault="00096E64" w:rsidP="001B34C8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1EB5ED6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A204F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BA66888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E64" w:rsidRPr="00D26778" w14:paraId="36D45C48" w14:textId="77777777" w:rsidTr="00F33A38">
        <w:trPr>
          <w:jc w:val="center"/>
        </w:trPr>
        <w:tc>
          <w:tcPr>
            <w:tcW w:w="2070" w:type="dxa"/>
            <w:vAlign w:val="bottom"/>
          </w:tcPr>
          <w:p w14:paraId="4C07BC05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124A465B" w14:textId="53095701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2070" w:type="dxa"/>
          </w:tcPr>
          <w:p w14:paraId="47BAB5D9" w14:textId="40424121" w:rsidR="00096E64" w:rsidRPr="00D26778" w:rsidRDefault="00096E64" w:rsidP="001B34C8">
            <w:pPr>
              <w:tabs>
                <w:tab w:val="left" w:pos="45"/>
              </w:tabs>
              <w:spacing w:line="240" w:lineRule="auto"/>
              <w:ind w:left="161" w:right="-153" w:hanging="16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ให้บริการและให้คำปรึกษาในการวางระบบ รวมทั้งพัฒนาการบูรณาการระบบ เชิงวิศวกรรม และระบบอัตโนมัติ</w:t>
            </w:r>
          </w:p>
        </w:tc>
        <w:tc>
          <w:tcPr>
            <w:tcW w:w="720" w:type="dxa"/>
            <w:vAlign w:val="bottom"/>
          </w:tcPr>
          <w:p w14:paraId="60DF1E8C" w14:textId="33E2161C" w:rsidR="00096E64" w:rsidRPr="00D26778" w:rsidRDefault="00955C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720" w:type="dxa"/>
            <w:vAlign w:val="bottom"/>
          </w:tcPr>
          <w:p w14:paraId="6AA3BD18" w14:textId="7B7796E2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269A3290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049286EC" w14:textId="0F6E37EE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F16E30" w:rsidRPr="00D26778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40" w:type="dxa"/>
            <w:vAlign w:val="bottom"/>
          </w:tcPr>
          <w:p w14:paraId="044EBF97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C18ABA4" w14:textId="30F686DE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70" w:type="dxa"/>
            <w:vAlign w:val="bottom"/>
          </w:tcPr>
          <w:p w14:paraId="397D9DBA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318B8AC" w14:textId="02659C47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F16E30" w:rsidRPr="00D26778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  <w:vAlign w:val="bottom"/>
          </w:tcPr>
          <w:p w14:paraId="067158A2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561F087" w14:textId="32C5A75F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  <w:vAlign w:val="bottom"/>
          </w:tcPr>
          <w:p w14:paraId="5955554A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9B5E774" w14:textId="07936AA8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16E30" w:rsidRPr="00D26778">
              <w:rPr>
                <w:rFonts w:ascii="Angsana New" w:hAnsi="Angsana New"/>
                <w:sz w:val="30"/>
                <w:szCs w:val="30"/>
              </w:rPr>
              <w:t>,8</w:t>
            </w: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F16E30" w:rsidRPr="00D267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27D1261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36C06B" w14:textId="75D51EE1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4,980</w:t>
            </w:r>
          </w:p>
        </w:tc>
        <w:tc>
          <w:tcPr>
            <w:tcW w:w="270" w:type="dxa"/>
            <w:vAlign w:val="bottom"/>
          </w:tcPr>
          <w:p w14:paraId="4680B70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F9EEBE" w14:textId="4EE99195" w:rsidR="00096E64" w:rsidRPr="00D26778" w:rsidRDefault="00F16E3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48C42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799801A" w14:textId="63B80930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6E64" w:rsidRPr="00D26778" w14:paraId="673D6775" w14:textId="77777777" w:rsidTr="00F33A38">
        <w:trPr>
          <w:trHeight w:val="334"/>
          <w:jc w:val="center"/>
        </w:trPr>
        <w:tc>
          <w:tcPr>
            <w:tcW w:w="2070" w:type="dxa"/>
          </w:tcPr>
          <w:p w14:paraId="0BE51325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1C35E0" w14:textId="77777777" w:rsidR="00096E64" w:rsidRPr="00D26778" w:rsidRDefault="00096E64" w:rsidP="001B34C8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B4BBE7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3D7EC2C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8C2C3F" w14:textId="77777777" w:rsidR="00096E64" w:rsidRPr="00D26778" w:rsidRDefault="00096E64" w:rsidP="001B34C8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058A6C0B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A5F9EEA" w14:textId="77777777" w:rsidR="00096E64" w:rsidRPr="00D26778" w:rsidRDefault="00096E64" w:rsidP="001B34C8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31604456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00" w:lineRule="exact"/>
              <w:ind w:left="-113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2A5C1A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51C2883" w14:textId="3C59710B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16E3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65,500</w:t>
            </w:r>
          </w:p>
        </w:tc>
        <w:tc>
          <w:tcPr>
            <w:tcW w:w="270" w:type="dxa"/>
            <w:vAlign w:val="bottom"/>
          </w:tcPr>
          <w:p w14:paraId="344B05FA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31203C" w14:textId="50FFF342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65,500</w:t>
            </w:r>
          </w:p>
        </w:tc>
        <w:tc>
          <w:tcPr>
            <w:tcW w:w="270" w:type="dxa"/>
            <w:vAlign w:val="bottom"/>
          </w:tcPr>
          <w:p w14:paraId="20AE8487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21EE3A4" w14:textId="2E389ED7" w:rsidR="00096E64" w:rsidRPr="00D26778" w:rsidRDefault="00881763" w:rsidP="001B34C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F16E30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16E30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16E30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560FF80C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ABCCA9" w14:textId="23F124CA" w:rsidR="00096E64" w:rsidRPr="00D26778" w:rsidRDefault="00881763" w:rsidP="001B34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96E64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96E64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vAlign w:val="bottom"/>
          </w:tcPr>
          <w:p w14:paraId="02D7433E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73B5ED1" w14:textId="7182E66E" w:rsidR="00096E64" w:rsidRPr="00D26778" w:rsidRDefault="00F16E3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B141BB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A33908E" w14:textId="68696504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96E64" w:rsidRPr="00D26778" w14:paraId="54107040" w14:textId="77777777" w:rsidTr="00F33A38">
        <w:trPr>
          <w:jc w:val="center"/>
        </w:trPr>
        <w:tc>
          <w:tcPr>
            <w:tcW w:w="2070" w:type="dxa"/>
          </w:tcPr>
          <w:p w14:paraId="5A4C0EAD" w14:textId="77777777" w:rsidR="00096E64" w:rsidRPr="00D26778" w:rsidRDefault="00096E64" w:rsidP="001B34C8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D2677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070" w:type="dxa"/>
          </w:tcPr>
          <w:p w14:paraId="32DBEC6C" w14:textId="77777777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A09C274" w14:textId="77777777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375A01A" w14:textId="77777777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8BD59E" w14:textId="77777777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98EF5DF" w14:textId="77777777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C7B665E" w14:textId="77777777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251315D1" w14:textId="77777777" w:rsidR="00096E64" w:rsidRPr="00D26778" w:rsidRDefault="00096E64" w:rsidP="001B34C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38BB87" w14:textId="77777777" w:rsidR="00096E64" w:rsidRPr="00D26778" w:rsidRDefault="00096E64" w:rsidP="001B34C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637F2A9E" w14:textId="0AE8F89F" w:rsidR="00096E64" w:rsidRPr="00D26778" w:rsidRDefault="00F16E30" w:rsidP="001B34C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,607</w:t>
            </w:r>
          </w:p>
        </w:tc>
        <w:tc>
          <w:tcPr>
            <w:tcW w:w="270" w:type="dxa"/>
            <w:vAlign w:val="bottom"/>
          </w:tcPr>
          <w:p w14:paraId="2092E3EA" w14:textId="77777777" w:rsidR="00096E64" w:rsidRPr="00D26778" w:rsidRDefault="00096E64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3E3E4CCB" w14:textId="5E2CC808" w:rsidR="00096E64" w:rsidRPr="00D26778" w:rsidRDefault="00096E64" w:rsidP="001B34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,607</w:t>
            </w:r>
          </w:p>
        </w:tc>
        <w:tc>
          <w:tcPr>
            <w:tcW w:w="270" w:type="dxa"/>
            <w:vAlign w:val="bottom"/>
          </w:tcPr>
          <w:p w14:paraId="7714D7D7" w14:textId="77777777" w:rsidR="00096E64" w:rsidRPr="00D26778" w:rsidRDefault="00096E64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5A959F9" w14:textId="00ED43BD" w:rsidR="00096E64" w:rsidRPr="00D26778" w:rsidRDefault="00F16E30" w:rsidP="001B34C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8,990</w:t>
            </w:r>
          </w:p>
        </w:tc>
        <w:tc>
          <w:tcPr>
            <w:tcW w:w="270" w:type="dxa"/>
            <w:vAlign w:val="bottom"/>
          </w:tcPr>
          <w:p w14:paraId="7CEDA3DC" w14:textId="77777777" w:rsidR="00096E64" w:rsidRPr="00D26778" w:rsidRDefault="00096E64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3B4193F" w14:textId="6A888ACE" w:rsidR="00096E64" w:rsidRPr="00D26778" w:rsidRDefault="00096E64" w:rsidP="001B34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867,067</w:t>
            </w:r>
          </w:p>
        </w:tc>
        <w:tc>
          <w:tcPr>
            <w:tcW w:w="270" w:type="dxa"/>
            <w:vAlign w:val="bottom"/>
          </w:tcPr>
          <w:p w14:paraId="6F395622" w14:textId="77777777" w:rsidR="00096E64" w:rsidRPr="00D26778" w:rsidRDefault="00096E64" w:rsidP="001B34C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05AA44CD" w14:textId="00D04706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16E3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16E3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01E160E" w14:textId="77777777" w:rsidR="00096E64" w:rsidRPr="00D26778" w:rsidRDefault="00096E64" w:rsidP="001B34C8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D411005" w14:textId="329E4583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</w:tr>
    </w:tbl>
    <w:p w14:paraId="0BB92CE2" w14:textId="77777777" w:rsidR="00D04430" w:rsidRPr="00D26778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D04430" w:rsidRPr="00D26778" w:rsidSect="008B0FBC">
          <w:headerReference w:type="even" r:id="rId17"/>
          <w:headerReference w:type="first" r:id="rId18"/>
          <w:footerReference w:type="firs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1F117B" w:rsidRPr="00D26778" w14:paraId="572F1BB2" w14:textId="77777777" w:rsidTr="00F348C6">
        <w:tc>
          <w:tcPr>
            <w:tcW w:w="2070" w:type="dxa"/>
          </w:tcPr>
          <w:p w14:paraId="59FB9D29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24C91D8A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F0356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AFC9AA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86D48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08E513A3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17B" w:rsidRPr="00D26778" w14:paraId="3DE609E4" w14:textId="77777777" w:rsidTr="00F348C6">
        <w:trPr>
          <w:trHeight w:val="749"/>
        </w:trPr>
        <w:tc>
          <w:tcPr>
            <w:tcW w:w="2070" w:type="dxa"/>
          </w:tcPr>
          <w:p w14:paraId="45466071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7EEB4A8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14:paraId="5B955032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0A326CBA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4B81D7E3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4401C5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F04C864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5889EC2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3F7130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096E64" w:rsidRPr="00D26778" w14:paraId="466C8F27" w14:textId="77777777" w:rsidTr="00F348C6">
        <w:trPr>
          <w:trHeight w:val="407"/>
        </w:trPr>
        <w:tc>
          <w:tcPr>
            <w:tcW w:w="2070" w:type="dxa"/>
          </w:tcPr>
          <w:p w14:paraId="3D16464C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939C9D" w14:textId="3F2C51A4" w:rsidR="00096E64" w:rsidRPr="00D26778" w:rsidRDefault="00925CA2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270" w:type="dxa"/>
          </w:tcPr>
          <w:p w14:paraId="2BEC060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12AD1" w14:textId="14F0485E" w:rsidR="00096E64" w:rsidRPr="00D26778" w:rsidRDefault="00925CA2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FC464B2" w14:textId="77777777" w:rsidR="00096E64" w:rsidRPr="00D26778" w:rsidRDefault="00096E64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C57F987" w14:textId="006EB9C2" w:rsidR="00096E64" w:rsidRPr="00D26778" w:rsidRDefault="00925CA2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270" w:type="dxa"/>
          </w:tcPr>
          <w:p w14:paraId="260C62F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3E97E5" w14:textId="7D43E4BF" w:rsidR="00096E64" w:rsidRPr="00D26778" w:rsidRDefault="00925CA2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055FC11" w14:textId="77777777" w:rsidR="00096E64" w:rsidRPr="00D26778" w:rsidRDefault="00096E64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DB3E3C7" w14:textId="057FD474" w:rsidR="00096E64" w:rsidRPr="00D26778" w:rsidRDefault="00925CA2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270" w:type="dxa"/>
          </w:tcPr>
          <w:p w14:paraId="29362DB3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3EECA" w14:textId="3E6F8328" w:rsidR="00096E64" w:rsidRPr="00D26778" w:rsidRDefault="00925CA2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96E64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F117B" w:rsidRPr="00D26778" w14:paraId="4ADACB5A" w14:textId="77777777" w:rsidTr="00F348C6">
        <w:trPr>
          <w:trHeight w:val="407"/>
        </w:trPr>
        <w:tc>
          <w:tcPr>
            <w:tcW w:w="2070" w:type="dxa"/>
          </w:tcPr>
          <w:p w14:paraId="4DBCA7DB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9804A7C" w14:textId="77777777" w:rsidR="001F117B" w:rsidRPr="00D26778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29B64D4B" w14:textId="77777777" w:rsidR="001F117B" w:rsidRPr="00D26778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7"/>
          </w:tcPr>
          <w:p w14:paraId="51BFEC58" w14:textId="77777777" w:rsidR="001F117B" w:rsidRPr="00D26778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F117B" w:rsidRPr="00D26778" w14:paraId="5FA69285" w14:textId="77777777" w:rsidTr="00F348C6">
        <w:tc>
          <w:tcPr>
            <w:tcW w:w="2070" w:type="dxa"/>
          </w:tcPr>
          <w:p w14:paraId="46B81E4D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06F4B50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FFA5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45700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A70B8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7314E5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544B2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5940A5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1EDEE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E1A431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4D8D2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DED537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E64" w:rsidRPr="00D26778" w14:paraId="5328309F" w14:textId="77777777" w:rsidTr="00C667D5">
        <w:tc>
          <w:tcPr>
            <w:tcW w:w="2070" w:type="dxa"/>
          </w:tcPr>
          <w:p w14:paraId="144FD59B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มูเบีย สมบูรณ์ </w:t>
            </w:r>
          </w:p>
          <w:p w14:paraId="55C25441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990" w:type="dxa"/>
            <w:vAlign w:val="bottom"/>
          </w:tcPr>
          <w:p w14:paraId="1B271D41" w14:textId="65415EF9" w:rsidR="00096E64" w:rsidRPr="00D26778" w:rsidRDefault="005D0B0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4699FFB5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F3AC55" w14:textId="1ABAF82F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50.00 </w:t>
            </w:r>
          </w:p>
        </w:tc>
        <w:tc>
          <w:tcPr>
            <w:tcW w:w="270" w:type="dxa"/>
          </w:tcPr>
          <w:p w14:paraId="4B26E9BB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E19542" w14:textId="562E1A00" w:rsidR="00096E64" w:rsidRPr="00D26778" w:rsidRDefault="005D0B0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70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vAlign w:val="bottom"/>
          </w:tcPr>
          <w:p w14:paraId="1F27D527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28FA48" w14:textId="7163BDE9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70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vAlign w:val="bottom"/>
          </w:tcPr>
          <w:p w14:paraId="7D167013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D67386" w14:textId="4FDBA8A1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5D0B0A" w:rsidRPr="00D26778">
              <w:rPr>
                <w:rFonts w:ascii="Angsana New" w:hAnsi="Angsana New"/>
                <w:sz w:val="30"/>
                <w:szCs w:val="30"/>
              </w:rPr>
              <w:t>50,500</w:t>
            </w:r>
          </w:p>
        </w:tc>
        <w:tc>
          <w:tcPr>
            <w:tcW w:w="270" w:type="dxa"/>
            <w:vAlign w:val="bottom"/>
          </w:tcPr>
          <w:p w14:paraId="1E1AC7CE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6FE170" w14:textId="29B6129D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50,500</w:t>
            </w:r>
          </w:p>
        </w:tc>
      </w:tr>
      <w:tr w:rsidR="00096E64" w:rsidRPr="00D26778" w14:paraId="307A22D8" w14:textId="77777777" w:rsidTr="00C667D5">
        <w:tc>
          <w:tcPr>
            <w:tcW w:w="2070" w:type="dxa"/>
          </w:tcPr>
          <w:p w14:paraId="229ACB36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7729CD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72C0E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621A63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B00D6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7BE669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432DBA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3DFB7C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E57F64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54F3C6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18C19B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C82683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E64" w:rsidRPr="00D26778" w14:paraId="353B8B9E" w14:textId="77777777" w:rsidTr="00C667D5">
        <w:tc>
          <w:tcPr>
            <w:tcW w:w="2070" w:type="dxa"/>
          </w:tcPr>
          <w:p w14:paraId="5CB863F1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244DAECC" w14:textId="28DF00AD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990" w:type="dxa"/>
            <w:vAlign w:val="bottom"/>
          </w:tcPr>
          <w:p w14:paraId="53378D6B" w14:textId="2913D310" w:rsidR="00096E64" w:rsidRPr="00D26778" w:rsidRDefault="005D0B0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15391C63" w14:textId="77777777" w:rsidR="00096E64" w:rsidRPr="00D26778" w:rsidRDefault="00096E6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02C5A0" w14:textId="6FC5359B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446465CA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A1C7FA" w14:textId="74C41D7D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5D0B0A" w:rsidRPr="00D26778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70" w:type="dxa"/>
            <w:vAlign w:val="bottom"/>
          </w:tcPr>
          <w:p w14:paraId="0B81BA9C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E09EA9" w14:textId="41BD9BA7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70" w:type="dxa"/>
            <w:vAlign w:val="bottom"/>
          </w:tcPr>
          <w:p w14:paraId="66335E68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B9B1A4" w14:textId="44F5FFE8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5D0B0A" w:rsidRPr="00D26778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  <w:vAlign w:val="bottom"/>
          </w:tcPr>
          <w:p w14:paraId="7DE0D610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811CD3" w14:textId="10D26D15" w:rsidR="00096E64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096E64" w:rsidRPr="00D26778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096E64" w:rsidRPr="00D26778" w14:paraId="527E0F3A" w14:textId="77777777" w:rsidTr="00F348C6">
        <w:tc>
          <w:tcPr>
            <w:tcW w:w="2070" w:type="dxa"/>
          </w:tcPr>
          <w:p w14:paraId="47DE20AC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F984951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1724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CAF7EB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5ED8E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73A20" w14:textId="2E6B53F4" w:rsidR="00096E64" w:rsidRPr="00D26778" w:rsidRDefault="005D0B0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  <w:vAlign w:val="bottom"/>
          </w:tcPr>
          <w:p w14:paraId="7A0DB9C9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D3DE4" w14:textId="6C06BC9D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  <w:vAlign w:val="bottom"/>
          </w:tcPr>
          <w:p w14:paraId="5A5C46FE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C5F28" w14:textId="5F86EE11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D0B0A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65,500</w:t>
            </w:r>
          </w:p>
        </w:tc>
        <w:tc>
          <w:tcPr>
            <w:tcW w:w="270" w:type="dxa"/>
            <w:vAlign w:val="bottom"/>
          </w:tcPr>
          <w:p w14:paraId="587B560D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1065E" w14:textId="6D196CF6" w:rsidR="00096E6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96E6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65,500</w:t>
            </w:r>
          </w:p>
        </w:tc>
      </w:tr>
    </w:tbl>
    <w:p w14:paraId="491AFE0F" w14:textId="77777777" w:rsidR="001F117B" w:rsidRPr="00D26778" w:rsidRDefault="001F11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91650F" w14:textId="77777777" w:rsidR="009F5D2B" w:rsidRPr="00D26778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03DEC19A" w14:textId="77777777" w:rsidR="000C0C99" w:rsidRPr="00D26778" w:rsidRDefault="000C0C9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3B5D98F" w14:textId="77777777" w:rsidR="008F1EA8" w:rsidRPr="00D26778" w:rsidRDefault="008F1E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ja-JP"/>
        </w:rPr>
      </w:pPr>
      <w:r w:rsidRPr="00D26778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26807A9" w14:textId="3028B1F0" w:rsidR="00B73F4D" w:rsidRPr="00D26778" w:rsidRDefault="00B73F4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23C5D91" w14:textId="6F8C3326" w:rsidR="001336EF" w:rsidRPr="00D26778" w:rsidRDefault="001336E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1336EF" w:rsidRPr="00D26778" w:rsidSect="008E6BE8">
          <w:headerReference w:type="even" r:id="rId20"/>
          <w:headerReference w:type="default" r:id="rId21"/>
          <w:headerReference w:type="first" r:id="rId22"/>
          <w:footerReference w:type="first" r:id="rId2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D26778"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 w:rsidR="00881763" w:rsidRPr="00D26778">
        <w:rPr>
          <w:rFonts w:ascii="Angsana New" w:eastAsia="Times New Roman" w:hAnsi="Angsana New" w:hint="cs"/>
          <w:sz w:val="30"/>
          <w:szCs w:val="30"/>
        </w:rPr>
        <w:t>3</w:t>
      </w:r>
      <w:r w:rsidRPr="00D26778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 w:rsidR="00925CA2" w:rsidRPr="00D26778">
        <w:rPr>
          <w:rFonts w:ascii="Angsana New" w:eastAsia="Times New Roman" w:hAnsi="Angsana New" w:hint="cs"/>
          <w:sz w:val="30"/>
          <w:szCs w:val="30"/>
        </w:rPr>
        <w:t>2</w:t>
      </w:r>
      <w:r w:rsidRPr="00D26778">
        <w:rPr>
          <w:rFonts w:ascii="Angsana New" w:eastAsia="Times New Roman" w:hAnsi="Angsana New" w:hint="cs"/>
          <w:sz w:val="30"/>
          <w:szCs w:val="30"/>
        </w:rPr>
        <w:t>56</w:t>
      </w:r>
      <w:r w:rsidR="00881763" w:rsidRPr="00D26778">
        <w:rPr>
          <w:rFonts w:ascii="Angsana New" w:eastAsia="Times New Roman" w:hAnsi="Angsana New" w:hint="cs"/>
          <w:sz w:val="30"/>
          <w:szCs w:val="30"/>
        </w:rPr>
        <w:t>3</w:t>
      </w:r>
      <w:r w:rsidRPr="00D26778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>บริษัทได้เข้าลงนามในสัญญาการร่วมค้า</w:t>
      </w:r>
      <w:r w:rsidRPr="00D26778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D26778">
        <w:rPr>
          <w:rFonts w:ascii="Angsana New" w:eastAsia="Times New Roman" w:hAnsi="Angsana New"/>
          <w:sz w:val="30"/>
          <w:szCs w:val="30"/>
        </w:rPr>
        <w:t>Joint Venture Agreement)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 xml:space="preserve"> กับบริษัท</w:t>
      </w:r>
      <w:r w:rsidRPr="00D26778">
        <w:rPr>
          <w:rFonts w:ascii="Angsana New" w:eastAsia="Times New Roman" w:hAnsi="Angsana New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z w:val="30"/>
          <w:szCs w:val="30"/>
        </w:rPr>
        <w:t xml:space="preserve">Shenyang </w:t>
      </w:r>
      <w:proofErr w:type="spellStart"/>
      <w:r w:rsidRPr="00D26778">
        <w:rPr>
          <w:rFonts w:ascii="Angsana New" w:eastAsia="Times New Roman" w:hAnsi="Angsana New" w:hint="cs"/>
          <w:sz w:val="30"/>
          <w:szCs w:val="30"/>
        </w:rPr>
        <w:t>Siasun</w:t>
      </w:r>
      <w:proofErr w:type="spellEnd"/>
      <w:r w:rsidRPr="00D26778">
        <w:rPr>
          <w:rFonts w:ascii="Angsana New" w:eastAsia="Times New Roman" w:hAnsi="Angsana New" w:hint="cs"/>
          <w:sz w:val="30"/>
          <w:szCs w:val="30"/>
        </w:rPr>
        <w:t xml:space="preserve"> Robot &amp; Automation</w:t>
      </w:r>
      <w:r w:rsidRPr="00D26778">
        <w:rPr>
          <w:rFonts w:ascii="Angsana New" w:eastAsia="Times New Roman" w:hAnsi="Angsana New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z w:val="30"/>
          <w:szCs w:val="30"/>
        </w:rPr>
        <w:t>Co.,</w:t>
      </w:r>
      <w:r w:rsidRPr="00D26778">
        <w:rPr>
          <w:rFonts w:ascii="Angsana New" w:eastAsia="Times New Roman" w:hAnsi="Angsana New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z w:val="30"/>
          <w:szCs w:val="30"/>
        </w:rPr>
        <w:t xml:space="preserve">Ltd. 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 xml:space="preserve">เพื่อร่วมกันจัดตั้งบริษัท สมบูรณ์ เซี่ยซัน เทค จำกัด ซึ่งได้จดทะเบียนกับกระทรวงพาณิชย์เมื่อวันที่ </w:t>
      </w:r>
      <w:r w:rsidR="005F2398" w:rsidRPr="00D26778">
        <w:rPr>
          <w:rFonts w:ascii="Angsana New" w:eastAsia="Times New Roman" w:hAnsi="Angsana New"/>
          <w:sz w:val="30"/>
          <w:szCs w:val="30"/>
        </w:rPr>
        <w:t>1</w:t>
      </w:r>
      <w:r w:rsidR="00925CA2" w:rsidRPr="00D26778">
        <w:rPr>
          <w:rFonts w:ascii="Angsana New" w:eastAsia="Times New Roman" w:hAnsi="Angsana New"/>
          <w:sz w:val="30"/>
          <w:szCs w:val="30"/>
        </w:rPr>
        <w:t>2</w:t>
      </w:r>
      <w:r w:rsidRPr="00D26778">
        <w:rPr>
          <w:rFonts w:ascii="Angsana New" w:eastAsia="Times New Roman" w:hAnsi="Angsana New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 xml:space="preserve">มิถุนายน </w:t>
      </w:r>
      <w:r w:rsidR="00925CA2" w:rsidRPr="00D26778">
        <w:rPr>
          <w:rFonts w:ascii="Angsana New" w:eastAsia="Times New Roman" w:hAnsi="Angsana New"/>
          <w:sz w:val="30"/>
          <w:szCs w:val="30"/>
        </w:rPr>
        <w:t>2</w:t>
      </w:r>
      <w:r w:rsidRPr="00D26778">
        <w:rPr>
          <w:rFonts w:ascii="Angsana New" w:eastAsia="Times New Roman" w:hAnsi="Angsana New"/>
          <w:sz w:val="30"/>
          <w:szCs w:val="30"/>
        </w:rPr>
        <w:t>56</w:t>
      </w:r>
      <w:r w:rsidR="00881763" w:rsidRPr="00D26778">
        <w:rPr>
          <w:rFonts w:ascii="Angsana New" w:eastAsia="Times New Roman" w:hAnsi="Angsana New"/>
          <w:sz w:val="30"/>
          <w:szCs w:val="30"/>
        </w:rPr>
        <w:t>3</w:t>
      </w:r>
      <w:r w:rsidRPr="00D26778">
        <w:rPr>
          <w:rFonts w:ascii="Angsana New" w:eastAsia="Times New Roman" w:hAnsi="Angsana New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>มีวัตถุประสงค์เพื่อดำเนินธุรกิจให้บริการและให้คำปรึกษาในการวางระบบ</w:t>
      </w:r>
      <w:r w:rsidRPr="00D2677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>รวมทั้งพัฒนาการบูรณาการระบบเชิงวิศวกรรมและระบบอัตโนมัติ</w:t>
      </w:r>
      <w:r w:rsidRPr="00D26778">
        <w:rPr>
          <w:rFonts w:ascii="Angsana New" w:eastAsia="Times New Roman" w:hAnsi="Angsana New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 xml:space="preserve">โดยบริษัทมีสัดส่วนการถือหุ้นร้อยละ </w:t>
      </w:r>
      <w:r w:rsidRPr="00D26778">
        <w:rPr>
          <w:rFonts w:ascii="Angsana New" w:eastAsia="Times New Roman" w:hAnsi="Angsana New"/>
          <w:sz w:val="30"/>
          <w:szCs w:val="30"/>
        </w:rPr>
        <w:t>50</w:t>
      </w:r>
    </w:p>
    <w:p w14:paraId="49F9A44F" w14:textId="6E958D8E" w:rsidR="001F117B" w:rsidRPr="00D26778" w:rsidRDefault="005F239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1</w:t>
      </w:r>
      <w:r w:rsidR="002E3192">
        <w:rPr>
          <w:rFonts w:ascii="Angsana New" w:hAnsi="Angsana New"/>
          <w:b/>
          <w:bCs/>
          <w:sz w:val="30"/>
          <w:szCs w:val="30"/>
        </w:rPr>
        <w:t>0</w:t>
      </w:r>
      <w:r w:rsidR="001F117B" w:rsidRPr="00D26778"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  <w:r w:rsidR="001F117B" w:rsidRPr="00D2677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921425E" w14:textId="77777777" w:rsidR="001F117B" w:rsidRPr="00D26778" w:rsidRDefault="001F11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BFBD78E" w14:textId="5521E4BB" w:rsidR="00686AFF" w:rsidRPr="00D26778" w:rsidRDefault="00686AF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1F117B" w:rsidRPr="00D26778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และเงินปันผลรับสำหรับแต่ละปี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มีดังนี้</w:t>
      </w:r>
    </w:p>
    <w:p w14:paraId="67894065" w14:textId="77777777" w:rsidR="001F117B" w:rsidRPr="00D26778" w:rsidRDefault="001F11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1456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18"/>
        <w:gridCol w:w="2484"/>
        <w:gridCol w:w="810"/>
        <w:gridCol w:w="270"/>
        <w:gridCol w:w="81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1F117B" w:rsidRPr="00D26778" w14:paraId="3A1B1552" w14:textId="77777777" w:rsidTr="0047052A">
        <w:tc>
          <w:tcPr>
            <w:tcW w:w="2718" w:type="dxa"/>
          </w:tcPr>
          <w:p w14:paraId="17784C6B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7D1863A8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60" w:type="dxa"/>
            <w:gridSpan w:val="15"/>
          </w:tcPr>
          <w:p w14:paraId="2BB42C7A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F117B" w:rsidRPr="00D26778" w14:paraId="1FD5F2FE" w14:textId="77777777" w:rsidTr="0047052A">
        <w:tc>
          <w:tcPr>
            <w:tcW w:w="2718" w:type="dxa"/>
          </w:tcPr>
          <w:p w14:paraId="3C0DABD4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7385B0F7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AE2E279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1D1727C8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1C5DE5D2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59466BAD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60" w:type="dxa"/>
            <w:gridSpan w:val="3"/>
          </w:tcPr>
          <w:p w14:paraId="7D9DA323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3886702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42E483C7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53A05125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855C8D7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1E06B620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0285B130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DEB1D75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</w:t>
            </w:r>
            <w:r w:rsidR="00F02E7C" w:rsidRPr="00D2677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</w:tr>
      <w:tr w:rsidR="007C05B9" w:rsidRPr="00D26778" w14:paraId="07A63AF1" w14:textId="77777777" w:rsidTr="0047052A">
        <w:tc>
          <w:tcPr>
            <w:tcW w:w="2718" w:type="dxa"/>
          </w:tcPr>
          <w:p w14:paraId="6DD7AA73" w14:textId="77777777" w:rsidR="007C05B9" w:rsidRPr="00D26778" w:rsidRDefault="007C05B9" w:rsidP="001B34C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05B2F61E" w14:textId="77777777" w:rsidR="007C05B9" w:rsidRPr="00D26778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988596" w14:textId="12004533" w:rsidR="007C05B9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2</w:t>
            </w:r>
            <w:r w:rsidR="007C05B9" w:rsidRPr="00D26778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270" w:type="dxa"/>
          </w:tcPr>
          <w:p w14:paraId="1F49972C" w14:textId="77777777" w:rsidR="007C05B9" w:rsidRPr="00D26778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3937FE" w14:textId="215D9F29" w:rsidR="007C05B9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2</w:t>
            </w:r>
            <w:r w:rsidR="007C05B9" w:rsidRPr="00D26778">
              <w:rPr>
                <w:rFonts w:ascii="Angsana New" w:hAnsi="Angsana New"/>
                <w:sz w:val="28"/>
                <w:szCs w:val="28"/>
              </w:rPr>
              <w:t>56</w:t>
            </w:r>
            <w:r w:rsidR="00881763" w:rsidRPr="00D267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F25F046" w14:textId="77777777" w:rsidR="007C05B9" w:rsidRPr="00D26778" w:rsidRDefault="007C05B9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D7FA7F0" w14:textId="424ABFA9" w:rsidR="007C05B9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2</w:t>
            </w:r>
            <w:r w:rsidR="007C05B9" w:rsidRPr="00D26778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270" w:type="dxa"/>
          </w:tcPr>
          <w:p w14:paraId="355A7B5A" w14:textId="77777777" w:rsidR="007C05B9" w:rsidRPr="00D26778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B0B60" w14:textId="2EB77F62" w:rsidR="007C05B9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2</w:t>
            </w:r>
            <w:r w:rsidR="007C05B9" w:rsidRPr="00D26778">
              <w:rPr>
                <w:rFonts w:ascii="Angsana New" w:hAnsi="Angsana New"/>
                <w:sz w:val="28"/>
                <w:szCs w:val="28"/>
              </w:rPr>
              <w:t>56</w:t>
            </w:r>
            <w:r w:rsidR="00881763" w:rsidRPr="00D267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330605A" w14:textId="77777777" w:rsidR="007C05B9" w:rsidRPr="00D26778" w:rsidRDefault="007C05B9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ED4DEB" w14:textId="12DBCFA7" w:rsidR="007C05B9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2</w:t>
            </w:r>
            <w:r w:rsidR="007C05B9" w:rsidRPr="00D26778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270" w:type="dxa"/>
          </w:tcPr>
          <w:p w14:paraId="07D2CF18" w14:textId="77777777" w:rsidR="007C05B9" w:rsidRPr="00D26778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5F9154" w14:textId="71392902" w:rsidR="007C05B9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2</w:t>
            </w:r>
            <w:r w:rsidR="007C05B9" w:rsidRPr="00D26778">
              <w:rPr>
                <w:rFonts w:ascii="Angsana New" w:hAnsi="Angsana New"/>
                <w:sz w:val="28"/>
                <w:szCs w:val="28"/>
              </w:rPr>
              <w:t>56</w:t>
            </w:r>
            <w:r w:rsidR="00881763" w:rsidRPr="00D267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6572A89" w14:textId="77777777" w:rsidR="007C05B9" w:rsidRPr="00D26778" w:rsidRDefault="007C05B9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078AF5" w14:textId="2DB9B51A" w:rsidR="007C05B9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2</w:t>
            </w:r>
            <w:r w:rsidR="007C05B9" w:rsidRPr="00D26778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270" w:type="dxa"/>
          </w:tcPr>
          <w:p w14:paraId="216AB3E5" w14:textId="77777777" w:rsidR="007C05B9" w:rsidRPr="00D26778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841855" w14:textId="13D01EB2" w:rsidR="007C05B9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2</w:t>
            </w:r>
            <w:r w:rsidR="007C05B9" w:rsidRPr="00D26778">
              <w:rPr>
                <w:rFonts w:ascii="Angsana New" w:hAnsi="Angsana New"/>
                <w:sz w:val="28"/>
                <w:szCs w:val="28"/>
              </w:rPr>
              <w:t>56</w:t>
            </w:r>
            <w:r w:rsidR="00881763" w:rsidRPr="00D2677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F117B" w:rsidRPr="00D26778" w14:paraId="23380F71" w14:textId="77777777" w:rsidTr="0047052A">
        <w:tc>
          <w:tcPr>
            <w:tcW w:w="2718" w:type="dxa"/>
          </w:tcPr>
          <w:p w14:paraId="0F2FDCA9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3A310035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14:paraId="04E1CFAB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65E88180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23BCF60D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7052A" w:rsidRPr="00D26778" w14:paraId="3BDBDC3A" w14:textId="77777777" w:rsidTr="0047052A">
        <w:tc>
          <w:tcPr>
            <w:tcW w:w="2718" w:type="dxa"/>
          </w:tcPr>
          <w:p w14:paraId="38B516CD" w14:textId="77777777" w:rsidR="001F117B" w:rsidRPr="00D26778" w:rsidRDefault="001F117B" w:rsidP="001B34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="009130AA" w:rsidRPr="00D2677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484" w:type="dxa"/>
          </w:tcPr>
          <w:p w14:paraId="16388B85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24D2704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DE72AF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4E2802F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05C7866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683950E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FA162C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53178E4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F793AC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5E92D4F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7C2B42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F944A9B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FF0F06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1F0368B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693269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BFBDAA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7052A" w:rsidRPr="00D26778" w14:paraId="4FED1975" w14:textId="77777777" w:rsidTr="0047052A">
        <w:tc>
          <w:tcPr>
            <w:tcW w:w="2718" w:type="dxa"/>
          </w:tcPr>
          <w:p w14:paraId="7C9C831F" w14:textId="77777777" w:rsidR="00AD07FE" w:rsidRPr="00D26778" w:rsidRDefault="00AD07FE" w:rsidP="001B34C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>บริษัท สมบูรณ์หล่อเหล็กเหนียว</w:t>
            </w:r>
            <w:r w:rsidRPr="00D267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อุตสาหกรรม จำกัด</w:t>
            </w:r>
          </w:p>
        </w:tc>
        <w:tc>
          <w:tcPr>
            <w:tcW w:w="2484" w:type="dxa"/>
          </w:tcPr>
          <w:p w14:paraId="1B5F253D" w14:textId="77777777" w:rsidR="00AD07FE" w:rsidRPr="00D26778" w:rsidRDefault="00AD07FE" w:rsidP="001B34C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2C245B12" w14:textId="7145B983" w:rsidR="00AD07FE" w:rsidRPr="00D26778" w:rsidRDefault="00CE7D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D07FE" w:rsidRPr="00D2677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AD07FE" w:rsidRPr="00D26778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3FA4E6F0" w14:textId="77777777" w:rsidR="00323A7B" w:rsidRPr="00D26778" w:rsidRDefault="00323A7B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38ACF6" w14:textId="0415F8B5" w:rsidR="00AD07FE" w:rsidRPr="00D26778" w:rsidRDefault="005F2398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="00323A7B" w:rsidRPr="00D26778">
              <w:rPr>
                <w:rFonts w:ascii="Angsana New" w:hAnsi="Angsana New"/>
                <w:sz w:val="28"/>
                <w:szCs w:val="28"/>
                <w:cs/>
                <w:lang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95010AA" w14:textId="77777777" w:rsidR="00AD07FE" w:rsidRPr="00D26778" w:rsidRDefault="00AD07FE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9C258B" w14:textId="77777777" w:rsidR="00AD07FE" w:rsidRPr="00D26778" w:rsidRDefault="00AD07FE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45932E4" w14:textId="57D2411F" w:rsidR="00AD07FE" w:rsidRPr="00D26778" w:rsidRDefault="005F2398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="00AD07FE" w:rsidRPr="00D26778">
              <w:rPr>
                <w:rFonts w:ascii="Angsana New" w:hAnsi="Angsana New"/>
                <w:sz w:val="28"/>
                <w:szCs w:val="28"/>
                <w:cs/>
                <w:lang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D023629" w14:textId="77777777" w:rsidR="00AD07FE" w:rsidRPr="00D26778" w:rsidRDefault="00AD07FE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37A97B0" w14:textId="77777777" w:rsidR="002625F7" w:rsidRPr="00D26778" w:rsidRDefault="002625F7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3515CD34" w14:textId="711A300C" w:rsidR="00AD07FE" w:rsidRPr="00D26778" w:rsidRDefault="002625F7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206E1138" w14:textId="77777777" w:rsidR="00AD07FE" w:rsidRPr="00D26778" w:rsidRDefault="00AD07FE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D03B1EF" w14:textId="77777777" w:rsidR="00AD07FE" w:rsidRPr="00D26778" w:rsidRDefault="00AD07FE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7DD2DFF4" w14:textId="61CDDF89" w:rsidR="00AD07FE" w:rsidRPr="00D26778" w:rsidRDefault="00AD07FE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1DE69665" w14:textId="77777777" w:rsidR="00AD07FE" w:rsidRPr="00D26778" w:rsidRDefault="00AD07FE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AFA7F58" w14:textId="77777777" w:rsidR="002625F7" w:rsidRPr="00D26778" w:rsidRDefault="002625F7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8A099F" w14:textId="06F4405E" w:rsidR="00AD07FE" w:rsidRPr="00D26778" w:rsidRDefault="002625F7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689FEF9A" w14:textId="77777777" w:rsidR="00AD07FE" w:rsidRPr="00D26778" w:rsidRDefault="00AD07FE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A75262" w14:textId="77777777" w:rsidR="00AD07FE" w:rsidRPr="00D26778" w:rsidRDefault="00AD07FE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6B2E29" w14:textId="50101E77" w:rsidR="00AD07FE" w:rsidRPr="00D26778" w:rsidRDefault="00AD07FE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7FD6C07E" w14:textId="77777777" w:rsidR="00AD07FE" w:rsidRPr="00D26778" w:rsidRDefault="00AD07FE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3ADAA" w14:textId="51D2F939" w:rsidR="00AD07FE" w:rsidRPr="00D26778" w:rsidRDefault="002B4E05" w:rsidP="001B34C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4A3164" w14:textId="77777777" w:rsidR="00AD07FE" w:rsidRPr="00D26778" w:rsidRDefault="00AD07FE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5C2DEDF" w14:textId="6901AAA2" w:rsidR="00AD07FE" w:rsidRPr="00D26778" w:rsidRDefault="00AD07FE" w:rsidP="001B34C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99,998</w:t>
            </w:r>
          </w:p>
        </w:tc>
      </w:tr>
      <w:tr w:rsidR="0047052A" w:rsidRPr="00D26778" w14:paraId="03152AC8" w14:textId="77777777" w:rsidTr="0047052A">
        <w:trPr>
          <w:trHeight w:val="227"/>
        </w:trPr>
        <w:tc>
          <w:tcPr>
            <w:tcW w:w="2718" w:type="dxa"/>
          </w:tcPr>
          <w:p w14:paraId="55F66E80" w14:textId="77777777" w:rsidR="00AD07FE" w:rsidRPr="00D26778" w:rsidRDefault="00AD07FE" w:rsidP="001B34C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69FA0BE6" w14:textId="77777777" w:rsidR="00AD07FE" w:rsidRPr="00D26778" w:rsidRDefault="00AD07FE" w:rsidP="001B34C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A769DF" w14:textId="77777777" w:rsidR="00AD07FE" w:rsidRPr="00D26778" w:rsidRDefault="00AD07FE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955865" w14:textId="77777777" w:rsidR="00AD07FE" w:rsidRPr="00D26778" w:rsidRDefault="00AD07FE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6CE000" w14:textId="77777777" w:rsidR="00AD07FE" w:rsidRPr="00D26778" w:rsidRDefault="00AD07FE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DA3A84" w14:textId="77777777" w:rsidR="00AD07FE" w:rsidRPr="00D26778" w:rsidRDefault="00AD07FE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7039D9D" w14:textId="77777777" w:rsidR="00AD07FE" w:rsidRPr="00D26778" w:rsidRDefault="00AD07FE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26AB3" w14:textId="77777777" w:rsidR="00AD07FE" w:rsidRPr="00D26778" w:rsidRDefault="00AD07FE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D84269F" w14:textId="77777777" w:rsidR="00AD07FE" w:rsidRPr="00D26778" w:rsidRDefault="00AD07FE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A9A8C" w14:textId="77777777" w:rsidR="00AD07FE" w:rsidRPr="00D26778" w:rsidRDefault="00AD07FE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497BF35" w14:textId="77777777" w:rsidR="00AD07FE" w:rsidRPr="00D26778" w:rsidRDefault="00AD07FE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8F1FA3" w14:textId="77777777" w:rsidR="00AD07FE" w:rsidRPr="00D26778" w:rsidRDefault="00AD07FE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9BD5959" w14:textId="77777777" w:rsidR="00AD07FE" w:rsidRPr="00D26778" w:rsidRDefault="00AD07FE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19A0D2" w14:textId="77777777" w:rsidR="00AD07FE" w:rsidRPr="00D26778" w:rsidRDefault="00AD07FE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3B6AF0" w14:textId="77777777" w:rsidR="00AD07FE" w:rsidRPr="00D26778" w:rsidRDefault="00AD07FE" w:rsidP="001B34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823A14" w14:textId="77777777" w:rsidR="00AD07FE" w:rsidRPr="00D26778" w:rsidRDefault="00AD07FE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FAD047" w14:textId="77777777" w:rsidR="00AD07FE" w:rsidRPr="00D26778" w:rsidRDefault="00AD07FE" w:rsidP="001B34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10EEA" w:rsidRPr="00D26778" w14:paraId="335AA67E" w14:textId="77777777" w:rsidTr="0047052A">
        <w:tc>
          <w:tcPr>
            <w:tcW w:w="2718" w:type="dxa"/>
          </w:tcPr>
          <w:p w14:paraId="38E41AFE" w14:textId="77777777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E16FF37" w14:textId="0C6C7C2A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>บริษัท บางกอกสปริง</w:t>
            </w:r>
          </w:p>
          <w:p w14:paraId="3349C28A" w14:textId="77777777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อินดัสเตรียล จำกัด</w:t>
            </w:r>
          </w:p>
        </w:tc>
        <w:tc>
          <w:tcPr>
            <w:tcW w:w="2484" w:type="dxa"/>
          </w:tcPr>
          <w:p w14:paraId="1B962292" w14:textId="77777777" w:rsidR="00B10EEA" w:rsidRPr="00D26778" w:rsidRDefault="00B10E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ผลิตและจำหน่ายชิ้นส่วน</w:t>
            </w:r>
          </w:p>
          <w:p w14:paraId="21C90859" w14:textId="77777777" w:rsidR="00B10EEA" w:rsidRPr="00D26778" w:rsidRDefault="00B10E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  ยานยนต์และให้เช่า</w:t>
            </w:r>
          </w:p>
          <w:p w14:paraId="55CD3305" w14:textId="7C1059D6" w:rsidR="00B10EEA" w:rsidRPr="00D26778" w:rsidRDefault="00B10E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  อสังหาริมทรัพย์</w:t>
            </w:r>
          </w:p>
        </w:tc>
        <w:tc>
          <w:tcPr>
            <w:tcW w:w="810" w:type="dxa"/>
            <w:shd w:val="clear" w:color="auto" w:fill="auto"/>
          </w:tcPr>
          <w:p w14:paraId="55FB55AD" w14:textId="7777777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612B89F" w14:textId="7777777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E672F0" w14:textId="376BD6B4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7D45122" w14:textId="77777777" w:rsidR="00B10EEA" w:rsidRPr="00D26778" w:rsidRDefault="00B10EEA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7394711" w14:textId="7777777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B68161E" w14:textId="7777777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325468E" w14:textId="2AAB2B93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8107E44" w14:textId="77777777" w:rsidR="00B10EEA" w:rsidRPr="00D26778" w:rsidRDefault="00B10EEA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051795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5666A6A3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3E20724C" w14:textId="17432819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7DCD9A2F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5A9528F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1BD100A2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160BC4D5" w14:textId="108C5A29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5C8ACA29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212F1E4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D6799D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8B1A5C" w14:textId="001B2B04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587EF9B0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A190CE6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E10A574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CAB34A" w14:textId="1FA06F50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0C4D079C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29AA77" w14:textId="25AFEFA7" w:rsidR="00B10EEA" w:rsidRPr="00D26778" w:rsidRDefault="00B10EEA" w:rsidP="001B34C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37D52F4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76907BD" w14:textId="0CF902AC" w:rsidR="00B10EEA" w:rsidRPr="00D26778" w:rsidRDefault="00B10EEA" w:rsidP="001B34C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20,800</w:t>
            </w:r>
          </w:p>
        </w:tc>
      </w:tr>
      <w:tr w:rsidR="00B10EEA" w:rsidRPr="00D26778" w14:paraId="782C2EB8" w14:textId="77777777" w:rsidTr="0047052A">
        <w:tc>
          <w:tcPr>
            <w:tcW w:w="2718" w:type="dxa"/>
          </w:tcPr>
          <w:p w14:paraId="37B1F888" w14:textId="77777777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41983B32" w14:textId="77777777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23B313" w14:textId="7777777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99A56F" w14:textId="77777777" w:rsidR="00B10EEA" w:rsidRPr="00D26778" w:rsidRDefault="00B10EEA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6C82BF" w14:textId="7777777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E090B0" w14:textId="77777777" w:rsidR="00B10EEA" w:rsidRPr="00D26778" w:rsidRDefault="00B10EEA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1B655D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C67D0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4F79E42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F2205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A48DDB4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E0B99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0BFB1D1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57278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553BE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CFA53F3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A736666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10EEA" w:rsidRPr="00D26778" w14:paraId="7F4584ED" w14:textId="77777777" w:rsidTr="0047052A">
        <w:tc>
          <w:tcPr>
            <w:tcW w:w="2718" w:type="dxa"/>
          </w:tcPr>
          <w:p w14:paraId="5209369D" w14:textId="77777777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อินเตอร์เนชั่นแนล แคสติ้ง </w:t>
            </w:r>
          </w:p>
          <w:p w14:paraId="468102EC" w14:textId="77777777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267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โปรดักส์ จำกัด</w:t>
            </w:r>
          </w:p>
        </w:tc>
        <w:tc>
          <w:tcPr>
            <w:tcW w:w="2484" w:type="dxa"/>
          </w:tcPr>
          <w:p w14:paraId="5E59E210" w14:textId="77777777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394260D8" w14:textId="7CD778E4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67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5FC280C3" w14:textId="7777777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1DF180" w14:textId="35D5CECA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FC68754" w14:textId="77777777" w:rsidR="00B10EEA" w:rsidRPr="00D26778" w:rsidRDefault="00B10EEA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E427476" w14:textId="7777777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7AAFA2" w14:textId="2C7189DE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BB08861" w14:textId="77777777" w:rsidR="00B10EEA" w:rsidRPr="00D26778" w:rsidRDefault="00B10EEA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F628EFC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734F3B0A" w14:textId="631450D5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4198F0DC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562A61C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4058FBB0" w14:textId="148B731D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30BC5F09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0FC014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2D4F655" w14:textId="50321EF1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7EFB0520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C9D5128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30F1F79" w14:textId="1B14AB3C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06373F8D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DA87E" w14:textId="45F13101" w:rsidR="00B10EEA" w:rsidRPr="00D26778" w:rsidRDefault="00B10EEA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235,500</w:t>
            </w:r>
          </w:p>
        </w:tc>
        <w:tc>
          <w:tcPr>
            <w:tcW w:w="270" w:type="dxa"/>
          </w:tcPr>
          <w:p w14:paraId="258599F4" w14:textId="77777777" w:rsidR="00B10EEA" w:rsidRPr="00D26778" w:rsidRDefault="00B10EEA" w:rsidP="001B34C8">
            <w:pPr>
              <w:pStyle w:val="block"/>
              <w:tabs>
                <w:tab w:val="decimal" w:pos="774"/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F7B10F0" w14:textId="4147C7F6" w:rsidR="00B10EEA" w:rsidRPr="00D26778" w:rsidRDefault="00B10EEA" w:rsidP="001B34C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157,000</w:t>
            </w:r>
          </w:p>
        </w:tc>
      </w:tr>
      <w:tr w:rsidR="00B10EEA" w:rsidRPr="00D26778" w14:paraId="34A4A475" w14:textId="77777777" w:rsidTr="0047052A">
        <w:tc>
          <w:tcPr>
            <w:tcW w:w="2718" w:type="dxa"/>
          </w:tcPr>
          <w:p w14:paraId="29096BB7" w14:textId="77777777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69760972" w14:textId="77777777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0553C91" w14:textId="7777777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0184EF" w14:textId="77777777" w:rsidR="00B10EEA" w:rsidRPr="00D26778" w:rsidRDefault="00B10EEA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2557ADA" w14:textId="7777777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56AF40" w14:textId="77777777" w:rsidR="00B10EEA" w:rsidRPr="00D26778" w:rsidRDefault="00B10EEA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C8DEA9E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6E7B00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8719368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30BF8A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310B45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A0C8A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80FE5FF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7411A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8957A4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F3F636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3941F8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10EEA" w:rsidRPr="00D26778" w14:paraId="559E0888" w14:textId="77777777" w:rsidTr="0047052A">
        <w:tc>
          <w:tcPr>
            <w:tcW w:w="2718" w:type="dxa"/>
          </w:tcPr>
          <w:p w14:paraId="2B45DC6B" w14:textId="77777777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สมบูรณ์ ฟอร์จจิ้ง </w:t>
            </w:r>
          </w:p>
          <w:p w14:paraId="3225CC63" w14:textId="77777777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  <w:r w:rsidRPr="00D267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84" w:type="dxa"/>
          </w:tcPr>
          <w:p w14:paraId="6F1ED1CC" w14:textId="77777777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0C63652A" w14:textId="1AEACC01" w:rsidR="00B10EEA" w:rsidRPr="00D26778" w:rsidRDefault="00B10EEA" w:rsidP="001B34C8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 xml:space="preserve">  ยานยนต์</w:t>
            </w:r>
          </w:p>
        </w:tc>
        <w:tc>
          <w:tcPr>
            <w:tcW w:w="810" w:type="dxa"/>
            <w:shd w:val="clear" w:color="auto" w:fill="auto"/>
          </w:tcPr>
          <w:p w14:paraId="6620CA3E" w14:textId="7777777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BA8F696" w14:textId="16CAEEF6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C08B52D" w14:textId="77777777" w:rsidR="00B10EEA" w:rsidRPr="00D26778" w:rsidRDefault="00B10EEA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51B73A3" w14:textId="7777777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9300A76" w14:textId="22D84447" w:rsidR="00B10EEA" w:rsidRPr="00D26778" w:rsidRDefault="00B10EE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30E06F7" w14:textId="77777777" w:rsidR="00B10EEA" w:rsidRPr="00D26778" w:rsidRDefault="00B10EEA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E8053DB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E536823" w14:textId="2E62DD60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1,600,000</w:t>
            </w:r>
          </w:p>
        </w:tc>
        <w:tc>
          <w:tcPr>
            <w:tcW w:w="270" w:type="dxa"/>
          </w:tcPr>
          <w:p w14:paraId="60CF086A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E14019A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E54A013" w14:textId="68F53A12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D2677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  <w:r w:rsidRPr="00D26778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5F8DA423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2DC42A0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  <w:p w14:paraId="152B3E2D" w14:textId="4AF42CB2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1,600,000</w:t>
            </w:r>
          </w:p>
        </w:tc>
        <w:tc>
          <w:tcPr>
            <w:tcW w:w="270" w:type="dxa"/>
          </w:tcPr>
          <w:p w14:paraId="36FCF979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4CA30FB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  <w:p w14:paraId="44E40223" w14:textId="7B24A70B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70" w:type="dxa"/>
          </w:tcPr>
          <w:p w14:paraId="7A32CF2E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C0175C" w14:textId="29E983D5" w:rsidR="00B10EEA" w:rsidRPr="00D26778" w:rsidRDefault="00B10EEA" w:rsidP="001B34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C4D0F20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46DD31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4DFB7E1" w14:textId="34A06B0E" w:rsidR="00B10EEA" w:rsidRPr="00D26778" w:rsidRDefault="00B10EEA" w:rsidP="001B34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B10EEA" w:rsidRPr="00D26778" w14:paraId="4412A5FF" w14:textId="77777777" w:rsidTr="0047052A">
        <w:tc>
          <w:tcPr>
            <w:tcW w:w="2718" w:type="dxa"/>
          </w:tcPr>
          <w:p w14:paraId="2ABA396D" w14:textId="77777777" w:rsidR="00B10EEA" w:rsidRPr="00D26778" w:rsidRDefault="00B10EEA" w:rsidP="001B34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84" w:type="dxa"/>
          </w:tcPr>
          <w:p w14:paraId="4539D347" w14:textId="77777777" w:rsidR="00B10EEA" w:rsidRPr="00D26778" w:rsidRDefault="00B10EEA" w:rsidP="001B34C8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66B2BF9" w14:textId="77777777" w:rsidR="00B10EEA" w:rsidRPr="00D26778" w:rsidRDefault="00B10EEA" w:rsidP="001B34C8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82DFD9" w14:textId="77777777" w:rsidR="00B10EEA" w:rsidRPr="00D26778" w:rsidRDefault="00B10EEA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FD2735A" w14:textId="77777777" w:rsidR="00B10EEA" w:rsidRPr="00D26778" w:rsidRDefault="00B10EEA" w:rsidP="001B34C8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A036A3" w14:textId="77777777" w:rsidR="00B10EEA" w:rsidRPr="00D26778" w:rsidRDefault="00B10EEA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5CD744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BB338E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4B59EFC" w14:textId="77777777" w:rsidR="00B10EEA" w:rsidRPr="00D26778" w:rsidRDefault="00B10EEA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A0FF92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79253B" w14:textId="758A900E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3,792,012</w:t>
            </w:r>
          </w:p>
        </w:tc>
        <w:tc>
          <w:tcPr>
            <w:tcW w:w="270" w:type="dxa"/>
          </w:tcPr>
          <w:p w14:paraId="6796342E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5CAA32" w14:textId="3D5A1AA5" w:rsidR="00B10EEA" w:rsidRPr="00D26778" w:rsidRDefault="00B10EEA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65F9FFB4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3776E" w14:textId="7142C41F" w:rsidR="00B10EEA" w:rsidRPr="00D26778" w:rsidRDefault="00B10EEA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235,500</w:t>
            </w:r>
          </w:p>
        </w:tc>
        <w:tc>
          <w:tcPr>
            <w:tcW w:w="270" w:type="dxa"/>
          </w:tcPr>
          <w:p w14:paraId="45998509" w14:textId="77777777" w:rsidR="00B10EEA" w:rsidRPr="00D26778" w:rsidRDefault="00B10EEA" w:rsidP="001B34C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918E73" w14:textId="287ACF44" w:rsidR="00B10EEA" w:rsidRPr="00D26778" w:rsidRDefault="00B10EEA" w:rsidP="001B34C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277,798</w:t>
            </w:r>
          </w:p>
        </w:tc>
      </w:tr>
    </w:tbl>
    <w:p w14:paraId="6371EC20" w14:textId="77777777" w:rsidR="00686AFF" w:rsidRPr="00D26778" w:rsidRDefault="00686AF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686AFF" w:rsidRPr="00D26778" w:rsidSect="008B0FBC">
          <w:headerReference w:type="even" r:id="rId24"/>
          <w:headerReference w:type="default" r:id="rId25"/>
          <w:footerReference w:type="default" r:id="rId26"/>
          <w:headerReference w:type="first" r:id="rId2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47C867B" w14:textId="0810E888" w:rsidR="004F7E93" w:rsidRPr="00D26778" w:rsidRDefault="004F7E93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รายละเอียดของบริษัทย่อยทางอ้อมของบริษัท ณ 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583FE404" w14:textId="77777777" w:rsidR="004F7E93" w:rsidRPr="00D26778" w:rsidRDefault="004F7E93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36"/>
        <w:gridCol w:w="3454"/>
        <w:gridCol w:w="236"/>
        <w:gridCol w:w="1474"/>
        <w:gridCol w:w="270"/>
        <w:gridCol w:w="1530"/>
      </w:tblGrid>
      <w:tr w:rsidR="004F7E93" w:rsidRPr="00D26778" w14:paraId="246F3899" w14:textId="77777777" w:rsidTr="00F348C6">
        <w:trPr>
          <w:trHeight w:val="749"/>
        </w:trPr>
        <w:tc>
          <w:tcPr>
            <w:tcW w:w="2070" w:type="dxa"/>
          </w:tcPr>
          <w:p w14:paraId="261B444C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7F17DF16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</w:tcPr>
          <w:p w14:paraId="51D65A22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274CB008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14:paraId="4409E90A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14:paraId="4B3DFF12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</w:tr>
      <w:tr w:rsidR="004F7E93" w:rsidRPr="00D26778" w14:paraId="02933B75" w14:textId="77777777" w:rsidTr="00F348C6">
        <w:trPr>
          <w:trHeight w:val="407"/>
        </w:trPr>
        <w:tc>
          <w:tcPr>
            <w:tcW w:w="2070" w:type="dxa"/>
          </w:tcPr>
          <w:p w14:paraId="59DAFE00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4F3D96" w14:textId="77777777" w:rsidR="004F7E93" w:rsidRPr="00D26778" w:rsidRDefault="004F7E93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17FA7970" w14:textId="77777777" w:rsidR="004F7E93" w:rsidRPr="00D26778" w:rsidRDefault="004F7E93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F117E46" w14:textId="77777777" w:rsidR="004F7E93" w:rsidRPr="00D26778" w:rsidRDefault="004F7E93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14:paraId="5D26334C" w14:textId="3E1CDEA2" w:rsidR="004F7E93" w:rsidRPr="00D26778" w:rsidRDefault="00925CA2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D052A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270" w:type="dxa"/>
          </w:tcPr>
          <w:p w14:paraId="1D8ACBCB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B8F4C6" w14:textId="58120A5A" w:rsidR="004F7E93" w:rsidRPr="00D26778" w:rsidRDefault="00925CA2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D052A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F7E93" w:rsidRPr="00D26778" w14:paraId="6189A1F6" w14:textId="77777777" w:rsidTr="00F348C6">
        <w:trPr>
          <w:trHeight w:val="407"/>
        </w:trPr>
        <w:tc>
          <w:tcPr>
            <w:tcW w:w="2070" w:type="dxa"/>
          </w:tcPr>
          <w:p w14:paraId="655C9DCA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1E479F" w14:textId="77777777" w:rsidR="004F7E93" w:rsidRPr="00D26778" w:rsidRDefault="004F7E93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7DAE6531" w14:textId="77777777" w:rsidR="004F7E93" w:rsidRPr="00D26778" w:rsidRDefault="004F7E93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66CFF1D" w14:textId="77777777" w:rsidR="004F7E93" w:rsidRPr="00D26778" w:rsidRDefault="004F7E93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74" w:type="dxa"/>
            <w:gridSpan w:val="3"/>
          </w:tcPr>
          <w:p w14:paraId="3E83CE2E" w14:textId="77777777" w:rsidR="004F7E93" w:rsidRPr="00D26778" w:rsidRDefault="004F7E93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F7E93" w:rsidRPr="00D26778" w14:paraId="1BE1D6EA" w14:textId="77777777" w:rsidTr="00F348C6">
        <w:tc>
          <w:tcPr>
            <w:tcW w:w="2070" w:type="dxa"/>
          </w:tcPr>
          <w:p w14:paraId="78173FBE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6" w:type="dxa"/>
          </w:tcPr>
          <w:p w14:paraId="2EF55303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147E5EA7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01E7DC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728CFCC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875AA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86C936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A3E" w:rsidRPr="00D26778" w14:paraId="4A49103D" w14:textId="77777777" w:rsidTr="00F348C6">
        <w:tc>
          <w:tcPr>
            <w:tcW w:w="2070" w:type="dxa"/>
          </w:tcPr>
          <w:p w14:paraId="41FE8E9F" w14:textId="77777777" w:rsidR="00E16A3E" w:rsidRPr="00D26778" w:rsidRDefault="00E16A3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677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  <w:r w:rsidRPr="00D2677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นิปปอน</w:t>
            </w:r>
            <w:r w:rsidRPr="00D26778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คิไค</w:t>
            </w:r>
          </w:p>
          <w:p w14:paraId="1C118E86" w14:textId="45C17413" w:rsidR="00E16A3E" w:rsidRPr="00D26778" w:rsidRDefault="00E16A3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firstLine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เอน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จิเนียริ่ง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14:paraId="689568DE" w14:textId="77777777" w:rsidR="00E16A3E" w:rsidRPr="00D26778" w:rsidRDefault="00E16A3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46E503B6" w14:textId="77777777" w:rsidR="00E16A3E" w:rsidRPr="00D26778" w:rsidRDefault="00E16A3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ผลิต และประกอบเครื่องจักร อุปกรณ์อัตโนมัติและชิ้นส่วน</w:t>
            </w:r>
          </w:p>
        </w:tc>
        <w:tc>
          <w:tcPr>
            <w:tcW w:w="236" w:type="dxa"/>
          </w:tcPr>
          <w:p w14:paraId="5ACC28A5" w14:textId="77777777" w:rsidR="00E16A3E" w:rsidRPr="00D26778" w:rsidRDefault="00E16A3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5401F60" w14:textId="7EF5B619" w:rsidR="00E16A3E" w:rsidRPr="00D26778" w:rsidRDefault="00CB7E0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"/>
                <w:tab w:val="left" w:pos="7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00931E" w14:textId="77777777" w:rsidR="00E16A3E" w:rsidRPr="00D26778" w:rsidRDefault="00E16A3E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18DFA7" w14:textId="3A387411" w:rsidR="00E16A3E" w:rsidRPr="00D26778" w:rsidRDefault="00E16A3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7000D6B0" w14:textId="77777777" w:rsidR="004F7E93" w:rsidRPr="00D26778" w:rsidRDefault="004F7E93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B3918AB" w14:textId="42C5A812" w:rsidR="004F7E93" w:rsidRPr="00D26778" w:rsidRDefault="006C22AF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33CD944E" w14:textId="70BF3F09" w:rsidR="00840FFE" w:rsidRPr="00D26778" w:rsidRDefault="00840FFE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440"/>
        <w:gridCol w:w="270"/>
        <w:gridCol w:w="1530"/>
      </w:tblGrid>
      <w:tr w:rsidR="005F7E01" w:rsidRPr="00D26778" w14:paraId="270E3057" w14:textId="77777777" w:rsidTr="005F7E01">
        <w:trPr>
          <w:cantSplit/>
          <w:tblHeader/>
        </w:trPr>
        <w:tc>
          <w:tcPr>
            <w:tcW w:w="5130" w:type="dxa"/>
            <w:hideMark/>
          </w:tcPr>
          <w:p w14:paraId="11DEDCDF" w14:textId="469683AE" w:rsidR="005F7E01" w:rsidRPr="00D26778" w:rsidRDefault="005F7E01" w:rsidP="001B34C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รายการเคลื่อนไหวที่มีสาระสำคัญ</w:t>
            </w:r>
          </w:p>
        </w:tc>
        <w:tc>
          <w:tcPr>
            <w:tcW w:w="900" w:type="dxa"/>
            <w:vAlign w:val="bottom"/>
          </w:tcPr>
          <w:p w14:paraId="662397A2" w14:textId="77777777" w:rsidR="005F7E01" w:rsidRPr="00D26778" w:rsidRDefault="005F7E01" w:rsidP="001B34C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4965A2C" w14:textId="0D621D73" w:rsidR="005F7E01" w:rsidRPr="00D26778" w:rsidRDefault="005F7E01" w:rsidP="001B34C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D2677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</w:tr>
      <w:tr w:rsidR="005F7E01" w:rsidRPr="00D26778" w14:paraId="6CFE7E18" w14:textId="77777777" w:rsidTr="005F7E01">
        <w:trPr>
          <w:cantSplit/>
          <w:tblHeader/>
        </w:trPr>
        <w:tc>
          <w:tcPr>
            <w:tcW w:w="5130" w:type="dxa"/>
            <w:hideMark/>
          </w:tcPr>
          <w:p w14:paraId="666131BA" w14:textId="254E14D4" w:rsidR="005F7E01" w:rsidRPr="00D26778" w:rsidRDefault="005F7E01" w:rsidP="001B34C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39BD8849" w14:textId="77777777" w:rsidR="005F7E01" w:rsidRPr="00D26778" w:rsidRDefault="005F7E01" w:rsidP="001B34C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7851A6" w14:textId="4F7FF7E5" w:rsidR="005F7E01" w:rsidRPr="00D26778" w:rsidRDefault="005F7E01" w:rsidP="001B34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16E108E0" w14:textId="77777777" w:rsidR="005F7E01" w:rsidRPr="00D26778" w:rsidRDefault="005F7E01" w:rsidP="001B34C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530" w:type="dxa"/>
            <w:vAlign w:val="bottom"/>
            <w:hideMark/>
          </w:tcPr>
          <w:p w14:paraId="521E3C5C" w14:textId="0CDD49FB" w:rsidR="005F7E01" w:rsidRPr="00D26778" w:rsidRDefault="005F7E01" w:rsidP="001B34C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D26778">
              <w:rPr>
                <w:rFonts w:ascii="Angsana New" w:hAnsi="Angsana New" w:cs="Angsana New" w:hint="cs"/>
                <w:b w:val="0"/>
                <w:sz w:val="30"/>
                <w:szCs w:val="30"/>
                <w:lang w:eastAsia="en-GB"/>
              </w:rPr>
              <w:t>2563</w:t>
            </w:r>
          </w:p>
        </w:tc>
      </w:tr>
      <w:tr w:rsidR="005F7E01" w:rsidRPr="00D26778" w14:paraId="406870EB" w14:textId="77777777" w:rsidTr="005F7E01">
        <w:trPr>
          <w:cantSplit/>
        </w:trPr>
        <w:tc>
          <w:tcPr>
            <w:tcW w:w="5130" w:type="dxa"/>
          </w:tcPr>
          <w:p w14:paraId="7A385567" w14:textId="77777777" w:rsidR="005F7E01" w:rsidRPr="00D26778" w:rsidRDefault="005F7E01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</w:tcPr>
          <w:p w14:paraId="5E3145D4" w14:textId="77777777" w:rsidR="005F7E01" w:rsidRPr="00D26778" w:rsidRDefault="005F7E01" w:rsidP="001B34C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240" w:type="dxa"/>
            <w:gridSpan w:val="3"/>
            <w:hideMark/>
          </w:tcPr>
          <w:p w14:paraId="723A44A5" w14:textId="190D732A" w:rsidR="005F7E01" w:rsidRPr="00D26778" w:rsidRDefault="005F7E01" w:rsidP="001B34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D267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5F7E01" w:rsidRPr="00D26778" w14:paraId="75086F86" w14:textId="77777777" w:rsidTr="005F7E01">
        <w:trPr>
          <w:cantSplit/>
        </w:trPr>
        <w:tc>
          <w:tcPr>
            <w:tcW w:w="5130" w:type="dxa"/>
          </w:tcPr>
          <w:p w14:paraId="4FC29765" w14:textId="77777777" w:rsidR="005F7E01" w:rsidRPr="00D26778" w:rsidRDefault="005F7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เพิ่มทุนในบริษัท สมบูรณ์ ฟอร์จจิ้ง เทคโนโลยี จำกัด</w:t>
            </w:r>
          </w:p>
        </w:tc>
        <w:tc>
          <w:tcPr>
            <w:tcW w:w="900" w:type="dxa"/>
          </w:tcPr>
          <w:p w14:paraId="7736D56E" w14:textId="77777777" w:rsidR="005F7E01" w:rsidRPr="00D26778" w:rsidRDefault="005F7E01" w:rsidP="001B34C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CC7422E" w14:textId="1D09CEEA" w:rsidR="005F7E01" w:rsidRPr="00D26778" w:rsidRDefault="005F7E01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2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1,250,000</w:t>
            </w:r>
          </w:p>
        </w:tc>
        <w:tc>
          <w:tcPr>
            <w:tcW w:w="270" w:type="dxa"/>
          </w:tcPr>
          <w:p w14:paraId="2342ACF0" w14:textId="77777777" w:rsidR="005F7E01" w:rsidRPr="00D26778" w:rsidRDefault="005F7E01" w:rsidP="001B34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4FF13EF0" w14:textId="6FB06645" w:rsidR="005F7E01" w:rsidRPr="00D26778" w:rsidRDefault="005F7E01" w:rsidP="001B34C8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7E01" w:rsidRPr="00D26778" w14:paraId="4AFD7828" w14:textId="77777777" w:rsidTr="005F7E01">
        <w:trPr>
          <w:cantSplit/>
        </w:trPr>
        <w:tc>
          <w:tcPr>
            <w:tcW w:w="5130" w:type="dxa"/>
            <w:hideMark/>
          </w:tcPr>
          <w:p w14:paraId="0660A67A" w14:textId="218393D4" w:rsidR="005F7E01" w:rsidRPr="00D26778" w:rsidRDefault="005F7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ขายเงินลงทุนในบริษัท</w:t>
            </w:r>
            <w:r w:rsidRPr="00D2677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นิปปอน</w:t>
            </w:r>
            <w:r w:rsidRPr="00D26778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คิไค</w:t>
            </w:r>
            <w:r w:rsidRPr="00D26778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เอน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จิเนียริ่ง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44DF3B8F" w14:textId="77777777" w:rsidR="005F7E01" w:rsidRPr="00D26778" w:rsidRDefault="005F7E01" w:rsidP="001B34C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570CA4A" w14:textId="65A4B907" w:rsidR="005F7E01" w:rsidRPr="00D26778" w:rsidRDefault="005F7E01" w:rsidP="001B34C8">
            <w:pPr>
              <w:pStyle w:val="acctfourfigures"/>
              <w:tabs>
                <w:tab w:val="decimal" w:pos="701"/>
              </w:tabs>
              <w:spacing w:line="240" w:lineRule="auto"/>
              <w:ind w:left="-79" w:right="28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69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,97</w:t>
            </w: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30D2E61" w14:textId="77777777" w:rsidR="005F7E01" w:rsidRPr="00D26778" w:rsidRDefault="005F7E01" w:rsidP="001B34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3BB9339A" w14:textId="7541CEEE" w:rsidR="005F7E01" w:rsidRPr="00D26778" w:rsidRDefault="005F7E01" w:rsidP="001B34C8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7C2FEE6" w14:textId="77777777" w:rsidR="00BD5054" w:rsidRPr="00D26778" w:rsidRDefault="00BD5054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hanging="18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30B661" w14:textId="49D43699" w:rsidR="00740FA4" w:rsidRPr="00D26778" w:rsidRDefault="00740FA4" w:rsidP="001B34C8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การซื้อ</w:t>
      </w:r>
      <w:r w:rsidR="007C7C85"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หุ้นเพิ่มทุน</w:t>
      </w: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ในบริษัทย่อย</w:t>
      </w:r>
    </w:p>
    <w:p w14:paraId="46D322E7" w14:textId="2CEED1D5" w:rsidR="00740FA4" w:rsidRPr="00D26778" w:rsidRDefault="00740FA4" w:rsidP="001B34C8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60F4B104" w14:textId="549DD605" w:rsidR="00740FA4" w:rsidRPr="00D26778" w:rsidRDefault="00740FA4" w:rsidP="001B34C8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2677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ในเดือนธันวาคม </w:t>
      </w:r>
      <w:r w:rsidRPr="00D26778">
        <w:rPr>
          <w:rFonts w:asciiTheme="majorBidi" w:hAnsiTheme="majorBidi" w:cstheme="majorBidi"/>
          <w:sz w:val="30"/>
          <w:szCs w:val="30"/>
          <w:lang w:val="en-US" w:bidi="th-TH"/>
        </w:rPr>
        <w:t xml:space="preserve">2564 </w:t>
      </w:r>
      <w:r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 สมบูรณ์ ฟอร์จจิ้ง เทคโทโลยี จำกัด ได้เพิ่มทุนจดทะเบียน จำนวน</w:t>
      </w:r>
      <w:r w:rsidRPr="00D26778">
        <w:rPr>
          <w:rFonts w:asciiTheme="majorBidi" w:hAnsiTheme="majorBidi" w:cstheme="majorBidi"/>
          <w:sz w:val="30"/>
          <w:szCs w:val="30"/>
          <w:lang w:val="en-US" w:bidi="th-TH"/>
        </w:rPr>
        <w:t xml:space="preserve"> 12,500,000</w:t>
      </w:r>
      <w:r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หุ้น ซึ่งมีมูลค่าที่ตราไว้ </w:t>
      </w:r>
      <w:r w:rsidRPr="00D26778">
        <w:rPr>
          <w:rFonts w:asciiTheme="majorBidi" w:hAnsiTheme="majorBidi" w:cstheme="majorBidi"/>
          <w:sz w:val="30"/>
          <w:szCs w:val="30"/>
          <w:lang w:val="en-US" w:bidi="th-TH"/>
        </w:rPr>
        <w:t xml:space="preserve">100 </w:t>
      </w:r>
      <w:r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 ต่อหุ้น และบริษัทได้</w:t>
      </w:r>
      <w:r w:rsidR="007C7C85"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ลง</w:t>
      </w:r>
      <w:r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ทุนเพิ่มเติมในหุ้นเพิ่มทุนดังกล่าวเป็นจำนวนเงิน </w:t>
      </w:r>
      <w:r w:rsidRPr="00D26778">
        <w:rPr>
          <w:rFonts w:asciiTheme="majorBidi" w:hAnsiTheme="majorBidi" w:cstheme="majorBidi"/>
          <w:sz w:val="30"/>
          <w:szCs w:val="30"/>
          <w:lang w:val="en-US" w:bidi="th-TH"/>
        </w:rPr>
        <w:t>1,250</w:t>
      </w:r>
      <w:r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ล้านบาท ทั้งนี้สัดส่วนการถือหุ้นไม่มีการเปลี่ยนแปลง</w:t>
      </w:r>
      <w:r w:rsidR="007C7C85"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C7C85" w:rsidRPr="00D2677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(หมายเหตุ </w:t>
      </w:r>
      <w:r w:rsidR="000D5B0A" w:rsidRPr="00D2677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1</w:t>
      </w:r>
      <w:r w:rsidR="007C7C85" w:rsidRPr="00D2677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084E4B8A" w14:textId="77777777" w:rsidR="00740FA4" w:rsidRPr="00D26778" w:rsidRDefault="00740FA4" w:rsidP="001B34C8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AD899A7" w14:textId="49D19502" w:rsidR="00BD5054" w:rsidRPr="00D26778" w:rsidRDefault="00BD5054" w:rsidP="001B34C8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D2677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</w:t>
      </w: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ขาย</w:t>
      </w:r>
      <w:r w:rsidRPr="00D2677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เงินลงทุนในบริษัทย่อย</w:t>
      </w:r>
    </w:p>
    <w:p w14:paraId="2ACB0936" w14:textId="77777777" w:rsidR="00BD5054" w:rsidRPr="00D26778" w:rsidRDefault="00BD5054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hanging="18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32A9226" w14:textId="0E8DEAA1" w:rsidR="00BD5054" w:rsidRPr="00D26778" w:rsidRDefault="00BD5054" w:rsidP="001B34C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ในเดือน ธันวาคม </w:t>
      </w:r>
      <w:r w:rsidR="00925CA2" w:rsidRPr="00D26778">
        <w:rPr>
          <w:rFonts w:asciiTheme="majorBidi" w:hAnsiTheme="majorBidi" w:cstheme="majorBidi"/>
          <w:sz w:val="30"/>
          <w:szCs w:val="30"/>
        </w:rPr>
        <w:t>2</w:t>
      </w:r>
      <w:r w:rsidRPr="00D26778">
        <w:rPr>
          <w:rFonts w:asciiTheme="majorBidi" w:hAnsiTheme="majorBidi" w:cstheme="majorBidi"/>
          <w:sz w:val="30"/>
          <w:szCs w:val="30"/>
        </w:rPr>
        <w:t>564</w:t>
      </w:r>
      <w:r w:rsidRPr="00D2677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กลุ่มบริษัทได้ขายเงินลงทุนในบริษัท นิปปอน</w:t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คิไค</w:t>
      </w: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เอนจิเนียริ่ง</w:t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D26778">
        <w:rPr>
          <w:rFonts w:asciiTheme="majorBidi" w:hAnsiTheme="majorBidi" w:cstheme="majorBidi" w:hint="cs"/>
          <w:sz w:val="30"/>
          <w:szCs w:val="30"/>
        </w:rPr>
        <w:t xml:space="preserve"> </w:t>
      </w:r>
      <w:r w:rsidR="00FE57AD" w:rsidRPr="00D26778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ซึ่งเป็นบริษัทย่อยทางอ้อม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เป็นเงินสดจำนวน </w:t>
      </w:r>
      <w:r w:rsidR="00007568" w:rsidRPr="00D26778">
        <w:rPr>
          <w:rFonts w:asciiTheme="majorBidi" w:hAnsiTheme="majorBidi" w:cstheme="majorBidi"/>
          <w:sz w:val="30"/>
          <w:szCs w:val="30"/>
        </w:rPr>
        <w:t>69.97</w:t>
      </w:r>
      <w:r w:rsidR="00007568" w:rsidRPr="00D267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ล้านบาท มูลค่าตามบัญชีของสินทรัพย์สุทธิของบริษัท นิปปอน</w:t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คิไค</w:t>
      </w: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เอนจิเนียริ่ง</w:t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จำกัด ในงบการเงินของกลุ่มบริษัทมีจำนวน </w:t>
      </w:r>
      <w:r w:rsidR="00384F5F" w:rsidRPr="00D26778">
        <w:rPr>
          <w:rFonts w:asciiTheme="majorBidi" w:hAnsiTheme="majorBidi" w:cstheme="majorBidi"/>
          <w:sz w:val="30"/>
          <w:szCs w:val="30"/>
        </w:rPr>
        <w:t>10</w:t>
      </w:r>
      <w:r w:rsidR="001E030E" w:rsidRPr="00D26778">
        <w:rPr>
          <w:rFonts w:asciiTheme="majorBidi" w:hAnsiTheme="majorBidi" w:cstheme="majorBidi"/>
          <w:sz w:val="30"/>
          <w:szCs w:val="30"/>
        </w:rPr>
        <w:t>5</w:t>
      </w:r>
      <w:r w:rsidR="00384F5F" w:rsidRPr="00D26778">
        <w:rPr>
          <w:rFonts w:asciiTheme="majorBidi" w:hAnsiTheme="majorBidi" w:cstheme="majorBidi"/>
          <w:sz w:val="30"/>
          <w:szCs w:val="30"/>
        </w:rPr>
        <w:t>.6</w:t>
      </w:r>
      <w:r w:rsidR="001E030E" w:rsidRPr="00D26778">
        <w:rPr>
          <w:rFonts w:asciiTheme="majorBidi" w:hAnsiTheme="majorBidi" w:cstheme="majorBidi"/>
          <w:sz w:val="30"/>
          <w:szCs w:val="30"/>
        </w:rPr>
        <w:t>7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DC2820" w:rsidRPr="00D26778">
        <w:rPr>
          <w:rFonts w:asciiTheme="majorBidi" w:hAnsiTheme="majorBidi" w:cstheme="majorBidi" w:hint="cs"/>
          <w:sz w:val="30"/>
          <w:szCs w:val="30"/>
          <w:cs/>
        </w:rPr>
        <w:t>และตัดจำหน่ายค่าความนิยมจำนวน</w:t>
      </w:r>
      <w:r w:rsidR="00DC2820"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="00925CA2" w:rsidRPr="00D26778">
        <w:rPr>
          <w:rFonts w:asciiTheme="majorBidi" w:hAnsiTheme="majorBidi" w:cstheme="majorBidi" w:hint="cs"/>
          <w:sz w:val="30"/>
          <w:szCs w:val="30"/>
          <w:cs/>
        </w:rPr>
        <w:t>2</w:t>
      </w:r>
      <w:r w:rsidR="00007568" w:rsidRPr="00D26778">
        <w:rPr>
          <w:rFonts w:asciiTheme="majorBidi" w:hAnsiTheme="majorBidi" w:cstheme="majorBidi" w:hint="cs"/>
          <w:sz w:val="30"/>
          <w:szCs w:val="30"/>
          <w:cs/>
        </w:rPr>
        <w:t>6.66</w:t>
      </w:r>
      <w:r w:rsidR="00DC2820"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="00DC2820" w:rsidRPr="00D2677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กลุ่มบริษัทรับรู้ส่วนได้เสียที่ไม่มีอำนาจควบคุมลดลงเป็นจำน</w:t>
      </w:r>
      <w:r w:rsidR="00740FA4" w:rsidRPr="00D26778">
        <w:rPr>
          <w:rFonts w:asciiTheme="majorBidi" w:hAnsiTheme="majorBidi" w:cstheme="majorBidi" w:hint="cs"/>
          <w:sz w:val="30"/>
          <w:szCs w:val="30"/>
          <w:cs/>
        </w:rPr>
        <w:t>วน</w:t>
      </w:r>
      <w:r w:rsidR="00740FA4" w:rsidRPr="00D26778">
        <w:rPr>
          <w:rFonts w:asciiTheme="majorBidi" w:hAnsiTheme="majorBidi" w:cstheme="majorBidi"/>
          <w:sz w:val="30"/>
          <w:szCs w:val="30"/>
        </w:rPr>
        <w:t xml:space="preserve"> 50.86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CB430E" w:rsidRPr="00D26778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กลุ่มบริษัทรับรู้ผลขาดทุนจากการจำหน่ายเงินลงทุนในงบกำไรขาดทุนรวมเป็นจำนวน</w:t>
      </w:r>
      <w:r w:rsidR="00653DD0"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="005F2398" w:rsidRPr="00D26778">
        <w:rPr>
          <w:rFonts w:asciiTheme="majorBidi" w:hAnsiTheme="majorBidi" w:cstheme="majorBidi"/>
          <w:sz w:val="30"/>
          <w:szCs w:val="30"/>
        </w:rPr>
        <w:t>11</w:t>
      </w:r>
      <w:r w:rsidR="00653DD0" w:rsidRPr="00D26778">
        <w:rPr>
          <w:rFonts w:asciiTheme="majorBidi" w:hAnsiTheme="majorBidi" w:cstheme="majorBidi"/>
          <w:sz w:val="30"/>
          <w:szCs w:val="30"/>
        </w:rPr>
        <w:t>.5</w:t>
      </w:r>
      <w:r w:rsidR="00CB430E" w:rsidRPr="00D2677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4255A646" w14:textId="030C0DA5" w:rsidR="00BD5054" w:rsidRPr="00D26778" w:rsidRDefault="00BD5054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hanging="18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FFA0918" w14:textId="79213FFE" w:rsidR="00590C52" w:rsidRPr="00D26778" w:rsidRDefault="005F23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6778">
        <w:rPr>
          <w:rFonts w:ascii="Angsana New" w:hAnsi="Angsana New"/>
          <w:b/>
          <w:bCs/>
          <w:sz w:val="30"/>
          <w:szCs w:val="30"/>
        </w:rPr>
        <w:t>1</w:t>
      </w:r>
      <w:r w:rsidR="002E3192">
        <w:rPr>
          <w:rFonts w:ascii="Angsana New" w:hAnsi="Angsana New"/>
          <w:b/>
          <w:bCs/>
          <w:sz w:val="30"/>
          <w:szCs w:val="30"/>
        </w:rPr>
        <w:t>1</w:t>
      </w:r>
      <w:r w:rsidR="00F52D3A" w:rsidRPr="00D26778">
        <w:rPr>
          <w:rFonts w:ascii="Angsana New" w:hAnsi="Angsana New"/>
          <w:b/>
          <w:bCs/>
          <w:sz w:val="30"/>
          <w:szCs w:val="30"/>
        </w:rPr>
        <w:tab/>
      </w:r>
      <w:r w:rsidR="00590C52" w:rsidRPr="00D26778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63BC498" w14:textId="77777777" w:rsidR="00D92538" w:rsidRPr="00D26778" w:rsidRDefault="00D9253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8DB48" w14:textId="290EE2AE" w:rsidR="00D92538" w:rsidRPr="00D26778" w:rsidRDefault="00D9253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อสังหาริมทรัพย์เพื่อการลงทุนเป็นที่ดินที่ไม่ได้ใช้ในการดำเนินงานของบริษัทย่อย</w:t>
      </w:r>
      <w:r w:rsidRPr="00D26778">
        <w:rPr>
          <w:rFonts w:ascii="Angsana New" w:hAnsi="Angsana New" w:hint="cs"/>
          <w:sz w:val="30"/>
          <w:szCs w:val="30"/>
          <w:cs/>
        </w:rPr>
        <w:t>แห่งหนึ่ง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FB5A75" w:rsidRPr="00D26778">
        <w:rPr>
          <w:rFonts w:ascii="Angsana New" w:hAnsi="Angsana New" w:hint="cs"/>
          <w:sz w:val="30"/>
          <w:szCs w:val="30"/>
          <w:cs/>
        </w:rPr>
        <w:t>และได้รับการ</w:t>
      </w:r>
      <w:r w:rsidRPr="00D26778">
        <w:rPr>
          <w:rFonts w:ascii="Angsana New" w:hAnsi="Angsana New"/>
          <w:sz w:val="30"/>
          <w:szCs w:val="30"/>
          <w:cs/>
        </w:rPr>
        <w:t xml:space="preserve">ประเมินราคาโดยผู้ประเมินราคาอิสระ </w:t>
      </w:r>
      <w:r w:rsidR="00FB5A75" w:rsidRPr="00D26778">
        <w:rPr>
          <w:rFonts w:ascii="Angsana New" w:hAnsi="Angsana New" w:hint="cs"/>
          <w:sz w:val="30"/>
          <w:szCs w:val="30"/>
          <w:cs/>
        </w:rPr>
        <w:t>เมื่อเดือน</w:t>
      </w:r>
      <w:r w:rsidR="00936DD6" w:rsidRPr="00D26778">
        <w:rPr>
          <w:rFonts w:ascii="Angsana New" w:hAnsi="Angsana New" w:hint="cs"/>
          <w:sz w:val="30"/>
          <w:szCs w:val="30"/>
          <w:cs/>
        </w:rPr>
        <w:t>กุมภาพันธ</w:t>
      </w:r>
      <w:r w:rsidR="007322C8" w:rsidRPr="00D26778">
        <w:rPr>
          <w:rFonts w:ascii="Angsana New" w:hAnsi="Angsana New" w:hint="cs"/>
          <w:sz w:val="30"/>
          <w:szCs w:val="30"/>
          <w:cs/>
        </w:rPr>
        <w:t>์</w:t>
      </w:r>
      <w:r w:rsidR="00F139FA"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936DD6" w:rsidRPr="00D26778">
        <w:rPr>
          <w:rFonts w:ascii="Angsana New" w:hAnsi="Angsana New"/>
          <w:sz w:val="30"/>
          <w:szCs w:val="30"/>
        </w:rPr>
        <w:t>56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FB5A75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โดยพิจารณาราคาตลาดตาม</w:t>
      </w:r>
      <w:r w:rsidR="000F70EA" w:rsidRPr="00D26778">
        <w:rPr>
          <w:rFonts w:ascii="Angsana New" w:hAnsi="Angsana New" w:hint="cs"/>
          <w:sz w:val="30"/>
          <w:szCs w:val="30"/>
          <w:cs/>
        </w:rPr>
        <w:t>วิธีเปรียบเทียบราคาตลาด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AF4EC6" w:rsidRPr="00D26778">
        <w:rPr>
          <w:rFonts w:ascii="Angsana New" w:hAnsi="Angsana New" w:hint="cs"/>
          <w:sz w:val="30"/>
          <w:szCs w:val="30"/>
          <w:cs/>
        </w:rPr>
        <w:t>ซึ่งมี</w:t>
      </w:r>
      <w:r w:rsidRPr="00D26778">
        <w:rPr>
          <w:rFonts w:ascii="Angsana New" w:hAnsi="Angsana New"/>
          <w:sz w:val="30"/>
          <w:szCs w:val="30"/>
          <w:cs/>
        </w:rPr>
        <w:t xml:space="preserve">ราคาประเมินจำนวน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936DD6" w:rsidRPr="00D26778">
        <w:rPr>
          <w:rFonts w:ascii="Angsana New" w:hAnsi="Angsana New"/>
          <w:sz w:val="30"/>
          <w:szCs w:val="30"/>
        </w:rPr>
        <w:t>0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B2610" w:rsidRPr="00D26778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D26778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Pr="00D26778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513DA3" w14:textId="77777777" w:rsidR="000A1E5A" w:rsidRPr="00D26778" w:rsidRDefault="000A1E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B65FF1" w14:textId="77777777" w:rsidR="00F06C71" w:rsidRPr="00D26778" w:rsidRDefault="00F06C7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F06C71" w:rsidRPr="00D26778" w:rsidSect="008B0FBC">
          <w:headerReference w:type="even" r:id="rId28"/>
          <w:headerReference w:type="default" r:id="rId29"/>
          <w:headerReference w:type="first" r:id="rId30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D8B968F" w14:textId="3955D94F" w:rsidR="00030124" w:rsidRPr="00D26778" w:rsidRDefault="005F23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1</w:t>
      </w:r>
      <w:r w:rsidR="002E3192">
        <w:rPr>
          <w:rFonts w:ascii="Angsana New" w:hAnsi="Angsana New"/>
          <w:b/>
          <w:bCs/>
          <w:sz w:val="30"/>
          <w:szCs w:val="30"/>
        </w:rPr>
        <w:t>2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6F1BEF5F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14670" w:type="dxa"/>
        <w:jc w:val="center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70"/>
        <w:gridCol w:w="1170"/>
        <w:gridCol w:w="270"/>
        <w:gridCol w:w="1440"/>
        <w:gridCol w:w="270"/>
        <w:gridCol w:w="1080"/>
        <w:gridCol w:w="270"/>
        <w:gridCol w:w="1260"/>
        <w:gridCol w:w="270"/>
        <w:gridCol w:w="990"/>
        <w:gridCol w:w="270"/>
        <w:gridCol w:w="984"/>
        <w:gridCol w:w="6"/>
      </w:tblGrid>
      <w:tr w:rsidR="0061114B" w:rsidRPr="00D26778" w14:paraId="34BD7CBC" w14:textId="77777777" w:rsidTr="00140887">
        <w:trPr>
          <w:gridAfter w:val="1"/>
          <w:wAfter w:w="6" w:type="dxa"/>
          <w:jc w:val="center"/>
        </w:trPr>
        <w:tc>
          <w:tcPr>
            <w:tcW w:w="3420" w:type="dxa"/>
          </w:tcPr>
          <w:p w14:paraId="1DBB006E" w14:textId="77777777" w:rsidR="0061114B" w:rsidRPr="00D26778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bookmarkStart w:id="3" w:name="_Hlk58967386"/>
          </w:p>
        </w:tc>
        <w:tc>
          <w:tcPr>
            <w:tcW w:w="11244" w:type="dxa"/>
            <w:gridSpan w:val="15"/>
            <w:vAlign w:val="bottom"/>
          </w:tcPr>
          <w:p w14:paraId="2A0C4B9D" w14:textId="77777777" w:rsidR="0061114B" w:rsidRPr="00D26778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BB7" w:rsidRPr="00D26778" w14:paraId="0F8E8E3C" w14:textId="77777777" w:rsidTr="00140887">
        <w:trPr>
          <w:jc w:val="center"/>
        </w:trPr>
        <w:tc>
          <w:tcPr>
            <w:tcW w:w="3420" w:type="dxa"/>
          </w:tcPr>
          <w:p w14:paraId="646702B3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DF7507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D996BE1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C6484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5938E442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999CAD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7E1C9DD8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E05132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7A97AA07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62B798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2A0F2C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94D35E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097D8276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029D05" w14:textId="77777777" w:rsidR="00525031" w:rsidRPr="00D26778" w:rsidRDefault="0052503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4E8C7B" w14:textId="77777777" w:rsidR="00525031" w:rsidRPr="00D26778" w:rsidRDefault="002832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6A6FFEFB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95DB24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04ECDD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FFACA1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1114B" w:rsidRPr="00D26778" w14:paraId="6047EFDA" w14:textId="77777777" w:rsidTr="00140887">
        <w:trPr>
          <w:gridAfter w:val="1"/>
          <w:wAfter w:w="6" w:type="dxa"/>
          <w:trHeight w:val="155"/>
          <w:jc w:val="center"/>
        </w:trPr>
        <w:tc>
          <w:tcPr>
            <w:tcW w:w="3420" w:type="dxa"/>
          </w:tcPr>
          <w:p w14:paraId="6AF33D14" w14:textId="77777777" w:rsidR="0061114B" w:rsidRPr="00D26778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44" w:type="dxa"/>
            <w:gridSpan w:val="15"/>
            <w:vAlign w:val="bottom"/>
          </w:tcPr>
          <w:p w14:paraId="107B2BB1" w14:textId="77777777" w:rsidR="0061114B" w:rsidRPr="00D26778" w:rsidRDefault="0061114B" w:rsidP="001B34C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2677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bookmarkEnd w:id="3"/>
      <w:tr w:rsidR="006C7BB7" w:rsidRPr="00D26778" w14:paraId="752F1D9E" w14:textId="77777777" w:rsidTr="00140887">
        <w:trPr>
          <w:trHeight w:val="155"/>
          <w:jc w:val="center"/>
        </w:trPr>
        <w:tc>
          <w:tcPr>
            <w:tcW w:w="3420" w:type="dxa"/>
          </w:tcPr>
          <w:p w14:paraId="42C97422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170" w:type="dxa"/>
            <w:vAlign w:val="bottom"/>
          </w:tcPr>
          <w:p w14:paraId="45791272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C56DF0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11777D0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5C486B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531341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166B0B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0157B4E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285859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DD20F39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E9EBCB8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BAD5D4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AA10F0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358A8BF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B4E6DE4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DAC11C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041CA9" w:rsidRPr="00D26778" w14:paraId="5858E3EF" w14:textId="77777777" w:rsidTr="00672292">
        <w:trPr>
          <w:trHeight w:val="155"/>
          <w:jc w:val="center"/>
        </w:trPr>
        <w:tc>
          <w:tcPr>
            <w:tcW w:w="3420" w:type="dxa"/>
          </w:tcPr>
          <w:p w14:paraId="2B903D6C" w14:textId="0678879D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14:paraId="579117FF" w14:textId="4EC4919B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597,77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74528194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C41F2D8" w14:textId="215222D7" w:rsidR="00041CA9" w:rsidRPr="00D26778" w:rsidRDefault="005F239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,756,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</w:t>
            </w:r>
          </w:p>
        </w:tc>
        <w:tc>
          <w:tcPr>
            <w:tcW w:w="270" w:type="dxa"/>
            <w:vAlign w:val="center"/>
          </w:tcPr>
          <w:p w14:paraId="290E077C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A41F0AC" w14:textId="38F9654A" w:rsidR="00041CA9" w:rsidRPr="00D26778" w:rsidRDefault="00041CA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8,764,8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  <w:tc>
          <w:tcPr>
            <w:tcW w:w="270" w:type="dxa"/>
            <w:vAlign w:val="center"/>
          </w:tcPr>
          <w:p w14:paraId="6EBABB0B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CA6768E" w14:textId="5AB01FA3" w:rsidR="00041CA9" w:rsidRPr="00D26778" w:rsidRDefault="00925CA2" w:rsidP="001B34C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04,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691EEC3E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259EB60" w14:textId="36871657" w:rsidR="00041CA9" w:rsidRPr="00D26778" w:rsidRDefault="00881763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2EA7AE73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1DC2CD1" w14:textId="54906163" w:rsidR="00041CA9" w:rsidRPr="00D26778" w:rsidRDefault="005F2398" w:rsidP="001B34C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</w:rPr>
              <w:t>087</w:t>
            </w:r>
          </w:p>
        </w:tc>
        <w:tc>
          <w:tcPr>
            <w:tcW w:w="270" w:type="dxa"/>
            <w:vAlign w:val="center"/>
          </w:tcPr>
          <w:p w14:paraId="26B0533A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57590F1" w14:textId="4473D705" w:rsidR="00041CA9" w:rsidRPr="00D26778" w:rsidRDefault="005F2398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center"/>
          </w:tcPr>
          <w:p w14:paraId="1A464239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46741ED" w14:textId="30CFBFA8" w:rsidR="00041CA9" w:rsidRPr="00D26778" w:rsidRDefault="005F2398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/>
              </w:rPr>
              <w:t>,599,9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</w:tr>
      <w:tr w:rsidR="00041CA9" w:rsidRPr="00D26778" w14:paraId="4405C13D" w14:textId="77777777" w:rsidTr="00672292">
        <w:trPr>
          <w:jc w:val="center"/>
        </w:trPr>
        <w:tc>
          <w:tcPr>
            <w:tcW w:w="3420" w:type="dxa"/>
          </w:tcPr>
          <w:p w14:paraId="652D228F" w14:textId="4F223392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F93C6E2" w14:textId="28FD5446" w:rsidR="00041CA9" w:rsidRPr="00D26778" w:rsidRDefault="00041CA9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341740A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10D765A" w14:textId="50250BA4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68</w:t>
            </w:r>
          </w:p>
        </w:tc>
        <w:tc>
          <w:tcPr>
            <w:tcW w:w="270" w:type="dxa"/>
            <w:vAlign w:val="center"/>
          </w:tcPr>
          <w:p w14:paraId="2C8248EB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D341A58" w14:textId="02966559" w:rsidR="00041CA9" w:rsidRPr="00D26778" w:rsidRDefault="00041CA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,66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72E35392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609EB52" w14:textId="3AE59CA9" w:rsidR="00041CA9" w:rsidRPr="00D26778" w:rsidRDefault="005F2398" w:rsidP="001B34C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0,779</w:t>
            </w:r>
          </w:p>
        </w:tc>
        <w:tc>
          <w:tcPr>
            <w:tcW w:w="270" w:type="dxa"/>
            <w:vAlign w:val="center"/>
          </w:tcPr>
          <w:p w14:paraId="15957631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1E401A1" w14:textId="05DC4AAE" w:rsidR="00041CA9" w:rsidRPr="00D26778" w:rsidRDefault="00041CA9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8,754</w:t>
            </w:r>
          </w:p>
        </w:tc>
        <w:tc>
          <w:tcPr>
            <w:tcW w:w="270" w:type="dxa"/>
            <w:vAlign w:val="center"/>
          </w:tcPr>
          <w:p w14:paraId="431F506F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35D8F16" w14:textId="1CCA9E68" w:rsidR="00041CA9" w:rsidRPr="00D26778" w:rsidRDefault="00881763" w:rsidP="001B34C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  <w:vAlign w:val="center"/>
          </w:tcPr>
          <w:p w14:paraId="574713E3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CD2BD96" w14:textId="3EC09CAE" w:rsidR="00041CA9" w:rsidRPr="00D26778" w:rsidRDefault="00881763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</w:rPr>
              <w:t>,50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center"/>
          </w:tcPr>
          <w:p w14:paraId="1BC00055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FD97261" w14:textId="18B3BCD5" w:rsidR="00041CA9" w:rsidRPr="00D26778" w:rsidRDefault="00041CA9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5F2398" w:rsidRPr="00D2677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8,985</w:t>
            </w:r>
          </w:p>
        </w:tc>
      </w:tr>
      <w:tr w:rsidR="00041CA9" w:rsidRPr="00D26778" w14:paraId="01F65190" w14:textId="77777777" w:rsidTr="00672292">
        <w:trPr>
          <w:jc w:val="center"/>
        </w:trPr>
        <w:tc>
          <w:tcPr>
            <w:tcW w:w="3420" w:type="dxa"/>
          </w:tcPr>
          <w:p w14:paraId="2BD31E5F" w14:textId="7C9D6A72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170" w:type="dxa"/>
            <w:vAlign w:val="bottom"/>
          </w:tcPr>
          <w:p w14:paraId="5D40FADA" w14:textId="709C309F" w:rsidR="00041CA9" w:rsidRPr="00D26778" w:rsidRDefault="00041CA9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0E45CF5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3CEDBB9" w14:textId="33022BD7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9,559</w:t>
            </w:r>
          </w:p>
        </w:tc>
        <w:tc>
          <w:tcPr>
            <w:tcW w:w="270" w:type="dxa"/>
            <w:vAlign w:val="center"/>
          </w:tcPr>
          <w:p w14:paraId="61D0354D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B99B6CC" w14:textId="0CD46B87" w:rsidR="00041CA9" w:rsidRPr="00D26778" w:rsidRDefault="00925CA2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94,670</w:t>
            </w:r>
          </w:p>
        </w:tc>
        <w:tc>
          <w:tcPr>
            <w:tcW w:w="270" w:type="dxa"/>
            <w:vAlign w:val="center"/>
          </w:tcPr>
          <w:p w14:paraId="23067233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957C9F2" w14:textId="306C95C0" w:rsidR="00041CA9" w:rsidRPr="00D26778" w:rsidRDefault="005F2398" w:rsidP="001B34C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041CA9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,48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  <w:vAlign w:val="center"/>
          </w:tcPr>
          <w:p w14:paraId="47EB2454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2DD7512" w14:textId="7B301005" w:rsidR="00041CA9" w:rsidRPr="00D26778" w:rsidRDefault="00041CA9" w:rsidP="001B34C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4E1031D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74145A0" w14:textId="010A1370" w:rsidR="00041CA9" w:rsidRPr="00D26778" w:rsidRDefault="00041CA9" w:rsidP="001B34C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75,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E190003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0225AB8" w14:textId="29FB7E81" w:rsidR="00041CA9" w:rsidRPr="00D26778" w:rsidRDefault="00041CA9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>0,469)</w:t>
            </w:r>
          </w:p>
        </w:tc>
        <w:tc>
          <w:tcPr>
            <w:tcW w:w="270" w:type="dxa"/>
            <w:vAlign w:val="center"/>
          </w:tcPr>
          <w:p w14:paraId="30FF0057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BCC5A0" w14:textId="19E9AC5B" w:rsidR="00041CA9" w:rsidRPr="00D26778" w:rsidRDefault="00041CA9" w:rsidP="001B34C8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41CA9" w:rsidRPr="00D26778" w14:paraId="7705E4C1" w14:textId="77777777" w:rsidTr="00672292">
        <w:trPr>
          <w:jc w:val="center"/>
        </w:trPr>
        <w:tc>
          <w:tcPr>
            <w:tcW w:w="3420" w:type="dxa"/>
          </w:tcPr>
          <w:p w14:paraId="61A3AAE5" w14:textId="12BC66B2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E00C20" w14:textId="3485EC3C" w:rsidR="00041CA9" w:rsidRPr="00D26778" w:rsidRDefault="00041CA9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43E1EE9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E34B113" w14:textId="5E8D8D11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67A1D56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5C45AC3" w14:textId="2981F413" w:rsidR="00041CA9" w:rsidRPr="00D26778" w:rsidRDefault="00041CA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87,7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4)</w:t>
            </w:r>
          </w:p>
        </w:tc>
        <w:tc>
          <w:tcPr>
            <w:tcW w:w="270" w:type="dxa"/>
            <w:vAlign w:val="center"/>
          </w:tcPr>
          <w:p w14:paraId="18DAC1AF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451E0F" w14:textId="4755DC68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,79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59EE3DD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987AE2" w14:textId="286ADF1D" w:rsidR="00041CA9" w:rsidRPr="00D26778" w:rsidRDefault="00041CA9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(5,488)</w:t>
            </w:r>
          </w:p>
        </w:tc>
        <w:tc>
          <w:tcPr>
            <w:tcW w:w="270" w:type="dxa"/>
            <w:vAlign w:val="center"/>
          </w:tcPr>
          <w:p w14:paraId="23AF3BFF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9D5DE9" w14:textId="26FE1EBF" w:rsidR="00041CA9" w:rsidRPr="00D26778" w:rsidRDefault="00041CA9" w:rsidP="001B34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42876ED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F6766A5" w14:textId="37E267C3" w:rsidR="00041CA9" w:rsidRPr="00D26778" w:rsidRDefault="00041CA9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>5)</w:t>
            </w:r>
          </w:p>
        </w:tc>
        <w:tc>
          <w:tcPr>
            <w:tcW w:w="270" w:type="dxa"/>
            <w:vAlign w:val="center"/>
          </w:tcPr>
          <w:p w14:paraId="4CD9AE38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14:paraId="55FD71DC" w14:textId="53022809" w:rsidR="00041CA9" w:rsidRPr="00D26778" w:rsidRDefault="00041CA9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(4</w:t>
            </w:r>
            <w:r w:rsidR="005F2398" w:rsidRPr="00D2677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4,0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5F2398" w:rsidRPr="00D2677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041CA9" w:rsidRPr="00D26778" w14:paraId="6DE79546" w14:textId="77777777" w:rsidTr="00672292">
        <w:trPr>
          <w:jc w:val="center"/>
        </w:trPr>
        <w:tc>
          <w:tcPr>
            <w:tcW w:w="3420" w:type="dxa"/>
          </w:tcPr>
          <w:p w14:paraId="3825A62B" w14:textId="26D6F4EA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1763"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5F2398"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925CA2"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 w:rsidR="00881763"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648263" w14:textId="341F9BDE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5EABD60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96FC233" w14:textId="3B868EC3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F79EC73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370F462" w14:textId="28ED87FC" w:rsidR="00041CA9" w:rsidRPr="00D26778" w:rsidRDefault="00041CA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F5C3024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AF9511" w14:textId="4AB550E7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0F68BAA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D58AE1B" w14:textId="426C2ADE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E1C283D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9406B41" w14:textId="5A1A6A48" w:rsidR="00041CA9" w:rsidRPr="00D26778" w:rsidRDefault="00041CA9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75F4DD8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E3A17E8" w14:textId="0A7F8B94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5B40136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center"/>
          </w:tcPr>
          <w:p w14:paraId="259F5E0B" w14:textId="373F17C4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041CA9" w:rsidRPr="00D26778" w14:paraId="12128AED" w14:textId="77777777" w:rsidTr="00672292">
        <w:trPr>
          <w:jc w:val="center"/>
        </w:trPr>
        <w:tc>
          <w:tcPr>
            <w:tcW w:w="3420" w:type="dxa"/>
          </w:tcPr>
          <w:p w14:paraId="685690FE" w14:textId="538BBFE7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="005F2398"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925CA2"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564</w:t>
            </w:r>
          </w:p>
        </w:tc>
        <w:tc>
          <w:tcPr>
            <w:tcW w:w="1170" w:type="dxa"/>
            <w:vAlign w:val="bottom"/>
          </w:tcPr>
          <w:p w14:paraId="5C055622" w14:textId="19275425" w:rsidR="00041CA9" w:rsidRPr="00767E8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597,77</w:t>
            </w:r>
            <w:r w:rsidR="00925CA2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53C64BD7" w14:textId="77777777" w:rsidR="00041CA9" w:rsidRPr="00767E8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95849C0" w14:textId="4D638F6C" w:rsidR="00041CA9" w:rsidRPr="00767E88" w:rsidRDefault="005F239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="00041CA9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,764,689</w:t>
            </w:r>
          </w:p>
        </w:tc>
        <w:tc>
          <w:tcPr>
            <w:tcW w:w="270" w:type="dxa"/>
            <w:vAlign w:val="center"/>
          </w:tcPr>
          <w:p w14:paraId="4B123200" w14:textId="77777777" w:rsidR="00041CA9" w:rsidRPr="00767E8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4150F88" w14:textId="4E9521A6" w:rsidR="00041CA9" w:rsidRPr="00767E88" w:rsidRDefault="00041CA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8,7</w:t>
            </w:r>
            <w:r w:rsidR="00925CA2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="00881763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,4</w:t>
            </w:r>
            <w:r w:rsidR="00925CA2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07018C9B" w14:textId="77777777" w:rsidR="00041CA9" w:rsidRPr="00767E8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17BD2A0" w14:textId="3ADC41D1" w:rsidR="00041CA9" w:rsidRPr="00767E88" w:rsidRDefault="00925CA2" w:rsidP="001B34C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="00041CA9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</w:t>
            </w: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="00041CA9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,86</w:t>
            </w: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664C266E" w14:textId="77777777" w:rsidR="00041CA9" w:rsidRPr="00767E8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26B2FCB" w14:textId="7BF98211" w:rsidR="00041CA9" w:rsidRPr="00767E88" w:rsidRDefault="00881763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  <w:r w:rsidR="00041CA9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9,649</w:t>
            </w:r>
          </w:p>
        </w:tc>
        <w:tc>
          <w:tcPr>
            <w:tcW w:w="270" w:type="dxa"/>
            <w:vAlign w:val="center"/>
          </w:tcPr>
          <w:p w14:paraId="35152C74" w14:textId="77777777" w:rsidR="00041CA9" w:rsidRPr="00767E8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8573057" w14:textId="3B005BEF" w:rsidR="00041CA9" w:rsidRPr="00767E88" w:rsidRDefault="005F2398" w:rsidP="001B34C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="00041CA9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74,967</w:t>
            </w:r>
          </w:p>
        </w:tc>
        <w:tc>
          <w:tcPr>
            <w:tcW w:w="270" w:type="dxa"/>
            <w:vAlign w:val="center"/>
          </w:tcPr>
          <w:p w14:paraId="13E6370D" w14:textId="77777777" w:rsidR="00041CA9" w:rsidRPr="00767E8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1DA9F1B" w14:textId="48041D52" w:rsidR="00041CA9" w:rsidRPr="00767E88" w:rsidRDefault="005F2398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41CA9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41CA9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</w:t>
            </w:r>
            <w:r w:rsidR="00925CA2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881763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center"/>
          </w:tcPr>
          <w:p w14:paraId="3B1676D2" w14:textId="77777777" w:rsidR="00041CA9" w:rsidRPr="00767E8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7D92FFA" w14:textId="17313BE4" w:rsidR="00041CA9" w:rsidRPr="00767E88" w:rsidRDefault="005F2398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67E8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</w:t>
            </w:r>
            <w:r w:rsidR="00041CA9" w:rsidRPr="00767E8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,604,890</w:t>
            </w:r>
          </w:p>
        </w:tc>
      </w:tr>
      <w:tr w:rsidR="00E64AEF" w:rsidRPr="00D26778" w14:paraId="67C0266F" w14:textId="77777777" w:rsidTr="007A31CC">
        <w:trPr>
          <w:jc w:val="center"/>
        </w:trPr>
        <w:tc>
          <w:tcPr>
            <w:tcW w:w="3420" w:type="dxa"/>
          </w:tcPr>
          <w:p w14:paraId="325540AC" w14:textId="2B089693" w:rsidR="00E64AEF" w:rsidRPr="00D26778" w:rsidRDefault="00E64AE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B9ED384" w14:textId="44D9BF8E" w:rsidR="00E64AEF" w:rsidRPr="00767E88" w:rsidRDefault="00E64AEF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72517F0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51439BE" w14:textId="03D73469" w:rsidR="00E64AEF" w:rsidRPr="00767E88" w:rsidRDefault="0098078B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12,61</w:t>
            </w:r>
            <w:r w:rsidR="002955C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43F7E28C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7BAFB5D" w14:textId="332F0058" w:rsidR="00E64AEF" w:rsidRPr="00767E88" w:rsidRDefault="00C86AF7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59,816</w:t>
            </w:r>
          </w:p>
        </w:tc>
        <w:tc>
          <w:tcPr>
            <w:tcW w:w="270" w:type="dxa"/>
            <w:vAlign w:val="center"/>
          </w:tcPr>
          <w:p w14:paraId="7B49E4D7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CDD05F0" w14:textId="755A1A6D" w:rsidR="00E64AEF" w:rsidRPr="00767E88" w:rsidRDefault="0098078B" w:rsidP="001B34C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9,131</w:t>
            </w:r>
          </w:p>
        </w:tc>
        <w:tc>
          <w:tcPr>
            <w:tcW w:w="270" w:type="dxa"/>
            <w:vAlign w:val="center"/>
          </w:tcPr>
          <w:p w14:paraId="2639AF84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E0F20F1" w14:textId="65C6E334" w:rsidR="00E64AEF" w:rsidRPr="00767E88" w:rsidRDefault="00E64AEF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13,</w:t>
            </w:r>
            <w:r w:rsidR="001159C6" w:rsidRPr="00767E8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</w:t>
            </w:r>
            <w:r w:rsidR="00C86AF7"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  <w:r w:rsidR="00CA4E9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756F63B0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D50423C" w14:textId="6A9CCFA4" w:rsidR="00E64AEF" w:rsidRPr="00767E88" w:rsidRDefault="00C86AF7" w:rsidP="001B34C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209,401</w:t>
            </w:r>
          </w:p>
        </w:tc>
        <w:tc>
          <w:tcPr>
            <w:tcW w:w="270" w:type="dxa"/>
            <w:vAlign w:val="center"/>
          </w:tcPr>
          <w:p w14:paraId="1B09D5D6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35D24A5" w14:textId="6C0E33C4" w:rsidR="00E64AEF" w:rsidRPr="00767E88" w:rsidRDefault="00C86AF7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</w:rPr>
              <w:t>41,217</w:t>
            </w:r>
          </w:p>
        </w:tc>
        <w:tc>
          <w:tcPr>
            <w:tcW w:w="270" w:type="dxa"/>
            <w:vAlign w:val="center"/>
          </w:tcPr>
          <w:p w14:paraId="0753A6BC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F303724" w14:textId="4B9EE253" w:rsidR="00E64AEF" w:rsidRPr="00767E88" w:rsidRDefault="00C86AF7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7E88">
              <w:rPr>
                <w:rFonts w:ascii="Angsana New" w:hAnsi="Angsana New"/>
                <w:sz w:val="26"/>
                <w:szCs w:val="26"/>
                <w:lang w:val="en-US"/>
              </w:rPr>
              <w:t>345,4</w:t>
            </w:r>
            <w:r w:rsidR="00CA4E97"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</w:p>
        </w:tc>
      </w:tr>
      <w:tr w:rsidR="00E64AEF" w:rsidRPr="00D26778" w14:paraId="6A547AB6" w14:textId="77777777" w:rsidTr="009B2610">
        <w:trPr>
          <w:jc w:val="center"/>
        </w:trPr>
        <w:tc>
          <w:tcPr>
            <w:tcW w:w="3420" w:type="dxa"/>
          </w:tcPr>
          <w:p w14:paraId="6585EDA3" w14:textId="2BB560F3" w:rsidR="00E64AEF" w:rsidRPr="00D26778" w:rsidRDefault="00E64AE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170" w:type="dxa"/>
            <w:vAlign w:val="bottom"/>
          </w:tcPr>
          <w:p w14:paraId="5DFA734F" w14:textId="1AAD1AA1" w:rsidR="00E64AEF" w:rsidRPr="00767E88" w:rsidRDefault="00E64AEF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C268985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D769BC5" w14:textId="0A09F432" w:rsidR="00E64AEF" w:rsidRPr="00767E88" w:rsidRDefault="00C86AF7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37,420</w:t>
            </w:r>
          </w:p>
        </w:tc>
        <w:tc>
          <w:tcPr>
            <w:tcW w:w="270" w:type="dxa"/>
            <w:vAlign w:val="center"/>
          </w:tcPr>
          <w:p w14:paraId="6A429022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6A051B4" w14:textId="3C19A044" w:rsidR="00E64AEF" w:rsidRPr="00767E88" w:rsidRDefault="00C86AF7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238,</w:t>
            </w:r>
            <w:r w:rsidR="002955C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031</w:t>
            </w:r>
          </w:p>
        </w:tc>
        <w:tc>
          <w:tcPr>
            <w:tcW w:w="270" w:type="dxa"/>
            <w:vAlign w:val="center"/>
          </w:tcPr>
          <w:p w14:paraId="1F6B28B4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D0551B6" w14:textId="12A8DCB2" w:rsidR="00E64AEF" w:rsidRPr="00767E88" w:rsidRDefault="00C86AF7" w:rsidP="001B34C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5,850</w:t>
            </w:r>
          </w:p>
        </w:tc>
        <w:tc>
          <w:tcPr>
            <w:tcW w:w="270" w:type="dxa"/>
            <w:vAlign w:val="center"/>
          </w:tcPr>
          <w:p w14:paraId="001CA889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67A3528" w14:textId="33E12AD3" w:rsidR="00E64AEF" w:rsidRPr="00767E88" w:rsidRDefault="00E64AEF" w:rsidP="001B34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5631DF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AC42747" w14:textId="68222681" w:rsidR="00E64AEF" w:rsidRPr="00767E88" w:rsidRDefault="00E64AEF" w:rsidP="001B34C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(</w:t>
            </w:r>
            <w:r w:rsidR="0098078B"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</w:t>
            </w:r>
            <w:r w:rsidR="00C86AF7"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0,914)</w:t>
            </w:r>
          </w:p>
        </w:tc>
        <w:tc>
          <w:tcPr>
            <w:tcW w:w="270" w:type="dxa"/>
            <w:vAlign w:val="center"/>
          </w:tcPr>
          <w:p w14:paraId="5223C4F4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147AFB7" w14:textId="70EA2156" w:rsidR="00E64AEF" w:rsidRPr="00767E88" w:rsidRDefault="00E64AEF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86AF7" w:rsidRPr="00767E88">
              <w:rPr>
                <w:rFonts w:asciiTheme="majorBidi" w:hAnsiTheme="majorBidi" w:cstheme="majorBidi"/>
                <w:sz w:val="26"/>
                <w:szCs w:val="26"/>
              </w:rPr>
              <w:t>60,387</w:t>
            </w:r>
            <w:r w:rsidRPr="00767E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762CC89C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18ED4D" w14:textId="6CA0ABFE" w:rsidR="00E64AEF" w:rsidRPr="00767E88" w:rsidRDefault="00E64AEF" w:rsidP="001B34C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67E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64AEF" w:rsidRPr="00D26778" w14:paraId="307B1290" w14:textId="77777777" w:rsidTr="009B2610">
        <w:trPr>
          <w:jc w:val="center"/>
        </w:trPr>
        <w:tc>
          <w:tcPr>
            <w:tcW w:w="3420" w:type="dxa"/>
          </w:tcPr>
          <w:p w14:paraId="2E1456A7" w14:textId="68552517" w:rsidR="00E64AEF" w:rsidRPr="00D26778" w:rsidRDefault="00E64AE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5D4D2240" w14:textId="6AF325F5" w:rsidR="00E64AEF" w:rsidRPr="00767E88" w:rsidRDefault="00E64AEF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327EC6E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DA6297A" w14:textId="368A76AE" w:rsidR="00E64AEF" w:rsidRPr="00767E88" w:rsidRDefault="00E64AEF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8078B"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2,234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A920E5A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03D7526" w14:textId="744994AF" w:rsidR="00E64AEF" w:rsidRPr="00767E88" w:rsidRDefault="00E64AEF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8078B"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435,998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0C42692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0087ADD" w14:textId="43BE7306" w:rsidR="00E64AEF" w:rsidRPr="00767E88" w:rsidRDefault="00E64AEF" w:rsidP="001B34C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8078B"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21,995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05E6999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105C90F" w14:textId="3D278484" w:rsidR="00E64AEF" w:rsidRPr="00767E88" w:rsidRDefault="00E64AEF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</w:t>
            </w:r>
            <w:r w:rsidR="0098078B"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0,121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5FEF9F3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7AD47" w14:textId="4B1EF5C7" w:rsidR="00E64AEF" w:rsidRPr="00767E88" w:rsidRDefault="00C86AF7" w:rsidP="001B34C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(73)</w:t>
            </w:r>
          </w:p>
        </w:tc>
        <w:tc>
          <w:tcPr>
            <w:tcW w:w="270" w:type="dxa"/>
            <w:vAlign w:val="center"/>
          </w:tcPr>
          <w:p w14:paraId="244F5A01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33CB0B5" w14:textId="6A6A22B1" w:rsidR="00E64AEF" w:rsidRPr="00767E88" w:rsidRDefault="00E64AEF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</w:rPr>
              <w:t>(2,080)</w:t>
            </w:r>
          </w:p>
        </w:tc>
        <w:tc>
          <w:tcPr>
            <w:tcW w:w="270" w:type="dxa"/>
            <w:vAlign w:val="center"/>
          </w:tcPr>
          <w:p w14:paraId="1A53C927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B5895E4" w14:textId="709D380F" w:rsidR="00E64AEF" w:rsidRPr="00767E88" w:rsidRDefault="00E64AEF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67E88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8078B" w:rsidRPr="00767E88">
              <w:rPr>
                <w:rFonts w:ascii="Angsana New" w:hAnsi="Angsana New"/>
                <w:sz w:val="26"/>
                <w:szCs w:val="26"/>
                <w:lang w:val="en-US"/>
              </w:rPr>
              <w:t>472,</w:t>
            </w:r>
            <w:r w:rsidR="00C86AF7" w:rsidRPr="00767E88">
              <w:rPr>
                <w:rFonts w:ascii="Angsana New" w:hAnsi="Angsana New"/>
                <w:sz w:val="26"/>
                <w:szCs w:val="26"/>
                <w:lang w:val="en-US"/>
              </w:rPr>
              <w:t>501</w:t>
            </w:r>
            <w:r w:rsidRPr="00767E88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E64AEF" w:rsidRPr="00D26778" w14:paraId="7359B115" w14:textId="77777777" w:rsidTr="009B2610">
        <w:trPr>
          <w:jc w:val="center"/>
        </w:trPr>
        <w:tc>
          <w:tcPr>
            <w:tcW w:w="3420" w:type="dxa"/>
          </w:tcPr>
          <w:p w14:paraId="6196ED80" w14:textId="6F5AD19B" w:rsidR="00E64AEF" w:rsidRPr="00D26778" w:rsidRDefault="00E64AE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ลดลงจากการจำหน่ายบริษัทย่อย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2223BC" w14:textId="5714EF69" w:rsidR="00E64AEF" w:rsidRPr="00767E88" w:rsidRDefault="00E64AEF" w:rsidP="001B34C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7385F" w:rsidRPr="00767E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58,344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6C1D424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4F431D6" w14:textId="4C87F453" w:rsidR="00E64AEF" w:rsidRPr="00767E88" w:rsidRDefault="00E64AEF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8078B"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14,134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728A087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CA34750" w14:textId="5E67FF1E" w:rsidR="00E64AEF" w:rsidRPr="00767E88" w:rsidRDefault="00E64AEF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8078B"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4,426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EF3B3F6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4BAD6D" w14:textId="67877CAC" w:rsidR="00E64AEF" w:rsidRPr="00767E88" w:rsidRDefault="00E64AEF" w:rsidP="001B34C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8078B"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5,189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048E5E6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7A85DFB" w14:textId="70F97973" w:rsidR="00E64AEF" w:rsidRPr="00767E88" w:rsidRDefault="00E64AEF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8078B"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17,198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12A2D38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157850" w14:textId="150838B0" w:rsidR="00E64AEF" w:rsidRPr="00767E88" w:rsidRDefault="00E64AEF" w:rsidP="001B34C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 (8</w:t>
            </w:r>
            <w:r w:rsidR="0098078B"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,525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4B56D08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F24944A" w14:textId="272C165F" w:rsidR="00E64AEF" w:rsidRPr="00767E88" w:rsidRDefault="00E64AEF" w:rsidP="001B34C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959A031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14:paraId="6E635250" w14:textId="4EF07261" w:rsidR="00E64AEF" w:rsidRPr="00767E88" w:rsidRDefault="00E64AEF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67E88">
              <w:rPr>
                <w:rFonts w:ascii="Angsana New" w:hAnsi="Angsana New"/>
                <w:sz w:val="26"/>
                <w:szCs w:val="26"/>
                <w:lang w:val="en-US"/>
              </w:rPr>
              <w:t>(1</w:t>
            </w:r>
            <w:r w:rsidR="0098078B" w:rsidRPr="00767E88">
              <w:rPr>
                <w:rFonts w:ascii="Angsana New" w:hAnsi="Angsana New"/>
                <w:sz w:val="26"/>
                <w:szCs w:val="26"/>
                <w:lang w:val="en-US"/>
              </w:rPr>
              <w:t>07,816</w:t>
            </w:r>
            <w:r w:rsidRPr="00767E88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E64AEF" w:rsidRPr="00D26778" w14:paraId="26166447" w14:textId="77777777" w:rsidTr="00C86AF7">
        <w:trPr>
          <w:trHeight w:val="163"/>
          <w:jc w:val="center"/>
        </w:trPr>
        <w:tc>
          <w:tcPr>
            <w:tcW w:w="3420" w:type="dxa"/>
          </w:tcPr>
          <w:p w14:paraId="651E6073" w14:textId="04B96A75" w:rsidR="00E64AEF" w:rsidRPr="00D26778" w:rsidRDefault="00E64AE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0054" w14:textId="2A89BE1A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539,</w:t>
            </w:r>
            <w:r w:rsidR="0098078B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42</w:t>
            </w:r>
            <w:r w:rsidR="00912186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5F848D93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324A" w14:textId="6DB95167" w:rsidR="00E64AEF" w:rsidRPr="00767E88" w:rsidRDefault="00E64AEF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="00C86AF7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,798,35</w:t>
            </w:r>
            <w:r w:rsidR="00CA4E9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35EE44AF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B489" w14:textId="20148D9F" w:rsidR="00E64AEF" w:rsidRPr="00767E88" w:rsidRDefault="00C86AF7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8,580,851</w:t>
            </w:r>
          </w:p>
        </w:tc>
        <w:tc>
          <w:tcPr>
            <w:tcW w:w="270" w:type="dxa"/>
            <w:vAlign w:val="center"/>
          </w:tcPr>
          <w:p w14:paraId="3E939FC5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524A7" w14:textId="683D9068" w:rsidR="00E64AEF" w:rsidRPr="00767E88" w:rsidRDefault="00C86AF7" w:rsidP="001B34C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190,659</w:t>
            </w:r>
          </w:p>
        </w:tc>
        <w:tc>
          <w:tcPr>
            <w:tcW w:w="270" w:type="dxa"/>
            <w:vAlign w:val="center"/>
          </w:tcPr>
          <w:p w14:paraId="033BFD94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C140" w14:textId="371D7C06" w:rsidR="00E64AEF" w:rsidRPr="00767E88" w:rsidRDefault="0098078B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25,</w:t>
            </w:r>
            <w:r w:rsidR="00912186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="00C86AF7"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  <w:r w:rsidR="004A7C4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39B18DB8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691AD" w14:textId="4BB31473" w:rsidR="00E64AEF" w:rsidRPr="00767E88" w:rsidRDefault="00C86AF7" w:rsidP="001B34C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154,856</w:t>
            </w:r>
          </w:p>
        </w:tc>
        <w:tc>
          <w:tcPr>
            <w:tcW w:w="270" w:type="dxa"/>
            <w:vAlign w:val="center"/>
          </w:tcPr>
          <w:p w14:paraId="0A5F7EC8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658C" w14:textId="57FB5D13" w:rsidR="00E64AEF" w:rsidRPr="00767E88" w:rsidRDefault="00C86AF7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80,273</w:t>
            </w:r>
          </w:p>
        </w:tc>
        <w:tc>
          <w:tcPr>
            <w:tcW w:w="270" w:type="dxa"/>
            <w:vAlign w:val="center"/>
          </w:tcPr>
          <w:p w14:paraId="743769BF" w14:textId="77777777" w:rsidR="00E64AEF" w:rsidRPr="00767E88" w:rsidRDefault="00E64AE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C5F1" w14:textId="01F3E055" w:rsidR="00E64AEF" w:rsidRPr="00767E88" w:rsidRDefault="0098078B" w:rsidP="001B34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67E8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11,3</w:t>
            </w:r>
            <w:r w:rsidR="00912186" w:rsidRPr="00767E8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70,0</w:t>
            </w:r>
            <w:r w:rsidR="00C86AF7" w:rsidRPr="00767E8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CA4E9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</w:tr>
    </w:tbl>
    <w:p w14:paraId="49D769EB" w14:textId="77777777" w:rsidR="009B0872" w:rsidRPr="00D26778" w:rsidRDefault="009B0872" w:rsidP="001B34C8">
      <w:r w:rsidRPr="00D26778">
        <w:br w:type="page"/>
      </w:r>
    </w:p>
    <w:tbl>
      <w:tblPr>
        <w:tblW w:w="14580" w:type="dxa"/>
        <w:jc w:val="center"/>
        <w:tblLayout w:type="fixed"/>
        <w:tblLook w:val="01E0" w:firstRow="1" w:lastRow="1" w:firstColumn="1" w:lastColumn="1" w:noHBand="0" w:noVBand="0"/>
      </w:tblPr>
      <w:tblGrid>
        <w:gridCol w:w="2790"/>
        <w:gridCol w:w="1080"/>
        <w:gridCol w:w="270"/>
        <w:gridCol w:w="1350"/>
        <w:gridCol w:w="270"/>
        <w:gridCol w:w="1260"/>
        <w:gridCol w:w="270"/>
        <w:gridCol w:w="1530"/>
        <w:gridCol w:w="253"/>
        <w:gridCol w:w="1187"/>
        <w:gridCol w:w="250"/>
        <w:gridCol w:w="13"/>
        <w:gridCol w:w="1260"/>
        <w:gridCol w:w="237"/>
        <w:gridCol w:w="1170"/>
        <w:gridCol w:w="270"/>
        <w:gridCol w:w="1120"/>
      </w:tblGrid>
      <w:tr w:rsidR="003306CC" w:rsidRPr="00D26778" w14:paraId="29A25BE6" w14:textId="77777777" w:rsidTr="00C03617">
        <w:trPr>
          <w:jc w:val="center"/>
        </w:trPr>
        <w:tc>
          <w:tcPr>
            <w:tcW w:w="2790" w:type="dxa"/>
          </w:tcPr>
          <w:p w14:paraId="6BF6C380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90" w:type="dxa"/>
            <w:gridSpan w:val="16"/>
            <w:vAlign w:val="bottom"/>
          </w:tcPr>
          <w:p w14:paraId="74B6F358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06CC" w:rsidRPr="00D26778" w14:paraId="263A154F" w14:textId="77777777" w:rsidTr="00C03617">
        <w:trPr>
          <w:jc w:val="center"/>
        </w:trPr>
        <w:tc>
          <w:tcPr>
            <w:tcW w:w="2790" w:type="dxa"/>
          </w:tcPr>
          <w:p w14:paraId="54AC53CE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17EA16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A7C4F8C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046396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796D2E08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8BE01D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4D21B870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1AD7CED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D267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53" w:type="dxa"/>
            <w:vAlign w:val="bottom"/>
          </w:tcPr>
          <w:p w14:paraId="179E5A94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3105A85F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3" w:type="dxa"/>
            <w:gridSpan w:val="2"/>
            <w:vAlign w:val="bottom"/>
          </w:tcPr>
          <w:p w14:paraId="41191EBA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BC93B8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0C7BE4FF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0CB486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A7640C2" w14:textId="77777777" w:rsidR="003306CC" w:rsidRPr="00D26778" w:rsidRDefault="002832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559F48A3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5AB28036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CED8025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E59CDD5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306CC" w:rsidRPr="00D26778" w14:paraId="755123FB" w14:textId="77777777" w:rsidTr="00C03617">
        <w:trPr>
          <w:trHeight w:val="155"/>
          <w:jc w:val="center"/>
        </w:trPr>
        <w:tc>
          <w:tcPr>
            <w:tcW w:w="2790" w:type="dxa"/>
          </w:tcPr>
          <w:p w14:paraId="1D5042A1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90" w:type="dxa"/>
            <w:gridSpan w:val="16"/>
            <w:vAlign w:val="bottom"/>
          </w:tcPr>
          <w:p w14:paraId="2B18E68B" w14:textId="77777777" w:rsidR="003306CC" w:rsidRPr="00D26778" w:rsidRDefault="003306CC" w:rsidP="001B34C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1114B" w:rsidRPr="00D26778" w14:paraId="19E238BF" w14:textId="77777777" w:rsidTr="00C03617">
        <w:trPr>
          <w:jc w:val="center"/>
        </w:trPr>
        <w:tc>
          <w:tcPr>
            <w:tcW w:w="2790" w:type="dxa"/>
          </w:tcPr>
          <w:p w14:paraId="18780D3F" w14:textId="77777777" w:rsidR="00A61BD0" w:rsidRPr="00D26778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A61BD0" w:rsidRPr="00D2677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</w:t>
            </w:r>
          </w:p>
          <w:p w14:paraId="44DE4AF2" w14:textId="7B020B4A" w:rsidR="0061114B" w:rsidRPr="00D26778" w:rsidRDefault="00A61BD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080" w:type="dxa"/>
            <w:vAlign w:val="bottom"/>
          </w:tcPr>
          <w:p w14:paraId="1EEDFC02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E9A741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C229E0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3CD583C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BEB1D0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B8655B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2154A5F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75D2F128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387A72C9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4C92482F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2E811A3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BF95688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7981B6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7208F2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20CDFFFC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CA9" w:rsidRPr="00D26778" w14:paraId="282CEED4" w14:textId="77777777" w:rsidTr="00672292">
        <w:trPr>
          <w:jc w:val="center"/>
        </w:trPr>
        <w:tc>
          <w:tcPr>
            <w:tcW w:w="2790" w:type="dxa"/>
          </w:tcPr>
          <w:p w14:paraId="16A7B4D5" w14:textId="2224C814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5F2398" w:rsidRPr="00D26778">
              <w:rPr>
                <w:rFonts w:ascii="Angsana New" w:hAnsi="Angsana New"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925CA2" w:rsidRPr="00D26778">
              <w:rPr>
                <w:rFonts w:ascii="Angsana New" w:hAnsi="Angsana New"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sz w:val="26"/>
                <w:szCs w:val="26"/>
              </w:rPr>
              <w:t>5</w:t>
            </w: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881763" w:rsidRPr="00D2677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3AD100C2" w14:textId="2BE92033" w:rsidR="00041CA9" w:rsidRPr="00D26778" w:rsidRDefault="00041CA9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F16E0D9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BCE4E3" w14:textId="77E5423D" w:rsidR="00041CA9" w:rsidRPr="00D26778" w:rsidRDefault="005F239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/>
              </w:rPr>
              <w:t>,009,458</w:t>
            </w:r>
          </w:p>
        </w:tc>
        <w:tc>
          <w:tcPr>
            <w:tcW w:w="270" w:type="dxa"/>
            <w:vAlign w:val="bottom"/>
          </w:tcPr>
          <w:p w14:paraId="08A59C47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4691207" w14:textId="534E482D" w:rsidR="00041CA9" w:rsidRPr="00D26778" w:rsidRDefault="00041CA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6,78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,0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DE58642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95C8B83" w14:textId="16D0AAEA" w:rsidR="00041CA9" w:rsidRPr="00D26778" w:rsidRDefault="005F2398" w:rsidP="001B34C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041CA9" w:rsidRPr="00D26778">
              <w:rPr>
                <w:rFonts w:ascii="Angsana New" w:hAnsi="Angsana New"/>
                <w:sz w:val="26"/>
                <w:szCs w:val="26"/>
                <w:lang w:bidi="th-TH"/>
              </w:rPr>
              <w:t>74,54</w:t>
            </w:r>
            <w:r w:rsidRPr="00D26778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53" w:type="dxa"/>
            <w:vAlign w:val="bottom"/>
          </w:tcPr>
          <w:p w14:paraId="7E60EBE4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674678B8" w14:textId="4DCA9456" w:rsidR="00041CA9" w:rsidRPr="00D26778" w:rsidRDefault="005F239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11</w:t>
            </w:r>
            <w:r w:rsidR="00041CA9" w:rsidRPr="00D26778">
              <w:rPr>
                <w:rFonts w:ascii="Angsana New" w:hAnsi="Angsana New"/>
                <w:sz w:val="26"/>
                <w:szCs w:val="26"/>
              </w:rPr>
              <w:t>,46</w:t>
            </w:r>
            <w:r w:rsidR="00925CA2" w:rsidRPr="00D2677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0" w:type="dxa"/>
          </w:tcPr>
          <w:p w14:paraId="15922475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28D486A" w14:textId="7E08908B" w:rsidR="00041CA9" w:rsidRPr="00D26778" w:rsidRDefault="00041CA9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11FCEEB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51E0FD" w14:textId="299E2C6B" w:rsidR="00041CA9" w:rsidRPr="00D26778" w:rsidRDefault="00041CA9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C313F06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184B9F5A" w14:textId="341ACB88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7,978,484</w:t>
            </w:r>
          </w:p>
        </w:tc>
      </w:tr>
      <w:tr w:rsidR="00041CA9" w:rsidRPr="00D26778" w14:paraId="3E58E62A" w14:textId="77777777" w:rsidTr="00672292">
        <w:trPr>
          <w:jc w:val="center"/>
        </w:trPr>
        <w:tc>
          <w:tcPr>
            <w:tcW w:w="2790" w:type="dxa"/>
          </w:tcPr>
          <w:p w14:paraId="5ED2F828" w14:textId="47B84352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5E86F8C3" w14:textId="02FEDEE7" w:rsidR="00041CA9" w:rsidRPr="00D26778" w:rsidRDefault="00041CA9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022FB2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ECBE38" w14:textId="06B9E3C4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86,449</w:t>
            </w:r>
          </w:p>
        </w:tc>
        <w:tc>
          <w:tcPr>
            <w:tcW w:w="270" w:type="dxa"/>
            <w:vAlign w:val="bottom"/>
          </w:tcPr>
          <w:p w14:paraId="1E4A3C3E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F5DE75" w14:textId="731C88B3" w:rsidR="00041CA9" w:rsidRPr="00D26778" w:rsidRDefault="00041CA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497,80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363F05E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C091306" w14:textId="74AE0B4B" w:rsidR="00041CA9" w:rsidRPr="00D26778" w:rsidRDefault="005F2398" w:rsidP="001B34C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,706</w:t>
            </w:r>
          </w:p>
        </w:tc>
        <w:tc>
          <w:tcPr>
            <w:tcW w:w="253" w:type="dxa"/>
            <w:vAlign w:val="bottom"/>
          </w:tcPr>
          <w:p w14:paraId="032BB4F6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3EC9E482" w14:textId="211B5D3E" w:rsidR="00041CA9" w:rsidRPr="00D26778" w:rsidRDefault="005F239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,4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50" w:type="dxa"/>
          </w:tcPr>
          <w:p w14:paraId="62503056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95B2D4F" w14:textId="6FDD0BA8" w:rsidR="00041CA9" w:rsidRPr="00D26778" w:rsidRDefault="00041CA9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9E5EFE9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31B10A" w14:textId="0E15217C" w:rsidR="00041CA9" w:rsidRPr="00D26778" w:rsidRDefault="00041CA9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61759E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BEA15F3" w14:textId="4463CE7D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607,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37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041CA9" w:rsidRPr="00D26778" w14:paraId="5EB2DB7E" w14:textId="77777777" w:rsidTr="00672292">
        <w:trPr>
          <w:jc w:val="center"/>
        </w:trPr>
        <w:tc>
          <w:tcPr>
            <w:tcW w:w="2790" w:type="dxa"/>
          </w:tcPr>
          <w:p w14:paraId="3D6F1BB2" w14:textId="02FB6A00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6A864AA3" w14:textId="6269A89B" w:rsidR="00041CA9" w:rsidRPr="00D26778" w:rsidRDefault="00041CA9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EA3A4A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CAF204" w14:textId="20719797" w:rsidR="00041CA9" w:rsidRPr="00D26778" w:rsidRDefault="00925CA2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270" w:type="dxa"/>
            <w:vAlign w:val="bottom"/>
          </w:tcPr>
          <w:p w14:paraId="04B341B9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ED0782" w14:textId="1986D68C" w:rsidR="00041CA9" w:rsidRPr="00D26778" w:rsidRDefault="005F2398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270" w:type="dxa"/>
            <w:vAlign w:val="bottom"/>
          </w:tcPr>
          <w:p w14:paraId="7F45FF7D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B6769B4" w14:textId="3B79C215" w:rsidR="00041CA9" w:rsidRPr="00D26778" w:rsidRDefault="00041CA9" w:rsidP="001B34C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  <w:r w:rsidR="00881763" w:rsidRPr="00D26778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="00925CA2" w:rsidRPr="00D26778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253" w:type="dxa"/>
            <w:vAlign w:val="bottom"/>
          </w:tcPr>
          <w:p w14:paraId="094EEBA5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33B2D6D5" w14:textId="31128578" w:rsidR="00041CA9" w:rsidRPr="00D26778" w:rsidRDefault="00041CA9" w:rsidP="001B34C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6EE88490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9328AAF" w14:textId="2E9723D0" w:rsidR="00041CA9" w:rsidRPr="00D26778" w:rsidRDefault="00041CA9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2FF5DE0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C12F58" w14:textId="7745A685" w:rsidR="00041CA9" w:rsidRPr="00D26778" w:rsidRDefault="00041CA9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421C0E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4A3B442A" w14:textId="3A2DAC93" w:rsidR="00041CA9" w:rsidRPr="00D26778" w:rsidRDefault="005F239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/>
              </w:rPr>
              <w:t>,84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041CA9" w:rsidRPr="00D26778" w14:paraId="4657FA97" w14:textId="77777777" w:rsidTr="00672292">
        <w:trPr>
          <w:jc w:val="center"/>
        </w:trPr>
        <w:tc>
          <w:tcPr>
            <w:tcW w:w="2790" w:type="dxa"/>
          </w:tcPr>
          <w:p w14:paraId="7382BFC2" w14:textId="58DFDE8F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7A0361E5" w14:textId="4335BCD2" w:rsidR="00041CA9" w:rsidRPr="00D26778" w:rsidRDefault="00041CA9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CF8819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A5154E" w14:textId="61AEACB4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(4,0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8)</w:t>
            </w:r>
          </w:p>
        </w:tc>
        <w:tc>
          <w:tcPr>
            <w:tcW w:w="270" w:type="dxa"/>
            <w:vAlign w:val="bottom"/>
          </w:tcPr>
          <w:p w14:paraId="1A2F0C4F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F7E44E" w14:textId="5CDD9241" w:rsidR="00041CA9" w:rsidRPr="00D26778" w:rsidRDefault="00041CA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6,0</w:t>
            </w:r>
            <w:r w:rsidR="005F2398" w:rsidRPr="00D2677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9)</w:t>
            </w:r>
          </w:p>
        </w:tc>
        <w:tc>
          <w:tcPr>
            <w:tcW w:w="270" w:type="dxa"/>
            <w:vAlign w:val="bottom"/>
          </w:tcPr>
          <w:p w14:paraId="55FE4140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1A27F1" w14:textId="3E4FD955" w:rsidR="00041CA9" w:rsidRPr="00D26778" w:rsidRDefault="00041CA9" w:rsidP="001B34C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5F2398" w:rsidRPr="00D26778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881763" w:rsidRPr="00D26778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D26778">
              <w:rPr>
                <w:rFonts w:ascii="Angsana New" w:hAnsi="Angsana New"/>
                <w:sz w:val="26"/>
                <w:szCs w:val="26"/>
                <w:lang w:bidi="th-TH"/>
              </w:rPr>
              <w:t>,457)</w:t>
            </w:r>
          </w:p>
        </w:tc>
        <w:tc>
          <w:tcPr>
            <w:tcW w:w="253" w:type="dxa"/>
            <w:vAlign w:val="bottom"/>
          </w:tcPr>
          <w:p w14:paraId="047B0D6A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7FBE4C35" w14:textId="19D27FD0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(4,456)</w:t>
            </w:r>
          </w:p>
        </w:tc>
        <w:tc>
          <w:tcPr>
            <w:tcW w:w="250" w:type="dxa"/>
          </w:tcPr>
          <w:p w14:paraId="427E9001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0C674EDB" w14:textId="3B7E1D03" w:rsidR="00041CA9" w:rsidRPr="00D26778" w:rsidRDefault="00041CA9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248EEE3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0177AB" w14:textId="702BDCBF" w:rsidR="00041CA9" w:rsidRPr="00D26778" w:rsidRDefault="00041CA9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58C90B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B257074" w14:textId="14F31C7E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97,960)</w:t>
            </w:r>
          </w:p>
        </w:tc>
      </w:tr>
      <w:tr w:rsidR="00041CA9" w:rsidRPr="00D26778" w14:paraId="20F99A91" w14:textId="77777777" w:rsidTr="00672292">
        <w:trPr>
          <w:jc w:val="center"/>
        </w:trPr>
        <w:tc>
          <w:tcPr>
            <w:tcW w:w="2790" w:type="dxa"/>
          </w:tcPr>
          <w:p w14:paraId="383554A3" w14:textId="061169DB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FCCCA0" w14:textId="57150FEF" w:rsidR="00041CA9" w:rsidRPr="00D26778" w:rsidRDefault="00041CA9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43070B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7200A4" w14:textId="1DEAE30C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38F9700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A0CBEB" w14:textId="5BE2913E" w:rsidR="00041CA9" w:rsidRPr="00D26778" w:rsidRDefault="00041CA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BBC5F2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A5AB02" w14:textId="05E922A4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3" w:type="dxa"/>
            <w:vAlign w:val="bottom"/>
          </w:tcPr>
          <w:p w14:paraId="5D9E3A40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A2D90E1" w14:textId="0C3FC805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611BC33B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vAlign w:val="bottom"/>
          </w:tcPr>
          <w:p w14:paraId="011D90D2" w14:textId="28D19B4E" w:rsidR="00041CA9" w:rsidRPr="00D26778" w:rsidRDefault="00041CA9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6649685B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356160" w14:textId="2B3EF1DE" w:rsidR="00041CA9" w:rsidRPr="00D26778" w:rsidRDefault="00041CA9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E5578B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C5C6E21" w14:textId="6F4E55D0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41CA9" w:rsidRPr="00D26778" w14:paraId="4E52B453" w14:textId="77777777" w:rsidTr="00672292">
        <w:trPr>
          <w:jc w:val="center"/>
        </w:trPr>
        <w:tc>
          <w:tcPr>
            <w:tcW w:w="2790" w:type="dxa"/>
          </w:tcPr>
          <w:p w14:paraId="22AB7775" w14:textId="32F8BC42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564</w:t>
            </w:r>
          </w:p>
        </w:tc>
        <w:tc>
          <w:tcPr>
            <w:tcW w:w="1080" w:type="dxa"/>
            <w:vAlign w:val="bottom"/>
          </w:tcPr>
          <w:p w14:paraId="2712819F" w14:textId="3A4F2EC8" w:rsidR="00041CA9" w:rsidRPr="00D26778" w:rsidRDefault="00041CA9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037A7F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7F036B" w14:textId="6EDBB244" w:rsidR="00041CA9" w:rsidRPr="00945220" w:rsidRDefault="005F239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041CA9"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,09</w:t>
            </w:r>
            <w:r w:rsidR="00925CA2"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041CA9"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925CA2"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041CA9"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2FB3234C" w14:textId="77777777" w:rsidR="00041CA9" w:rsidRPr="00945220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5DE52B" w14:textId="6BAB0A5F" w:rsidR="00041CA9" w:rsidRPr="00945220" w:rsidRDefault="00041CA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6,9</w:t>
            </w:r>
            <w:r w:rsidR="005F2398" w:rsidRPr="0094522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7,970</w:t>
            </w:r>
          </w:p>
        </w:tc>
        <w:tc>
          <w:tcPr>
            <w:tcW w:w="270" w:type="dxa"/>
            <w:vAlign w:val="bottom"/>
          </w:tcPr>
          <w:p w14:paraId="5B2D4BD5" w14:textId="77777777" w:rsidR="00041CA9" w:rsidRPr="00945220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3C30078" w14:textId="43997020" w:rsidR="00041CA9" w:rsidRPr="00945220" w:rsidRDefault="005F2398" w:rsidP="001B34C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</w:t>
            </w:r>
            <w:r w:rsidR="00041CA9" w:rsidRPr="0094522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</w:t>
            </w:r>
            <w:r w:rsidR="00881763" w:rsidRPr="0094522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</w:t>
            </w:r>
            <w:r w:rsidR="00041CA9" w:rsidRPr="0094522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925CA2" w:rsidRPr="0094522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222</w:t>
            </w:r>
          </w:p>
        </w:tc>
        <w:tc>
          <w:tcPr>
            <w:tcW w:w="253" w:type="dxa"/>
            <w:vAlign w:val="bottom"/>
          </w:tcPr>
          <w:p w14:paraId="1AF5F07C" w14:textId="77777777" w:rsidR="00041CA9" w:rsidRPr="00945220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7" w:type="dxa"/>
          </w:tcPr>
          <w:p w14:paraId="6817864F" w14:textId="7A7C2468" w:rsidR="00041CA9" w:rsidRPr="00945220" w:rsidRDefault="005F239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041CA9" w:rsidRPr="00945220">
              <w:rPr>
                <w:rFonts w:ascii="Angsana New" w:hAnsi="Angsana New"/>
                <w:b/>
                <w:bCs/>
                <w:sz w:val="26"/>
                <w:szCs w:val="26"/>
              </w:rPr>
              <w:t>8,4</w:t>
            </w:r>
            <w:r w:rsidR="00925CA2" w:rsidRPr="0094522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41CA9" w:rsidRPr="00945220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50" w:type="dxa"/>
          </w:tcPr>
          <w:p w14:paraId="6988668E" w14:textId="77777777" w:rsidR="00041CA9" w:rsidRPr="00945220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0D337F8" w14:textId="4FCB23BE" w:rsidR="00041CA9" w:rsidRPr="00945220" w:rsidRDefault="00041CA9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216EB87" w14:textId="77777777" w:rsidR="00041CA9" w:rsidRPr="00945220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5669FE" w14:textId="3F270B83" w:rsidR="00041CA9" w:rsidRPr="00945220" w:rsidRDefault="00041CA9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D07D7" w14:textId="77777777" w:rsidR="00041CA9" w:rsidRPr="00945220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4492C9C0" w14:textId="61433458" w:rsidR="00041CA9" w:rsidRPr="00945220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</w:t>
            </w:r>
            <w:r w:rsidR="00925CA2"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5F2398"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,744</w:t>
            </w:r>
          </w:p>
        </w:tc>
      </w:tr>
      <w:tr w:rsidR="00625EC4" w:rsidRPr="00D26778" w14:paraId="39EF6D28" w14:textId="77777777" w:rsidTr="0060002A">
        <w:trPr>
          <w:jc w:val="center"/>
        </w:trPr>
        <w:tc>
          <w:tcPr>
            <w:tcW w:w="2790" w:type="dxa"/>
          </w:tcPr>
          <w:p w14:paraId="55DCAB5E" w14:textId="77777777" w:rsidR="00625EC4" w:rsidRPr="00D26778" w:rsidRDefault="00625EC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0DA71F7A" w14:textId="12D8BED9" w:rsidR="00625EC4" w:rsidRPr="00D26778" w:rsidRDefault="00625EC4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6F3521" w14:textId="77777777" w:rsidR="00625EC4" w:rsidRPr="00D26778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561A77" w14:textId="4EB3E101" w:rsidR="00625EC4" w:rsidRPr="00945220" w:rsidRDefault="00767E8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78,8</w:t>
            </w:r>
            <w:r w:rsidR="003C351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3E236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2A421B27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186B6D" w14:textId="07883F09" w:rsidR="00625EC4" w:rsidRPr="00945220" w:rsidRDefault="00257C28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462,843</w:t>
            </w:r>
          </w:p>
        </w:tc>
        <w:tc>
          <w:tcPr>
            <w:tcW w:w="270" w:type="dxa"/>
            <w:vAlign w:val="bottom"/>
          </w:tcPr>
          <w:p w14:paraId="54DE20A5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89730EE" w14:textId="135A7786" w:rsidR="00625EC4" w:rsidRPr="00945220" w:rsidRDefault="00625EC4" w:rsidP="001B34C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 w:bidi="th-TH"/>
              </w:rPr>
              <w:t>13,</w:t>
            </w:r>
            <w:r w:rsidR="00767E88" w:rsidRPr="00945220">
              <w:rPr>
                <w:rFonts w:ascii="Angsana New" w:hAnsi="Angsana New"/>
                <w:sz w:val="26"/>
                <w:szCs w:val="26"/>
                <w:lang w:val="en-US" w:bidi="th-TH"/>
              </w:rPr>
              <w:t>848</w:t>
            </w:r>
          </w:p>
        </w:tc>
        <w:tc>
          <w:tcPr>
            <w:tcW w:w="253" w:type="dxa"/>
            <w:vAlign w:val="bottom"/>
          </w:tcPr>
          <w:p w14:paraId="0B3D163F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418B250F" w14:textId="33F654CB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9A3851" w:rsidRPr="00945220">
              <w:rPr>
                <w:rFonts w:ascii="Angsana New" w:hAnsi="Angsana New"/>
                <w:sz w:val="26"/>
                <w:szCs w:val="26"/>
                <w:lang w:val="en-US" w:bidi="th-TH"/>
              </w:rPr>
              <w:t>,5</w:t>
            </w:r>
            <w:r w:rsidR="003E236B">
              <w:rPr>
                <w:rFonts w:ascii="Angsana New" w:hAnsi="Angsana New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50" w:type="dxa"/>
          </w:tcPr>
          <w:p w14:paraId="121996CE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7ABB14F4" w14:textId="6D397452" w:rsidR="00625EC4" w:rsidRPr="00945220" w:rsidRDefault="00625EC4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61FD6B7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7D10E8" w14:textId="50305F4E" w:rsidR="00625EC4" w:rsidRPr="00945220" w:rsidRDefault="00625EC4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FE79CF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6393D8C2" w14:textId="74E00EDC" w:rsidR="00625EC4" w:rsidRPr="00945220" w:rsidRDefault="009A3851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 w:bidi="th-TH"/>
              </w:rPr>
              <w:t>566,1</w:t>
            </w:r>
            <w:r w:rsidR="003E236B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</w:p>
        </w:tc>
      </w:tr>
      <w:tr w:rsidR="00625EC4" w:rsidRPr="00D26778" w14:paraId="5B0D5F0B" w14:textId="77777777" w:rsidTr="0060002A">
        <w:trPr>
          <w:jc w:val="center"/>
        </w:trPr>
        <w:tc>
          <w:tcPr>
            <w:tcW w:w="2790" w:type="dxa"/>
          </w:tcPr>
          <w:p w14:paraId="02C88079" w14:textId="14C5022A" w:rsidR="00625EC4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625EC4" w:rsidRPr="00D2677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60F54CAA" w14:textId="25AB3C9B" w:rsidR="00625EC4" w:rsidRPr="00D26778" w:rsidRDefault="00625EC4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8B0421" w14:textId="77777777" w:rsidR="00625EC4" w:rsidRPr="00D26778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2A45D3" w14:textId="3540D3DC" w:rsidR="00625EC4" w:rsidRPr="00945220" w:rsidRDefault="00625EC4" w:rsidP="001B34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5C56F58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4D4596" w14:textId="388F6E4A" w:rsidR="00625EC4" w:rsidRPr="00945220" w:rsidRDefault="00625EC4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(6,73</w:t>
            </w:r>
            <w:r w:rsidR="00767E88" w:rsidRPr="0094522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9732AF6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244044D" w14:textId="607EC2A4" w:rsidR="00625EC4" w:rsidRPr="00945220" w:rsidRDefault="00625EC4" w:rsidP="001B34C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45220">
              <w:rPr>
                <w:rFonts w:ascii="Angsana New" w:hAnsi="Angsana New"/>
                <w:sz w:val="26"/>
                <w:szCs w:val="26"/>
                <w:lang w:bidi="th-TH"/>
              </w:rPr>
              <w:t>(265)</w:t>
            </w:r>
          </w:p>
        </w:tc>
        <w:tc>
          <w:tcPr>
            <w:tcW w:w="253" w:type="dxa"/>
            <w:vAlign w:val="bottom"/>
          </w:tcPr>
          <w:p w14:paraId="0665BBCB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07E2089C" w14:textId="79FDEB16" w:rsidR="00625EC4" w:rsidRPr="00945220" w:rsidRDefault="00625EC4" w:rsidP="001B34C8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0570F313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5929E324" w14:textId="1D309F35" w:rsidR="00625EC4" w:rsidRPr="00945220" w:rsidRDefault="00625EC4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6FBBAB4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3665C0" w14:textId="6D58839A" w:rsidR="00625EC4" w:rsidRPr="00945220" w:rsidRDefault="00625EC4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EA7934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D387C82" w14:textId="77BD927E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(6,999)</w:t>
            </w:r>
          </w:p>
        </w:tc>
      </w:tr>
      <w:tr w:rsidR="00625EC4" w:rsidRPr="00D26778" w14:paraId="340576DC" w14:textId="77777777" w:rsidTr="0060002A">
        <w:trPr>
          <w:jc w:val="center"/>
        </w:trPr>
        <w:tc>
          <w:tcPr>
            <w:tcW w:w="2790" w:type="dxa"/>
          </w:tcPr>
          <w:p w14:paraId="35A729B8" w14:textId="7C5D2374" w:rsidR="00625EC4" w:rsidRPr="00D26778" w:rsidRDefault="00625EC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68F83F2C" w14:textId="3EA9ED2D" w:rsidR="00625EC4" w:rsidRPr="00D26778" w:rsidRDefault="00625EC4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9C7831" w14:textId="77777777" w:rsidR="00625EC4" w:rsidRPr="00D26778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BBB749" w14:textId="3B9C2D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8078B" w:rsidRPr="00945220">
              <w:rPr>
                <w:rFonts w:ascii="Angsana New" w:hAnsi="Angsana New"/>
                <w:sz w:val="26"/>
                <w:szCs w:val="26"/>
                <w:lang w:val="en-US"/>
              </w:rPr>
              <w:t>1,562</w:t>
            </w: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B7329EF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1C9B6D" w14:textId="64796D4B" w:rsidR="00625EC4" w:rsidRPr="00945220" w:rsidRDefault="00625EC4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3851" w:rsidRPr="00945220">
              <w:rPr>
                <w:rFonts w:ascii="Angsana New" w:hAnsi="Angsana New"/>
                <w:sz w:val="26"/>
                <w:szCs w:val="26"/>
                <w:lang w:val="en-US"/>
              </w:rPr>
              <w:t>416,680</w:t>
            </w: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0838A21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156CC2F" w14:textId="622B7771" w:rsidR="00625EC4" w:rsidRPr="00945220" w:rsidRDefault="00625EC4" w:rsidP="001B34C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45220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9A3851" w:rsidRPr="00945220">
              <w:rPr>
                <w:rFonts w:ascii="Angsana New" w:hAnsi="Angsana New"/>
                <w:sz w:val="26"/>
                <w:szCs w:val="26"/>
                <w:lang w:bidi="th-TH"/>
              </w:rPr>
              <w:t>21,935</w:t>
            </w:r>
            <w:r w:rsidRPr="00945220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53" w:type="dxa"/>
            <w:vAlign w:val="bottom"/>
          </w:tcPr>
          <w:p w14:paraId="09E409C2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0C571EE3" w14:textId="06DD7433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(</w:t>
            </w:r>
            <w:r w:rsidR="009A3851" w:rsidRPr="00945220">
              <w:rPr>
                <w:rFonts w:ascii="Angsana New" w:hAnsi="Angsana New"/>
                <w:sz w:val="26"/>
                <w:szCs w:val="26"/>
              </w:rPr>
              <w:t>9,405</w:t>
            </w:r>
            <w:r w:rsidRPr="009452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0548A1EA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4E78515E" w14:textId="14E80953" w:rsidR="00625EC4" w:rsidRPr="00945220" w:rsidRDefault="00625EC4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8D6684C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6C340E" w14:textId="24BA790A" w:rsidR="00625EC4" w:rsidRPr="00945220" w:rsidRDefault="00625EC4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15CE15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1D8FE308" w14:textId="2787E53B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3851" w:rsidRPr="00945220">
              <w:rPr>
                <w:rFonts w:ascii="Angsana New" w:hAnsi="Angsana New"/>
                <w:sz w:val="26"/>
                <w:szCs w:val="26"/>
                <w:lang w:val="en-US"/>
              </w:rPr>
              <w:t>449,58</w:t>
            </w:r>
            <w:r w:rsidR="00A36D63" w:rsidRPr="0094522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625EC4" w:rsidRPr="00D26778" w14:paraId="71EF10DF" w14:textId="77777777" w:rsidTr="0060002A">
        <w:trPr>
          <w:jc w:val="center"/>
        </w:trPr>
        <w:tc>
          <w:tcPr>
            <w:tcW w:w="2790" w:type="dxa"/>
          </w:tcPr>
          <w:p w14:paraId="313B79D7" w14:textId="484A2857" w:rsidR="00625EC4" w:rsidRPr="00D26778" w:rsidRDefault="00625EC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ลดลงจากการจำหน่ายบริษัทย่อย</w:t>
            </w:r>
          </w:p>
        </w:tc>
        <w:tc>
          <w:tcPr>
            <w:tcW w:w="1080" w:type="dxa"/>
            <w:vAlign w:val="bottom"/>
          </w:tcPr>
          <w:p w14:paraId="51BDEC92" w14:textId="5884627D" w:rsidR="00625EC4" w:rsidRPr="00D26778" w:rsidRDefault="00625EC4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29711B" w14:textId="77777777" w:rsidR="00625EC4" w:rsidRPr="00D26778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E5115F" w14:textId="00AF5070" w:rsidR="00625EC4" w:rsidRPr="00945220" w:rsidRDefault="00625EC4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8078B" w:rsidRPr="00945220">
              <w:rPr>
                <w:rFonts w:ascii="Angsana New" w:hAnsi="Angsana New"/>
                <w:sz w:val="26"/>
                <w:szCs w:val="26"/>
                <w:lang w:val="en-US"/>
              </w:rPr>
              <w:t>2,129</w:t>
            </w: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CD82707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5E1641" w14:textId="0C74639F" w:rsidR="00625EC4" w:rsidRPr="00945220" w:rsidRDefault="00625EC4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3851" w:rsidRPr="00945220">
              <w:rPr>
                <w:rFonts w:ascii="Angsana New" w:hAnsi="Angsana New"/>
                <w:sz w:val="26"/>
                <w:szCs w:val="26"/>
                <w:lang w:val="en-US"/>
              </w:rPr>
              <w:t>1,800</w:t>
            </w: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38885DF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7846FB6" w14:textId="3AAFEEF0" w:rsidR="00625EC4" w:rsidRPr="00945220" w:rsidRDefault="00625EC4" w:rsidP="001B34C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45220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9A3851" w:rsidRPr="00945220">
              <w:rPr>
                <w:rFonts w:ascii="Angsana New" w:hAnsi="Angsana New"/>
                <w:sz w:val="26"/>
                <w:szCs w:val="26"/>
                <w:lang w:bidi="th-TH"/>
              </w:rPr>
              <w:t>2,182</w:t>
            </w:r>
            <w:r w:rsidRPr="00945220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53" w:type="dxa"/>
            <w:vAlign w:val="bottom"/>
          </w:tcPr>
          <w:p w14:paraId="3EBE7FB2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2D359CB1" w14:textId="1B8B8F29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(</w:t>
            </w:r>
            <w:r w:rsidR="009A3851" w:rsidRPr="00945220">
              <w:rPr>
                <w:rFonts w:ascii="Angsana New" w:hAnsi="Angsana New"/>
                <w:sz w:val="26"/>
                <w:szCs w:val="26"/>
              </w:rPr>
              <w:t>4,236</w:t>
            </w:r>
            <w:r w:rsidRPr="009452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7CC901A5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465124DB" w14:textId="42079F74" w:rsidR="00625EC4" w:rsidRPr="00945220" w:rsidRDefault="00625EC4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1FFC099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8C7BA8" w14:textId="397D04AD" w:rsidR="00625EC4" w:rsidRPr="00945220" w:rsidRDefault="00625EC4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70C037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B8AABD6" w14:textId="57BC1012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3851" w:rsidRPr="00945220">
              <w:rPr>
                <w:rFonts w:ascii="Angsana New" w:hAnsi="Angsana New"/>
                <w:sz w:val="26"/>
                <w:szCs w:val="26"/>
                <w:lang w:val="en-US"/>
              </w:rPr>
              <w:t>10,347</w:t>
            </w: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625EC4" w:rsidRPr="00D26778" w14:paraId="3FB0EB16" w14:textId="77777777" w:rsidTr="00CA4E97">
        <w:trPr>
          <w:trHeight w:val="44"/>
          <w:jc w:val="center"/>
        </w:trPr>
        <w:tc>
          <w:tcPr>
            <w:tcW w:w="2790" w:type="dxa"/>
          </w:tcPr>
          <w:p w14:paraId="7B673CEF" w14:textId="196F40BE" w:rsidR="00625EC4" w:rsidRPr="00D26778" w:rsidRDefault="00625EC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99BD4" w14:textId="22647EA4" w:rsidR="00625EC4" w:rsidRPr="00D26778" w:rsidRDefault="00625EC4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FBE95D" w14:textId="77777777" w:rsidR="00625EC4" w:rsidRPr="00D26778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43FD" w14:textId="265EE40E" w:rsidR="00625EC4" w:rsidRPr="00945220" w:rsidRDefault="0098078B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</w:t>
            </w:r>
            <w:r w:rsidR="00767E88"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167,31</w:t>
            </w:r>
            <w:r w:rsidR="003E236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20212B63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2CCA" w14:textId="0A99D647" w:rsidR="00625EC4" w:rsidRPr="00945220" w:rsidRDefault="009A3851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</w:t>
            </w:r>
            <w:r w:rsidR="00767E88" w:rsidRPr="0094522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945220" w:rsidRPr="0094522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55,599</w:t>
            </w:r>
          </w:p>
        </w:tc>
        <w:tc>
          <w:tcPr>
            <w:tcW w:w="270" w:type="dxa"/>
            <w:vAlign w:val="bottom"/>
          </w:tcPr>
          <w:p w14:paraId="56E50138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CB842" w14:textId="5D536983" w:rsidR="00625EC4" w:rsidRPr="00945220" w:rsidRDefault="00625EC4" w:rsidP="001B34C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</w:t>
            </w:r>
            <w:r w:rsidR="009A3851" w:rsidRPr="0094522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62,</w:t>
            </w:r>
            <w:r w:rsidR="00945220" w:rsidRPr="0094522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688</w:t>
            </w:r>
          </w:p>
        </w:tc>
        <w:tc>
          <w:tcPr>
            <w:tcW w:w="253" w:type="dxa"/>
            <w:vAlign w:val="bottom"/>
          </w:tcPr>
          <w:p w14:paraId="27E57992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975955B" w14:textId="38B1EE21" w:rsidR="00625EC4" w:rsidRPr="00945220" w:rsidRDefault="00945220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</w:rPr>
              <w:t>15,3</w:t>
            </w:r>
            <w:r w:rsidR="003E236B"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250" w:type="dxa"/>
          </w:tcPr>
          <w:p w14:paraId="1EEF8A32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5543D" w14:textId="1D07E327" w:rsidR="00625EC4" w:rsidRPr="00945220" w:rsidRDefault="00625EC4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9CD8B38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29BC4" w14:textId="52A220EA" w:rsidR="00625EC4" w:rsidRPr="00945220" w:rsidRDefault="00625EC4" w:rsidP="001B34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FE7F6D" w14:textId="77777777" w:rsidR="00625EC4" w:rsidRPr="00945220" w:rsidRDefault="00625EC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B4E8A" w14:textId="50C93CCF" w:rsidR="00625EC4" w:rsidRPr="00945220" w:rsidRDefault="009A3851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</w:t>
            </w:r>
            <w:r w:rsidR="00A36D63"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300,9</w:t>
            </w:r>
            <w:r w:rsidR="003E236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57</w:t>
            </w:r>
          </w:p>
        </w:tc>
      </w:tr>
    </w:tbl>
    <w:p w14:paraId="11AEF72F" w14:textId="77777777" w:rsidR="009B0872" w:rsidRPr="00D26778" w:rsidRDefault="009B0872" w:rsidP="001B34C8">
      <w:r w:rsidRPr="00D26778">
        <w:br w:type="page"/>
      </w:r>
    </w:p>
    <w:tbl>
      <w:tblPr>
        <w:tblW w:w="14580" w:type="dxa"/>
        <w:jc w:val="center"/>
        <w:tblLayout w:type="fixed"/>
        <w:tblLook w:val="01E0" w:firstRow="1" w:lastRow="1" w:firstColumn="1" w:lastColumn="1" w:noHBand="0" w:noVBand="0"/>
      </w:tblPr>
      <w:tblGrid>
        <w:gridCol w:w="2815"/>
        <w:gridCol w:w="1055"/>
        <w:gridCol w:w="270"/>
        <w:gridCol w:w="1350"/>
        <w:gridCol w:w="270"/>
        <w:gridCol w:w="1260"/>
        <w:gridCol w:w="270"/>
        <w:gridCol w:w="1530"/>
        <w:gridCol w:w="253"/>
        <w:gridCol w:w="1187"/>
        <w:gridCol w:w="250"/>
        <w:gridCol w:w="13"/>
        <w:gridCol w:w="1260"/>
        <w:gridCol w:w="237"/>
        <w:gridCol w:w="13"/>
        <w:gridCol w:w="1157"/>
        <w:gridCol w:w="270"/>
        <w:gridCol w:w="1120"/>
      </w:tblGrid>
      <w:tr w:rsidR="00806E99" w:rsidRPr="00D26778" w14:paraId="649BFB05" w14:textId="77777777" w:rsidTr="002F45CC">
        <w:trPr>
          <w:jc w:val="center"/>
        </w:trPr>
        <w:tc>
          <w:tcPr>
            <w:tcW w:w="2815" w:type="dxa"/>
          </w:tcPr>
          <w:p w14:paraId="477D0D3E" w14:textId="16C7FFD9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65" w:type="dxa"/>
            <w:gridSpan w:val="17"/>
            <w:vAlign w:val="bottom"/>
          </w:tcPr>
          <w:p w14:paraId="2371ECF3" w14:textId="30A849B9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6E99" w:rsidRPr="00D26778" w14:paraId="20A2F310" w14:textId="77777777" w:rsidTr="002F45CC">
        <w:trPr>
          <w:jc w:val="center"/>
        </w:trPr>
        <w:tc>
          <w:tcPr>
            <w:tcW w:w="2815" w:type="dxa"/>
          </w:tcPr>
          <w:p w14:paraId="4EF9D95D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6214A9DD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DC55E66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C3441A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09185325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3A60AD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B9B8319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8011D0B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D267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53" w:type="dxa"/>
            <w:vAlign w:val="bottom"/>
          </w:tcPr>
          <w:p w14:paraId="2DC3E2FF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4EE82CB9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3" w:type="dxa"/>
            <w:gridSpan w:val="2"/>
            <w:vAlign w:val="bottom"/>
          </w:tcPr>
          <w:p w14:paraId="3C08981D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C06162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5F64C610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80F4F5F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64B725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38D2D2CB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0AED931C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315916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B337883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06E99" w:rsidRPr="00D26778" w14:paraId="7B6D3526" w14:textId="77777777" w:rsidTr="002F45CC">
        <w:trPr>
          <w:trHeight w:val="155"/>
          <w:jc w:val="center"/>
        </w:trPr>
        <w:tc>
          <w:tcPr>
            <w:tcW w:w="2815" w:type="dxa"/>
          </w:tcPr>
          <w:p w14:paraId="26536C81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65" w:type="dxa"/>
            <w:gridSpan w:val="17"/>
            <w:vAlign w:val="bottom"/>
          </w:tcPr>
          <w:p w14:paraId="69765379" w14:textId="77777777" w:rsidR="00806E99" w:rsidRPr="00D26778" w:rsidRDefault="00806E99" w:rsidP="001B34C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6E99" w:rsidRPr="00D26778" w14:paraId="68E147A3" w14:textId="77777777" w:rsidTr="002F45CC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279CFE19" w14:textId="77777777" w:rsidR="00806E99" w:rsidRPr="00D26778" w:rsidRDefault="006837A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55" w:type="dxa"/>
            <w:vAlign w:val="bottom"/>
          </w:tcPr>
          <w:p w14:paraId="4CCCD255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ADEB21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3225289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55426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39EB61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07BD35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BF27358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5F3FCFAF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</w:tcPr>
          <w:p w14:paraId="2E0F48D0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1B691E0B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AB2549A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6647229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267C5D0C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C0A5A26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04310D8B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746E8" w:rsidRPr="00D26778" w14:paraId="7CA73E4B" w14:textId="77777777" w:rsidTr="006746E8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2586369F" w14:textId="72A0405D" w:rsidR="006746E8" w:rsidRPr="00D26778" w:rsidRDefault="006837A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55" w:type="dxa"/>
            <w:vAlign w:val="bottom"/>
          </w:tcPr>
          <w:p w14:paraId="28EA35A6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18EA83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E968D3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673A32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307E4F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6A7723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8695CC6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6D18D080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</w:tcPr>
          <w:p w14:paraId="6C039DA8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61C42A3E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D95823C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2BB21F59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6B697438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79C6ED8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575540E4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41CA9" w:rsidRPr="00D26778" w14:paraId="5C071665" w14:textId="77777777" w:rsidTr="00AE4545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0B197981" w14:textId="4F1345A2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55" w:type="dxa"/>
            <w:vAlign w:val="bottom"/>
          </w:tcPr>
          <w:p w14:paraId="6B56F372" w14:textId="2C6EC360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597,77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1C6555A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0C517C4" w14:textId="57B14A2C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67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,56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42D8B48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4501CE" w14:textId="6BE79864" w:rsidR="00041CA9" w:rsidRPr="00D26778" w:rsidRDefault="005F2398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,794,8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C62FB9A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C5B0C87" w14:textId="65C38662" w:rsidR="00041CA9" w:rsidRPr="00D26778" w:rsidRDefault="00925CA2" w:rsidP="001B34C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9,640</w:t>
            </w:r>
          </w:p>
        </w:tc>
        <w:tc>
          <w:tcPr>
            <w:tcW w:w="253" w:type="dxa"/>
            <w:vAlign w:val="bottom"/>
          </w:tcPr>
          <w:p w14:paraId="6BFC58C1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</w:tcPr>
          <w:p w14:paraId="4AE5C96A" w14:textId="1435D36B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8,974</w:t>
            </w:r>
          </w:p>
        </w:tc>
        <w:tc>
          <w:tcPr>
            <w:tcW w:w="250" w:type="dxa"/>
          </w:tcPr>
          <w:p w14:paraId="6C6CD786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6951EBA" w14:textId="33A046BF" w:rsidR="00041CA9" w:rsidRPr="00D26778" w:rsidRDefault="005F2398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74,967</w:t>
            </w:r>
          </w:p>
        </w:tc>
        <w:tc>
          <w:tcPr>
            <w:tcW w:w="250" w:type="dxa"/>
            <w:gridSpan w:val="2"/>
          </w:tcPr>
          <w:p w14:paraId="41C8808A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43F80619" w14:textId="50E720B5" w:rsidR="00041CA9" w:rsidRPr="00D26778" w:rsidRDefault="005F239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,5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D0ED05D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5C5C4D1C" w14:textId="549624EC" w:rsidR="00041CA9" w:rsidRPr="00D26778" w:rsidRDefault="0088176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80,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041CA9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</w:p>
        </w:tc>
      </w:tr>
      <w:tr w:rsidR="00E60974" w:rsidRPr="00D26778" w14:paraId="39A12B82" w14:textId="77777777" w:rsidTr="009D2746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370DD0C9" w14:textId="2B7DD218" w:rsidR="00E60974" w:rsidRPr="00D26778" w:rsidRDefault="00E6097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280F8D82" w14:textId="35858B4F" w:rsidR="00E60974" w:rsidRPr="00D26778" w:rsidRDefault="00E60974" w:rsidP="001B34C8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B46993" w14:textId="77777777" w:rsidR="00E60974" w:rsidRPr="00D26778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4312D4" w14:textId="5F3E1529" w:rsidR="00E60974" w:rsidRPr="00D26778" w:rsidRDefault="00E60974" w:rsidP="001B34C8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B36348C" w14:textId="77777777" w:rsidR="00E60974" w:rsidRPr="00D26778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8A970E" w14:textId="739CA103" w:rsidR="00E60974" w:rsidRPr="00D26778" w:rsidRDefault="00E60974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10,640</w:t>
            </w:r>
          </w:p>
        </w:tc>
        <w:tc>
          <w:tcPr>
            <w:tcW w:w="270" w:type="dxa"/>
            <w:vAlign w:val="bottom"/>
          </w:tcPr>
          <w:p w14:paraId="34D1D6C4" w14:textId="77777777" w:rsidR="00E60974" w:rsidRPr="00D26778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28FF82" w14:textId="0FE528B7" w:rsidR="00E60974" w:rsidRPr="00D26778" w:rsidRDefault="00E60974" w:rsidP="001B34C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4CDF040E" w14:textId="77777777" w:rsidR="00E60974" w:rsidRPr="00D26778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22AB613C" w14:textId="743DB1ED" w:rsidR="00E60974" w:rsidRPr="00D26778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12,249</w:t>
            </w:r>
          </w:p>
        </w:tc>
        <w:tc>
          <w:tcPr>
            <w:tcW w:w="250" w:type="dxa"/>
            <w:vAlign w:val="bottom"/>
          </w:tcPr>
          <w:p w14:paraId="23BDED9A" w14:textId="77777777" w:rsidR="00E60974" w:rsidRPr="00D26778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vAlign w:val="bottom"/>
          </w:tcPr>
          <w:p w14:paraId="4850E644" w14:textId="3B0D016D" w:rsidR="00E60974" w:rsidRPr="00D26778" w:rsidRDefault="00E60974" w:rsidP="001B34C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629E96D1" w14:textId="77777777" w:rsidR="00E60974" w:rsidRPr="00D26778" w:rsidRDefault="00E60974" w:rsidP="001B34C8">
            <w:pPr>
              <w:pStyle w:val="acctfourfigures"/>
              <w:tabs>
                <w:tab w:val="clear" w:pos="765"/>
                <w:tab w:val="decimal" w:pos="818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790CC124" w14:textId="09588DB5" w:rsidR="00E60974" w:rsidRPr="00D26778" w:rsidRDefault="00E60974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5A6D86" w14:textId="77777777" w:rsidR="00E60974" w:rsidRPr="00D26778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D2899CE" w14:textId="6A242510" w:rsidR="00E60974" w:rsidRPr="00D26778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22,889</w:t>
            </w:r>
          </w:p>
        </w:tc>
      </w:tr>
      <w:tr w:rsidR="00041CA9" w:rsidRPr="00D26778" w14:paraId="2A3E5AE8" w14:textId="77777777" w:rsidTr="00AE4545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770EF27D" w14:textId="77777777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1379A491" w14:textId="59B223AB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597,77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CAB0B98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E8938C" w14:textId="45076F64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,56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D7126B8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E737E9" w14:textId="0D287769" w:rsidR="00041CA9" w:rsidRPr="00D26778" w:rsidRDefault="005F2398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41CA9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,805,458</w:t>
            </w:r>
          </w:p>
        </w:tc>
        <w:tc>
          <w:tcPr>
            <w:tcW w:w="270" w:type="dxa"/>
            <w:vAlign w:val="bottom"/>
          </w:tcPr>
          <w:p w14:paraId="3958C208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188553" w14:textId="686EEAEE" w:rsidR="00041CA9" w:rsidRPr="00D26778" w:rsidRDefault="00925CA2" w:rsidP="001B34C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041CA9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9,640</w:t>
            </w:r>
          </w:p>
        </w:tc>
        <w:tc>
          <w:tcPr>
            <w:tcW w:w="253" w:type="dxa"/>
            <w:vAlign w:val="bottom"/>
          </w:tcPr>
          <w:p w14:paraId="50BF8184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5DD87FEA" w14:textId="2D67C6D8" w:rsidR="00041CA9" w:rsidRPr="00D26778" w:rsidRDefault="00925CA2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41CA9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22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50" w:type="dxa"/>
          </w:tcPr>
          <w:p w14:paraId="55B0217A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vAlign w:val="bottom"/>
          </w:tcPr>
          <w:p w14:paraId="61012D9E" w14:textId="2E05BBCE" w:rsidR="00041CA9" w:rsidRPr="00D26778" w:rsidRDefault="005F2398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41CA9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74,967</w:t>
            </w:r>
          </w:p>
        </w:tc>
        <w:tc>
          <w:tcPr>
            <w:tcW w:w="250" w:type="dxa"/>
            <w:gridSpan w:val="2"/>
          </w:tcPr>
          <w:p w14:paraId="0540009C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3641DF8" w14:textId="6CB8F453" w:rsidR="00041CA9" w:rsidRPr="00D26778" w:rsidRDefault="005F239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41CA9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41CA9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,5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2DE5689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6AA9C64" w14:textId="2ADBAC47" w:rsidR="00041CA9" w:rsidRPr="00D26778" w:rsidRDefault="0088176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041CA9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,40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041CA9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41CA9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46</w:t>
            </w:r>
          </w:p>
        </w:tc>
      </w:tr>
      <w:tr w:rsidR="00041CA9" w:rsidRPr="00D26778" w14:paraId="2B323B76" w14:textId="77777777" w:rsidTr="005F6BD0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50A5C67C" w14:textId="77777777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vAlign w:val="bottom"/>
          </w:tcPr>
          <w:p w14:paraId="02BC63EF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5275FC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84F3D4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8AEE18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DDD0601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3C34CC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7C24742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03347DF4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0FD0BE5A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56234BD4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vAlign w:val="bottom"/>
          </w:tcPr>
          <w:p w14:paraId="2320D949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3E3C941F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350B317E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9768C83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23F939FC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41CA9" w:rsidRPr="00D26778" w14:paraId="63F9AEF8" w14:textId="77777777" w:rsidTr="003D7A50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35324110" w14:textId="17417292" w:rsidR="00041CA9" w:rsidRPr="00D26778" w:rsidRDefault="00041CA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564</w:t>
            </w:r>
          </w:p>
        </w:tc>
        <w:tc>
          <w:tcPr>
            <w:tcW w:w="1055" w:type="dxa"/>
            <w:vAlign w:val="bottom"/>
          </w:tcPr>
          <w:p w14:paraId="63F6C0ED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543432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630B74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BB17D7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E5D83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A62C39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FB8B67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511FE2A2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</w:tcPr>
          <w:p w14:paraId="4F463020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52B11C35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F93FC43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B417C78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3A50D140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784CEE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272C27A5" w14:textId="77777777" w:rsidR="00041CA9" w:rsidRPr="00D26778" w:rsidRDefault="00041CA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34CE3" w:rsidRPr="00D26778" w14:paraId="25E48B6F" w14:textId="77777777" w:rsidTr="002F45CC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7CBA4B9D" w14:textId="77777777" w:rsidR="00634CE3" w:rsidRPr="00D26778" w:rsidRDefault="00634C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1F3B8FA" w14:textId="7AAF728A" w:rsidR="00634CE3" w:rsidRPr="00E60974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60974">
              <w:rPr>
                <w:rFonts w:ascii="Angsana New" w:hAnsi="Angsana New"/>
                <w:sz w:val="26"/>
                <w:szCs w:val="26"/>
                <w:lang w:val="en-US" w:bidi="th-TH"/>
              </w:rPr>
              <w:t>539,</w:t>
            </w:r>
            <w:r w:rsidRPr="00E6097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42</w:t>
            </w:r>
            <w:r w:rsidRPr="00E60974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C1ADF" w14:textId="77777777" w:rsidR="00634CE3" w:rsidRPr="00E60974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6FC4DD" w14:textId="08920F0A" w:rsidR="00634CE3" w:rsidRPr="00E60974" w:rsidRDefault="00634CE3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60974">
              <w:rPr>
                <w:rFonts w:ascii="Angsana New" w:hAnsi="Angsana New"/>
                <w:sz w:val="26"/>
                <w:szCs w:val="26"/>
                <w:lang w:val="en-US" w:bidi="th-TH"/>
              </w:rPr>
              <w:t>631,042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022AE" w14:textId="77777777" w:rsidR="00634CE3" w:rsidRPr="00D26778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9F6997" w14:textId="358A3E49" w:rsidR="00634CE3" w:rsidRPr="00634CE3" w:rsidRDefault="00634CE3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1,61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2B3C7" w14:textId="77777777" w:rsidR="00634CE3" w:rsidRPr="00634CE3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D79EC1" w14:textId="68125EDB" w:rsidR="00634CE3" w:rsidRPr="00634CE3" w:rsidRDefault="00634CE3" w:rsidP="001B34C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27,971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0F21434" w14:textId="77777777" w:rsidR="00634CE3" w:rsidRPr="00634CE3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61FDCA4F" w14:textId="5917FC6C" w:rsidR="00634CE3" w:rsidRPr="00634CE3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632</w:t>
            </w:r>
          </w:p>
        </w:tc>
        <w:tc>
          <w:tcPr>
            <w:tcW w:w="250" w:type="dxa"/>
            <w:shd w:val="clear" w:color="auto" w:fill="auto"/>
          </w:tcPr>
          <w:p w14:paraId="6047141C" w14:textId="77777777" w:rsidR="00634CE3" w:rsidRPr="00D26778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21DB728E" w14:textId="0C757F60" w:rsidR="00634CE3" w:rsidRPr="00D26778" w:rsidRDefault="00634CE3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154,856</w:t>
            </w:r>
          </w:p>
        </w:tc>
        <w:tc>
          <w:tcPr>
            <w:tcW w:w="250" w:type="dxa"/>
            <w:gridSpan w:val="2"/>
          </w:tcPr>
          <w:p w14:paraId="7AC67924" w14:textId="77777777" w:rsidR="00634CE3" w:rsidRPr="00D26778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2B2245D4" w14:textId="7FBA1DAE" w:rsidR="00634CE3" w:rsidRPr="00D26778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80,273</w:t>
            </w:r>
          </w:p>
        </w:tc>
        <w:tc>
          <w:tcPr>
            <w:tcW w:w="270" w:type="dxa"/>
          </w:tcPr>
          <w:p w14:paraId="5CDD9148" w14:textId="77777777" w:rsidR="00634CE3" w:rsidRPr="00D26778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3B1B6AFF" w14:textId="74D47947" w:rsidR="00634CE3" w:rsidRPr="00634CE3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3,046,5</w:t>
            </w:r>
            <w:r w:rsidRPr="00634CE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80</w:t>
            </w:r>
          </w:p>
        </w:tc>
      </w:tr>
      <w:tr w:rsidR="00E60974" w:rsidRPr="00D26778" w14:paraId="14BFD15E" w14:textId="77777777" w:rsidTr="009D2746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4BC5F026" w14:textId="05ECC59E" w:rsidR="00E60974" w:rsidRPr="00D26778" w:rsidRDefault="00E6097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39ABEF2" w14:textId="43510C03" w:rsidR="00E60974" w:rsidRPr="00E60974" w:rsidRDefault="00E60974" w:rsidP="001B34C8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6097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BF4EC" w14:textId="77777777" w:rsidR="00E60974" w:rsidRPr="00E60974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0FE59E" w14:textId="1746A6C2" w:rsidR="00E60974" w:rsidRPr="00E60974" w:rsidRDefault="00E60974" w:rsidP="001B34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097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896BF" w14:textId="77777777" w:rsidR="00E60974" w:rsidRPr="00D26778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EBE7A4" w14:textId="0C7827E3" w:rsidR="00E60974" w:rsidRPr="00634CE3" w:rsidRDefault="00E60974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12,874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2258A5" w14:textId="77777777" w:rsidR="00E60974" w:rsidRPr="00634CE3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AF7227" w14:textId="789EE6E9" w:rsidR="00E60974" w:rsidRPr="00634CE3" w:rsidRDefault="00E60974" w:rsidP="001B34C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BBB3590" w14:textId="77777777" w:rsidR="00E60974" w:rsidRPr="00634CE3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28027E4D" w14:textId="030D625F" w:rsidR="00E60974" w:rsidRPr="00634CE3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9,641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2B4112A" w14:textId="77777777" w:rsidR="00E60974" w:rsidRPr="00D26778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51032CC8" w14:textId="25182B52" w:rsidR="00E60974" w:rsidRPr="00D26778" w:rsidRDefault="00E60974" w:rsidP="001B34C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01D9DB2A" w14:textId="77777777" w:rsidR="00E60974" w:rsidRPr="00D26778" w:rsidRDefault="00E60974" w:rsidP="001B34C8">
            <w:pPr>
              <w:pStyle w:val="acctfourfigures"/>
              <w:tabs>
                <w:tab w:val="clear" w:pos="765"/>
                <w:tab w:val="decimal" w:pos="569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vAlign w:val="bottom"/>
          </w:tcPr>
          <w:p w14:paraId="1DB990F5" w14:textId="0BFAE515" w:rsidR="00E60974" w:rsidRPr="00D26778" w:rsidRDefault="00E60974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FAD168" w14:textId="77777777" w:rsidR="00E60974" w:rsidRPr="00D26778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1B4081CA" w14:textId="438DA3E7" w:rsidR="00E60974" w:rsidRPr="00634CE3" w:rsidRDefault="00E60974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22,515</w:t>
            </w:r>
          </w:p>
        </w:tc>
      </w:tr>
      <w:tr w:rsidR="00634CE3" w:rsidRPr="00D26778" w14:paraId="212B218C" w14:textId="77777777" w:rsidTr="00C3481F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1DCFB25B" w14:textId="77777777" w:rsidR="00634CE3" w:rsidRPr="00D26778" w:rsidRDefault="00634C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A112B" w14:textId="5BF270FF" w:rsidR="00634CE3" w:rsidRPr="00E60974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6097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539,</w:t>
            </w:r>
            <w:r w:rsidRPr="00E6097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42</w:t>
            </w:r>
            <w:r w:rsidRPr="00E6097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17CBB" w14:textId="77777777" w:rsidR="00634CE3" w:rsidRPr="00E60974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CAF12A" w14:textId="024CB1D2" w:rsidR="00634CE3" w:rsidRPr="00E60974" w:rsidRDefault="00634CE3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6097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631,042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2D35E" w14:textId="77777777" w:rsidR="00634CE3" w:rsidRPr="00D26778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38169" w14:textId="45EF4A2F" w:rsidR="00634CE3" w:rsidRPr="00634CE3" w:rsidRDefault="00634CE3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1,625,252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485ED4" w14:textId="77777777" w:rsidR="00634CE3" w:rsidRPr="00634CE3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AC203" w14:textId="66BC0C26" w:rsidR="00634CE3" w:rsidRPr="00634CE3" w:rsidRDefault="00634CE3" w:rsidP="001B34C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27,971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AA19C24" w14:textId="77777777" w:rsidR="00634CE3" w:rsidRPr="00634CE3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013FA" w14:textId="42862C0D" w:rsidR="00634CE3" w:rsidRPr="00634CE3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10,273</w:t>
            </w:r>
          </w:p>
        </w:tc>
        <w:tc>
          <w:tcPr>
            <w:tcW w:w="250" w:type="dxa"/>
            <w:shd w:val="clear" w:color="auto" w:fill="auto"/>
          </w:tcPr>
          <w:p w14:paraId="193B442D" w14:textId="77777777" w:rsidR="00634CE3" w:rsidRPr="00D26778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32A79" w14:textId="333B5F4A" w:rsidR="00634CE3" w:rsidRPr="00D26778" w:rsidRDefault="00634CE3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154,856</w:t>
            </w:r>
          </w:p>
        </w:tc>
        <w:tc>
          <w:tcPr>
            <w:tcW w:w="250" w:type="dxa"/>
            <w:gridSpan w:val="2"/>
          </w:tcPr>
          <w:p w14:paraId="2171194F" w14:textId="77777777" w:rsidR="00634CE3" w:rsidRPr="00D26778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4ABC4" w14:textId="74B7DA9F" w:rsidR="00634CE3" w:rsidRPr="00634CE3" w:rsidRDefault="00634CE3" w:rsidP="001B34C8">
            <w:pPr>
              <w:pStyle w:val="acctfourfigures"/>
              <w:tabs>
                <w:tab w:val="clear" w:pos="765"/>
              </w:tabs>
              <w:spacing w:line="240" w:lineRule="auto"/>
              <w:ind w:left="-70" w:right="11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80,273</w:t>
            </w:r>
          </w:p>
        </w:tc>
        <w:tc>
          <w:tcPr>
            <w:tcW w:w="270" w:type="dxa"/>
          </w:tcPr>
          <w:p w14:paraId="019E3D4C" w14:textId="77777777" w:rsidR="00634CE3" w:rsidRPr="00D26778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23DD7" w14:textId="76765744" w:rsidR="00634CE3" w:rsidRPr="00634CE3" w:rsidRDefault="00634CE3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3,069,0</w:t>
            </w:r>
            <w:r w:rsidRPr="00634CE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95</w:t>
            </w:r>
          </w:p>
        </w:tc>
      </w:tr>
    </w:tbl>
    <w:p w14:paraId="0EB2BEEF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color w:val="0000FF"/>
          <w:sz w:val="26"/>
          <w:szCs w:val="26"/>
        </w:rPr>
        <w:sectPr w:rsidR="00030124" w:rsidRPr="00D26778" w:rsidSect="008B0FBC">
          <w:headerReference w:type="default" r:id="rId3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67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90"/>
        <w:gridCol w:w="1080"/>
        <w:gridCol w:w="270"/>
        <w:gridCol w:w="1260"/>
        <w:gridCol w:w="270"/>
        <w:gridCol w:w="1356"/>
        <w:gridCol w:w="270"/>
        <w:gridCol w:w="1530"/>
        <w:gridCol w:w="266"/>
        <w:gridCol w:w="1174"/>
        <w:gridCol w:w="270"/>
        <w:gridCol w:w="1260"/>
        <w:gridCol w:w="264"/>
        <w:gridCol w:w="1176"/>
        <w:gridCol w:w="270"/>
        <w:gridCol w:w="1170"/>
      </w:tblGrid>
      <w:tr w:rsidR="00BF5955" w:rsidRPr="00D26778" w14:paraId="13DBB16B" w14:textId="77777777" w:rsidTr="00B82DB3">
        <w:trPr>
          <w:jc w:val="center"/>
        </w:trPr>
        <w:tc>
          <w:tcPr>
            <w:tcW w:w="2790" w:type="dxa"/>
          </w:tcPr>
          <w:p w14:paraId="7A538218" w14:textId="77777777" w:rsidR="00BF5955" w:rsidRPr="00D26778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886" w:type="dxa"/>
            <w:gridSpan w:val="15"/>
            <w:vAlign w:val="bottom"/>
          </w:tcPr>
          <w:p w14:paraId="70B2BBCE" w14:textId="77777777" w:rsidR="00BF5955" w:rsidRPr="00D26778" w:rsidRDefault="003C5AD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955" w:rsidRPr="00D26778" w14:paraId="25613892" w14:textId="77777777" w:rsidTr="00E47C1C">
        <w:trPr>
          <w:trHeight w:val="60"/>
          <w:jc w:val="center"/>
        </w:trPr>
        <w:tc>
          <w:tcPr>
            <w:tcW w:w="2790" w:type="dxa"/>
          </w:tcPr>
          <w:p w14:paraId="6E3218C8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ED925E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F14CE3B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387C1C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3DFE0D5F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653CF20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683DE1C1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90A8EDE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1517A7C1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78B4711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5323A9B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FF2793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vAlign w:val="bottom"/>
          </w:tcPr>
          <w:p w14:paraId="019DEF06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</w:tcPr>
          <w:p w14:paraId="22E76AA2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F29E33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</w:t>
            </w:r>
            <w:r w:rsidR="0028325C"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0ABC53C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BA618E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3D6325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11651F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F5955" w:rsidRPr="00D26778" w14:paraId="50C4E305" w14:textId="77777777" w:rsidTr="00E47C1C">
        <w:trPr>
          <w:trHeight w:val="60"/>
          <w:jc w:val="center"/>
        </w:trPr>
        <w:tc>
          <w:tcPr>
            <w:tcW w:w="2790" w:type="dxa"/>
          </w:tcPr>
          <w:p w14:paraId="1DC3F881" w14:textId="77777777" w:rsidR="00BF5955" w:rsidRPr="00D26778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6" w:type="dxa"/>
            <w:gridSpan w:val="15"/>
            <w:vAlign w:val="bottom"/>
          </w:tcPr>
          <w:p w14:paraId="022140F0" w14:textId="77777777" w:rsidR="00BF5955" w:rsidRPr="00D26778" w:rsidRDefault="003C5AD7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D2677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F5955" w:rsidRPr="00D26778" w14:paraId="019C5905" w14:textId="77777777" w:rsidTr="00E47C1C">
        <w:trPr>
          <w:trHeight w:val="60"/>
          <w:jc w:val="center"/>
        </w:trPr>
        <w:tc>
          <w:tcPr>
            <w:tcW w:w="2790" w:type="dxa"/>
          </w:tcPr>
          <w:p w14:paraId="2C461AA0" w14:textId="77777777" w:rsidR="00BF5955" w:rsidRPr="00D26778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18783482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832489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1D764A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4F922F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8A7C960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E547D8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202069A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52C439AE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</w:tcPr>
          <w:p w14:paraId="4CE5AC3D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0D8CCF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CDFA335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</w:tcPr>
          <w:p w14:paraId="2A85296F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5193407E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91E1252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1B18086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47C1C" w:rsidRPr="00D26778" w14:paraId="47FA8B48" w14:textId="77777777" w:rsidTr="00E47C1C">
        <w:trPr>
          <w:trHeight w:val="60"/>
          <w:jc w:val="center"/>
        </w:trPr>
        <w:tc>
          <w:tcPr>
            <w:tcW w:w="2790" w:type="dxa"/>
            <w:vAlign w:val="bottom"/>
          </w:tcPr>
          <w:p w14:paraId="660FBB1A" w14:textId="3B3A73DB" w:rsidR="00E47C1C" w:rsidRPr="00D26778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0489CDAF" w14:textId="3F864DB2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,78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14:paraId="35A46D78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086598" w14:textId="7F98858E" w:rsidR="00E47C1C" w:rsidRPr="00D26778" w:rsidRDefault="00E47C1C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4,4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</w:t>
            </w:r>
          </w:p>
        </w:tc>
        <w:tc>
          <w:tcPr>
            <w:tcW w:w="270" w:type="dxa"/>
            <w:vAlign w:val="bottom"/>
          </w:tcPr>
          <w:p w14:paraId="5D2E3941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15765EE" w14:textId="10BB737A" w:rsidR="00E47C1C" w:rsidRPr="00D26778" w:rsidRDefault="00881763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06,870</w:t>
            </w:r>
          </w:p>
        </w:tc>
        <w:tc>
          <w:tcPr>
            <w:tcW w:w="270" w:type="dxa"/>
            <w:vAlign w:val="bottom"/>
          </w:tcPr>
          <w:p w14:paraId="20EE317B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CED033D" w14:textId="622A84A2" w:rsidR="00E47C1C" w:rsidRPr="00D26778" w:rsidRDefault="00E47C1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</w:rPr>
              <w:t>90,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66" w:type="dxa"/>
            <w:vAlign w:val="center"/>
          </w:tcPr>
          <w:p w14:paraId="5BA226E8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center"/>
          </w:tcPr>
          <w:p w14:paraId="76BB73E9" w14:textId="4E86423C" w:rsidR="00E47C1C" w:rsidRPr="00D26778" w:rsidRDefault="005F2398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,54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105AA57D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8B58FF" w14:textId="370AAA64" w:rsidR="00E47C1C" w:rsidRPr="00D26778" w:rsidRDefault="00E47C1C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,074</w:t>
            </w:r>
          </w:p>
        </w:tc>
        <w:tc>
          <w:tcPr>
            <w:tcW w:w="264" w:type="dxa"/>
            <w:vAlign w:val="bottom"/>
          </w:tcPr>
          <w:p w14:paraId="7CE1E508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011C5F2B" w14:textId="03C9D04E" w:rsidR="00E47C1C" w:rsidRPr="00D26778" w:rsidRDefault="005F2398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387BABFE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B821207" w14:textId="38EC6DAD" w:rsidR="00E47C1C" w:rsidRPr="00D26778" w:rsidRDefault="00881763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,99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,4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E47C1C" w:rsidRPr="00D26778" w14:paraId="645759F1" w14:textId="77777777" w:rsidTr="00672292">
        <w:trPr>
          <w:jc w:val="center"/>
        </w:trPr>
        <w:tc>
          <w:tcPr>
            <w:tcW w:w="2790" w:type="dxa"/>
          </w:tcPr>
          <w:p w14:paraId="71BE22FE" w14:textId="77777777" w:rsidR="00E47C1C" w:rsidRPr="00D26778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651624F" w14:textId="3BB55E13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354A3E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66DE252" w14:textId="37E6D00D" w:rsidR="00E47C1C" w:rsidRPr="00D26778" w:rsidRDefault="00E47C1C" w:rsidP="001B34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904DAA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B003F7C" w14:textId="2CC851B3" w:rsidR="00E47C1C" w:rsidRPr="00D26778" w:rsidRDefault="00E47C1C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8,786</w:t>
            </w:r>
          </w:p>
        </w:tc>
        <w:tc>
          <w:tcPr>
            <w:tcW w:w="270" w:type="dxa"/>
            <w:vAlign w:val="bottom"/>
          </w:tcPr>
          <w:p w14:paraId="339051E3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2A24323" w14:textId="1BF304BD" w:rsidR="00E47C1C" w:rsidRPr="00D26778" w:rsidRDefault="00E47C1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5,776</w:t>
            </w:r>
          </w:p>
        </w:tc>
        <w:tc>
          <w:tcPr>
            <w:tcW w:w="266" w:type="dxa"/>
            <w:vAlign w:val="bottom"/>
          </w:tcPr>
          <w:p w14:paraId="65F66F1A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A112D09" w14:textId="3CF0EB4B" w:rsidR="00E47C1C" w:rsidRPr="00D26778" w:rsidRDefault="00925CA2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,590</w:t>
            </w:r>
          </w:p>
        </w:tc>
        <w:tc>
          <w:tcPr>
            <w:tcW w:w="270" w:type="dxa"/>
            <w:vAlign w:val="bottom"/>
          </w:tcPr>
          <w:p w14:paraId="3FF97E06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1647828" w14:textId="49C47FBB" w:rsidR="00E47C1C" w:rsidRPr="00D26778" w:rsidRDefault="00925CA2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8,66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64" w:type="dxa"/>
            <w:vAlign w:val="bottom"/>
          </w:tcPr>
          <w:p w14:paraId="66627769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6A8BF206" w14:textId="126E3893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5,4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15D0CC30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361885" w14:textId="4975A899" w:rsidR="00E47C1C" w:rsidRPr="00D26778" w:rsidRDefault="00925CA2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</w:tr>
      <w:tr w:rsidR="00E47C1C" w:rsidRPr="00D26778" w14:paraId="3B512AD5" w14:textId="77777777" w:rsidTr="00672292">
        <w:trPr>
          <w:jc w:val="center"/>
        </w:trPr>
        <w:tc>
          <w:tcPr>
            <w:tcW w:w="2790" w:type="dxa"/>
          </w:tcPr>
          <w:p w14:paraId="0622522A" w14:textId="77777777" w:rsidR="00E47C1C" w:rsidRPr="00D26778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0" w:type="dxa"/>
          </w:tcPr>
          <w:p w14:paraId="6DB6C00A" w14:textId="76ADFBA6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F234F9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4E6F950" w14:textId="2C1750FD" w:rsidR="00E47C1C" w:rsidRPr="00D26778" w:rsidRDefault="00925CA2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,4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BF76F7F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2E7D1129" w14:textId="09D33F76" w:rsidR="00E47C1C" w:rsidRPr="00D26778" w:rsidRDefault="005F2398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47C1C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89,874</w:t>
            </w:r>
          </w:p>
        </w:tc>
        <w:tc>
          <w:tcPr>
            <w:tcW w:w="270" w:type="dxa"/>
            <w:vAlign w:val="bottom"/>
          </w:tcPr>
          <w:p w14:paraId="0F082A50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74BFF6D" w14:textId="136B9872" w:rsidR="00E47C1C" w:rsidRPr="00D26778" w:rsidRDefault="00E47C1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959</w:t>
            </w:r>
          </w:p>
        </w:tc>
        <w:tc>
          <w:tcPr>
            <w:tcW w:w="266" w:type="dxa"/>
            <w:vAlign w:val="bottom"/>
          </w:tcPr>
          <w:p w14:paraId="4992D38F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20CB026C" w14:textId="21C41845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28AB2C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3B8AD4" w14:textId="2BB0E681" w:rsidR="00E47C1C" w:rsidRPr="00D26778" w:rsidRDefault="00E47C1C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,790)</w:t>
            </w:r>
          </w:p>
        </w:tc>
        <w:tc>
          <w:tcPr>
            <w:tcW w:w="264" w:type="dxa"/>
            <w:vAlign w:val="bottom"/>
          </w:tcPr>
          <w:p w14:paraId="2D49CAAC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02F0F24B" w14:textId="3D2E64C6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,455)</w:t>
            </w:r>
          </w:p>
        </w:tc>
        <w:tc>
          <w:tcPr>
            <w:tcW w:w="270" w:type="dxa"/>
          </w:tcPr>
          <w:p w14:paraId="708BD77F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D72271" w14:textId="10A11F65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47C1C" w:rsidRPr="00D26778" w14:paraId="670CBA50" w14:textId="77777777" w:rsidTr="00672292">
        <w:trPr>
          <w:jc w:val="center"/>
        </w:trPr>
        <w:tc>
          <w:tcPr>
            <w:tcW w:w="2790" w:type="dxa"/>
          </w:tcPr>
          <w:p w14:paraId="33E508CB" w14:textId="77777777" w:rsidR="00E47C1C" w:rsidRPr="00D26778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14:paraId="748F1E4C" w14:textId="103E1FD7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8A3F8C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FB4B41B" w14:textId="53AE2D20" w:rsidR="00E47C1C" w:rsidRPr="00D26778" w:rsidRDefault="00E47C1C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06)</w:t>
            </w:r>
          </w:p>
        </w:tc>
        <w:tc>
          <w:tcPr>
            <w:tcW w:w="270" w:type="dxa"/>
            <w:vAlign w:val="bottom"/>
          </w:tcPr>
          <w:p w14:paraId="726E25E7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06B114AB" w14:textId="2B0355A0" w:rsidR="00E47C1C" w:rsidRPr="00D26778" w:rsidRDefault="00E47C1C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54)</w:t>
            </w:r>
          </w:p>
        </w:tc>
        <w:tc>
          <w:tcPr>
            <w:tcW w:w="270" w:type="dxa"/>
            <w:vAlign w:val="bottom"/>
          </w:tcPr>
          <w:p w14:paraId="5272A070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281CAFF" w14:textId="119A2391" w:rsidR="00E47C1C" w:rsidRPr="00D26778" w:rsidRDefault="00E47C1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925CA2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1855581B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1D21B184" w14:textId="4DD09A52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,7</w:t>
            </w:r>
            <w:r w:rsidR="00881763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9)</w:t>
            </w:r>
          </w:p>
        </w:tc>
        <w:tc>
          <w:tcPr>
            <w:tcW w:w="270" w:type="dxa"/>
            <w:vAlign w:val="bottom"/>
          </w:tcPr>
          <w:p w14:paraId="30A3E727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E7809D" w14:textId="331C187D" w:rsidR="00E47C1C" w:rsidRPr="00D26778" w:rsidRDefault="00E47C1C" w:rsidP="001B34C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E3DB86A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60D888E2" w14:textId="57E43B44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081FCA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B8727B" w14:textId="4FB909BC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7,46</w:t>
            </w:r>
            <w:r w:rsidR="005F2398"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E47C1C" w:rsidRPr="00D26778" w14:paraId="40A4BC52" w14:textId="77777777" w:rsidTr="00B82DB3">
        <w:trPr>
          <w:jc w:val="center"/>
        </w:trPr>
        <w:tc>
          <w:tcPr>
            <w:tcW w:w="2790" w:type="dxa"/>
          </w:tcPr>
          <w:p w14:paraId="6E5482E6" w14:textId="7CF7F64B" w:rsidR="00E47C1C" w:rsidRPr="00D26778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1763"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5F2398"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25CA2"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="00881763"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2EAAB7" w14:textId="7DB297ED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57FD62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A05658" w14:textId="63097AA3" w:rsidR="00E47C1C" w:rsidRPr="00D26778" w:rsidRDefault="00E47C1C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1D3B38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1875B79A" w14:textId="5C4876FC" w:rsidR="00E47C1C" w:rsidRPr="00D26778" w:rsidRDefault="00E47C1C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1143C4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61B893" w14:textId="1A7381D5" w:rsidR="00E47C1C" w:rsidRPr="00D26778" w:rsidRDefault="00E47C1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7BF2E1B3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FC98B70" w14:textId="43D69734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F70175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FFC111" w14:textId="759081F5" w:rsidR="00E47C1C" w:rsidRPr="00D26778" w:rsidRDefault="00E47C1C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7D9E81AA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4E14474" w14:textId="6CA0F2D3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10BECFC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8F4708" w14:textId="3F745300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E47C1C" w:rsidRPr="00D26778" w14:paraId="31824E70" w14:textId="77777777" w:rsidTr="00B82DB3">
        <w:trPr>
          <w:jc w:val="center"/>
        </w:trPr>
        <w:tc>
          <w:tcPr>
            <w:tcW w:w="2790" w:type="dxa"/>
          </w:tcPr>
          <w:p w14:paraId="0AD97B65" w14:textId="4622D2B2" w:rsidR="00E47C1C" w:rsidRPr="00665BF4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="005F2398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925CA2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564</w:t>
            </w:r>
          </w:p>
        </w:tc>
        <w:tc>
          <w:tcPr>
            <w:tcW w:w="1080" w:type="dxa"/>
            <w:vAlign w:val="bottom"/>
          </w:tcPr>
          <w:p w14:paraId="545F90DB" w14:textId="362B06BB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5F2398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,78</w:t>
            </w:r>
            <w:r w:rsidR="005F2398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145001E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226193" w14:textId="36DB5D94" w:rsidR="00E47C1C" w:rsidRPr="00665BF4" w:rsidRDefault="00E47C1C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  <w:r w:rsidR="00881763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4,64</w:t>
            </w:r>
            <w:r w:rsidR="00881763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5064D25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3DCA7150" w14:textId="4BA18126" w:rsidR="00E47C1C" w:rsidRPr="00665BF4" w:rsidRDefault="00881763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E47C1C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E47C1C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925CA2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E47C1C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5F2398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E47C1C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</w:t>
            </w:r>
          </w:p>
        </w:tc>
        <w:tc>
          <w:tcPr>
            <w:tcW w:w="270" w:type="dxa"/>
            <w:vAlign w:val="bottom"/>
          </w:tcPr>
          <w:p w14:paraId="1A69E0FB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AE8CBA2" w14:textId="3261A64E" w:rsidR="00E47C1C" w:rsidRPr="00665BF4" w:rsidRDefault="00E47C1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96,9</w:t>
            </w:r>
            <w:r w:rsidR="00925CA2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6" w:type="dxa"/>
            <w:vAlign w:val="bottom"/>
          </w:tcPr>
          <w:p w14:paraId="7FD8E681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F0FEF5B" w14:textId="10751DC3" w:rsidR="00E47C1C" w:rsidRPr="00665BF4" w:rsidRDefault="005F2398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E47C1C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</w:t>
            </w:r>
            <w:r w:rsidR="00881763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E47C1C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270" w:type="dxa"/>
            <w:vAlign w:val="bottom"/>
          </w:tcPr>
          <w:p w14:paraId="615E3FB6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BF1828" w14:textId="693D4D30" w:rsidR="00E47C1C" w:rsidRPr="00665BF4" w:rsidRDefault="00E47C1C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67,947</w:t>
            </w:r>
          </w:p>
        </w:tc>
        <w:tc>
          <w:tcPr>
            <w:tcW w:w="264" w:type="dxa"/>
            <w:vAlign w:val="bottom"/>
          </w:tcPr>
          <w:p w14:paraId="790EBE13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459ECF5F" w14:textId="36C42117" w:rsidR="00E47C1C" w:rsidRPr="00665BF4" w:rsidRDefault="005F2398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E47C1C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</w:t>
            </w:r>
            <w:r w:rsidR="00881763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E47C1C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881763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8863BB6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ADAAE7" w14:textId="47550CD1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</w:t>
            </w:r>
            <w:r w:rsidR="00925CA2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5F2398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</w:t>
            </w:r>
            <w:r w:rsidR="00925CA2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222</w:t>
            </w:r>
          </w:p>
        </w:tc>
      </w:tr>
      <w:tr w:rsidR="00E47C1C" w:rsidRPr="00D26778" w14:paraId="6BBCEB02" w14:textId="77777777" w:rsidTr="007C72B3">
        <w:trPr>
          <w:jc w:val="center"/>
        </w:trPr>
        <w:tc>
          <w:tcPr>
            <w:tcW w:w="2790" w:type="dxa"/>
          </w:tcPr>
          <w:p w14:paraId="6F07F574" w14:textId="77777777" w:rsidR="00E47C1C" w:rsidRPr="00665BF4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F604A05" w14:textId="0475B07F" w:rsidR="00E47C1C" w:rsidRPr="00665BF4" w:rsidRDefault="00B15AB6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04646D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5F8D95CB" w14:textId="24CE6DE4" w:rsidR="00E47C1C" w:rsidRPr="00665BF4" w:rsidRDefault="00C73485" w:rsidP="001B34C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B871AC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1FEDC707" w14:textId="2D6E6080" w:rsidR="00E47C1C" w:rsidRPr="00665BF4" w:rsidRDefault="00C73485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7,302</w:t>
            </w:r>
          </w:p>
        </w:tc>
        <w:tc>
          <w:tcPr>
            <w:tcW w:w="270" w:type="dxa"/>
            <w:vAlign w:val="bottom"/>
          </w:tcPr>
          <w:p w14:paraId="7FF90E76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0ACCA8B" w14:textId="14C182A1" w:rsidR="00E47C1C" w:rsidRPr="00665BF4" w:rsidRDefault="00AA308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5,937</w:t>
            </w:r>
          </w:p>
        </w:tc>
        <w:tc>
          <w:tcPr>
            <w:tcW w:w="266" w:type="dxa"/>
            <w:vAlign w:val="bottom"/>
          </w:tcPr>
          <w:p w14:paraId="4FE2EBC5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F7BC406" w14:textId="417A7A80" w:rsidR="00E47C1C" w:rsidRPr="00665BF4" w:rsidRDefault="00736B61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5,514</w:t>
            </w:r>
          </w:p>
        </w:tc>
        <w:tc>
          <w:tcPr>
            <w:tcW w:w="270" w:type="dxa"/>
            <w:vAlign w:val="bottom"/>
          </w:tcPr>
          <w:p w14:paraId="5A1C03C1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C8DA54" w14:textId="66F124D7" w:rsidR="00E47C1C" w:rsidRPr="00665BF4" w:rsidRDefault="00AA308C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97,451</w:t>
            </w:r>
          </w:p>
        </w:tc>
        <w:tc>
          <w:tcPr>
            <w:tcW w:w="264" w:type="dxa"/>
            <w:vAlign w:val="bottom"/>
          </w:tcPr>
          <w:p w14:paraId="576CB2D6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0015B25C" w14:textId="32E23516" w:rsidR="00E47C1C" w:rsidRPr="00665BF4" w:rsidRDefault="00AA308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3,214</w:t>
            </w:r>
          </w:p>
        </w:tc>
        <w:tc>
          <w:tcPr>
            <w:tcW w:w="270" w:type="dxa"/>
          </w:tcPr>
          <w:p w14:paraId="5B681523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FFD5E1" w14:textId="177571FE" w:rsidR="00E47C1C" w:rsidRPr="00665BF4" w:rsidRDefault="00E937C7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24FEE"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19,418</w:t>
            </w:r>
          </w:p>
        </w:tc>
      </w:tr>
      <w:tr w:rsidR="00E47C1C" w:rsidRPr="00D26778" w14:paraId="43304684" w14:textId="77777777" w:rsidTr="0060002A">
        <w:trPr>
          <w:jc w:val="center"/>
        </w:trPr>
        <w:tc>
          <w:tcPr>
            <w:tcW w:w="2790" w:type="dxa"/>
          </w:tcPr>
          <w:p w14:paraId="49909680" w14:textId="77777777" w:rsidR="00E47C1C" w:rsidRPr="00665BF4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0" w:type="dxa"/>
          </w:tcPr>
          <w:p w14:paraId="4AEA8032" w14:textId="3200BA60" w:rsidR="00E47C1C" w:rsidRPr="00665BF4" w:rsidRDefault="00B15AB6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44D3E2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815725" w14:textId="524ACDED" w:rsidR="00E47C1C" w:rsidRPr="00665BF4" w:rsidRDefault="000E735E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15,58</w:t>
            </w:r>
            <w:r w:rsidR="00736B61" w:rsidRPr="00665BF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4F922AC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24B40078" w14:textId="40129EBD" w:rsidR="00E47C1C" w:rsidRPr="00665BF4" w:rsidRDefault="000E735E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165,95</w:t>
            </w:r>
            <w:r w:rsidR="00736B61"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882C939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C6E4A14" w14:textId="68B97B8E" w:rsidR="00E47C1C" w:rsidRPr="00665BF4" w:rsidRDefault="00AA308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4,288</w:t>
            </w:r>
          </w:p>
        </w:tc>
        <w:tc>
          <w:tcPr>
            <w:tcW w:w="266" w:type="dxa"/>
            <w:vAlign w:val="bottom"/>
          </w:tcPr>
          <w:p w14:paraId="6E1CA7D8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C600DB7" w14:textId="5B59D3EE" w:rsidR="00E47C1C" w:rsidRPr="00665BF4" w:rsidRDefault="00AA308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FB163F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9156E4" w14:textId="1B50A545" w:rsidR="00E47C1C" w:rsidRPr="00665BF4" w:rsidRDefault="00AA308C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(165,256)</w:t>
            </w:r>
          </w:p>
        </w:tc>
        <w:tc>
          <w:tcPr>
            <w:tcW w:w="264" w:type="dxa"/>
            <w:vAlign w:val="bottom"/>
          </w:tcPr>
          <w:p w14:paraId="54BF20CC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435A2640" w14:textId="45F1F8DE" w:rsidR="00E47C1C" w:rsidRPr="00665BF4" w:rsidRDefault="00AA308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(20,567)</w:t>
            </w:r>
          </w:p>
        </w:tc>
        <w:tc>
          <w:tcPr>
            <w:tcW w:w="270" w:type="dxa"/>
          </w:tcPr>
          <w:p w14:paraId="747A2D8E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E32854B" w14:textId="6C1E96D5" w:rsidR="00E47C1C" w:rsidRPr="00665BF4" w:rsidRDefault="00B15AB6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C7C85" w:rsidRPr="00D26778" w14:paraId="4285750D" w14:textId="77777777" w:rsidTr="0050323B">
        <w:trPr>
          <w:jc w:val="center"/>
        </w:trPr>
        <w:tc>
          <w:tcPr>
            <w:tcW w:w="2790" w:type="dxa"/>
          </w:tcPr>
          <w:p w14:paraId="1AF1DDAE" w14:textId="77777777" w:rsidR="007C7C85" w:rsidRPr="00665BF4" w:rsidRDefault="007C7C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14:paraId="4BD2142F" w14:textId="7E0748D5" w:rsidR="007C7C85" w:rsidRPr="00665BF4" w:rsidRDefault="007C7C85" w:rsidP="001B3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5D12"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52,790</w:t>
            </w: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55D1CD9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0289F80" w14:textId="1CFA4774" w:rsidR="007C7C85" w:rsidRPr="00665BF4" w:rsidRDefault="007C7C85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73485" w:rsidRPr="00665BF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79,141</w:t>
            </w:r>
            <w:r w:rsidRPr="00665BF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17BD634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66D56786" w14:textId="659D7D27" w:rsidR="007C7C85" w:rsidRPr="00665BF4" w:rsidRDefault="007C7C85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24FEE"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140,934</w:t>
            </w: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3F16955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F6299B2" w14:textId="6C1438AD" w:rsidR="007C7C85" w:rsidRPr="00665BF4" w:rsidRDefault="007C7C85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5D12"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19,018</w:t>
            </w: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04AF4E3C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458FDFB" w14:textId="4577B675" w:rsidR="007C7C85" w:rsidRPr="00665BF4" w:rsidRDefault="007C7C85" w:rsidP="001B34C8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5D12"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</w:t>
            </w:r>
            <w:r w:rsidR="00324FEE"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5146A23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38A665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75436E6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34CAF6F6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711A4D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0ADB22" w14:textId="2C5DD625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24FEE"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295,322</w:t>
            </w: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7C7C85" w:rsidRPr="00D26778" w14:paraId="0776BC59" w14:textId="77777777" w:rsidTr="0060002A">
        <w:trPr>
          <w:jc w:val="center"/>
        </w:trPr>
        <w:tc>
          <w:tcPr>
            <w:tcW w:w="2790" w:type="dxa"/>
          </w:tcPr>
          <w:p w14:paraId="385EB932" w14:textId="4ED6B163" w:rsidR="007C7C85" w:rsidRPr="00665BF4" w:rsidRDefault="007C7C8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ลดลงจากการปรับโครงสร้างธุรกิจ </w:t>
            </w:r>
            <w:r w:rsidRPr="00665BF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65BF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Pr="00665BF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1)</w:t>
            </w:r>
          </w:p>
        </w:tc>
        <w:tc>
          <w:tcPr>
            <w:tcW w:w="1080" w:type="dxa"/>
          </w:tcPr>
          <w:p w14:paraId="31080EF2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F394B9" w14:textId="6952774A" w:rsidR="00685D12" w:rsidRPr="00665BF4" w:rsidRDefault="00685D12" w:rsidP="001B3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(25,279)</w:t>
            </w:r>
          </w:p>
        </w:tc>
        <w:tc>
          <w:tcPr>
            <w:tcW w:w="270" w:type="dxa"/>
            <w:vAlign w:val="bottom"/>
          </w:tcPr>
          <w:p w14:paraId="2F9D43B7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3B9A66" w14:textId="1A806EC7" w:rsidR="007C7C85" w:rsidRPr="00665BF4" w:rsidRDefault="00685D12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(397,703)</w:t>
            </w:r>
          </w:p>
        </w:tc>
        <w:tc>
          <w:tcPr>
            <w:tcW w:w="270" w:type="dxa"/>
            <w:vAlign w:val="bottom"/>
          </w:tcPr>
          <w:p w14:paraId="6C9F0981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2C3C7A86" w14:textId="1C2EF8D4" w:rsidR="007C7C85" w:rsidRPr="00665BF4" w:rsidRDefault="00685D12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(3,375,764)</w:t>
            </w:r>
          </w:p>
        </w:tc>
        <w:tc>
          <w:tcPr>
            <w:tcW w:w="270" w:type="dxa"/>
            <w:vAlign w:val="bottom"/>
          </w:tcPr>
          <w:p w14:paraId="27352672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D10ACFF" w14:textId="2B851D4A" w:rsidR="007C7C85" w:rsidRPr="00665BF4" w:rsidRDefault="00685D12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(18,295)</w:t>
            </w:r>
          </w:p>
        </w:tc>
        <w:tc>
          <w:tcPr>
            <w:tcW w:w="266" w:type="dxa"/>
            <w:vAlign w:val="bottom"/>
          </w:tcPr>
          <w:p w14:paraId="43C97459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22815FA3" w14:textId="2EB5F478" w:rsidR="007C7C85" w:rsidRPr="00665BF4" w:rsidRDefault="00685D12" w:rsidP="001B3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(2,053)</w:t>
            </w:r>
          </w:p>
        </w:tc>
        <w:tc>
          <w:tcPr>
            <w:tcW w:w="270" w:type="dxa"/>
            <w:vAlign w:val="bottom"/>
          </w:tcPr>
          <w:p w14:paraId="583EB9DE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96D68B0" w14:textId="2975B6F7" w:rsidR="007C7C85" w:rsidRPr="00665BF4" w:rsidRDefault="00685D12" w:rsidP="001B34C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5562F7B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6C11A64F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6687228" w14:textId="7C262652" w:rsidR="00685D12" w:rsidRPr="00665BF4" w:rsidRDefault="00685D12" w:rsidP="001B34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F00E5E" w14:textId="77777777" w:rsidR="007C7C85" w:rsidRPr="00665BF4" w:rsidRDefault="007C7C8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76421EF" w14:textId="017FD75A" w:rsidR="007C7C85" w:rsidRPr="00665BF4" w:rsidRDefault="00685D12" w:rsidP="001B3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(3,819,094)</w:t>
            </w:r>
          </w:p>
        </w:tc>
      </w:tr>
      <w:tr w:rsidR="00E47C1C" w:rsidRPr="00D26778" w14:paraId="54DE013C" w14:textId="77777777" w:rsidTr="00B82DB3">
        <w:trPr>
          <w:jc w:val="center"/>
        </w:trPr>
        <w:tc>
          <w:tcPr>
            <w:tcW w:w="2790" w:type="dxa"/>
          </w:tcPr>
          <w:p w14:paraId="5B4F4030" w14:textId="4A1D2626" w:rsidR="00E47C1C" w:rsidRPr="00665BF4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1763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5F2398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25CA2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E4B0E" w14:textId="484711D2" w:rsidR="00E47C1C" w:rsidRPr="00665BF4" w:rsidRDefault="000E735E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13,71</w:t>
            </w:r>
            <w:r w:rsidR="00E64AEF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E7214DA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6D4F2" w14:textId="14B7DC7D" w:rsidR="000E735E" w:rsidRPr="00665BF4" w:rsidRDefault="000E735E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  <w:r w:rsidR="00B15AB6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3,38</w:t>
            </w:r>
            <w:r w:rsidR="00C73485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A743B62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CE8F" w14:textId="08BB0753" w:rsidR="00E47C1C" w:rsidRPr="00665BF4" w:rsidRDefault="00B15AB6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48,</w:t>
            </w:r>
            <w:r w:rsidR="00736B61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73</w:t>
            </w:r>
            <w:r w:rsidR="00324FEE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DFF0105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D1B8" w14:textId="0C39501A" w:rsidR="00E47C1C" w:rsidRPr="00665BF4" w:rsidRDefault="00AA308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69,840</w:t>
            </w:r>
          </w:p>
        </w:tc>
        <w:tc>
          <w:tcPr>
            <w:tcW w:w="266" w:type="dxa"/>
            <w:vAlign w:val="bottom"/>
          </w:tcPr>
          <w:p w14:paraId="6E383C75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452AE" w14:textId="30CBC1F5" w:rsidR="00E47C1C" w:rsidRPr="00665BF4" w:rsidRDefault="00736B61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14,41</w:t>
            </w:r>
            <w:r w:rsidR="00324FEE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4F94D8EB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8504" w14:textId="429BD333" w:rsidR="00E47C1C" w:rsidRPr="00665BF4" w:rsidRDefault="00AA308C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142</w:t>
            </w:r>
          </w:p>
        </w:tc>
        <w:tc>
          <w:tcPr>
            <w:tcW w:w="264" w:type="dxa"/>
            <w:vAlign w:val="bottom"/>
          </w:tcPr>
          <w:p w14:paraId="24C5B589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FD1FC65" w14:textId="6A796A4E" w:rsidR="00E47C1C" w:rsidRPr="00665BF4" w:rsidRDefault="00AA308C" w:rsidP="001B34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CC8E4D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BF11E" w14:textId="7BFC1045" w:rsidR="00E47C1C" w:rsidRPr="00665BF4" w:rsidRDefault="00E937C7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220,22</w:t>
            </w:r>
            <w:r w:rsidR="00324FEE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</w:tbl>
    <w:p w14:paraId="7FA0A97E" w14:textId="5F7636D4" w:rsidR="00807F67" w:rsidRPr="00D26778" w:rsidRDefault="00807F67" w:rsidP="001B34C8">
      <w:pPr>
        <w:spacing w:line="240" w:lineRule="auto"/>
        <w:rPr>
          <w:sz w:val="2"/>
          <w:szCs w:val="2"/>
        </w:rPr>
      </w:pPr>
      <w:r w:rsidRPr="00D26778">
        <w:br w:type="page"/>
      </w:r>
      <w:r w:rsidR="00436948" w:rsidRPr="00D26778">
        <w:rPr>
          <w:sz w:val="2"/>
          <w:szCs w:val="2"/>
        </w:rPr>
        <w:t xml:space="preserve">   </w:t>
      </w:r>
    </w:p>
    <w:tbl>
      <w:tblPr>
        <w:tblW w:w="1467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00"/>
        <w:gridCol w:w="1164"/>
        <w:gridCol w:w="276"/>
        <w:gridCol w:w="1260"/>
        <w:gridCol w:w="270"/>
        <w:gridCol w:w="1356"/>
        <w:gridCol w:w="270"/>
        <w:gridCol w:w="1530"/>
        <w:gridCol w:w="266"/>
        <w:gridCol w:w="28"/>
        <w:gridCol w:w="1146"/>
        <w:gridCol w:w="270"/>
        <w:gridCol w:w="1260"/>
        <w:gridCol w:w="250"/>
        <w:gridCol w:w="14"/>
        <w:gridCol w:w="1176"/>
        <w:gridCol w:w="270"/>
        <w:gridCol w:w="1170"/>
      </w:tblGrid>
      <w:tr w:rsidR="00807F67" w:rsidRPr="00D26778" w14:paraId="0C544FA3" w14:textId="77777777" w:rsidTr="00302449">
        <w:trPr>
          <w:jc w:val="center"/>
        </w:trPr>
        <w:tc>
          <w:tcPr>
            <w:tcW w:w="2700" w:type="dxa"/>
          </w:tcPr>
          <w:p w14:paraId="51933B83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976" w:type="dxa"/>
            <w:gridSpan w:val="17"/>
            <w:vAlign w:val="bottom"/>
          </w:tcPr>
          <w:p w14:paraId="185EEA6E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F67" w:rsidRPr="00D26778" w14:paraId="1DC881F2" w14:textId="77777777" w:rsidTr="00302449">
        <w:trPr>
          <w:jc w:val="center"/>
        </w:trPr>
        <w:tc>
          <w:tcPr>
            <w:tcW w:w="2700" w:type="dxa"/>
          </w:tcPr>
          <w:p w14:paraId="197FD33E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57D7BFBF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6" w:type="dxa"/>
            <w:vAlign w:val="bottom"/>
          </w:tcPr>
          <w:p w14:paraId="0AE3F482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27C4D7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1EB74CFD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9115A6D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9C7039B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2E21C76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D267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476ABBD3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4B46923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8325B99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F0EE66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gridSpan w:val="2"/>
            <w:vAlign w:val="bottom"/>
          </w:tcPr>
          <w:p w14:paraId="3BF69599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7DD5E08D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114767D" w14:textId="77777777" w:rsidR="00807F67" w:rsidRPr="00D26778" w:rsidRDefault="00683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5912573A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A9204B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6489705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9D65004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07F67" w:rsidRPr="00D26778" w14:paraId="111DC06B" w14:textId="77777777" w:rsidTr="00302449">
        <w:trPr>
          <w:trHeight w:val="389"/>
          <w:jc w:val="center"/>
        </w:trPr>
        <w:tc>
          <w:tcPr>
            <w:tcW w:w="2700" w:type="dxa"/>
          </w:tcPr>
          <w:p w14:paraId="302DE83F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6" w:type="dxa"/>
            <w:gridSpan w:val="17"/>
            <w:vAlign w:val="bottom"/>
          </w:tcPr>
          <w:p w14:paraId="6C338FBA" w14:textId="77777777" w:rsidR="00807F67" w:rsidRPr="00D26778" w:rsidRDefault="00807F67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F5955" w:rsidRPr="00D26778" w14:paraId="5959A8B0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D6B8770" w14:textId="77777777" w:rsidR="00BF5955" w:rsidRPr="00D26778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64" w:type="dxa"/>
            <w:vAlign w:val="bottom"/>
          </w:tcPr>
          <w:p w14:paraId="6137A0DD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E231B93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E58F5A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B924F8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1CC1D8E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9693CC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1B0D053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5734EA79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4141A7F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493B40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72DA2C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57288E3E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49E5CC92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FE5D409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F040C52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E47C1C" w:rsidRPr="00D26778" w14:paraId="749F2A39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5FA94E5D" w14:textId="411EA47E" w:rsidR="00E47C1C" w:rsidRPr="00D26778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5F2398" w:rsidRPr="00D26778">
              <w:rPr>
                <w:rFonts w:ascii="Angsana New" w:hAnsi="Angsana New"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925CA2" w:rsidRPr="00D26778">
              <w:rPr>
                <w:rFonts w:ascii="Angsana New" w:hAnsi="Angsana New"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sz w:val="26"/>
                <w:szCs w:val="26"/>
              </w:rPr>
              <w:t>5</w:t>
            </w: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881763" w:rsidRPr="00D2677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64" w:type="dxa"/>
            <w:vAlign w:val="bottom"/>
          </w:tcPr>
          <w:p w14:paraId="7D302B3C" w14:textId="3A384946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3BF79AC0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F89EA1" w14:textId="4561BE7D" w:rsidR="00E47C1C" w:rsidRPr="00D26778" w:rsidRDefault="00925CA2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E47C1C" w:rsidRPr="00D26778">
              <w:rPr>
                <w:rFonts w:ascii="Angsana New" w:hAnsi="Angsana New"/>
                <w:sz w:val="26"/>
                <w:szCs w:val="26"/>
                <w:lang w:val="en-US"/>
              </w:rPr>
              <w:t>86,86</w:t>
            </w:r>
            <w:r w:rsidRPr="00D2677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A4906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7005068" w14:textId="4A5E302C" w:rsidR="00E47C1C" w:rsidRPr="00D26778" w:rsidRDefault="00925CA2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E47C1C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,60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E47C1C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,8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E47C1C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12198EE9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8C2E0C" w14:textId="1074B831" w:rsidR="00E47C1C" w:rsidRPr="00D26778" w:rsidRDefault="00E47C1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,606</w:t>
            </w:r>
          </w:p>
        </w:tc>
        <w:tc>
          <w:tcPr>
            <w:tcW w:w="294" w:type="dxa"/>
            <w:gridSpan w:val="2"/>
            <w:vAlign w:val="bottom"/>
          </w:tcPr>
          <w:p w14:paraId="11CF8569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6" w:type="dxa"/>
            <w:vAlign w:val="bottom"/>
          </w:tcPr>
          <w:p w14:paraId="613DDB25" w14:textId="51CA58B8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7,985</w:t>
            </w:r>
          </w:p>
        </w:tc>
        <w:tc>
          <w:tcPr>
            <w:tcW w:w="270" w:type="dxa"/>
            <w:vAlign w:val="bottom"/>
          </w:tcPr>
          <w:p w14:paraId="1D0CF7A8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5859A03" w14:textId="5ABA65E1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1721E7C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2085A21" w14:textId="3BE35D2D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769116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A8BE73" w14:textId="48C67DBD" w:rsidR="00E47C1C" w:rsidRPr="00D26778" w:rsidRDefault="00925CA2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2</w:t>
            </w:r>
            <w:r w:rsidR="00E47C1C" w:rsidRPr="00D26778">
              <w:rPr>
                <w:rFonts w:ascii="Angsana New" w:hAnsi="Angsana New"/>
                <w:sz w:val="26"/>
                <w:szCs w:val="26"/>
              </w:rPr>
              <w:t>,97</w:t>
            </w:r>
            <w:r w:rsidR="005F2398" w:rsidRPr="00D26778">
              <w:rPr>
                <w:rFonts w:ascii="Angsana New" w:hAnsi="Angsana New"/>
                <w:sz w:val="26"/>
                <w:szCs w:val="26"/>
              </w:rPr>
              <w:t>1</w:t>
            </w:r>
            <w:r w:rsidR="00E47C1C" w:rsidRPr="00D26778">
              <w:rPr>
                <w:rFonts w:ascii="Angsana New" w:hAnsi="Angsana New"/>
                <w:sz w:val="26"/>
                <w:szCs w:val="26"/>
              </w:rPr>
              <w:t>,</w:t>
            </w:r>
            <w:r w:rsidRPr="00D26778">
              <w:rPr>
                <w:rFonts w:ascii="Angsana New" w:hAnsi="Angsana New"/>
                <w:sz w:val="26"/>
                <w:szCs w:val="26"/>
              </w:rPr>
              <w:t>2</w:t>
            </w:r>
            <w:r w:rsidR="00E47C1C" w:rsidRPr="00D26778">
              <w:rPr>
                <w:rFonts w:ascii="Angsana New" w:hAnsi="Angsana New"/>
                <w:sz w:val="26"/>
                <w:szCs w:val="26"/>
              </w:rPr>
              <w:t>8</w:t>
            </w:r>
            <w:r w:rsidR="00E47C1C" w:rsidRPr="00D26778">
              <w:rPr>
                <w:rFonts w:ascii="Angsana New" w:hAnsi="Angsana New"/>
                <w:sz w:val="26"/>
                <w:szCs w:val="26"/>
                <w:lang w:bidi="th-TH"/>
              </w:rPr>
              <w:t>8</w:t>
            </w:r>
          </w:p>
        </w:tc>
      </w:tr>
      <w:tr w:rsidR="00E47C1C" w:rsidRPr="00D26778" w14:paraId="480313B3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1923D4DB" w14:textId="77777777" w:rsidR="00E47C1C" w:rsidRPr="00D26778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64" w:type="dxa"/>
            <w:vAlign w:val="bottom"/>
          </w:tcPr>
          <w:p w14:paraId="0EA98AB0" w14:textId="143EDB23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93A2D19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E0E388" w14:textId="0294A868" w:rsidR="00E47C1C" w:rsidRPr="00D26778" w:rsidRDefault="00925CA2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E47C1C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6,405</w:t>
            </w:r>
          </w:p>
        </w:tc>
        <w:tc>
          <w:tcPr>
            <w:tcW w:w="270" w:type="dxa"/>
            <w:vAlign w:val="bottom"/>
          </w:tcPr>
          <w:p w14:paraId="3985D53D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E525029" w14:textId="08F74792" w:rsidR="00E47C1C" w:rsidRPr="00D26778" w:rsidRDefault="005F2398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47C1C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56,575</w:t>
            </w:r>
          </w:p>
        </w:tc>
        <w:tc>
          <w:tcPr>
            <w:tcW w:w="270" w:type="dxa"/>
            <w:vAlign w:val="bottom"/>
          </w:tcPr>
          <w:p w14:paraId="16DA2E48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B2E3D86" w14:textId="44553546" w:rsidR="00E47C1C" w:rsidRPr="00D26778" w:rsidRDefault="00E47C1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6,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66</w:t>
            </w:r>
          </w:p>
        </w:tc>
        <w:tc>
          <w:tcPr>
            <w:tcW w:w="294" w:type="dxa"/>
            <w:gridSpan w:val="2"/>
            <w:vAlign w:val="bottom"/>
          </w:tcPr>
          <w:p w14:paraId="47FB0E74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5664AA4" w14:textId="03D6BCFE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4,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  <w:vAlign w:val="bottom"/>
          </w:tcPr>
          <w:p w14:paraId="404A2888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01B0A9" w14:textId="5FCCFF45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73E339A1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F26C79A" w14:textId="5669EF2E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C4515C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721E59" w14:textId="299C463E" w:rsidR="00E47C1C" w:rsidRPr="00D26778" w:rsidRDefault="005F2398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1</w:t>
            </w:r>
            <w:r w:rsidR="00E47C1C" w:rsidRPr="00D26778">
              <w:rPr>
                <w:rFonts w:ascii="Angsana New" w:hAnsi="Angsana New"/>
                <w:sz w:val="26"/>
                <w:szCs w:val="26"/>
              </w:rPr>
              <w:t>9</w:t>
            </w:r>
            <w:r w:rsidR="00881763" w:rsidRPr="00D26778">
              <w:rPr>
                <w:rFonts w:ascii="Angsana New" w:hAnsi="Angsana New"/>
                <w:sz w:val="26"/>
                <w:szCs w:val="26"/>
              </w:rPr>
              <w:t>3</w:t>
            </w:r>
            <w:r w:rsidR="00E47C1C" w:rsidRPr="00D26778">
              <w:rPr>
                <w:rFonts w:ascii="Angsana New" w:hAnsi="Angsana New"/>
                <w:sz w:val="26"/>
                <w:szCs w:val="26"/>
              </w:rPr>
              <w:t>,50</w:t>
            </w:r>
            <w:r w:rsidR="00925CA2" w:rsidRPr="00D26778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47C1C" w:rsidRPr="00D26778" w14:paraId="3B5A0986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9178BED" w14:textId="77777777" w:rsidR="00E47C1C" w:rsidRPr="00D26778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64" w:type="dxa"/>
            <w:vAlign w:val="bottom"/>
          </w:tcPr>
          <w:p w14:paraId="575FCB07" w14:textId="56AE5F31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0FCB3C5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895971" w14:textId="7FDAA728" w:rsidR="00E47C1C" w:rsidRPr="00D26778" w:rsidRDefault="00E47C1C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(</w:t>
            </w:r>
            <w:r w:rsidR="005F2398" w:rsidRPr="00D26778">
              <w:rPr>
                <w:rFonts w:ascii="Angsana New" w:hAnsi="Angsana New"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sz w:val="26"/>
                <w:szCs w:val="26"/>
              </w:rPr>
              <w:t>,0</w:t>
            </w:r>
            <w:r w:rsidR="00881763" w:rsidRPr="00D26778">
              <w:rPr>
                <w:rFonts w:ascii="Angsana New" w:hAnsi="Angsana New"/>
                <w:sz w:val="26"/>
                <w:szCs w:val="26"/>
              </w:rPr>
              <w:t>3</w:t>
            </w:r>
            <w:r w:rsidRPr="00D26778"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270" w:type="dxa"/>
            <w:vAlign w:val="bottom"/>
          </w:tcPr>
          <w:p w14:paraId="35392BD4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D532D71" w14:textId="2CF1D514" w:rsidR="00E47C1C" w:rsidRPr="00D26778" w:rsidRDefault="00E47C1C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5F2398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9)</w:t>
            </w:r>
          </w:p>
        </w:tc>
        <w:tc>
          <w:tcPr>
            <w:tcW w:w="270" w:type="dxa"/>
            <w:vAlign w:val="bottom"/>
          </w:tcPr>
          <w:p w14:paraId="2B03488E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80336D8" w14:textId="06AEC311" w:rsidR="00E47C1C" w:rsidRPr="00D26778" w:rsidRDefault="00E47C1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5F2398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925CA2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94" w:type="dxa"/>
            <w:gridSpan w:val="2"/>
            <w:vAlign w:val="bottom"/>
          </w:tcPr>
          <w:p w14:paraId="6E5BCC57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2BB1792" w14:textId="780C35BF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5F2398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,7</w:t>
            </w:r>
            <w:r w:rsidR="00881763"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9)</w:t>
            </w:r>
          </w:p>
        </w:tc>
        <w:tc>
          <w:tcPr>
            <w:tcW w:w="270" w:type="dxa"/>
            <w:vAlign w:val="bottom"/>
          </w:tcPr>
          <w:p w14:paraId="6E842084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E0580B" w14:textId="11615200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29E9403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8A0EDCA" w14:textId="5D93717C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F28C9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5CA606" w14:textId="761FD7C6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(</w:t>
            </w:r>
            <w:r w:rsidR="005F2398" w:rsidRPr="00D26778">
              <w:rPr>
                <w:rFonts w:ascii="Angsana New" w:hAnsi="Angsana New"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sz w:val="26"/>
                <w:szCs w:val="26"/>
              </w:rPr>
              <w:t>6,</w:t>
            </w:r>
            <w:r w:rsidR="00925CA2" w:rsidRPr="00D26778">
              <w:rPr>
                <w:rFonts w:ascii="Angsana New" w:hAnsi="Angsana New"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sz w:val="26"/>
                <w:szCs w:val="26"/>
              </w:rPr>
              <w:t>78)</w:t>
            </w:r>
          </w:p>
        </w:tc>
      </w:tr>
      <w:tr w:rsidR="00E47C1C" w:rsidRPr="00D26778" w14:paraId="75385C3F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082C2F40" w14:textId="75C4787A" w:rsidR="00E47C1C" w:rsidRPr="00D26778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21D6E5D" w14:textId="36DE178D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5E1F9D88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EB49A3" w14:textId="0BFEFB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74ED3F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EBE6D9F" w14:textId="708A7D8A" w:rsidR="00E47C1C" w:rsidRPr="00D26778" w:rsidRDefault="00E47C1C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80172C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05C57B" w14:textId="64AD89C0" w:rsidR="00E47C1C" w:rsidRPr="00D26778" w:rsidRDefault="00E47C1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7B75D8FF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3129C41" w14:textId="0BD77B9A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015FED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C9D9BE" w14:textId="5A33AF43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19B33547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bottom"/>
          </w:tcPr>
          <w:p w14:paraId="0B0FA3D0" w14:textId="21DA9931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0C0CD2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54BF36" w14:textId="1AF0C5A2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47C1C" w:rsidRPr="00D26778" w14:paraId="6369CD56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0E37D0BB" w14:textId="242DFBD8" w:rsidR="00E47C1C" w:rsidRPr="00D26778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564</w:t>
            </w:r>
          </w:p>
        </w:tc>
        <w:tc>
          <w:tcPr>
            <w:tcW w:w="1164" w:type="dxa"/>
            <w:vAlign w:val="bottom"/>
          </w:tcPr>
          <w:p w14:paraId="0E4F4285" w14:textId="1E7390FB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1B79EB8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50A760" w14:textId="4AEF708B" w:rsidR="00E47C1C" w:rsidRPr="00D26778" w:rsidRDefault="00881763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E47C1C" w:rsidRPr="00D2677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E47C1C" w:rsidRPr="00D2677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4D31DFFF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D6B167A" w14:textId="20B0C83D" w:rsidR="00E47C1C" w:rsidRPr="00D26778" w:rsidRDefault="00925CA2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E47C1C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,746,07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049FBD1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14E754B" w14:textId="16C0FE66" w:rsidR="00E47C1C" w:rsidRPr="00D26778" w:rsidRDefault="00E47C1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79,7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94" w:type="dxa"/>
            <w:gridSpan w:val="2"/>
            <w:vAlign w:val="bottom"/>
          </w:tcPr>
          <w:p w14:paraId="09F67519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46" w:type="dxa"/>
            <w:vAlign w:val="bottom"/>
          </w:tcPr>
          <w:p w14:paraId="4EF6F20F" w14:textId="77428741" w:rsidR="00E47C1C" w:rsidRPr="00D26778" w:rsidRDefault="005F2398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47C1C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0,50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2B10934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BB1557" w14:textId="6C17D184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02E716B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0C1BBF0" w14:textId="68CDB574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53A427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CD5CB0" w14:textId="43E8037B" w:rsidR="00E47C1C" w:rsidRPr="00D26778" w:rsidRDefault="00881763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E47C1C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47C1C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48,5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</w:tr>
      <w:tr w:rsidR="00E47C1C" w:rsidRPr="00D26778" w14:paraId="2CE711A5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6CF750C1" w14:textId="77777777" w:rsidR="00E47C1C" w:rsidRPr="00665BF4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64" w:type="dxa"/>
            <w:vAlign w:val="bottom"/>
          </w:tcPr>
          <w:p w14:paraId="66E1E742" w14:textId="166F0DD7" w:rsidR="00E47C1C" w:rsidRPr="00665BF4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0371C598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B5F9F0" w14:textId="402A84B5" w:rsidR="00E47C1C" w:rsidRPr="00665BF4" w:rsidRDefault="007F6DD9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0D1098"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6,856</w:t>
            </w:r>
          </w:p>
        </w:tc>
        <w:tc>
          <w:tcPr>
            <w:tcW w:w="270" w:type="dxa"/>
            <w:vAlign w:val="bottom"/>
          </w:tcPr>
          <w:p w14:paraId="66423BFC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16041D8C" w14:textId="1AAE3772" w:rsidR="00E47C1C" w:rsidRPr="00665BF4" w:rsidRDefault="000D1098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162,832</w:t>
            </w:r>
          </w:p>
        </w:tc>
        <w:tc>
          <w:tcPr>
            <w:tcW w:w="270" w:type="dxa"/>
            <w:vAlign w:val="bottom"/>
          </w:tcPr>
          <w:p w14:paraId="36EE4606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011690" w14:textId="65D2AD84" w:rsidR="00E47C1C" w:rsidRPr="00665BF4" w:rsidRDefault="007F6DD9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8,397</w:t>
            </w:r>
          </w:p>
        </w:tc>
        <w:tc>
          <w:tcPr>
            <w:tcW w:w="294" w:type="dxa"/>
            <w:gridSpan w:val="2"/>
            <w:vAlign w:val="bottom"/>
          </w:tcPr>
          <w:p w14:paraId="3ACB8FF8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E5EE819" w14:textId="1BD5B162" w:rsidR="00E47C1C" w:rsidRPr="00665BF4" w:rsidRDefault="008E475B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3,545</w:t>
            </w:r>
          </w:p>
        </w:tc>
        <w:tc>
          <w:tcPr>
            <w:tcW w:w="270" w:type="dxa"/>
            <w:vAlign w:val="bottom"/>
          </w:tcPr>
          <w:p w14:paraId="09FADA1B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8DFB2C" w14:textId="21E03C78" w:rsidR="00E47C1C" w:rsidRPr="00665BF4" w:rsidRDefault="0072141B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CE9BE1F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E2F7DE8" w14:textId="28369F8B" w:rsidR="00E47C1C" w:rsidRPr="00665BF4" w:rsidRDefault="0072141B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FE1489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668AC9" w14:textId="266FB443" w:rsidR="00E47C1C" w:rsidRPr="00665BF4" w:rsidRDefault="000D1098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</w:rPr>
              <w:t>201,630</w:t>
            </w:r>
          </w:p>
        </w:tc>
      </w:tr>
      <w:tr w:rsidR="00E47C1C" w:rsidRPr="00D26778" w14:paraId="11E41B8C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79CAB80" w14:textId="77777777" w:rsidR="00E47C1C" w:rsidRPr="00665BF4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5BF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64" w:type="dxa"/>
            <w:vAlign w:val="bottom"/>
          </w:tcPr>
          <w:p w14:paraId="106C2F0F" w14:textId="0082C4CA" w:rsidR="00E47C1C" w:rsidRPr="00665BF4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215618F5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0845EB" w14:textId="64081452" w:rsidR="00E47C1C" w:rsidRPr="00665BF4" w:rsidRDefault="007F6DD9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</w:rPr>
              <w:t>(</w:t>
            </w:r>
            <w:r w:rsidR="007A7D22" w:rsidRPr="00665BF4">
              <w:rPr>
                <w:rFonts w:ascii="Angsana New" w:hAnsi="Angsana New"/>
                <w:sz w:val="26"/>
                <w:szCs w:val="26"/>
              </w:rPr>
              <w:t>7</w:t>
            </w:r>
            <w:r w:rsidR="000D1098" w:rsidRPr="00665BF4">
              <w:rPr>
                <w:rFonts w:ascii="Angsana New" w:hAnsi="Angsana New"/>
                <w:sz w:val="26"/>
                <w:szCs w:val="26"/>
              </w:rPr>
              <w:t>6,765</w:t>
            </w:r>
            <w:r w:rsidRPr="00665BF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B6F3D2E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58B14CE" w14:textId="702DF62C" w:rsidR="00E47C1C" w:rsidRPr="00665BF4" w:rsidRDefault="007F6DD9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0D1098"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139,049</w:t>
            </w:r>
            <w:r w:rsidR="007A7D22"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AA0FDB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E2F297C" w14:textId="66F79CDC" w:rsidR="00E47C1C" w:rsidRPr="00665BF4" w:rsidRDefault="007F6DD9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7A7D22"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18,996)</w:t>
            </w:r>
          </w:p>
        </w:tc>
        <w:tc>
          <w:tcPr>
            <w:tcW w:w="294" w:type="dxa"/>
            <w:gridSpan w:val="2"/>
            <w:vAlign w:val="bottom"/>
          </w:tcPr>
          <w:p w14:paraId="52576DA9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7F16D0A5" w14:textId="592C01A4" w:rsidR="00E47C1C" w:rsidRPr="00665BF4" w:rsidRDefault="008E475B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7A7D22"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3,282</w:t>
            </w: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94F4B7E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0FFCDC" w14:textId="327C839D" w:rsidR="00E47C1C" w:rsidRPr="00665BF4" w:rsidRDefault="0072141B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A6466D4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8C9A3DE" w14:textId="52936A24" w:rsidR="00E47C1C" w:rsidRPr="00665BF4" w:rsidRDefault="0072141B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A02EC1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2E50F2" w14:textId="239E663F" w:rsidR="00E47C1C" w:rsidRPr="00665BF4" w:rsidRDefault="008E475B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0D1098" w:rsidRPr="00665BF4">
              <w:rPr>
                <w:rFonts w:ascii="Angsana New" w:hAnsi="Angsana New"/>
                <w:sz w:val="26"/>
                <w:szCs w:val="26"/>
                <w:lang w:bidi="th-TH"/>
              </w:rPr>
              <w:t>238,092</w:t>
            </w:r>
            <w:r w:rsidRPr="00665BF4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6A4B9D" w:rsidRPr="00D26778" w14:paraId="6ACDF788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73E99F31" w14:textId="7A9E1962" w:rsidR="006A4B9D" w:rsidRPr="00665BF4" w:rsidRDefault="006A4B9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5BF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ลดลงจากการปรับโครงสร้างธุรกิจ </w:t>
            </w:r>
            <w:r w:rsidRPr="00665BF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65BF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Pr="00665BF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1)</w:t>
            </w:r>
          </w:p>
        </w:tc>
        <w:tc>
          <w:tcPr>
            <w:tcW w:w="1164" w:type="dxa"/>
            <w:vAlign w:val="bottom"/>
          </w:tcPr>
          <w:p w14:paraId="648D1E4C" w14:textId="0C95D01B" w:rsidR="006A4B9D" w:rsidRPr="00665BF4" w:rsidRDefault="007A7D22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4D0416C" w14:textId="77777777" w:rsidR="006A4B9D" w:rsidRPr="00665BF4" w:rsidRDefault="006A4B9D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6A90B9" w14:textId="763B3E9E" w:rsidR="006A4B9D" w:rsidRPr="00665BF4" w:rsidRDefault="007A7D22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</w:rPr>
              <w:t>(206,014)</w:t>
            </w:r>
          </w:p>
        </w:tc>
        <w:tc>
          <w:tcPr>
            <w:tcW w:w="270" w:type="dxa"/>
            <w:vAlign w:val="bottom"/>
          </w:tcPr>
          <w:p w14:paraId="573EBD6E" w14:textId="77777777" w:rsidR="006A4B9D" w:rsidRPr="00665BF4" w:rsidRDefault="006A4B9D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1CF615F5" w14:textId="344ED51F" w:rsidR="006A4B9D" w:rsidRPr="00665BF4" w:rsidRDefault="007A7D22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(2,730,790)</w:t>
            </w:r>
          </w:p>
        </w:tc>
        <w:tc>
          <w:tcPr>
            <w:tcW w:w="270" w:type="dxa"/>
            <w:vAlign w:val="bottom"/>
          </w:tcPr>
          <w:p w14:paraId="27B5082F" w14:textId="77777777" w:rsidR="006A4B9D" w:rsidRPr="00665BF4" w:rsidRDefault="006A4B9D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707C50B" w14:textId="12EA89AF" w:rsidR="006A4B9D" w:rsidRPr="00665BF4" w:rsidRDefault="007A7D22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(16,453)</w:t>
            </w:r>
          </w:p>
        </w:tc>
        <w:tc>
          <w:tcPr>
            <w:tcW w:w="294" w:type="dxa"/>
            <w:gridSpan w:val="2"/>
            <w:vAlign w:val="bottom"/>
          </w:tcPr>
          <w:p w14:paraId="301F2C43" w14:textId="77777777" w:rsidR="006A4B9D" w:rsidRPr="00665BF4" w:rsidRDefault="006A4B9D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6F1C415" w14:textId="6C641434" w:rsidR="006A4B9D" w:rsidRPr="00665BF4" w:rsidRDefault="007A7D22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(1,917)</w:t>
            </w:r>
          </w:p>
        </w:tc>
        <w:tc>
          <w:tcPr>
            <w:tcW w:w="270" w:type="dxa"/>
            <w:vAlign w:val="bottom"/>
          </w:tcPr>
          <w:p w14:paraId="73FC26E1" w14:textId="77777777" w:rsidR="006A4B9D" w:rsidRPr="00665BF4" w:rsidRDefault="006A4B9D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6C69FE" w14:textId="0847E2C6" w:rsidR="006A4B9D" w:rsidRPr="00665BF4" w:rsidRDefault="007A7D22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792B109C" w14:textId="77777777" w:rsidR="006A4B9D" w:rsidRPr="00665BF4" w:rsidRDefault="006A4B9D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4291AA0" w14:textId="48D37283" w:rsidR="006A4B9D" w:rsidRPr="00665BF4" w:rsidRDefault="007A7D22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EF199B" w14:textId="77777777" w:rsidR="006A4B9D" w:rsidRPr="00665BF4" w:rsidRDefault="006A4B9D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B632F6" w14:textId="41D2DAC1" w:rsidR="006A4B9D" w:rsidRPr="00665BF4" w:rsidRDefault="00965D19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bidi="th-TH"/>
              </w:rPr>
              <w:t>(2,955,174)</w:t>
            </w:r>
          </w:p>
        </w:tc>
      </w:tr>
      <w:tr w:rsidR="00E47C1C" w:rsidRPr="00D26778" w14:paraId="4AF0D1B3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77019635" w14:textId="74DCAED6" w:rsidR="00E47C1C" w:rsidRPr="00665BF4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1763" w:rsidRPr="00665BF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5F2398" w:rsidRPr="00665BF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65B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25CA2" w:rsidRPr="00665BF4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564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72FB" w14:textId="154051C8" w:rsidR="00E47C1C" w:rsidRPr="00665BF4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403C740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FA156" w14:textId="5530146F" w:rsidR="00E47C1C" w:rsidRPr="00665BF4" w:rsidRDefault="007F6DD9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56,30</w:t>
            </w:r>
            <w:r w:rsidR="008E475B" w:rsidRPr="00665BF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3CDD5E32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8B0B" w14:textId="638B02CF" w:rsidR="00E47C1C" w:rsidRPr="00665BF4" w:rsidRDefault="007F6DD9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E475B"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9,06</w:t>
            </w:r>
            <w:r w:rsidR="000D1098"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2A9E788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431A2" w14:textId="27E29D89" w:rsidR="00E47C1C" w:rsidRPr="00665BF4" w:rsidRDefault="007F6DD9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52,65</w:t>
            </w:r>
            <w:r w:rsidR="008E475B"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94" w:type="dxa"/>
            <w:gridSpan w:val="2"/>
            <w:vAlign w:val="bottom"/>
          </w:tcPr>
          <w:p w14:paraId="1690FCE7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2F6B8" w14:textId="632E56F9" w:rsidR="00E47C1C" w:rsidRPr="00665BF4" w:rsidRDefault="008E475B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8,848</w:t>
            </w:r>
          </w:p>
        </w:tc>
        <w:tc>
          <w:tcPr>
            <w:tcW w:w="270" w:type="dxa"/>
            <w:vAlign w:val="bottom"/>
          </w:tcPr>
          <w:p w14:paraId="4AFFD1A7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AC138" w14:textId="6DD1E477" w:rsidR="00E47C1C" w:rsidRPr="00665BF4" w:rsidRDefault="0072141B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4735B1C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B0BE1" w14:textId="7C5BCE53" w:rsidR="00E47C1C" w:rsidRPr="00665BF4" w:rsidRDefault="0072141B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836DE3" w14:textId="77777777" w:rsidR="00E47C1C" w:rsidRPr="00665BF4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B6B51" w14:textId="52B53026" w:rsidR="00E47C1C" w:rsidRPr="00665BF4" w:rsidRDefault="008E475B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156,87</w:t>
            </w:r>
            <w:r w:rsidR="000D1098"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</w:tr>
      <w:tr w:rsidR="00E47C1C" w:rsidRPr="00D26778" w14:paraId="73640CC0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13A9A09D" w14:textId="77777777" w:rsidR="00E47C1C" w:rsidRPr="00D26778" w:rsidRDefault="00E47C1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6D835FAE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63FA7C56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80DF43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01D605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37C5EFF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554D08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78F111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1EC4E5C1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2AEE905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2E185F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69A6CC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2A307FA5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bottom"/>
          </w:tcPr>
          <w:p w14:paraId="219DB996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AE56E82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CD41DA" w14:textId="77777777" w:rsidR="00E47C1C" w:rsidRPr="00D26778" w:rsidRDefault="00E47C1C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4E296666" w14:textId="77777777" w:rsidR="00602103" w:rsidRPr="00D26778" w:rsidRDefault="00602103" w:rsidP="001B34C8">
      <w:r w:rsidRPr="00D26778">
        <w:br w:type="page"/>
      </w:r>
    </w:p>
    <w:tbl>
      <w:tblPr>
        <w:tblW w:w="1467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00"/>
        <w:gridCol w:w="1164"/>
        <w:gridCol w:w="276"/>
        <w:gridCol w:w="1260"/>
        <w:gridCol w:w="270"/>
        <w:gridCol w:w="1356"/>
        <w:gridCol w:w="270"/>
        <w:gridCol w:w="1530"/>
        <w:gridCol w:w="266"/>
        <w:gridCol w:w="28"/>
        <w:gridCol w:w="1146"/>
        <w:gridCol w:w="270"/>
        <w:gridCol w:w="1260"/>
        <w:gridCol w:w="250"/>
        <w:gridCol w:w="14"/>
        <w:gridCol w:w="1176"/>
        <w:gridCol w:w="270"/>
        <w:gridCol w:w="1170"/>
      </w:tblGrid>
      <w:tr w:rsidR="0025519A" w:rsidRPr="00D26778" w14:paraId="14368515" w14:textId="77777777" w:rsidTr="006B5763">
        <w:trPr>
          <w:jc w:val="center"/>
        </w:trPr>
        <w:tc>
          <w:tcPr>
            <w:tcW w:w="2700" w:type="dxa"/>
          </w:tcPr>
          <w:p w14:paraId="21573697" w14:textId="33D003AA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976" w:type="dxa"/>
            <w:gridSpan w:val="17"/>
            <w:vAlign w:val="bottom"/>
          </w:tcPr>
          <w:p w14:paraId="29D61028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19A" w:rsidRPr="00D26778" w14:paraId="5FC7C261" w14:textId="77777777" w:rsidTr="006B5763">
        <w:trPr>
          <w:jc w:val="center"/>
        </w:trPr>
        <w:tc>
          <w:tcPr>
            <w:tcW w:w="2700" w:type="dxa"/>
          </w:tcPr>
          <w:p w14:paraId="0A9C331A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25610FF7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6" w:type="dxa"/>
            <w:vAlign w:val="bottom"/>
          </w:tcPr>
          <w:p w14:paraId="17AE2DF5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25BE76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13088006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482420C6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D0A276B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970564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D267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31B6BF25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ACFC4FC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FC4C985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73C237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gridSpan w:val="2"/>
            <w:vAlign w:val="bottom"/>
          </w:tcPr>
          <w:p w14:paraId="02EE9C17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16E6C53F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29BFC8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12AF277D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8A92FE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35F709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852E92A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5519A" w:rsidRPr="00D26778" w14:paraId="35DE7134" w14:textId="77777777" w:rsidTr="006B5763">
        <w:trPr>
          <w:trHeight w:val="389"/>
          <w:jc w:val="center"/>
        </w:trPr>
        <w:tc>
          <w:tcPr>
            <w:tcW w:w="2700" w:type="dxa"/>
          </w:tcPr>
          <w:p w14:paraId="0D78E014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6" w:type="dxa"/>
            <w:gridSpan w:val="17"/>
            <w:vAlign w:val="bottom"/>
          </w:tcPr>
          <w:p w14:paraId="713914C3" w14:textId="77777777" w:rsidR="0025519A" w:rsidRPr="00665BF4" w:rsidRDefault="0025519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665BF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5519A" w:rsidRPr="00D26778" w14:paraId="40275857" w14:textId="77777777" w:rsidTr="00700600">
        <w:trPr>
          <w:trHeight w:val="389"/>
          <w:jc w:val="center"/>
        </w:trPr>
        <w:tc>
          <w:tcPr>
            <w:tcW w:w="2700" w:type="dxa"/>
          </w:tcPr>
          <w:p w14:paraId="2E742EAC" w14:textId="549F8C45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976" w:type="dxa"/>
            <w:gridSpan w:val="17"/>
            <w:vAlign w:val="bottom"/>
          </w:tcPr>
          <w:p w14:paraId="3A2F3595" w14:textId="77777777" w:rsidR="0025519A" w:rsidRPr="00665BF4" w:rsidRDefault="0025519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700600" w:rsidRPr="00D26778" w14:paraId="6405D660" w14:textId="77777777" w:rsidTr="007006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75B999FB" w14:textId="2AA002F0" w:rsidR="00700600" w:rsidRPr="00D26778" w:rsidRDefault="0070060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64" w:type="dxa"/>
            <w:vAlign w:val="bottom"/>
          </w:tcPr>
          <w:p w14:paraId="6C553814" w14:textId="7DE63055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1C5547E3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B3833E" w14:textId="0DD34AB8" w:rsidR="00700600" w:rsidRPr="00665BF4" w:rsidRDefault="0070060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BEA8B5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85AF0AA" w14:textId="279EB004" w:rsidR="00700600" w:rsidRPr="00665BF4" w:rsidRDefault="00700600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CF531F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3B489ED" w14:textId="7863CC39" w:rsidR="00700600" w:rsidRPr="00665BF4" w:rsidRDefault="00700600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201C35BF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</w:tcPr>
          <w:p w14:paraId="7546A265" w14:textId="1915E7A1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D0FDDE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A80D2F" w14:textId="0114E15A" w:rsidR="00700600" w:rsidRPr="00665BF4" w:rsidRDefault="00700600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7F0E8E40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6C7426B5" w14:textId="22285A1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FDD887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6886BD" w14:textId="1A113B9B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0600" w:rsidRPr="00D26778" w14:paraId="44EED074" w14:textId="77777777" w:rsidTr="007006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09C0A609" w14:textId="4A8B4B7E" w:rsidR="00700600" w:rsidRPr="00D26778" w:rsidRDefault="0070060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164" w:type="dxa"/>
            <w:vAlign w:val="bottom"/>
          </w:tcPr>
          <w:p w14:paraId="3EAE6CCE" w14:textId="1F238560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</w:rPr>
              <w:t>9</w:t>
            </w:r>
            <w:r w:rsidR="005F2398" w:rsidRPr="00665BF4">
              <w:rPr>
                <w:rFonts w:ascii="Angsana New" w:hAnsi="Angsana New"/>
                <w:sz w:val="26"/>
                <w:szCs w:val="26"/>
              </w:rPr>
              <w:t>1</w:t>
            </w:r>
            <w:r w:rsidRPr="00665BF4">
              <w:rPr>
                <w:rFonts w:ascii="Angsana New" w:hAnsi="Angsana New"/>
                <w:sz w:val="26"/>
                <w:szCs w:val="26"/>
              </w:rPr>
              <w:t>,78</w:t>
            </w:r>
            <w:r w:rsidR="005F2398" w:rsidRPr="00665BF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6" w:type="dxa"/>
            <w:vAlign w:val="bottom"/>
          </w:tcPr>
          <w:p w14:paraId="4490E3E4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837F7E" w14:textId="61E7A6BE" w:rsidR="00700600" w:rsidRPr="00665BF4" w:rsidRDefault="00925CA2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</w:rPr>
              <w:t>222</w:t>
            </w:r>
            <w:r w:rsidR="00700600" w:rsidRPr="00665BF4">
              <w:rPr>
                <w:rFonts w:ascii="Angsana New" w:hAnsi="Angsana New"/>
                <w:sz w:val="26"/>
                <w:szCs w:val="26"/>
              </w:rPr>
              <w:t>,4</w:t>
            </w:r>
            <w:r w:rsidR="005F2398" w:rsidRPr="00665BF4">
              <w:rPr>
                <w:rFonts w:ascii="Angsana New" w:hAnsi="Angsana New"/>
                <w:sz w:val="26"/>
                <w:szCs w:val="26"/>
              </w:rPr>
              <w:t>1</w:t>
            </w:r>
            <w:r w:rsidR="00700600" w:rsidRPr="00665BF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20BEBA33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4FF9FD8F" w14:textId="5D1A28BF" w:rsidR="00700600" w:rsidRPr="00665BF4" w:rsidRDefault="00700600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640,76</w:t>
            </w:r>
            <w:r w:rsidR="00881763"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4813848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58FA20" w14:textId="1E135DDB" w:rsidR="00700600" w:rsidRPr="00665BF4" w:rsidRDefault="005F2398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00600" w:rsidRPr="00665BF4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925CA2" w:rsidRPr="00665BF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65B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00600" w:rsidRPr="00665BF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94" w:type="dxa"/>
            <w:gridSpan w:val="2"/>
            <w:vAlign w:val="bottom"/>
          </w:tcPr>
          <w:p w14:paraId="6C805A8A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</w:tcPr>
          <w:p w14:paraId="131E53D3" w14:textId="4EE06C3E" w:rsidR="00700600" w:rsidRPr="00665BF4" w:rsidRDefault="00925CA2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00600" w:rsidRPr="00665BF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D828A84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089AA8" w14:textId="69767436" w:rsidR="00700600" w:rsidRPr="00665BF4" w:rsidRDefault="00700600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67,947</w:t>
            </w:r>
          </w:p>
        </w:tc>
        <w:tc>
          <w:tcPr>
            <w:tcW w:w="250" w:type="dxa"/>
            <w:vAlign w:val="bottom"/>
          </w:tcPr>
          <w:p w14:paraId="3921FB6B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67B71049" w14:textId="096EB2B8" w:rsidR="00700600" w:rsidRPr="00665BF4" w:rsidRDefault="005F2398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00600" w:rsidRPr="00665BF4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881763" w:rsidRPr="00665B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00600" w:rsidRPr="00665BF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81763" w:rsidRPr="00665BF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4F8A73E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34F6DB" w14:textId="636F4014" w:rsidR="00700600" w:rsidRPr="00665BF4" w:rsidRDefault="005F2398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00600" w:rsidRPr="00665BF4">
              <w:rPr>
                <w:rFonts w:asciiTheme="majorBidi" w:hAnsiTheme="majorBidi" w:cstheme="majorBidi"/>
                <w:sz w:val="26"/>
                <w:szCs w:val="26"/>
              </w:rPr>
              <w:t>,057,500</w:t>
            </w:r>
          </w:p>
        </w:tc>
      </w:tr>
      <w:tr w:rsidR="00700600" w:rsidRPr="00D26778" w14:paraId="1B7BA38C" w14:textId="77777777" w:rsidTr="00672292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4EFE1949" w14:textId="5CDBF6A4" w:rsidR="00700600" w:rsidRPr="00D26778" w:rsidRDefault="0070060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color w:val="0000FF"/>
                <w:sz w:val="26"/>
                <w:szCs w:val="26"/>
                <w:shd w:val="clear" w:color="auto" w:fill="E6E6E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51CDB64" w14:textId="7EDD55C4" w:rsidR="00700600" w:rsidRPr="00665BF4" w:rsidRDefault="00700600" w:rsidP="001B34C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3F1944F3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76EBE7" w14:textId="0C303CF6" w:rsidR="00700600" w:rsidRPr="00665BF4" w:rsidRDefault="00700600" w:rsidP="001B34C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44DDA7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4F81640" w14:textId="12605DDB" w:rsidR="00700600" w:rsidRPr="00665BF4" w:rsidRDefault="00700600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881763" w:rsidRPr="00665B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65BF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25CA2" w:rsidRPr="00665BF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7C7A7322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9FD00C" w14:textId="4C37BF6E" w:rsidR="00700600" w:rsidRPr="00665BF4" w:rsidRDefault="00700600" w:rsidP="001B34C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94" w:type="dxa"/>
            <w:gridSpan w:val="2"/>
            <w:vAlign w:val="bottom"/>
          </w:tcPr>
          <w:p w14:paraId="0DFD1708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1694A00" w14:textId="340325C9" w:rsidR="00700600" w:rsidRPr="00665BF4" w:rsidRDefault="00881763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00600" w:rsidRPr="00665BF4">
              <w:rPr>
                <w:rFonts w:asciiTheme="majorBidi" w:hAnsiTheme="majorBidi" w:cstheme="majorBidi"/>
                <w:sz w:val="26"/>
                <w:szCs w:val="26"/>
              </w:rPr>
              <w:t>,868</w:t>
            </w:r>
          </w:p>
        </w:tc>
        <w:tc>
          <w:tcPr>
            <w:tcW w:w="270" w:type="dxa"/>
          </w:tcPr>
          <w:p w14:paraId="7F48BAE6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370A6F" w14:textId="510858D5" w:rsidR="00700600" w:rsidRPr="00665BF4" w:rsidRDefault="00700600" w:rsidP="001B34C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6E9807FB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14:paraId="59772935" w14:textId="4844C6F5" w:rsidR="00700600" w:rsidRPr="00665BF4" w:rsidRDefault="00700600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74CE5D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1DA624" w14:textId="41BB4EC9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925CA2" w:rsidRPr="00665BF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F2398" w:rsidRPr="00665B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65BF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282DFA" w:rsidRPr="00D26778" w14:paraId="4DCCAFCF" w14:textId="77777777" w:rsidTr="007006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68A0EF9A" w14:textId="77777777" w:rsidR="00282DFA" w:rsidRPr="00D26778" w:rsidRDefault="00282DFA" w:rsidP="0028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color w:val="0000FF"/>
                <w:sz w:val="26"/>
                <w:szCs w:val="26"/>
                <w:shd w:val="clear" w:color="auto" w:fill="E6E6E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0114D0F9" w14:textId="61EF2940" w:rsidR="00282DFA" w:rsidRPr="00665BF4" w:rsidRDefault="00282DFA" w:rsidP="00282DF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91,781</w:t>
            </w:r>
          </w:p>
        </w:tc>
        <w:tc>
          <w:tcPr>
            <w:tcW w:w="276" w:type="dxa"/>
            <w:vAlign w:val="bottom"/>
          </w:tcPr>
          <w:p w14:paraId="16A194C3" w14:textId="77777777" w:rsidR="00282DFA" w:rsidRPr="00665BF4" w:rsidRDefault="00282DFA" w:rsidP="00282DF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D4A813" w14:textId="39D081E3" w:rsidR="00282DFA" w:rsidRPr="00282DFA" w:rsidRDefault="00282DFA" w:rsidP="00282DF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82DFA">
              <w:rPr>
                <w:rFonts w:ascii="Angsana New" w:hAnsi="Angsana New"/>
                <w:b/>
                <w:bCs/>
                <w:sz w:val="26"/>
                <w:szCs w:val="26"/>
              </w:rPr>
              <w:t>222,414</w:t>
            </w:r>
          </w:p>
        </w:tc>
        <w:tc>
          <w:tcPr>
            <w:tcW w:w="270" w:type="dxa"/>
            <w:vAlign w:val="bottom"/>
          </w:tcPr>
          <w:p w14:paraId="2C40BED4" w14:textId="77777777" w:rsidR="00282DFA" w:rsidRPr="00665BF4" w:rsidRDefault="00282DFA" w:rsidP="00282DF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AE5859C" w14:textId="0B26E972" w:rsidR="00282DFA" w:rsidRPr="00282DFA" w:rsidRDefault="00282DFA" w:rsidP="00282DF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82DFA">
              <w:rPr>
                <w:rFonts w:ascii="Angsana New" w:hAnsi="Angsana New"/>
                <w:b/>
                <w:bCs/>
                <w:sz w:val="26"/>
                <w:szCs w:val="26"/>
              </w:rPr>
              <w:t>646,105</w:t>
            </w:r>
          </w:p>
        </w:tc>
        <w:tc>
          <w:tcPr>
            <w:tcW w:w="270" w:type="dxa"/>
            <w:vAlign w:val="bottom"/>
          </w:tcPr>
          <w:p w14:paraId="62438D28" w14:textId="77777777" w:rsidR="00282DFA" w:rsidRPr="00282DFA" w:rsidRDefault="00282DFA" w:rsidP="00282DF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48B2F6A" w14:textId="3C955805" w:rsidR="00282DFA" w:rsidRPr="00282DFA" w:rsidRDefault="00282DFA" w:rsidP="00282DFA">
            <w:pPr>
              <w:pStyle w:val="acctfourfigures"/>
              <w:tabs>
                <w:tab w:val="clear" w:pos="765"/>
                <w:tab w:val="decimal" w:pos="1062"/>
                <w:tab w:val="decimal" w:pos="1146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82DFA">
              <w:rPr>
                <w:rFonts w:ascii="Angsana New" w:hAnsi="Angsana New"/>
                <w:b/>
                <w:bCs/>
                <w:sz w:val="26"/>
                <w:szCs w:val="26"/>
              </w:rPr>
              <w:t>17,218</w:t>
            </w:r>
          </w:p>
        </w:tc>
        <w:tc>
          <w:tcPr>
            <w:tcW w:w="294" w:type="dxa"/>
            <w:gridSpan w:val="2"/>
            <w:vAlign w:val="bottom"/>
          </w:tcPr>
          <w:p w14:paraId="7AA6E752" w14:textId="77777777" w:rsidR="00282DFA" w:rsidRPr="00665BF4" w:rsidRDefault="00282DFA" w:rsidP="00282D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005319E" w14:textId="1B1B945C" w:rsidR="00282DFA" w:rsidRPr="00665BF4" w:rsidRDefault="00282DFA" w:rsidP="00282D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3,892</w:t>
            </w:r>
          </w:p>
        </w:tc>
        <w:tc>
          <w:tcPr>
            <w:tcW w:w="270" w:type="dxa"/>
          </w:tcPr>
          <w:p w14:paraId="124D6BEB" w14:textId="77777777" w:rsidR="00282DFA" w:rsidRPr="00665BF4" w:rsidRDefault="00282DFA" w:rsidP="00282D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31D10A" w14:textId="2FEDCB01" w:rsidR="00282DFA" w:rsidRPr="00665BF4" w:rsidRDefault="00282DFA" w:rsidP="00282D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67,947</w:t>
            </w:r>
          </w:p>
        </w:tc>
        <w:tc>
          <w:tcPr>
            <w:tcW w:w="250" w:type="dxa"/>
            <w:vAlign w:val="bottom"/>
          </w:tcPr>
          <w:p w14:paraId="752D4F16" w14:textId="77777777" w:rsidR="00282DFA" w:rsidRPr="00665BF4" w:rsidRDefault="00282DFA" w:rsidP="00282D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14:paraId="663FF2C1" w14:textId="70D29702" w:rsidR="00282DFA" w:rsidRPr="00665BF4" w:rsidRDefault="00282DFA" w:rsidP="00282D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17,353</w:t>
            </w:r>
          </w:p>
        </w:tc>
        <w:tc>
          <w:tcPr>
            <w:tcW w:w="270" w:type="dxa"/>
          </w:tcPr>
          <w:p w14:paraId="3E50C861" w14:textId="77777777" w:rsidR="00282DFA" w:rsidRPr="00665BF4" w:rsidRDefault="00282DFA" w:rsidP="00282D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240B27" w14:textId="26406875" w:rsidR="00282DFA" w:rsidRPr="00665BF4" w:rsidRDefault="00282DFA" w:rsidP="00282D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1,066,710</w:t>
            </w:r>
          </w:p>
        </w:tc>
      </w:tr>
      <w:tr w:rsidR="00700600" w:rsidRPr="00D26778" w14:paraId="3D84F954" w14:textId="77777777" w:rsidTr="0098397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0AD22A68" w14:textId="77777777" w:rsidR="00700600" w:rsidRPr="00D26778" w:rsidRDefault="0070060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color w:val="0000FF"/>
                <w:sz w:val="26"/>
                <w:szCs w:val="26"/>
                <w:shd w:val="clear" w:color="auto" w:fill="E6E6E6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vAlign w:val="bottom"/>
          </w:tcPr>
          <w:p w14:paraId="3BB17E98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3526A82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BCCB62C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75919F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vAlign w:val="bottom"/>
          </w:tcPr>
          <w:p w14:paraId="24606039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582DEC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1E66796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2F20CFD1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18D1552D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BD676E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A35B6C2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09B11B7A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</w:tcBorders>
          </w:tcPr>
          <w:p w14:paraId="6A77D97B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F2C70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6B8759E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00600" w:rsidRPr="00D26778" w14:paraId="377A74D7" w14:textId="77777777" w:rsidTr="00E15F4A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60EC81FB" w14:textId="2511E341" w:rsidR="00700600" w:rsidRPr="00D26778" w:rsidRDefault="0070060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E47C1C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64" w:type="dxa"/>
            <w:vAlign w:val="bottom"/>
          </w:tcPr>
          <w:p w14:paraId="6C43749D" w14:textId="0F580424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72DDA398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D9E219" w14:textId="0B747FD0" w:rsidR="00700600" w:rsidRPr="00665BF4" w:rsidRDefault="0070060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C3B7DE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7190DE" w14:textId="25E2DE3D" w:rsidR="00700600" w:rsidRPr="00665BF4" w:rsidRDefault="00700600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CF90F5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FF8C798" w14:textId="30FE467C" w:rsidR="00700600" w:rsidRPr="00665BF4" w:rsidRDefault="00700600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560DDBB9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6" w:type="dxa"/>
          </w:tcPr>
          <w:p w14:paraId="6CB32950" w14:textId="58AAF1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4CB7D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3F43C4" w14:textId="26F323A3" w:rsidR="00700600" w:rsidRPr="00665BF4" w:rsidRDefault="00700600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48178960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49FDF32D" w14:textId="73914439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6F43E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B4C1C5" w14:textId="19CD49B4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0600" w:rsidRPr="00D26778" w14:paraId="54E88D3F" w14:textId="77777777" w:rsidTr="00E15F4A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32E1688" w14:textId="198617D1" w:rsidR="00700600" w:rsidRPr="00D26778" w:rsidRDefault="0070060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164" w:type="dxa"/>
            <w:vAlign w:val="bottom"/>
          </w:tcPr>
          <w:p w14:paraId="0A2338B9" w14:textId="2C9997A0" w:rsidR="00700600" w:rsidRPr="00665BF4" w:rsidRDefault="007C5D83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</w:rPr>
              <w:t>13,71</w:t>
            </w:r>
            <w:r w:rsidR="00965D19" w:rsidRPr="00665BF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6" w:type="dxa"/>
            <w:vAlign w:val="bottom"/>
          </w:tcPr>
          <w:p w14:paraId="0443D878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D41D1B" w14:textId="3B100177" w:rsidR="00700600" w:rsidRPr="00665BF4" w:rsidRDefault="007C5D83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</w:rPr>
              <w:t>17,07</w:t>
            </w:r>
            <w:r w:rsidR="009F251B" w:rsidRPr="00665BF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196D606A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1418808D" w14:textId="253D7B53" w:rsidR="00700600" w:rsidRPr="00665BF4" w:rsidRDefault="007C5D83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7,17</w:t>
            </w:r>
            <w:r w:rsidR="007A4CC3"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B0863FD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BF08E51" w14:textId="7FB70FCA" w:rsidR="00700600" w:rsidRPr="00665BF4" w:rsidRDefault="007C5D83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17,18</w:t>
            </w:r>
            <w:r w:rsidR="007A4CC3" w:rsidRPr="00665BF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94" w:type="dxa"/>
            <w:gridSpan w:val="2"/>
            <w:vAlign w:val="bottom"/>
          </w:tcPr>
          <w:p w14:paraId="3690961D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6" w:type="dxa"/>
          </w:tcPr>
          <w:p w14:paraId="63DBA475" w14:textId="0C401908" w:rsidR="00700600" w:rsidRPr="00665BF4" w:rsidRDefault="007C5D83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7C41191B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6D23A2" w14:textId="5672F398" w:rsidR="00700600" w:rsidRPr="00665BF4" w:rsidRDefault="007C5D83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50" w:type="dxa"/>
            <w:vAlign w:val="bottom"/>
          </w:tcPr>
          <w:p w14:paraId="3DFCDD63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28C5E925" w14:textId="12F7FF7A" w:rsidR="00700600" w:rsidRPr="00665BF4" w:rsidRDefault="007C5D83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8E0389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2A8978" w14:textId="0C2BE351" w:rsidR="00700600" w:rsidRPr="00665BF4" w:rsidRDefault="007C5D83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55,</w:t>
            </w:r>
            <w:r w:rsidR="00783AD4" w:rsidRPr="00665BF4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700600" w:rsidRPr="00D26778" w14:paraId="505FF496" w14:textId="77777777" w:rsidTr="0075183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54ED2E63" w14:textId="54487C70" w:rsidR="00700600" w:rsidRPr="00D26778" w:rsidRDefault="0070060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A197A90" w14:textId="7A7B0E07" w:rsidR="00700600" w:rsidRPr="00665BF4" w:rsidRDefault="007C5D83" w:rsidP="001B34C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2E7F9DB0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12554" w14:textId="5DD60B37" w:rsidR="00700600" w:rsidRPr="00665BF4" w:rsidRDefault="007C5D83" w:rsidP="001B34C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291F0CB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3CF572A" w14:textId="3ACDA6CC" w:rsidR="00700600" w:rsidRPr="00665BF4" w:rsidRDefault="007C5D83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2,496</w:t>
            </w:r>
          </w:p>
        </w:tc>
        <w:tc>
          <w:tcPr>
            <w:tcW w:w="270" w:type="dxa"/>
            <w:vAlign w:val="bottom"/>
          </w:tcPr>
          <w:p w14:paraId="544FC1AB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C5AE0B" w14:textId="777933BD" w:rsidR="00700600" w:rsidRPr="00665BF4" w:rsidRDefault="007C5D83" w:rsidP="001B3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94" w:type="dxa"/>
            <w:gridSpan w:val="2"/>
            <w:vAlign w:val="bottom"/>
          </w:tcPr>
          <w:p w14:paraId="44B28535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FAD185A" w14:textId="0C5EE583" w:rsidR="00700600" w:rsidRPr="00665BF4" w:rsidRDefault="007C5D83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5,552</w:t>
            </w:r>
          </w:p>
        </w:tc>
        <w:tc>
          <w:tcPr>
            <w:tcW w:w="270" w:type="dxa"/>
          </w:tcPr>
          <w:p w14:paraId="7E8BDCDA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A4A52F" w14:textId="7FC2D60A" w:rsidR="00700600" w:rsidRPr="00665BF4" w:rsidRDefault="007C5D83" w:rsidP="001B34C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0561DE02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14:paraId="168EB5B7" w14:textId="709A2B8D" w:rsidR="00700600" w:rsidRPr="00665BF4" w:rsidRDefault="007C5D83" w:rsidP="001B34C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DDEFCA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450F13" w14:textId="5E0D1849" w:rsidR="00700600" w:rsidRPr="00665BF4" w:rsidRDefault="007C5D83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8,04</w:t>
            </w:r>
            <w:r w:rsidR="004959E1" w:rsidRPr="00665BF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700600" w:rsidRPr="00D26778" w14:paraId="01AD7D48" w14:textId="77777777" w:rsidTr="00E15F4A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4E1FCE64" w14:textId="77777777" w:rsidR="00700600" w:rsidRPr="00D26778" w:rsidRDefault="00700600" w:rsidP="001B34C8">
            <w:pPr>
              <w:spacing w:line="240" w:lineRule="auto"/>
              <w:rPr>
                <w:rFonts w:asciiTheme="majorBidi" w:hAnsiTheme="majorBidi" w:cstheme="majorBidi"/>
                <w:spacing w:val="14"/>
                <w:sz w:val="26"/>
                <w:szCs w:val="2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DAAE5" w14:textId="7CB87C49" w:rsidR="00700600" w:rsidRPr="00665BF4" w:rsidRDefault="007C5D83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13,71</w:t>
            </w:r>
            <w:r w:rsidR="00965D19" w:rsidRPr="00665BF4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6" w:type="dxa"/>
            <w:tcBorders>
              <w:bottom w:val="nil"/>
            </w:tcBorders>
            <w:vAlign w:val="bottom"/>
          </w:tcPr>
          <w:p w14:paraId="19D1E17E" w14:textId="77777777" w:rsidR="00700600" w:rsidRPr="00665BF4" w:rsidRDefault="00700600" w:rsidP="001B34C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4717F" w14:textId="6F6943A5" w:rsidR="00700600" w:rsidRPr="00665BF4" w:rsidRDefault="007C5D83" w:rsidP="00282DF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pacing w:val="14"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17,07</w:t>
            </w:r>
            <w:r w:rsidR="009F251B" w:rsidRPr="00665BF4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42DCFE" w14:textId="77777777" w:rsidR="00700600" w:rsidRPr="00665BF4" w:rsidRDefault="00700600" w:rsidP="001B34C8">
            <w:pPr>
              <w:spacing w:line="240" w:lineRule="auto"/>
              <w:rPr>
                <w:rFonts w:ascii="Angsana New" w:hAnsi="Angsana New"/>
                <w:spacing w:val="14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4DD88" w14:textId="356524D2" w:rsidR="00700600" w:rsidRPr="00665BF4" w:rsidRDefault="007C5D83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9,66</w:t>
            </w:r>
            <w:r w:rsidR="007A4CC3" w:rsidRPr="00665BF4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537B68" w14:textId="77777777" w:rsidR="00700600" w:rsidRPr="00665BF4" w:rsidRDefault="00700600" w:rsidP="001B34C8">
            <w:pPr>
              <w:spacing w:line="240" w:lineRule="auto"/>
              <w:rPr>
                <w:rFonts w:asciiTheme="majorBidi" w:hAnsiTheme="majorBidi" w:cstheme="majorBidi"/>
                <w:spacing w:val="1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205D3" w14:textId="04010301" w:rsidR="00700600" w:rsidRPr="00665BF4" w:rsidRDefault="007C5D83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17,18</w:t>
            </w:r>
            <w:r w:rsidR="007A4CC3" w:rsidRPr="00665BF4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bottom"/>
          </w:tcPr>
          <w:p w14:paraId="3C96163E" w14:textId="77777777" w:rsidR="00700600" w:rsidRPr="00665BF4" w:rsidRDefault="00700600" w:rsidP="001B34C8">
            <w:pPr>
              <w:spacing w:line="240" w:lineRule="auto"/>
              <w:rPr>
                <w:rFonts w:asciiTheme="majorBidi" w:hAnsiTheme="majorBidi" w:cstheme="majorBidi"/>
                <w:spacing w:val="14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4E010E7" w14:textId="5BA81ECD" w:rsidR="00700600" w:rsidRPr="00665BF4" w:rsidRDefault="007C5D83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5,568</w:t>
            </w:r>
          </w:p>
        </w:tc>
        <w:tc>
          <w:tcPr>
            <w:tcW w:w="270" w:type="dxa"/>
            <w:tcBorders>
              <w:bottom w:val="nil"/>
            </w:tcBorders>
          </w:tcPr>
          <w:p w14:paraId="02F55998" w14:textId="77777777" w:rsidR="00700600" w:rsidRPr="00665BF4" w:rsidRDefault="00700600" w:rsidP="001B34C8">
            <w:pPr>
              <w:spacing w:line="240" w:lineRule="auto"/>
              <w:rPr>
                <w:rFonts w:asciiTheme="majorBidi" w:hAnsiTheme="majorBidi" w:cstheme="majorBidi"/>
                <w:spacing w:val="1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AD05F" w14:textId="66D07FCF" w:rsidR="00700600" w:rsidRPr="00665BF4" w:rsidRDefault="007C5D83" w:rsidP="001B34C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</w:t>
            </w:r>
          </w:p>
        </w:tc>
        <w:tc>
          <w:tcPr>
            <w:tcW w:w="250" w:type="dxa"/>
            <w:tcBorders>
              <w:bottom w:val="nil"/>
            </w:tcBorders>
            <w:vAlign w:val="bottom"/>
          </w:tcPr>
          <w:p w14:paraId="1798902D" w14:textId="77777777" w:rsidR="00700600" w:rsidRPr="00665BF4" w:rsidRDefault="00700600" w:rsidP="001B34C8">
            <w:pPr>
              <w:tabs>
                <w:tab w:val="clear" w:pos="907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DFD9A6" w14:textId="67C412D2" w:rsidR="00700600" w:rsidRPr="00665BF4" w:rsidRDefault="007C5D83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pacing w:val="14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pacing w:val="1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ADA432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10BC6" w14:textId="0AA48D6A" w:rsidR="00700600" w:rsidRPr="00665BF4" w:rsidRDefault="007C5D83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63,34</w:t>
            </w:r>
            <w:r w:rsidR="009F251B"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</w:tbl>
    <w:p w14:paraId="713DFDFC" w14:textId="39B01EFB" w:rsidR="00807F67" w:rsidRPr="00D26778" w:rsidRDefault="00807F67" w:rsidP="001B34C8">
      <w:pPr>
        <w:spacing w:line="240" w:lineRule="auto"/>
        <w:rPr>
          <w:rFonts w:asciiTheme="majorBidi" w:hAnsiTheme="majorBidi" w:cstheme="majorBidi"/>
          <w:spacing w:val="14"/>
          <w:sz w:val="16"/>
          <w:szCs w:val="16"/>
        </w:rPr>
      </w:pPr>
    </w:p>
    <w:p w14:paraId="12F4552E" w14:textId="092D88B7" w:rsidR="00EE7CF0" w:rsidRPr="00D26778" w:rsidRDefault="00EE7CF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700600" w:rsidRPr="00D26778">
        <w:rPr>
          <w:rFonts w:ascii="Angsana New" w:hAnsi="Angsana New"/>
          <w:sz w:val="30"/>
          <w:szCs w:val="30"/>
        </w:rPr>
        <w:t>4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มีจำนวน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8C16AA" w:rsidRPr="00D26778">
        <w:rPr>
          <w:rFonts w:ascii="Angsana New" w:hAnsi="Angsana New"/>
          <w:sz w:val="30"/>
          <w:szCs w:val="30"/>
        </w:rPr>
        <w:t>3,276</w:t>
      </w:r>
      <w:r w:rsidRPr="00D2677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ล้านบาท (</w:t>
      </w:r>
      <w:r w:rsidR="00925CA2" w:rsidRPr="00D26778">
        <w:rPr>
          <w:rFonts w:ascii="Angsana New" w:hAnsi="Angsana New"/>
          <w:i/>
          <w:iCs/>
          <w:sz w:val="30"/>
          <w:szCs w:val="30"/>
        </w:rPr>
        <w:t>2</w:t>
      </w:r>
      <w:r w:rsidRPr="00D26778">
        <w:rPr>
          <w:rFonts w:ascii="Angsana New" w:hAnsi="Angsana New"/>
          <w:i/>
          <w:iCs/>
          <w:sz w:val="30"/>
          <w:szCs w:val="30"/>
        </w:rPr>
        <w:t>56</w:t>
      </w:r>
      <w:r w:rsidR="00881763" w:rsidRPr="00D26778">
        <w:rPr>
          <w:rFonts w:ascii="Angsana New" w:hAnsi="Angsana New"/>
          <w:i/>
          <w:iCs/>
          <w:sz w:val="30"/>
          <w:szCs w:val="30"/>
        </w:rPr>
        <w:t>3</w:t>
      </w:r>
      <w:r w:rsidRPr="00D26778">
        <w:rPr>
          <w:rFonts w:ascii="Angsana New" w:hAnsi="Angsana New"/>
          <w:i/>
          <w:iCs/>
          <w:sz w:val="30"/>
          <w:szCs w:val="30"/>
        </w:rPr>
        <w:t xml:space="preserve">: </w:t>
      </w:r>
      <w:r w:rsidR="00700600" w:rsidRPr="00D26778">
        <w:rPr>
          <w:rFonts w:ascii="Angsana New" w:hAnsi="Angsana New"/>
          <w:i/>
          <w:iCs/>
          <w:sz w:val="30"/>
          <w:szCs w:val="30"/>
        </w:rPr>
        <w:t>4,6</w:t>
      </w:r>
      <w:r w:rsidR="005F2398" w:rsidRPr="00D26778">
        <w:rPr>
          <w:rFonts w:ascii="Angsana New" w:hAnsi="Angsana New"/>
          <w:i/>
          <w:iCs/>
          <w:sz w:val="30"/>
          <w:szCs w:val="30"/>
        </w:rPr>
        <w:t>1</w:t>
      </w:r>
      <w:r w:rsidR="00700600" w:rsidRPr="00D26778">
        <w:rPr>
          <w:rFonts w:ascii="Angsana New" w:hAnsi="Angsana New"/>
          <w:i/>
          <w:iCs/>
          <w:sz w:val="30"/>
          <w:szCs w:val="30"/>
        </w:rPr>
        <w:t>8</w:t>
      </w:r>
      <w:r w:rsidRPr="00D267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D26778">
        <w:rPr>
          <w:rFonts w:ascii="Angsana New" w:hAnsi="Angsana New"/>
          <w:sz w:val="30"/>
          <w:szCs w:val="30"/>
          <w:cs/>
        </w:rPr>
        <w:t>)</w:t>
      </w:r>
    </w:p>
    <w:p w14:paraId="75759180" w14:textId="3A5BDD80" w:rsidR="00CC6172" w:rsidRPr="00D26778" w:rsidRDefault="00CC617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F10BE73" w14:textId="03C4A92E" w:rsidR="00CC6172" w:rsidRPr="00D26778" w:rsidRDefault="00CC617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700600" w:rsidRPr="00D26778">
        <w:rPr>
          <w:rFonts w:ascii="Angsana New" w:hAnsi="Angsana New"/>
          <w:sz w:val="30"/>
          <w:szCs w:val="30"/>
        </w:rPr>
        <w:t>4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ที่ดินของบริษัทมูลค่า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8912F5" w:rsidRPr="00D26778">
        <w:rPr>
          <w:rFonts w:ascii="Angsana New" w:hAnsi="Angsana New"/>
          <w:sz w:val="30"/>
          <w:szCs w:val="30"/>
        </w:rPr>
        <w:t>.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ล้านบาท เป็นที่ดิน</w:t>
      </w:r>
      <w:r w:rsidRPr="00D26778">
        <w:rPr>
          <w:rFonts w:ascii="Angsana New" w:hAnsi="Angsana New" w:hint="cs"/>
          <w:sz w:val="30"/>
          <w:szCs w:val="30"/>
          <w:cs/>
        </w:rPr>
        <w:t>ซึ่ง</w:t>
      </w:r>
      <w:r w:rsidRPr="00D26778">
        <w:rPr>
          <w:rFonts w:ascii="Angsana New" w:hAnsi="Angsana New"/>
          <w:sz w:val="30"/>
          <w:szCs w:val="30"/>
          <w:cs/>
        </w:rPr>
        <w:t>ยังไม่ได้รับโอนกรรมสิทธิ์ตามกฎหมาย การโอนจะเป็นไปตามเงื่อนไขในสัญญาจะซื้อจะขายที่ดินดังกล่าว</w:t>
      </w:r>
    </w:p>
    <w:p w14:paraId="00671507" w14:textId="77777777" w:rsidR="00CC6172" w:rsidRPr="00D26778" w:rsidRDefault="00CC617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4D5708" w14:textId="613C9603" w:rsidR="00CC6172" w:rsidRPr="00D26778" w:rsidRDefault="002E55C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26778">
        <w:rPr>
          <w:rFonts w:ascii="Angsana New" w:hAnsi="Angsana New"/>
          <w:sz w:val="30"/>
          <w:szCs w:val="30"/>
        </w:rPr>
        <w:t>31</w:t>
      </w:r>
      <w:r w:rsidRPr="00D2677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26778">
        <w:rPr>
          <w:rFonts w:ascii="Angsana New" w:hAnsi="Angsana New"/>
          <w:sz w:val="30"/>
          <w:szCs w:val="30"/>
        </w:rPr>
        <w:t>2564</w:t>
      </w:r>
      <w:r w:rsidRPr="00D26778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D2304A" w:rsidRPr="00D26778">
        <w:rPr>
          <w:rFonts w:ascii="Angsana New" w:hAnsi="Angsana New" w:hint="cs"/>
          <w:sz w:val="30"/>
          <w:szCs w:val="30"/>
          <w:cs/>
        </w:rPr>
        <w:t>ได้ไถ่ถอน</w:t>
      </w:r>
      <w:r w:rsidR="00D2304A" w:rsidRPr="00D26778">
        <w:rPr>
          <w:rFonts w:ascii="Angsana New" w:hAnsi="Angsana New"/>
          <w:sz w:val="30"/>
          <w:szCs w:val="30"/>
          <w:cs/>
        </w:rPr>
        <w:t>ที่ดินพร้อมสิ่งปลูกสร้าง</w:t>
      </w:r>
      <w:r w:rsidRPr="00D26778">
        <w:rPr>
          <w:rFonts w:ascii="Angsana New" w:hAnsi="Angsana New" w:hint="cs"/>
          <w:sz w:val="30"/>
          <w:szCs w:val="30"/>
          <w:cs/>
        </w:rPr>
        <w:t>ที่</w:t>
      </w:r>
      <w:r w:rsidR="00D2304A" w:rsidRPr="00D26778">
        <w:rPr>
          <w:rFonts w:ascii="Angsana New" w:hAnsi="Angsana New"/>
          <w:sz w:val="30"/>
          <w:szCs w:val="30"/>
          <w:cs/>
        </w:rPr>
        <w:t>ค้ำประกันสินเชื่อ</w:t>
      </w:r>
      <w:r w:rsidRPr="00D26778">
        <w:rPr>
          <w:rFonts w:ascii="Angsana New" w:hAnsi="Angsana New" w:hint="cs"/>
          <w:sz w:val="30"/>
          <w:szCs w:val="30"/>
          <w:cs/>
        </w:rPr>
        <w:t>กับ</w:t>
      </w:r>
      <w:r w:rsidR="00D2304A" w:rsidRPr="00D26778">
        <w:rPr>
          <w:rFonts w:ascii="Angsana New" w:hAnsi="Angsana New"/>
          <w:sz w:val="30"/>
          <w:szCs w:val="30"/>
          <w:cs/>
        </w:rPr>
        <w:t>ธนาคารพาณิชย์</w:t>
      </w:r>
      <w:r w:rsidRPr="00D26778">
        <w:rPr>
          <w:rFonts w:ascii="Angsana New" w:hAnsi="Angsana New" w:hint="cs"/>
          <w:sz w:val="30"/>
          <w:szCs w:val="30"/>
          <w:cs/>
        </w:rPr>
        <w:t>แล้ว</w:t>
      </w:r>
      <w:r w:rsidR="00D2304A" w:rsidRPr="00D26778">
        <w:rPr>
          <w:rFonts w:ascii="Angsana New" w:hAnsi="Angsana New" w:hint="cs"/>
          <w:sz w:val="30"/>
          <w:szCs w:val="30"/>
          <w:cs/>
        </w:rPr>
        <w:t xml:space="preserve">ทั้งหมด </w:t>
      </w:r>
      <w:r w:rsidR="00D2304A" w:rsidRPr="00D2677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2304A" w:rsidRPr="00D26778">
        <w:rPr>
          <w:rFonts w:ascii="Angsana New" w:hAnsi="Angsana New"/>
          <w:i/>
          <w:iCs/>
          <w:sz w:val="30"/>
          <w:szCs w:val="30"/>
        </w:rPr>
        <w:t xml:space="preserve">2563: </w:t>
      </w:r>
      <w:r w:rsidRPr="00D26778">
        <w:rPr>
          <w:rFonts w:ascii="Angsana New" w:hAnsi="Angsana New" w:hint="cs"/>
          <w:i/>
          <w:iCs/>
          <w:sz w:val="30"/>
          <w:szCs w:val="30"/>
          <w:cs/>
        </w:rPr>
        <w:t>กลุ่มบริษัทมี</w:t>
      </w:r>
      <w:r w:rsidR="00CC6172" w:rsidRPr="00D26778">
        <w:rPr>
          <w:rFonts w:ascii="Angsana New" w:hAnsi="Angsana New"/>
          <w:i/>
          <w:iCs/>
          <w:sz w:val="30"/>
          <w:szCs w:val="30"/>
          <w:cs/>
        </w:rPr>
        <w:t>ที่ดินพร้อมสิ่งปลูกสร้างไปค้ำประกันสินเชื่อ</w:t>
      </w:r>
      <w:r w:rsidR="00667CF2" w:rsidRPr="00D26778">
        <w:rPr>
          <w:rFonts w:ascii="Angsana New" w:hAnsi="Angsana New" w:hint="cs"/>
          <w:i/>
          <w:iCs/>
          <w:sz w:val="30"/>
          <w:szCs w:val="30"/>
          <w:cs/>
        </w:rPr>
        <w:t>กับ</w:t>
      </w:r>
      <w:r w:rsidR="00CC6172" w:rsidRPr="00D26778">
        <w:rPr>
          <w:rFonts w:ascii="Angsana New" w:hAnsi="Angsana New"/>
          <w:i/>
          <w:iCs/>
          <w:sz w:val="30"/>
          <w:szCs w:val="30"/>
          <w:cs/>
        </w:rPr>
        <w:t>ธนาคารพาณิชย์</w:t>
      </w:r>
      <w:r w:rsidR="00D2304A" w:rsidRPr="00D26778">
        <w:rPr>
          <w:rFonts w:ascii="Angsana New" w:hAnsi="Angsana New"/>
          <w:i/>
          <w:iCs/>
          <w:sz w:val="30"/>
          <w:szCs w:val="30"/>
        </w:rPr>
        <w:t>)</w:t>
      </w:r>
    </w:p>
    <w:p w14:paraId="2BC5150B" w14:textId="27B85D9B" w:rsidR="000E2E49" w:rsidRPr="00D26778" w:rsidRDefault="000E2E4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9"/>
        </w:tabs>
        <w:spacing w:line="100" w:lineRule="exact"/>
        <w:rPr>
          <w:rFonts w:asciiTheme="majorBidi" w:hAnsiTheme="majorBidi" w:cstheme="majorBidi"/>
          <w:sz w:val="30"/>
          <w:szCs w:val="30"/>
        </w:rPr>
      </w:pPr>
    </w:p>
    <w:p w14:paraId="1DDDBD6E" w14:textId="77777777" w:rsidR="00F06C71" w:rsidRPr="00D26778" w:rsidRDefault="00F06C7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F06C71" w:rsidRPr="00D26778" w:rsidSect="008B0FBC">
          <w:headerReference w:type="even" r:id="rId32"/>
          <w:headerReference w:type="default" r:id="rId33"/>
          <w:footerReference w:type="default" r:id="rId34"/>
          <w:headerReference w:type="first" r:id="rId3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1B01A2F" w14:textId="00CFD297" w:rsidR="00AD4B17" w:rsidRPr="00D26778" w:rsidRDefault="00AD4B17" w:rsidP="001B34C8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4" w:name="_Hlk63885578"/>
      <w:r w:rsidRPr="00D26778">
        <w:rPr>
          <w:rFonts w:ascii="Angsana New" w:hAnsi="Angsana New"/>
          <w:sz w:val="30"/>
          <w:szCs w:val="30"/>
          <w:cs/>
        </w:rPr>
        <w:t xml:space="preserve">ในปี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9D47DE" w:rsidRPr="00D26778">
        <w:rPr>
          <w:rFonts w:ascii="Angsana New" w:hAnsi="Angsana New"/>
          <w:sz w:val="30"/>
          <w:szCs w:val="30"/>
        </w:rPr>
        <w:t>4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กลุ่มบริษัท</w:t>
      </w:r>
      <w:r w:rsidR="00851295" w:rsidRPr="00D26778">
        <w:rPr>
          <w:rFonts w:ascii="Angsana New" w:hAnsi="Angsana New" w:hint="cs"/>
          <w:sz w:val="30"/>
          <w:szCs w:val="30"/>
          <w:cs/>
        </w:rPr>
        <w:t>เช่า</w:t>
      </w:r>
      <w:r w:rsidRPr="00D26778">
        <w:rPr>
          <w:rFonts w:ascii="Angsana New" w:hAnsi="Angsana New"/>
          <w:sz w:val="30"/>
          <w:szCs w:val="30"/>
          <w:cs/>
        </w:rPr>
        <w:t>เครื่อง</w:t>
      </w:r>
      <w:r w:rsidR="0069074C" w:rsidRPr="00D26778">
        <w:rPr>
          <w:rFonts w:ascii="Angsana New" w:hAnsi="Angsana New" w:hint="cs"/>
          <w:sz w:val="30"/>
          <w:szCs w:val="30"/>
          <w:cs/>
        </w:rPr>
        <w:t>จักร</w:t>
      </w:r>
      <w:r w:rsidRPr="00D26778">
        <w:rPr>
          <w:rFonts w:ascii="Angsana New" w:hAnsi="Angsana New"/>
          <w:sz w:val="30"/>
          <w:szCs w:val="30"/>
          <w:cs/>
        </w:rPr>
        <w:t xml:space="preserve">เป็นเวลา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E669EF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ปี </w:t>
      </w:r>
      <w:r w:rsidR="0069074C" w:rsidRPr="00D26778">
        <w:rPr>
          <w:rFonts w:ascii="Angsana New" w:hAnsi="Angsana New" w:hint="cs"/>
          <w:sz w:val="30"/>
          <w:szCs w:val="30"/>
          <w:cs/>
        </w:rPr>
        <w:t>และ</w:t>
      </w:r>
      <w:r w:rsidR="00851295" w:rsidRPr="00D26778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A67331" w:rsidRPr="00D26778">
        <w:rPr>
          <w:rFonts w:ascii="Angsana New" w:hAnsi="Angsana New" w:hint="cs"/>
          <w:sz w:val="30"/>
          <w:szCs w:val="30"/>
          <w:cs/>
        </w:rPr>
        <w:t>เช่า</w:t>
      </w:r>
      <w:r w:rsidR="0069074C" w:rsidRPr="00D26778">
        <w:rPr>
          <w:rFonts w:ascii="Angsana New" w:hAnsi="Angsana New" w:hint="cs"/>
          <w:sz w:val="30"/>
          <w:szCs w:val="30"/>
          <w:cs/>
        </w:rPr>
        <w:t xml:space="preserve">ยานพาหนะเป็นเวลา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E669EF" w:rsidRPr="00D26778">
        <w:rPr>
          <w:rFonts w:ascii="Angsana New" w:hAnsi="Angsana New"/>
          <w:sz w:val="30"/>
          <w:szCs w:val="30"/>
        </w:rPr>
        <w:t>-4</w:t>
      </w:r>
      <w:r w:rsidR="0069074C" w:rsidRPr="00D26778">
        <w:rPr>
          <w:rFonts w:ascii="Angsana New" w:hAnsi="Angsana New"/>
          <w:sz w:val="30"/>
          <w:szCs w:val="30"/>
        </w:rPr>
        <w:t xml:space="preserve"> </w:t>
      </w:r>
      <w:r w:rsidR="008F5E90" w:rsidRPr="00D26778">
        <w:rPr>
          <w:rFonts w:ascii="Angsana New" w:hAnsi="Angsana New" w:hint="cs"/>
          <w:sz w:val="30"/>
          <w:szCs w:val="30"/>
          <w:cs/>
        </w:rPr>
        <w:t xml:space="preserve">ปี </w:t>
      </w:r>
      <w:r w:rsidRPr="00D26778">
        <w:rPr>
          <w:rFonts w:ascii="Angsana New" w:hAnsi="Angsana New"/>
          <w:sz w:val="30"/>
          <w:szCs w:val="30"/>
          <w:cs/>
        </w:rPr>
        <w:t>และจ่ายค่าเช่าคงที่ซึ่งขึ้นอยู่กับการใช้งานสินทรัพย์ตลอดระยะเวลาเช่า</w:t>
      </w:r>
      <w:r w:rsidRPr="00D26778">
        <w:rPr>
          <w:rFonts w:ascii="Angsana New" w:hAnsi="Angsana New"/>
          <w:sz w:val="30"/>
          <w:szCs w:val="30"/>
        </w:rPr>
        <w:t xml:space="preserve"> </w:t>
      </w:r>
    </w:p>
    <w:bookmarkEnd w:id="4"/>
    <w:p w14:paraId="57777340" w14:textId="14FBB821" w:rsidR="00B66D24" w:rsidRPr="00D26778" w:rsidRDefault="00B66D24" w:rsidP="001B34C8">
      <w:pPr>
        <w:tabs>
          <w:tab w:val="clear" w:pos="454"/>
        </w:tabs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17D38BC7" w14:textId="204170BF" w:rsidR="0040106F" w:rsidRPr="00D26778" w:rsidRDefault="0040106F" w:rsidP="001B34C8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5" w:name="_Hlk63885615"/>
      <w:r w:rsidRPr="00D26778">
        <w:rPr>
          <w:rFonts w:ascii="Angsana New" w:hAnsi="Angsana New" w:hint="cs"/>
          <w:sz w:val="30"/>
          <w:szCs w:val="30"/>
          <w:cs/>
        </w:rPr>
        <w:t>ในปี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9D47DE" w:rsidRPr="00D26778">
        <w:rPr>
          <w:rFonts w:ascii="Angsana New" w:hAnsi="Angsana New"/>
          <w:sz w:val="30"/>
          <w:szCs w:val="30"/>
        </w:rPr>
        <w:t>4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มี</w:t>
      </w:r>
      <w:r w:rsidR="009D47DE" w:rsidRPr="00D26778">
        <w:rPr>
          <w:rFonts w:ascii="Angsana New" w:hAnsi="Angsana New"/>
          <w:sz w:val="30"/>
          <w:szCs w:val="30"/>
          <w:cs/>
        </w:rPr>
        <w:t xml:space="preserve">จำนวน </w:t>
      </w:r>
      <w:r w:rsidR="00F22900" w:rsidRPr="00D26778">
        <w:rPr>
          <w:rFonts w:ascii="Angsana New" w:hAnsi="Angsana New"/>
          <w:sz w:val="30"/>
          <w:szCs w:val="30"/>
        </w:rPr>
        <w:t>19.74</w:t>
      </w:r>
      <w:r w:rsidR="009D47DE" w:rsidRPr="00D26778">
        <w:rPr>
          <w:rFonts w:ascii="Angsana New" w:hAnsi="Angsana New"/>
          <w:sz w:val="30"/>
          <w:szCs w:val="30"/>
        </w:rPr>
        <w:t xml:space="preserve"> </w:t>
      </w:r>
      <w:r w:rsidR="009D47DE" w:rsidRPr="00D26778">
        <w:rPr>
          <w:rFonts w:ascii="Angsana New" w:hAnsi="Angsana New"/>
          <w:sz w:val="30"/>
          <w:szCs w:val="30"/>
          <w:cs/>
        </w:rPr>
        <w:t>ล้านบาท</w:t>
      </w:r>
      <w:r w:rsidR="005946AC" w:rsidRPr="00D26778">
        <w:rPr>
          <w:rFonts w:ascii="Angsana New" w:hAnsi="Angsana New"/>
          <w:sz w:val="30"/>
          <w:szCs w:val="30"/>
        </w:rPr>
        <w:t xml:space="preserve"> </w:t>
      </w:r>
      <w:r w:rsidR="009D47DE" w:rsidRPr="00D26778">
        <w:rPr>
          <w:rFonts w:ascii="Angsana New" w:hAnsi="Angsana New"/>
          <w:sz w:val="30"/>
          <w:szCs w:val="30"/>
          <w:cs/>
        </w:rPr>
        <w:t>และ</w:t>
      </w:r>
      <w:r w:rsidR="00540583" w:rsidRPr="00D26778">
        <w:rPr>
          <w:rFonts w:ascii="Angsana New" w:hAnsi="Angsana New"/>
          <w:sz w:val="30"/>
          <w:szCs w:val="30"/>
        </w:rPr>
        <w:t xml:space="preserve"> </w:t>
      </w:r>
      <w:r w:rsidR="00F22900" w:rsidRPr="00D26778">
        <w:rPr>
          <w:rFonts w:ascii="Angsana New" w:hAnsi="Angsana New"/>
          <w:sz w:val="30"/>
          <w:szCs w:val="30"/>
        </w:rPr>
        <w:t>7.</w:t>
      </w:r>
      <w:r w:rsidR="001206AD" w:rsidRPr="00D26778">
        <w:rPr>
          <w:rFonts w:ascii="Angsana New" w:hAnsi="Angsana New"/>
          <w:sz w:val="30"/>
          <w:szCs w:val="30"/>
        </w:rPr>
        <w:t>45</w:t>
      </w:r>
      <w:r w:rsidR="009D47DE" w:rsidRPr="00D26778">
        <w:rPr>
          <w:rFonts w:ascii="Angsana New" w:hAnsi="Angsana New"/>
          <w:sz w:val="30"/>
          <w:szCs w:val="30"/>
        </w:rPr>
        <w:t xml:space="preserve"> </w:t>
      </w:r>
      <w:r w:rsidR="009D47DE" w:rsidRPr="00D26778">
        <w:rPr>
          <w:rFonts w:ascii="Angsana New" w:hAnsi="Angsana New"/>
          <w:sz w:val="30"/>
          <w:szCs w:val="30"/>
          <w:cs/>
        </w:rPr>
        <w:t>ล้านบาท</w:t>
      </w:r>
      <w:r w:rsidR="009D47DE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ตามลำดับ</w:t>
      </w:r>
      <w:r w:rsidR="009D47DE" w:rsidRPr="00D26778">
        <w:rPr>
          <w:rFonts w:ascii="Angsana New" w:hAnsi="Angsana New"/>
          <w:sz w:val="30"/>
          <w:szCs w:val="30"/>
          <w:cs/>
        </w:rPr>
        <w:t xml:space="preserve"> </w:t>
      </w:r>
      <w:r w:rsidR="009D47DE" w:rsidRPr="00D26778">
        <w:rPr>
          <w:rFonts w:ascii="Angsana New" w:hAnsi="Angsana New"/>
          <w:i/>
          <w:iCs/>
          <w:sz w:val="30"/>
          <w:szCs w:val="30"/>
        </w:rPr>
        <w:t>(</w:t>
      </w:r>
      <w:r w:rsidR="00925CA2" w:rsidRPr="00D26778">
        <w:rPr>
          <w:rFonts w:ascii="Angsana New" w:hAnsi="Angsana New"/>
          <w:i/>
          <w:iCs/>
          <w:sz w:val="30"/>
          <w:szCs w:val="30"/>
        </w:rPr>
        <w:t>2</w:t>
      </w:r>
      <w:r w:rsidR="009D47DE" w:rsidRPr="00D26778">
        <w:rPr>
          <w:rFonts w:ascii="Angsana New" w:hAnsi="Angsana New"/>
          <w:i/>
          <w:iCs/>
          <w:sz w:val="30"/>
          <w:szCs w:val="30"/>
        </w:rPr>
        <w:t>56</w:t>
      </w:r>
      <w:r w:rsidR="00881763" w:rsidRPr="00D26778">
        <w:rPr>
          <w:rFonts w:ascii="Angsana New" w:hAnsi="Angsana New"/>
          <w:i/>
          <w:iCs/>
          <w:sz w:val="30"/>
          <w:szCs w:val="30"/>
        </w:rPr>
        <w:t>3</w:t>
      </w:r>
      <w:r w:rsidR="00E258FE" w:rsidRPr="00D26778">
        <w:rPr>
          <w:rFonts w:ascii="Angsana New" w:hAnsi="Angsana New"/>
          <w:i/>
          <w:iCs/>
          <w:sz w:val="30"/>
          <w:szCs w:val="30"/>
        </w:rPr>
        <w:t>:</w:t>
      </w:r>
      <w:r w:rsidR="009D47DE" w:rsidRPr="00D26778">
        <w:rPr>
          <w:rFonts w:ascii="Angsana New" w:hAnsi="Angsana New"/>
          <w:i/>
          <w:iCs/>
          <w:sz w:val="30"/>
          <w:szCs w:val="30"/>
        </w:rPr>
        <w:t xml:space="preserve"> </w:t>
      </w:r>
      <w:r w:rsidR="005F2398" w:rsidRPr="00D26778">
        <w:rPr>
          <w:rFonts w:ascii="Angsana New" w:hAnsi="Angsana New"/>
          <w:i/>
          <w:iCs/>
          <w:sz w:val="30"/>
          <w:szCs w:val="30"/>
        </w:rPr>
        <w:t>1</w:t>
      </w:r>
      <w:r w:rsidR="009D47DE" w:rsidRPr="00D26778">
        <w:rPr>
          <w:rFonts w:ascii="Angsana New" w:hAnsi="Angsana New"/>
          <w:i/>
          <w:iCs/>
          <w:sz w:val="30"/>
          <w:szCs w:val="30"/>
        </w:rPr>
        <w:t xml:space="preserve">5 </w:t>
      </w:r>
      <w:r w:rsidR="009D47DE" w:rsidRPr="00D26778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9D47DE" w:rsidRPr="00D26778">
        <w:rPr>
          <w:rFonts w:ascii="Angsana New" w:hAnsi="Angsana New"/>
          <w:i/>
          <w:iCs/>
          <w:sz w:val="30"/>
          <w:szCs w:val="30"/>
        </w:rPr>
        <w:t xml:space="preserve">7 </w:t>
      </w:r>
      <w:r w:rsidR="009D47DE" w:rsidRPr="00D2677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D47DE" w:rsidRPr="00D26778">
        <w:rPr>
          <w:rFonts w:ascii="Angsana New" w:hAnsi="Angsana New"/>
          <w:i/>
          <w:iCs/>
          <w:sz w:val="30"/>
          <w:szCs w:val="30"/>
        </w:rPr>
        <w:t xml:space="preserve"> </w:t>
      </w:r>
      <w:r w:rsidR="009D47DE" w:rsidRPr="00D26778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9D47DE" w:rsidRPr="00D26778">
        <w:rPr>
          <w:rFonts w:ascii="Angsana New" w:hAnsi="Angsana New"/>
          <w:i/>
          <w:iCs/>
          <w:sz w:val="30"/>
          <w:szCs w:val="30"/>
        </w:rPr>
        <w:t>)</w:t>
      </w:r>
    </w:p>
    <w:bookmarkEnd w:id="5"/>
    <w:p w14:paraId="126CED37" w14:textId="77777777" w:rsidR="00E258FE" w:rsidRPr="00D26778" w:rsidRDefault="00E258F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64E47AD7" w14:textId="0AE14E41" w:rsidR="002836DE" w:rsidRPr="00D26778" w:rsidRDefault="005F23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1</w:t>
      </w:r>
      <w:r w:rsidR="00147428">
        <w:rPr>
          <w:rFonts w:ascii="Angsana New" w:hAnsi="Angsana New"/>
          <w:b/>
          <w:bCs/>
          <w:sz w:val="30"/>
          <w:szCs w:val="30"/>
        </w:rPr>
        <w:t>3</w:t>
      </w:r>
      <w:r w:rsidR="00147428">
        <w:rPr>
          <w:rFonts w:ascii="Angsana New" w:hAnsi="Angsana New"/>
          <w:b/>
          <w:bCs/>
          <w:sz w:val="30"/>
          <w:szCs w:val="30"/>
        </w:rPr>
        <w:tab/>
      </w:r>
      <w:r w:rsidR="002836DE" w:rsidRPr="00D26778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785637" w:rsidRPr="00D26778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04C4CCF" w14:textId="77777777" w:rsidR="00831D20" w:rsidRPr="00D26778" w:rsidRDefault="00831D2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  <w:cs/>
        </w:rPr>
      </w:pPr>
    </w:p>
    <w:tbl>
      <w:tblPr>
        <w:tblW w:w="926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905"/>
        <w:gridCol w:w="1233"/>
        <w:gridCol w:w="261"/>
        <w:gridCol w:w="9"/>
        <w:gridCol w:w="1260"/>
        <w:gridCol w:w="252"/>
        <w:gridCol w:w="1341"/>
      </w:tblGrid>
      <w:tr w:rsidR="002836DE" w:rsidRPr="00D26778" w14:paraId="2EA461D2" w14:textId="77777777" w:rsidTr="001C66B0">
        <w:trPr>
          <w:tblHeader/>
        </w:trPr>
        <w:tc>
          <w:tcPr>
            <w:tcW w:w="4905" w:type="dxa"/>
          </w:tcPr>
          <w:p w14:paraId="2C498224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6" w:type="dxa"/>
            <w:gridSpan w:val="6"/>
            <w:vAlign w:val="bottom"/>
          </w:tcPr>
          <w:p w14:paraId="1B127878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36DE" w:rsidRPr="00D26778" w14:paraId="0476642C" w14:textId="77777777" w:rsidTr="001C66B0">
        <w:trPr>
          <w:tblHeader/>
        </w:trPr>
        <w:tc>
          <w:tcPr>
            <w:tcW w:w="4905" w:type="dxa"/>
          </w:tcPr>
          <w:p w14:paraId="7349810A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5E84EF9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ค่าลิขสิท</w:t>
            </w:r>
            <w:r w:rsidR="00F8622E" w:rsidRPr="00D26778">
              <w:rPr>
                <w:rFonts w:ascii="Angsana New" w:hAnsi="Angsana New" w:hint="cs"/>
                <w:sz w:val="30"/>
                <w:szCs w:val="30"/>
                <w:cs/>
              </w:rPr>
              <w:t>ธิ์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F8622E" w:rsidRPr="00D26778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61" w:type="dxa"/>
            <w:vAlign w:val="bottom"/>
          </w:tcPr>
          <w:p w14:paraId="1C2A877E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left w:val="nil"/>
            </w:tcBorders>
            <w:vAlign w:val="bottom"/>
          </w:tcPr>
          <w:p w14:paraId="269CA8DE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F8622E" w:rsidRPr="00D26778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252" w:type="dxa"/>
            <w:vAlign w:val="bottom"/>
          </w:tcPr>
          <w:p w14:paraId="63071A0C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27F308D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836DE" w:rsidRPr="00D26778" w14:paraId="3EE50042" w14:textId="77777777" w:rsidTr="001C66B0">
        <w:trPr>
          <w:tblHeader/>
        </w:trPr>
        <w:tc>
          <w:tcPr>
            <w:tcW w:w="4905" w:type="dxa"/>
          </w:tcPr>
          <w:p w14:paraId="4CEDA262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6" w:type="dxa"/>
            <w:gridSpan w:val="6"/>
          </w:tcPr>
          <w:p w14:paraId="537B5E7F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6DE" w:rsidRPr="00D26778" w14:paraId="6DAFEA5A" w14:textId="77777777" w:rsidTr="001C66B0">
        <w:tc>
          <w:tcPr>
            <w:tcW w:w="4905" w:type="dxa"/>
          </w:tcPr>
          <w:p w14:paraId="7247C0CF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3" w:type="dxa"/>
          </w:tcPr>
          <w:p w14:paraId="45BCC76D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63B6EBF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61148088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A93D804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44D2FFE6" w14:textId="77777777" w:rsidR="002836DE" w:rsidRPr="00D26778" w:rsidRDefault="002836D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4FF" w:rsidRPr="00D26778" w14:paraId="41AE817A" w14:textId="77777777" w:rsidTr="001C66B0">
        <w:tc>
          <w:tcPr>
            <w:tcW w:w="4905" w:type="dxa"/>
          </w:tcPr>
          <w:p w14:paraId="10BE69B2" w14:textId="45DA33ED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3" w:type="dxa"/>
            <w:vAlign w:val="bottom"/>
          </w:tcPr>
          <w:p w14:paraId="73E993D3" w14:textId="15453F62" w:rsidR="008234FF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8234FF" w:rsidRPr="00D26778">
              <w:rPr>
                <w:rFonts w:ascii="Angsana New" w:hAnsi="Angsana New"/>
                <w:sz w:val="30"/>
                <w:szCs w:val="30"/>
              </w:rPr>
              <w:t>4</w:t>
            </w: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8234FF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  <w:vAlign w:val="bottom"/>
          </w:tcPr>
          <w:p w14:paraId="62D8EE66" w14:textId="77777777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373EBCDC" w14:textId="2A329B9F" w:rsidR="008234FF" w:rsidRPr="00D26778" w:rsidRDefault="008234FF" w:rsidP="001B34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4,700</w:t>
            </w:r>
          </w:p>
        </w:tc>
        <w:tc>
          <w:tcPr>
            <w:tcW w:w="252" w:type="dxa"/>
          </w:tcPr>
          <w:p w14:paraId="7CE01CC9" w14:textId="77777777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CBD3532" w14:textId="295F9583" w:rsidR="008234FF" w:rsidRPr="00D26778" w:rsidRDefault="005F2398" w:rsidP="001B34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8234FF" w:rsidRPr="00D26778">
              <w:rPr>
                <w:rFonts w:ascii="Angsana New" w:hAnsi="Angsana New"/>
                <w:sz w:val="30"/>
                <w:szCs w:val="30"/>
                <w:lang w:bidi="th-TH"/>
              </w:rPr>
              <w:t>45,8</w:t>
            </w: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8234FF" w:rsidRPr="00D26778" w14:paraId="36BFEFA2" w14:textId="77777777" w:rsidTr="001C66B0">
        <w:tc>
          <w:tcPr>
            <w:tcW w:w="4905" w:type="dxa"/>
          </w:tcPr>
          <w:p w14:paraId="5EA9F5A4" w14:textId="4F7892EF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  <w:vAlign w:val="bottom"/>
          </w:tcPr>
          <w:p w14:paraId="394189FE" w14:textId="2306657C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7,440</w:t>
            </w:r>
          </w:p>
        </w:tc>
        <w:tc>
          <w:tcPr>
            <w:tcW w:w="261" w:type="dxa"/>
            <w:vAlign w:val="bottom"/>
          </w:tcPr>
          <w:p w14:paraId="2257A0F4" w14:textId="77777777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6C675A7" w14:textId="7FAC1FF7" w:rsidR="008234FF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8234FF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8234FF" w:rsidRPr="00D26778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52" w:type="dxa"/>
          </w:tcPr>
          <w:p w14:paraId="569C464F" w14:textId="77777777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44218D8" w14:textId="68866E9E" w:rsidR="008234FF" w:rsidRPr="00D26778" w:rsidRDefault="008234FF" w:rsidP="001B34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8,784</w:t>
            </w:r>
          </w:p>
        </w:tc>
      </w:tr>
      <w:tr w:rsidR="008234FF" w:rsidRPr="00D26778" w14:paraId="4488F914" w14:textId="77777777" w:rsidTr="001C66B0">
        <w:tc>
          <w:tcPr>
            <w:tcW w:w="4905" w:type="dxa"/>
          </w:tcPr>
          <w:p w14:paraId="7C58F988" w14:textId="5D491974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33" w:type="dxa"/>
            <w:vAlign w:val="bottom"/>
          </w:tcPr>
          <w:p w14:paraId="7C69D4E2" w14:textId="490A1D98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  <w:tc>
          <w:tcPr>
            <w:tcW w:w="261" w:type="dxa"/>
            <w:vAlign w:val="bottom"/>
          </w:tcPr>
          <w:p w14:paraId="0318D352" w14:textId="77777777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A6FB5F2" w14:textId="3670D9E7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(4,700)</w:t>
            </w:r>
          </w:p>
        </w:tc>
        <w:tc>
          <w:tcPr>
            <w:tcW w:w="252" w:type="dxa"/>
          </w:tcPr>
          <w:p w14:paraId="5AA3F7DB" w14:textId="77777777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F686F76" w14:textId="7D1DDD6E" w:rsidR="008234FF" w:rsidRPr="00D26778" w:rsidRDefault="008234FF" w:rsidP="001B34C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34FF" w:rsidRPr="00D26778" w14:paraId="31474332" w14:textId="77777777" w:rsidTr="001C66B0">
        <w:tc>
          <w:tcPr>
            <w:tcW w:w="4905" w:type="dxa"/>
          </w:tcPr>
          <w:p w14:paraId="55C84DBB" w14:textId="68A9C06C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005AD422" w14:textId="0885DB33" w:rsidR="008234FF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234FF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234FF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234FF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1" w:type="dxa"/>
            <w:vAlign w:val="bottom"/>
          </w:tcPr>
          <w:p w14:paraId="3788BD9F" w14:textId="77777777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vAlign w:val="bottom"/>
          </w:tcPr>
          <w:p w14:paraId="13DF491E" w14:textId="620EE317" w:rsidR="008234FF" w:rsidRPr="00D26778" w:rsidRDefault="005F2398" w:rsidP="001B34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8234FF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="008234FF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</w:t>
            </w:r>
          </w:p>
        </w:tc>
        <w:tc>
          <w:tcPr>
            <w:tcW w:w="252" w:type="dxa"/>
          </w:tcPr>
          <w:p w14:paraId="7804C947" w14:textId="77777777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AAAB0A3" w14:textId="362CE8B4" w:rsidR="008234FF" w:rsidRPr="00D26778" w:rsidRDefault="005F2398" w:rsidP="001B34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8234FF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54,596</w:t>
            </w:r>
          </w:p>
        </w:tc>
      </w:tr>
      <w:tr w:rsidR="008234FF" w:rsidRPr="00D26778" w14:paraId="23B07119" w14:textId="77777777" w:rsidTr="001C66B0">
        <w:tc>
          <w:tcPr>
            <w:tcW w:w="4905" w:type="dxa"/>
          </w:tcPr>
          <w:p w14:paraId="15E990CF" w14:textId="77777777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  <w:vAlign w:val="bottom"/>
          </w:tcPr>
          <w:p w14:paraId="3C651F27" w14:textId="0B9F0BEF" w:rsidR="008234FF" w:rsidRPr="00D26778" w:rsidRDefault="00E258F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2,043</w:t>
            </w:r>
          </w:p>
        </w:tc>
        <w:tc>
          <w:tcPr>
            <w:tcW w:w="261" w:type="dxa"/>
            <w:vAlign w:val="bottom"/>
          </w:tcPr>
          <w:p w14:paraId="0E68FFBA" w14:textId="77777777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D272CE7" w14:textId="62AC5770" w:rsidR="008234FF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8D055C" w:rsidRPr="00D26778">
              <w:rPr>
                <w:rFonts w:ascii="Angsana New" w:hAnsi="Angsana New"/>
                <w:sz w:val="30"/>
                <w:szCs w:val="30"/>
              </w:rPr>
              <w:t>,754</w:t>
            </w:r>
          </w:p>
        </w:tc>
        <w:tc>
          <w:tcPr>
            <w:tcW w:w="252" w:type="dxa"/>
          </w:tcPr>
          <w:p w14:paraId="12F28BD0" w14:textId="77777777" w:rsidR="008234FF" w:rsidRPr="00D26778" w:rsidRDefault="008234F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DEA61A2" w14:textId="6DDA176D" w:rsidR="008234FF" w:rsidRPr="00D26778" w:rsidRDefault="00E258FE" w:rsidP="001B34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3,797</w:t>
            </w:r>
          </w:p>
        </w:tc>
      </w:tr>
      <w:tr w:rsidR="00E258FE" w:rsidRPr="00D26778" w14:paraId="06A99879" w14:textId="77777777" w:rsidTr="00E258FE">
        <w:tc>
          <w:tcPr>
            <w:tcW w:w="4905" w:type="dxa"/>
          </w:tcPr>
          <w:p w14:paraId="3E42D8EF" w14:textId="23FC237F" w:rsidR="00E258FE" w:rsidRPr="00D26778" w:rsidRDefault="00E258F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5892A9C" w14:textId="6BA91BAD" w:rsidR="00E258FE" w:rsidRPr="00D26778" w:rsidRDefault="00E258F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(9,378)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A3457B9" w14:textId="77777777" w:rsidR="00E258FE" w:rsidRPr="00D26778" w:rsidRDefault="00E258F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65161EC2" w14:textId="0B4C6790" w:rsidR="00E258FE" w:rsidRPr="00D26778" w:rsidRDefault="00E258F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CA6EE6B" w14:textId="77777777" w:rsidR="00E258FE" w:rsidRPr="00D26778" w:rsidRDefault="00E258F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B152E9A" w14:textId="47E7B2F0" w:rsidR="00E258FE" w:rsidRPr="00D26778" w:rsidRDefault="00E258FE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-19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(9,378)</w:t>
            </w:r>
          </w:p>
        </w:tc>
      </w:tr>
      <w:tr w:rsidR="008D055C" w:rsidRPr="00D26778" w14:paraId="2FE153E2" w14:textId="77777777" w:rsidTr="001C66B0">
        <w:tc>
          <w:tcPr>
            <w:tcW w:w="4905" w:type="dxa"/>
          </w:tcPr>
          <w:p w14:paraId="2D9A900B" w14:textId="3C78A286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33" w:type="dxa"/>
            <w:vAlign w:val="bottom"/>
          </w:tcPr>
          <w:p w14:paraId="1D94B4B7" w14:textId="21EF2773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(4,595)</w:t>
            </w:r>
          </w:p>
        </w:tc>
        <w:tc>
          <w:tcPr>
            <w:tcW w:w="261" w:type="dxa"/>
            <w:vAlign w:val="bottom"/>
          </w:tcPr>
          <w:p w14:paraId="6CE5853A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3C34FD7A" w14:textId="08A172B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,878)</w:t>
            </w:r>
          </w:p>
        </w:tc>
        <w:tc>
          <w:tcPr>
            <w:tcW w:w="252" w:type="dxa"/>
          </w:tcPr>
          <w:p w14:paraId="57ED1174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CC36AB4" w14:textId="592C072A" w:rsidR="008D055C" w:rsidRPr="00D26778" w:rsidRDefault="008D055C" w:rsidP="001B34C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(6,47</w:t>
            </w:r>
            <w:r w:rsidR="00881763" w:rsidRPr="00D2677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D055C" w:rsidRPr="00D26778" w14:paraId="70C88C71" w14:textId="77777777" w:rsidTr="001C66B0">
        <w:tc>
          <w:tcPr>
            <w:tcW w:w="4905" w:type="dxa"/>
          </w:tcPr>
          <w:p w14:paraId="7348B797" w14:textId="766789D9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819BC" w14:textId="5819B18E" w:rsidR="008D055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61" w:type="dxa"/>
            <w:vAlign w:val="bottom"/>
          </w:tcPr>
          <w:p w14:paraId="7CC02120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3D50A" w14:textId="3DD43425" w:rsidR="008D055C" w:rsidRPr="00D26778" w:rsidRDefault="005F2398" w:rsidP="001B34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52" w:type="dxa"/>
          </w:tcPr>
          <w:p w14:paraId="00D0C9C3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8EB52" w14:textId="2CC82C36" w:rsidR="008D055C" w:rsidRPr="00D26778" w:rsidRDefault="005F2398" w:rsidP="001B34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,54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8D055C" w:rsidRPr="00D26778" w14:paraId="124A7849" w14:textId="77777777" w:rsidTr="001C66B0">
        <w:tc>
          <w:tcPr>
            <w:tcW w:w="4905" w:type="dxa"/>
          </w:tcPr>
          <w:p w14:paraId="58C0C6AE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33" w:type="dxa"/>
            <w:vAlign w:val="bottom"/>
          </w:tcPr>
          <w:p w14:paraId="7692F652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0" w:lineRule="atLeas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00A451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0" w:lineRule="atLeas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56ACB36E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0" w:lineRule="atLeas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2" w:type="dxa"/>
          </w:tcPr>
          <w:p w14:paraId="3A6C747A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0" w:lineRule="atLeas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41" w:type="dxa"/>
            <w:vAlign w:val="bottom"/>
          </w:tcPr>
          <w:p w14:paraId="6DBD4D46" w14:textId="77777777" w:rsidR="008D055C" w:rsidRPr="00D26778" w:rsidRDefault="008D055C" w:rsidP="001B34C8">
            <w:pPr>
              <w:pStyle w:val="acctfourfigures"/>
              <w:tabs>
                <w:tab w:val="clear" w:pos="765"/>
                <w:tab w:val="decimal" w:pos="910"/>
              </w:tabs>
              <w:spacing w:line="0" w:lineRule="atLeast"/>
              <w:ind w:right="101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D055C" w:rsidRPr="00D26778" w14:paraId="62A536E2" w14:textId="77777777" w:rsidTr="001C66B0">
        <w:tc>
          <w:tcPr>
            <w:tcW w:w="4905" w:type="dxa"/>
          </w:tcPr>
          <w:p w14:paraId="4DF533C1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33" w:type="dxa"/>
            <w:vAlign w:val="bottom"/>
          </w:tcPr>
          <w:p w14:paraId="52CF4589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AB6B1D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392946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EF15870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BDAC431" w14:textId="77777777" w:rsidR="008D055C" w:rsidRPr="00D26778" w:rsidRDefault="008D055C" w:rsidP="001B34C8">
            <w:pPr>
              <w:pStyle w:val="acctfourfigures"/>
              <w:tabs>
                <w:tab w:val="clear" w:pos="765"/>
                <w:tab w:val="decimal" w:pos="910"/>
              </w:tabs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55C" w:rsidRPr="00D26778" w14:paraId="224D5716" w14:textId="77777777" w:rsidTr="001C66B0">
        <w:tc>
          <w:tcPr>
            <w:tcW w:w="4905" w:type="dxa"/>
          </w:tcPr>
          <w:p w14:paraId="773766F2" w14:textId="4FF0582A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3" w:type="dxa"/>
            <w:vAlign w:val="bottom"/>
          </w:tcPr>
          <w:p w14:paraId="237552DE" w14:textId="20A4F715" w:rsidR="008D055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  <w:r w:rsidR="008D055C" w:rsidRPr="00D26778">
              <w:rPr>
                <w:rFonts w:ascii="Angsana New" w:hAnsi="Angsana New"/>
                <w:sz w:val="30"/>
                <w:szCs w:val="30"/>
              </w:rPr>
              <w:t>6,45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14:paraId="66F8D95A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B72F34" w14:textId="7ED372AA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9AD21A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F7B2529" w14:textId="6B063CFD" w:rsidR="008D055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  <w:r w:rsidR="008D055C" w:rsidRPr="00D26778">
              <w:rPr>
                <w:rFonts w:ascii="Angsana New" w:hAnsi="Angsana New"/>
                <w:sz w:val="30"/>
                <w:szCs w:val="30"/>
              </w:rPr>
              <w:t>6,45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D055C" w:rsidRPr="00D26778" w14:paraId="12A02021" w14:textId="77777777" w:rsidTr="001C66B0">
        <w:tc>
          <w:tcPr>
            <w:tcW w:w="4905" w:type="dxa"/>
          </w:tcPr>
          <w:p w14:paraId="0C129B85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33" w:type="dxa"/>
            <w:vAlign w:val="bottom"/>
          </w:tcPr>
          <w:p w14:paraId="40E4FD75" w14:textId="6F9A5E02" w:rsidR="008D055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8D055C" w:rsidRPr="00D26778">
              <w:rPr>
                <w:rFonts w:ascii="Angsana New" w:hAnsi="Angsana New"/>
                <w:sz w:val="30"/>
                <w:szCs w:val="30"/>
              </w:rPr>
              <w:t>,474</w:t>
            </w:r>
          </w:p>
        </w:tc>
        <w:tc>
          <w:tcPr>
            <w:tcW w:w="270" w:type="dxa"/>
            <w:gridSpan w:val="2"/>
            <w:vAlign w:val="bottom"/>
          </w:tcPr>
          <w:p w14:paraId="2BDC3790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4C62C9" w14:textId="56743C44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F7679D6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F2CBECA" w14:textId="1D663A25" w:rsidR="008D055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8D055C" w:rsidRPr="00D26778">
              <w:rPr>
                <w:rFonts w:ascii="Angsana New" w:hAnsi="Angsana New"/>
                <w:sz w:val="30"/>
                <w:szCs w:val="30"/>
              </w:rPr>
              <w:t>,474</w:t>
            </w:r>
          </w:p>
        </w:tc>
      </w:tr>
      <w:tr w:rsidR="008D055C" w:rsidRPr="00D26778" w14:paraId="19E5E350" w14:textId="77777777" w:rsidTr="001C66B0">
        <w:tc>
          <w:tcPr>
            <w:tcW w:w="4905" w:type="dxa"/>
          </w:tcPr>
          <w:p w14:paraId="23FD562D" w14:textId="3277E48B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8DFBB10" w14:textId="3358692B" w:rsidR="008D055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D055C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8,9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D055C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4A182FED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F36C25" w14:textId="6AAB93BE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1888123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CCEF04F" w14:textId="3A045E1E" w:rsidR="008D055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D055C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8,9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D055C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8D055C" w:rsidRPr="00D26778" w14:paraId="225D0CC1" w14:textId="77777777" w:rsidTr="001C66B0">
        <w:tc>
          <w:tcPr>
            <w:tcW w:w="4905" w:type="dxa"/>
          </w:tcPr>
          <w:p w14:paraId="234E3B06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33" w:type="dxa"/>
            <w:vAlign w:val="bottom"/>
          </w:tcPr>
          <w:p w14:paraId="0B3B092F" w14:textId="0F610F59" w:rsidR="008D055C" w:rsidRPr="00D26778" w:rsidRDefault="00E258F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4,724</w:t>
            </w:r>
          </w:p>
        </w:tc>
        <w:tc>
          <w:tcPr>
            <w:tcW w:w="270" w:type="dxa"/>
            <w:gridSpan w:val="2"/>
            <w:vAlign w:val="bottom"/>
          </w:tcPr>
          <w:p w14:paraId="72DC05CC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74603" w14:textId="738EBC0A" w:rsidR="008D055C" w:rsidRPr="00D26778" w:rsidRDefault="00526E8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6A5D84D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367DB83" w14:textId="4DB54CE5" w:rsidR="008D055C" w:rsidRPr="00D26778" w:rsidRDefault="00E258F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4,724</w:t>
            </w:r>
          </w:p>
        </w:tc>
      </w:tr>
      <w:tr w:rsidR="00945627" w:rsidRPr="00D26778" w14:paraId="0AF288B3" w14:textId="77777777" w:rsidTr="001C66B0">
        <w:tc>
          <w:tcPr>
            <w:tcW w:w="4905" w:type="dxa"/>
          </w:tcPr>
          <w:p w14:paraId="670ABDD6" w14:textId="76067317" w:rsidR="00945627" w:rsidRPr="00D26778" w:rsidRDefault="0094562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98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33" w:type="dxa"/>
            <w:vAlign w:val="bottom"/>
          </w:tcPr>
          <w:p w14:paraId="2221A0CC" w14:textId="33E278CD" w:rsidR="00945627" w:rsidRPr="00D26778" w:rsidRDefault="00E258F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(9,378</w:t>
            </w:r>
            <w:r w:rsidR="00945627"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F2274B8" w14:textId="77777777" w:rsidR="00945627" w:rsidRPr="00D26778" w:rsidRDefault="0094562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E4A30A" w14:textId="642FCAE0" w:rsidR="00945627" w:rsidRPr="00D26778" w:rsidRDefault="0094562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94F9B90" w14:textId="77777777" w:rsidR="00945627" w:rsidRPr="00D26778" w:rsidRDefault="0094562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E0FB07E" w14:textId="0C452C54" w:rsidR="00945627" w:rsidRPr="00D26778" w:rsidRDefault="00E258F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(9,378)</w:t>
            </w:r>
          </w:p>
        </w:tc>
      </w:tr>
      <w:tr w:rsidR="008D055C" w:rsidRPr="00D26778" w14:paraId="533F0EFB" w14:textId="77777777" w:rsidTr="001C66B0">
        <w:tc>
          <w:tcPr>
            <w:tcW w:w="4905" w:type="dxa"/>
          </w:tcPr>
          <w:p w14:paraId="20C00F00" w14:textId="75D7E72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98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33" w:type="dxa"/>
            <w:vAlign w:val="bottom"/>
          </w:tcPr>
          <w:p w14:paraId="030C4114" w14:textId="57216571" w:rsidR="008D055C" w:rsidRPr="00D26778" w:rsidRDefault="00526E8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,485)</w:t>
            </w:r>
          </w:p>
        </w:tc>
        <w:tc>
          <w:tcPr>
            <w:tcW w:w="270" w:type="dxa"/>
            <w:gridSpan w:val="2"/>
            <w:vAlign w:val="bottom"/>
          </w:tcPr>
          <w:p w14:paraId="08295A16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71ABDA" w14:textId="538F5957" w:rsidR="008D055C" w:rsidRPr="00D26778" w:rsidRDefault="00526E8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4DA9AF5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1779294" w14:textId="4E21EE76" w:rsidR="008D055C" w:rsidRPr="00D26778" w:rsidRDefault="00526E8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,485)</w:t>
            </w:r>
          </w:p>
        </w:tc>
      </w:tr>
      <w:tr w:rsidR="008D055C" w:rsidRPr="00D26778" w14:paraId="4DAFEB0C" w14:textId="77777777" w:rsidTr="001C66B0">
        <w:tc>
          <w:tcPr>
            <w:tcW w:w="4905" w:type="dxa"/>
          </w:tcPr>
          <w:p w14:paraId="66BF0B9F" w14:textId="1F1FB7F1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DC5DA" w14:textId="0CF45C68" w:rsidR="008D055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,787</w:t>
            </w:r>
          </w:p>
        </w:tc>
        <w:tc>
          <w:tcPr>
            <w:tcW w:w="270" w:type="dxa"/>
            <w:gridSpan w:val="2"/>
            <w:vAlign w:val="bottom"/>
          </w:tcPr>
          <w:p w14:paraId="590C1608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B628F1" w14:textId="7D488A82" w:rsidR="008D055C" w:rsidRPr="00D26778" w:rsidRDefault="00526E8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4D7EF1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A0BB1C7" w14:textId="3B4844D7" w:rsidR="008D055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,787</w:t>
            </w:r>
          </w:p>
        </w:tc>
      </w:tr>
      <w:tr w:rsidR="008D055C" w:rsidRPr="00D26778" w14:paraId="715EF505" w14:textId="77777777" w:rsidTr="001C66B0">
        <w:trPr>
          <w:trHeight w:val="262"/>
        </w:trPr>
        <w:tc>
          <w:tcPr>
            <w:tcW w:w="4905" w:type="dxa"/>
          </w:tcPr>
          <w:p w14:paraId="70D8F756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E957F20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0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83AC338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0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6017F4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0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3E83D8F6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0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3272FBB" w14:textId="77777777" w:rsidR="008D055C" w:rsidRPr="00D26778" w:rsidRDefault="008D055C" w:rsidP="001B34C8">
            <w:pPr>
              <w:pStyle w:val="acctfourfigures"/>
              <w:tabs>
                <w:tab w:val="clear" w:pos="765"/>
                <w:tab w:val="left" w:pos="540"/>
                <w:tab w:val="decimal" w:pos="910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8D055C" w:rsidRPr="00D26778" w14:paraId="46C4BF1A" w14:textId="77777777" w:rsidTr="001C66B0">
        <w:tc>
          <w:tcPr>
            <w:tcW w:w="4905" w:type="dxa"/>
          </w:tcPr>
          <w:p w14:paraId="62EAA3B8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3" w:type="dxa"/>
            <w:vAlign w:val="bottom"/>
          </w:tcPr>
          <w:p w14:paraId="5E97C10E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ED60F8C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1F696A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11BF594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8A90229" w14:textId="77777777" w:rsidR="008D055C" w:rsidRPr="00D26778" w:rsidRDefault="008D055C" w:rsidP="001B34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55C" w:rsidRPr="00D26778" w14:paraId="4349C34B" w14:textId="77777777" w:rsidTr="001C66B0">
        <w:tc>
          <w:tcPr>
            <w:tcW w:w="4905" w:type="dxa"/>
          </w:tcPr>
          <w:p w14:paraId="04E42AFB" w14:textId="4AB4A15B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40518D31" w14:textId="6835ABFA" w:rsidR="008D055C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D055C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D055C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13A25883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2A468C" w14:textId="05304F5C" w:rsidR="008D055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D055C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D055C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52" w:type="dxa"/>
          </w:tcPr>
          <w:p w14:paraId="2EE1421A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12B19FBD" w14:textId="356ECA37" w:rsidR="008D055C" w:rsidRPr="00D26778" w:rsidRDefault="00925CA2" w:rsidP="001B34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D055C"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5,670</w:t>
            </w:r>
          </w:p>
        </w:tc>
      </w:tr>
      <w:tr w:rsidR="008D055C" w:rsidRPr="00D26778" w14:paraId="7869A1A4" w14:textId="77777777" w:rsidTr="001C66B0">
        <w:tc>
          <w:tcPr>
            <w:tcW w:w="4905" w:type="dxa"/>
          </w:tcPr>
          <w:p w14:paraId="7FD5DF78" w14:textId="0E5DD46A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B0CE2" w14:textId="6C52452C" w:rsidR="008D055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9,5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365A118B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5FDA5D" w14:textId="1D23556F" w:rsidR="008D055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5048E598" w14:textId="77777777" w:rsidR="008D055C" w:rsidRPr="00D26778" w:rsidRDefault="008D05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9CE0D2" w14:textId="51C63F9B" w:rsidR="008D055C" w:rsidRPr="00D26778" w:rsidRDefault="00925CA2" w:rsidP="001B34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26E88"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0,755</w:t>
            </w:r>
          </w:p>
        </w:tc>
      </w:tr>
    </w:tbl>
    <w:p w14:paraId="499CA81D" w14:textId="5F903796" w:rsidR="00ED670C" w:rsidRPr="00D26778" w:rsidRDefault="00ED670C" w:rsidP="001B34C8">
      <w:pPr>
        <w:spacing w:line="240" w:lineRule="auto"/>
        <w:rPr>
          <w:sz w:val="2"/>
          <w:szCs w:val="2"/>
        </w:rPr>
      </w:pPr>
    </w:p>
    <w:p w14:paraId="3AB16AC1" w14:textId="43595238" w:rsidR="00574B05" w:rsidRPr="00D26778" w:rsidRDefault="00574B05" w:rsidP="001B34C8">
      <w:pPr>
        <w:spacing w:line="240" w:lineRule="auto"/>
        <w:rPr>
          <w:sz w:val="2"/>
          <w:szCs w:val="2"/>
        </w:rPr>
      </w:pPr>
    </w:p>
    <w:p w14:paraId="54B3FB98" w14:textId="17C7DA7A" w:rsidR="00574B05" w:rsidRPr="00D26778" w:rsidRDefault="00574B05" w:rsidP="001B34C8">
      <w:pPr>
        <w:spacing w:line="240" w:lineRule="auto"/>
        <w:rPr>
          <w:sz w:val="2"/>
          <w:szCs w:val="2"/>
        </w:rPr>
      </w:pPr>
    </w:p>
    <w:p w14:paraId="69152F25" w14:textId="6CBE7A73" w:rsidR="00574B05" w:rsidRPr="00D26778" w:rsidRDefault="00574B05" w:rsidP="001B34C8">
      <w:pPr>
        <w:spacing w:line="240" w:lineRule="auto"/>
        <w:rPr>
          <w:sz w:val="2"/>
          <w:szCs w:val="2"/>
        </w:rPr>
      </w:pPr>
    </w:p>
    <w:p w14:paraId="626C9013" w14:textId="79E0244E" w:rsidR="00574B05" w:rsidRPr="00D26778" w:rsidRDefault="00574B05" w:rsidP="001B34C8">
      <w:pPr>
        <w:spacing w:line="240" w:lineRule="auto"/>
        <w:rPr>
          <w:sz w:val="2"/>
          <w:szCs w:val="2"/>
        </w:rPr>
      </w:pPr>
    </w:p>
    <w:p w14:paraId="29DDD3E5" w14:textId="3E16B6E8" w:rsidR="00574B05" w:rsidRPr="00D26778" w:rsidRDefault="00574B0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  <w:cs/>
        </w:rPr>
      </w:pPr>
      <w:r w:rsidRPr="00D26778">
        <w:rPr>
          <w:sz w:val="2"/>
          <w:szCs w:val="2"/>
          <w:cs/>
        </w:rPr>
        <w:br w:type="page"/>
      </w:r>
    </w:p>
    <w:p w14:paraId="0873BD66" w14:textId="77777777" w:rsidR="00574B05" w:rsidRPr="00D26778" w:rsidRDefault="00574B05" w:rsidP="001B34C8">
      <w:pPr>
        <w:spacing w:line="240" w:lineRule="auto"/>
        <w:rPr>
          <w:sz w:val="2"/>
          <w:szCs w:val="2"/>
        </w:rPr>
      </w:pPr>
    </w:p>
    <w:tbl>
      <w:tblPr>
        <w:tblW w:w="926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950"/>
        <w:gridCol w:w="1170"/>
        <w:gridCol w:w="270"/>
        <w:gridCol w:w="1260"/>
        <w:gridCol w:w="270"/>
        <w:gridCol w:w="1341"/>
      </w:tblGrid>
      <w:tr w:rsidR="003C4FBD" w:rsidRPr="00D26778" w14:paraId="24B14CAE" w14:textId="77777777" w:rsidTr="00303162">
        <w:trPr>
          <w:tblHeader/>
        </w:trPr>
        <w:tc>
          <w:tcPr>
            <w:tcW w:w="4950" w:type="dxa"/>
          </w:tcPr>
          <w:p w14:paraId="19EA47CA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br w:type="page"/>
            </w:r>
            <w:r w:rsidRPr="00D267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2677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311" w:type="dxa"/>
            <w:gridSpan w:val="5"/>
          </w:tcPr>
          <w:p w14:paraId="4BD0CF66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FBD" w:rsidRPr="00D26778" w14:paraId="24F5CEA7" w14:textId="77777777" w:rsidTr="00303162">
        <w:trPr>
          <w:tblHeader/>
        </w:trPr>
        <w:tc>
          <w:tcPr>
            <w:tcW w:w="4950" w:type="dxa"/>
          </w:tcPr>
          <w:p w14:paraId="40D773C5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812E20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ค่าลิขสิท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ธิ์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14:paraId="0AD34823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831744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270" w:type="dxa"/>
            <w:vAlign w:val="bottom"/>
          </w:tcPr>
          <w:p w14:paraId="4E208084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FEF289C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C4FBD" w:rsidRPr="00D26778" w14:paraId="1B342102" w14:textId="77777777" w:rsidTr="00303162">
        <w:trPr>
          <w:tblHeader/>
        </w:trPr>
        <w:tc>
          <w:tcPr>
            <w:tcW w:w="4950" w:type="dxa"/>
          </w:tcPr>
          <w:p w14:paraId="05059851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1" w:type="dxa"/>
            <w:gridSpan w:val="5"/>
          </w:tcPr>
          <w:p w14:paraId="42B0FF04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4FBD" w:rsidRPr="00D26778" w14:paraId="3E5B9E82" w14:textId="77777777" w:rsidTr="00303162">
        <w:tc>
          <w:tcPr>
            <w:tcW w:w="4950" w:type="dxa"/>
          </w:tcPr>
          <w:p w14:paraId="39E31A6D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58799320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E100F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8AFCB1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D0C0F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3F947BBC" w14:textId="77777777" w:rsidR="003C4FBD" w:rsidRPr="00D26778" w:rsidRDefault="003C4FB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74C8" w:rsidRPr="00D26778" w14:paraId="645DD77F" w14:textId="77777777" w:rsidTr="005278B0">
        <w:tc>
          <w:tcPr>
            <w:tcW w:w="4950" w:type="dxa"/>
          </w:tcPr>
          <w:p w14:paraId="5BDCB871" w14:textId="313DC4A7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3D9CB160" w14:textId="3D423BB6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64,908</w:t>
            </w:r>
          </w:p>
        </w:tc>
        <w:tc>
          <w:tcPr>
            <w:tcW w:w="270" w:type="dxa"/>
          </w:tcPr>
          <w:p w14:paraId="3F4D800C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3633D7" w14:textId="70D43FD6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  <w:tc>
          <w:tcPr>
            <w:tcW w:w="270" w:type="dxa"/>
          </w:tcPr>
          <w:p w14:paraId="096F6CAA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2A87A05" w14:textId="74FC9C8F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69,608</w:t>
            </w:r>
          </w:p>
        </w:tc>
      </w:tr>
      <w:tr w:rsidR="008E74C8" w:rsidRPr="00D26778" w14:paraId="16DEA228" w14:textId="77777777" w:rsidTr="005278B0">
        <w:tc>
          <w:tcPr>
            <w:tcW w:w="4950" w:type="dxa"/>
          </w:tcPr>
          <w:p w14:paraId="49A9FBE3" w14:textId="1211818A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931195F" w14:textId="1A0F0566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270" w:type="dxa"/>
          </w:tcPr>
          <w:p w14:paraId="0BA70631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A52D84" w14:textId="4D4EDFD0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FDEC5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39A1FFC9" w14:textId="65ED0C85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  <w:tr w:rsidR="008E74C8" w:rsidRPr="00D26778" w14:paraId="6DE785BE" w14:textId="77777777" w:rsidTr="005278B0">
        <w:tc>
          <w:tcPr>
            <w:tcW w:w="4950" w:type="dxa"/>
          </w:tcPr>
          <w:p w14:paraId="7F21207D" w14:textId="47E49E7A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34E85731" w14:textId="551DF0BB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  <w:tc>
          <w:tcPr>
            <w:tcW w:w="270" w:type="dxa"/>
          </w:tcPr>
          <w:p w14:paraId="5065CF56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CFFC98" w14:textId="0A27E116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(4,700)</w:t>
            </w:r>
          </w:p>
        </w:tc>
        <w:tc>
          <w:tcPr>
            <w:tcW w:w="270" w:type="dxa"/>
          </w:tcPr>
          <w:p w14:paraId="021A31B5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1F1A22E" w14:textId="19CA928B" w:rsidR="008E74C8" w:rsidRPr="00D26778" w:rsidRDefault="008E74C8" w:rsidP="001B34C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74C8" w:rsidRPr="00D26778" w14:paraId="43D39D81" w14:textId="77777777" w:rsidTr="005278B0">
        <w:tc>
          <w:tcPr>
            <w:tcW w:w="4950" w:type="dxa"/>
          </w:tcPr>
          <w:p w14:paraId="6602C25B" w14:textId="3D759B78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E71279" w14:textId="0B64A169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70,496</w:t>
            </w:r>
          </w:p>
        </w:tc>
        <w:tc>
          <w:tcPr>
            <w:tcW w:w="270" w:type="dxa"/>
          </w:tcPr>
          <w:p w14:paraId="45BC77A2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466D39" w14:textId="2E90F47D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D908B6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3300243" w14:textId="0A0033DC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70,496</w:t>
            </w:r>
          </w:p>
        </w:tc>
      </w:tr>
      <w:tr w:rsidR="008E74C8" w:rsidRPr="00D26778" w14:paraId="098F44E0" w14:textId="77777777" w:rsidTr="00751839">
        <w:tc>
          <w:tcPr>
            <w:tcW w:w="4950" w:type="dxa"/>
          </w:tcPr>
          <w:p w14:paraId="284E3D8C" w14:textId="77777777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C9BFBF9" w14:textId="3F506F0E" w:rsidR="008E74C8" w:rsidRPr="00D26778" w:rsidRDefault="00881763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F14024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F14024"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1E70AC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D561EF" w14:textId="0D5D0C89" w:rsidR="008E74C8" w:rsidRPr="00D26778" w:rsidRDefault="005F2398" w:rsidP="001B34C8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F14024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22</w:t>
            </w:r>
            <w:r w:rsidR="00F14024" w:rsidRPr="00D26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61AD36F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3E2E1959" w14:textId="5026F479" w:rsidR="008E74C8" w:rsidRPr="00D26778" w:rsidRDefault="00F14024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F14024" w:rsidRPr="00D26778" w14:paraId="260F9014" w14:textId="77777777" w:rsidTr="00751839">
        <w:tc>
          <w:tcPr>
            <w:tcW w:w="4950" w:type="dxa"/>
          </w:tcPr>
          <w:p w14:paraId="6F4F947E" w14:textId="307A4F15" w:rsidR="00F14024" w:rsidRPr="00D26778" w:rsidRDefault="00F140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5B009976" w14:textId="0299BC38" w:rsidR="00F14024" w:rsidRPr="00D26778" w:rsidRDefault="00F14024" w:rsidP="001B34C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61FF9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8,351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0C2F17" w14:textId="77777777" w:rsidR="00F14024" w:rsidRPr="00D26778" w:rsidRDefault="00F14024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775C6D" w14:textId="5227D31D" w:rsidR="00F14024" w:rsidRPr="00D26778" w:rsidRDefault="00F14024" w:rsidP="001B34C8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1779E" w14:textId="77777777" w:rsidR="00F14024" w:rsidRPr="00D26778" w:rsidRDefault="00F14024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7F6E72E" w14:textId="1DB3FD61" w:rsidR="00F14024" w:rsidRPr="00D26778" w:rsidRDefault="00F14024" w:rsidP="001B34C8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2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761FF9" w:rsidRPr="00D26778">
              <w:rPr>
                <w:rFonts w:ascii="Angsana New" w:hAnsi="Angsana New"/>
                <w:sz w:val="30"/>
                <w:szCs w:val="30"/>
              </w:rPr>
              <w:t>8,351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1FF9" w:rsidRPr="00D26778" w14:paraId="23F56FFE" w14:textId="77777777" w:rsidTr="00751839">
        <w:tc>
          <w:tcPr>
            <w:tcW w:w="4950" w:type="dxa"/>
          </w:tcPr>
          <w:p w14:paraId="4DF99CF5" w14:textId="58304A0D" w:rsidR="00761FF9" w:rsidRPr="00D26778" w:rsidRDefault="00761FF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ลดลงจากการปรับโครงสร้างธุรกิจ</w:t>
            </w:r>
            <w:r w:rsidR="00FD527B"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527B" w:rsidRPr="00D267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D527B"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D527B" w:rsidRPr="00D26778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170" w:type="dxa"/>
            <w:vAlign w:val="bottom"/>
          </w:tcPr>
          <w:p w14:paraId="7C0749CD" w14:textId="22782DC5" w:rsidR="00761FF9" w:rsidRPr="00D26778" w:rsidRDefault="00761FF9" w:rsidP="001B34C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(5,099)</w:t>
            </w:r>
          </w:p>
        </w:tc>
        <w:tc>
          <w:tcPr>
            <w:tcW w:w="270" w:type="dxa"/>
          </w:tcPr>
          <w:p w14:paraId="3EA745C5" w14:textId="77777777" w:rsidR="00761FF9" w:rsidRPr="00D26778" w:rsidRDefault="00761FF9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2C59A1" w14:textId="7780AF68" w:rsidR="00761FF9" w:rsidRPr="00D26778" w:rsidRDefault="00761FF9" w:rsidP="001B34C8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773EC4" w14:textId="77777777" w:rsidR="00761FF9" w:rsidRPr="00D26778" w:rsidRDefault="00761FF9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BAFD7C4" w14:textId="67380EDE" w:rsidR="00761FF9" w:rsidRPr="00D26778" w:rsidRDefault="00761FF9" w:rsidP="001B34C8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2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(5,099)</w:t>
            </w:r>
          </w:p>
        </w:tc>
      </w:tr>
      <w:tr w:rsidR="008E74C8" w:rsidRPr="00D26778" w14:paraId="3D11245D" w14:textId="77777777" w:rsidTr="00751839">
        <w:tc>
          <w:tcPr>
            <w:tcW w:w="4950" w:type="dxa"/>
          </w:tcPr>
          <w:p w14:paraId="5851FB2C" w14:textId="164BF50A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DB0DB" w14:textId="63D6C6CB" w:rsidR="008E74C8" w:rsidRPr="00D26778" w:rsidRDefault="00F14024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60,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90021"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14:paraId="7A16B4A5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D1E25" w14:textId="1F61B39A" w:rsidR="008E74C8" w:rsidRPr="00D26778" w:rsidRDefault="005F2398" w:rsidP="001B34C8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1402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F1402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C1A432F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169068CC" w14:textId="161C39D2" w:rsidR="008E74C8" w:rsidRPr="00D26778" w:rsidRDefault="00F14024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,40</w:t>
            </w:r>
            <w:r w:rsidR="00890021"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</w:tr>
      <w:tr w:rsidR="008E74C8" w:rsidRPr="00D26778" w14:paraId="016B573B" w14:textId="77777777" w:rsidTr="00303162">
        <w:tc>
          <w:tcPr>
            <w:tcW w:w="4950" w:type="dxa"/>
          </w:tcPr>
          <w:p w14:paraId="55ACDDD9" w14:textId="77777777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63C7B468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60ED2B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4778055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32481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1" w:type="dxa"/>
          </w:tcPr>
          <w:p w14:paraId="3D1C4AB8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74C8" w:rsidRPr="00D26778" w14:paraId="184BAD6C" w14:textId="77777777" w:rsidTr="00303162">
        <w:tc>
          <w:tcPr>
            <w:tcW w:w="4950" w:type="dxa"/>
          </w:tcPr>
          <w:p w14:paraId="0DFE1282" w14:textId="77777777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6718AED0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F73FA3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5118C0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F2AA2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6835B20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74C8" w:rsidRPr="00D26778" w14:paraId="6F953565" w14:textId="77777777" w:rsidTr="00303162">
        <w:tc>
          <w:tcPr>
            <w:tcW w:w="4950" w:type="dxa"/>
          </w:tcPr>
          <w:p w14:paraId="2A48D710" w14:textId="5FB985E9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476F3796" w14:textId="549F5F09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55,85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0B446DE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0F7029" w14:textId="005D9CB1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ED9F8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20CC958" w14:textId="052FEBEF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55,85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E74C8" w:rsidRPr="00D26778" w14:paraId="54ED887B" w14:textId="77777777" w:rsidTr="00303162">
        <w:tc>
          <w:tcPr>
            <w:tcW w:w="4950" w:type="dxa"/>
          </w:tcPr>
          <w:p w14:paraId="4A2E4A6B" w14:textId="77777777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6CE9C5E8" w14:textId="6F493240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4,9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F5A49B8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CAFC2D" w14:textId="19C455C2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90623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1AD6AF8" w14:textId="004588C3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4,9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E74C8" w:rsidRPr="00D26778" w14:paraId="5455E265" w14:textId="77777777" w:rsidTr="00303162">
        <w:tc>
          <w:tcPr>
            <w:tcW w:w="4950" w:type="dxa"/>
          </w:tcPr>
          <w:p w14:paraId="3799AF1A" w14:textId="1A548A60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DF38D0" w14:textId="428506EA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60,77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93382A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DE6A5E" w14:textId="4B374620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A35A16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5C3D1D6" w14:textId="02E9063B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60,77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8E74C8" w:rsidRPr="00D26778" w14:paraId="5356698E" w14:textId="77777777" w:rsidTr="00303162">
        <w:tc>
          <w:tcPr>
            <w:tcW w:w="4950" w:type="dxa"/>
          </w:tcPr>
          <w:p w14:paraId="7DDB2CDB" w14:textId="77777777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5C54CA8A" w14:textId="234C66BD" w:rsidR="008E74C8" w:rsidRPr="00D26778" w:rsidRDefault="00925CA2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14024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F14024" w:rsidRPr="00D26778">
              <w:rPr>
                <w:rFonts w:ascii="Angsana New" w:hAnsi="Angsana New"/>
                <w:sz w:val="30"/>
                <w:szCs w:val="30"/>
              </w:rPr>
              <w:t>0</w:t>
            </w: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EAE913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FC48AE" w14:textId="4A78BFA3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D1FB1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5359307" w14:textId="4BE76931" w:rsidR="008E74C8" w:rsidRPr="00D26778" w:rsidRDefault="00925CA2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14024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F14024" w:rsidRPr="00D26778">
              <w:rPr>
                <w:rFonts w:ascii="Angsana New" w:hAnsi="Angsana New"/>
                <w:sz w:val="30"/>
                <w:szCs w:val="30"/>
              </w:rPr>
              <w:t>0</w:t>
            </w: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14024" w:rsidRPr="00D26778" w14:paraId="01593F21" w14:textId="77777777" w:rsidTr="00303162">
        <w:tc>
          <w:tcPr>
            <w:tcW w:w="4950" w:type="dxa"/>
          </w:tcPr>
          <w:p w14:paraId="2B340D3C" w14:textId="25C319C9" w:rsidR="00F14024" w:rsidRPr="00D26778" w:rsidRDefault="00F140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6EC79F0" w14:textId="7DF9DE05" w:rsidR="00F14024" w:rsidRPr="00D26778" w:rsidRDefault="00F14024" w:rsidP="001B34C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761FF9" w:rsidRPr="00D26778">
              <w:rPr>
                <w:rFonts w:ascii="Angsana New" w:hAnsi="Angsana New"/>
                <w:sz w:val="30"/>
                <w:szCs w:val="30"/>
              </w:rPr>
              <w:t>8,351)</w:t>
            </w:r>
          </w:p>
        </w:tc>
        <w:tc>
          <w:tcPr>
            <w:tcW w:w="270" w:type="dxa"/>
          </w:tcPr>
          <w:p w14:paraId="390E9613" w14:textId="77777777" w:rsidR="00F14024" w:rsidRPr="00D26778" w:rsidRDefault="00F14024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A01EFB" w14:textId="1C3C6759" w:rsidR="00F14024" w:rsidRPr="00D26778" w:rsidRDefault="00F140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D17959" w14:textId="77777777" w:rsidR="00F14024" w:rsidRPr="00D26778" w:rsidRDefault="00F14024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B29100A" w14:textId="6362E16E" w:rsidR="00F14024" w:rsidRPr="00D26778" w:rsidRDefault="00F14024" w:rsidP="001B34C8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367605" w:rsidRPr="00D26778">
              <w:rPr>
                <w:rFonts w:ascii="Angsana New" w:hAnsi="Angsana New"/>
                <w:sz w:val="30"/>
                <w:szCs w:val="30"/>
              </w:rPr>
              <w:t>8,351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1FF9" w:rsidRPr="00D26778" w14:paraId="3C31E684" w14:textId="77777777" w:rsidTr="00303162">
        <w:tc>
          <w:tcPr>
            <w:tcW w:w="4950" w:type="dxa"/>
          </w:tcPr>
          <w:p w14:paraId="3DC8D360" w14:textId="4B8A8198" w:rsidR="00761FF9" w:rsidRPr="00D26778" w:rsidRDefault="00761FF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ลดลงจากการปรับโครงสร้างธุรกิจ</w:t>
            </w:r>
            <w:r w:rsidR="00FD527B"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527B" w:rsidRPr="00D267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D527B"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D527B" w:rsidRPr="00D26778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170" w:type="dxa"/>
            <w:vAlign w:val="bottom"/>
          </w:tcPr>
          <w:p w14:paraId="5C61E3A3" w14:textId="5F82359C" w:rsidR="00761FF9" w:rsidRPr="00D26778" w:rsidRDefault="00761FF9" w:rsidP="001B34C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(1,330)</w:t>
            </w:r>
          </w:p>
        </w:tc>
        <w:tc>
          <w:tcPr>
            <w:tcW w:w="270" w:type="dxa"/>
          </w:tcPr>
          <w:p w14:paraId="3266D548" w14:textId="77777777" w:rsidR="00761FF9" w:rsidRPr="00D26778" w:rsidRDefault="00761FF9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1108AB" w14:textId="1D0C3E98" w:rsidR="00761FF9" w:rsidRPr="00D26778" w:rsidRDefault="00761FF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8655F8" w14:textId="77777777" w:rsidR="00761FF9" w:rsidRPr="00D26778" w:rsidRDefault="00761FF9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29D00BB" w14:textId="0A3CF58D" w:rsidR="00761FF9" w:rsidRPr="00D26778" w:rsidRDefault="00761FF9" w:rsidP="001B34C8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(1,33</w:t>
            </w:r>
            <w:r w:rsidR="004E7E70" w:rsidRPr="00D26778">
              <w:rPr>
                <w:rFonts w:ascii="Angsana New" w:hAnsi="Angsana New"/>
                <w:sz w:val="30"/>
                <w:szCs w:val="30"/>
              </w:rPr>
              <w:t>0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4C8" w:rsidRPr="00D26778" w14:paraId="73EBBF87" w14:textId="77777777" w:rsidTr="00303162">
        <w:tc>
          <w:tcPr>
            <w:tcW w:w="4950" w:type="dxa"/>
          </w:tcPr>
          <w:p w14:paraId="351C49A6" w14:textId="4C9EDB52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22FB6" w14:textId="4D78B8A1" w:rsidR="008E74C8" w:rsidRPr="00D26778" w:rsidRDefault="00F14024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2D1AC2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83C73" w14:textId="7D4405F6" w:rsidR="008E74C8" w:rsidRPr="00D26778" w:rsidRDefault="00F140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3D58E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470E5" w14:textId="44B2C305" w:rsidR="008E74C8" w:rsidRPr="00D26778" w:rsidRDefault="00F14024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8E74C8" w:rsidRPr="00D26778" w14:paraId="2B5238DC" w14:textId="77777777" w:rsidTr="00303162">
        <w:tc>
          <w:tcPr>
            <w:tcW w:w="4950" w:type="dxa"/>
          </w:tcPr>
          <w:p w14:paraId="361FA30B" w14:textId="77777777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6BEABE4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5544D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20FB4DD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A402C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1" w:type="dxa"/>
          </w:tcPr>
          <w:p w14:paraId="5B9CD989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74C8" w:rsidRPr="00D26778" w14:paraId="5C5F0FE5" w14:textId="77777777" w:rsidTr="00303162">
        <w:tc>
          <w:tcPr>
            <w:tcW w:w="4950" w:type="dxa"/>
          </w:tcPr>
          <w:p w14:paraId="0C5C0C78" w14:textId="77777777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2570214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792BB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C4E521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6EAA0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4EB3A21D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74C8" w:rsidRPr="00D26778" w14:paraId="1A6E90AB" w14:textId="77777777" w:rsidTr="00672292">
        <w:tc>
          <w:tcPr>
            <w:tcW w:w="4950" w:type="dxa"/>
          </w:tcPr>
          <w:p w14:paraId="45F1AA78" w14:textId="01B9B4FF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25951C" w14:textId="4027719F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9,7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3D63302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B6F936B" w14:textId="180880C6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7327C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71D884E1" w14:textId="36AEAA6D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9,7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8E74C8" w:rsidRPr="00D26778" w14:paraId="01AAD787" w14:textId="77777777" w:rsidTr="00751839">
        <w:tc>
          <w:tcPr>
            <w:tcW w:w="4950" w:type="dxa"/>
          </w:tcPr>
          <w:p w14:paraId="1EB0BD60" w14:textId="49C559D1" w:rsidR="008E74C8" w:rsidRPr="00D26778" w:rsidRDefault="008E74C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5DC9C3" w14:textId="586FF1F3" w:rsidR="008E74C8" w:rsidRPr="00D26778" w:rsidRDefault="00F14024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6,788</w:t>
            </w:r>
          </w:p>
        </w:tc>
        <w:tc>
          <w:tcPr>
            <w:tcW w:w="270" w:type="dxa"/>
          </w:tcPr>
          <w:p w14:paraId="12123F65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16BB6A" w14:textId="0D6DDA52" w:rsidR="008E74C8" w:rsidRPr="00D26778" w:rsidRDefault="005F2398" w:rsidP="001B34C8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1402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F14024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020B46A" w14:textId="77777777" w:rsidR="008E74C8" w:rsidRPr="00D26778" w:rsidRDefault="008E74C8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B6175B" w14:textId="1768F18C" w:rsidR="008E74C8" w:rsidRPr="00D26778" w:rsidRDefault="00F14024" w:rsidP="001B34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8,008</w:t>
            </w:r>
          </w:p>
        </w:tc>
      </w:tr>
    </w:tbl>
    <w:p w14:paraId="121B04E0" w14:textId="77777777" w:rsidR="000A1E5A" w:rsidRPr="00D26778" w:rsidRDefault="000A1E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96CD03" w14:textId="78953138" w:rsidR="005011EB" w:rsidRPr="00D26778" w:rsidRDefault="00C24C3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color w:val="0070C0"/>
          <w:sz w:val="30"/>
          <w:szCs w:val="30"/>
          <w:cs/>
          <w:lang w:val="th-TH"/>
        </w:rPr>
      </w:pPr>
      <w:r w:rsidRPr="00D26778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F2398" w:rsidRPr="00D26778">
        <w:rPr>
          <w:rFonts w:ascii="Angsana New" w:hAnsi="Angsana New"/>
          <w:b/>
          <w:bCs/>
          <w:sz w:val="30"/>
          <w:szCs w:val="30"/>
        </w:rPr>
        <w:t>1</w:t>
      </w:r>
      <w:r w:rsidR="00FC380A">
        <w:rPr>
          <w:rFonts w:ascii="Angsana New" w:hAnsi="Angsana New"/>
          <w:b/>
          <w:bCs/>
          <w:sz w:val="30"/>
          <w:szCs w:val="30"/>
        </w:rPr>
        <w:t>4</w:t>
      </w:r>
      <w:r w:rsidR="005011EB" w:rsidRPr="00D26778">
        <w:rPr>
          <w:rFonts w:ascii="Angsana New" w:hAnsi="Angsana New"/>
          <w:b/>
          <w:bCs/>
          <w:sz w:val="30"/>
          <w:szCs w:val="30"/>
        </w:rPr>
        <w:tab/>
      </w:r>
      <w:r w:rsidR="005011EB" w:rsidRPr="00D26778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  <w:r w:rsidR="005011EB" w:rsidRPr="00D2677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011EB" w:rsidRPr="00D26778">
        <w:rPr>
          <w:rFonts w:ascii="Angsana New" w:hAnsi="Angsana New"/>
          <w:i/>
          <w:iCs/>
          <w:color w:val="0070C0"/>
          <w:sz w:val="30"/>
          <w:szCs w:val="30"/>
          <w:cs/>
          <w:lang w:val="th-TH"/>
        </w:rPr>
        <w:t xml:space="preserve"> </w:t>
      </w:r>
    </w:p>
    <w:p w14:paraId="1EF284E3" w14:textId="77777777" w:rsidR="001C66B0" w:rsidRPr="00D26778" w:rsidRDefault="001C66B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color w:val="0070C0"/>
          <w:sz w:val="30"/>
          <w:szCs w:val="30"/>
          <w:cs/>
          <w:lang w:val="th-TH"/>
        </w:rPr>
      </w:pP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2067"/>
        <w:gridCol w:w="1100"/>
        <w:gridCol w:w="232"/>
        <w:gridCol w:w="1065"/>
        <w:gridCol w:w="234"/>
        <w:gridCol w:w="1054"/>
        <w:gridCol w:w="232"/>
        <w:gridCol w:w="1058"/>
        <w:gridCol w:w="244"/>
        <w:gridCol w:w="1058"/>
        <w:gridCol w:w="232"/>
        <w:gridCol w:w="1054"/>
      </w:tblGrid>
      <w:tr w:rsidR="00EC1BEE" w:rsidRPr="00D26778" w14:paraId="248776B0" w14:textId="77777777" w:rsidTr="00E14D32">
        <w:trPr>
          <w:tblHeader/>
        </w:trPr>
        <w:tc>
          <w:tcPr>
            <w:tcW w:w="2067" w:type="dxa"/>
            <w:shd w:val="clear" w:color="auto" w:fill="auto"/>
          </w:tcPr>
          <w:p w14:paraId="1BBA5EED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3" w:type="dxa"/>
            <w:gridSpan w:val="11"/>
            <w:shd w:val="clear" w:color="auto" w:fill="auto"/>
          </w:tcPr>
          <w:p w14:paraId="57D86AD6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C1BEE" w:rsidRPr="00D26778" w14:paraId="419B7628" w14:textId="77777777" w:rsidTr="00E14D32">
        <w:trPr>
          <w:tblHeader/>
        </w:trPr>
        <w:tc>
          <w:tcPr>
            <w:tcW w:w="2067" w:type="dxa"/>
            <w:shd w:val="clear" w:color="auto" w:fill="auto"/>
          </w:tcPr>
          <w:p w14:paraId="7BE0FF1F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01A84984" w14:textId="3FC09F9E" w:rsidR="00EC1BEE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2" w:type="dxa"/>
            <w:shd w:val="clear" w:color="auto" w:fill="auto"/>
          </w:tcPr>
          <w:p w14:paraId="30190D2B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6" w:type="dxa"/>
            <w:gridSpan w:val="5"/>
            <w:shd w:val="clear" w:color="auto" w:fill="auto"/>
          </w:tcPr>
          <w:p w14:paraId="4C1AF7A6" w14:textId="0C77F159" w:rsidR="00EC1BEE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C1BEE" w:rsidRPr="00D26778" w14:paraId="1292E0DB" w14:textId="77777777" w:rsidTr="00E14D32">
        <w:trPr>
          <w:tblHeader/>
        </w:trPr>
        <w:tc>
          <w:tcPr>
            <w:tcW w:w="2067" w:type="dxa"/>
            <w:shd w:val="clear" w:color="auto" w:fill="auto"/>
          </w:tcPr>
          <w:p w14:paraId="0410AC69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EB2DD63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EE3DD01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6A2587E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D298742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D36AC44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57B9CE0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23DEDA1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CD2126D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219D0BE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369C724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C0979CE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</w:tr>
      <w:tr w:rsidR="00EC1BEE" w:rsidRPr="00D26778" w14:paraId="35779640" w14:textId="77777777" w:rsidTr="00E14D32">
        <w:trPr>
          <w:tblHeader/>
        </w:trPr>
        <w:tc>
          <w:tcPr>
            <w:tcW w:w="2067" w:type="dxa"/>
            <w:shd w:val="clear" w:color="auto" w:fill="auto"/>
          </w:tcPr>
          <w:p w14:paraId="27C8DF57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3" w:type="dxa"/>
            <w:gridSpan w:val="11"/>
            <w:shd w:val="clear" w:color="auto" w:fill="auto"/>
            <w:vAlign w:val="bottom"/>
          </w:tcPr>
          <w:p w14:paraId="602CE5C5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64A20" w:rsidRPr="00D26778" w14:paraId="5C97F971" w14:textId="77777777" w:rsidTr="00E14D32">
        <w:tc>
          <w:tcPr>
            <w:tcW w:w="2067" w:type="dxa"/>
            <w:shd w:val="clear" w:color="auto" w:fill="auto"/>
          </w:tcPr>
          <w:p w14:paraId="3C289633" w14:textId="77777777" w:rsidR="00F64A20" w:rsidRPr="00D26778" w:rsidRDefault="00F64A20" w:rsidP="001B34C8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C16F086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7164842" w14:textId="6E78C59B" w:rsidR="00F64A20" w:rsidRPr="00D26778" w:rsidRDefault="00E308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CDEBDF4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82A1967" w14:textId="2A41AB38" w:rsidR="00F64A20" w:rsidRPr="00D26778" w:rsidRDefault="00E308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21D3D24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6BF54CF" w14:textId="34524A01" w:rsidR="00F64A20" w:rsidRPr="00D26778" w:rsidRDefault="00E308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5257506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9072945" w14:textId="4A5ABDE1" w:rsidR="00F64A20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2C6F77B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112B75" w14:textId="69FFC9F1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BBD186B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05EB6CF" w14:textId="3A5E1C08" w:rsidR="00F64A20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64A20" w:rsidRPr="00D26778" w14:paraId="42FC35BA" w14:textId="77777777" w:rsidTr="00E14D32">
        <w:tc>
          <w:tcPr>
            <w:tcW w:w="2067" w:type="dxa"/>
            <w:shd w:val="clear" w:color="auto" w:fill="auto"/>
          </w:tcPr>
          <w:p w14:paraId="4D494083" w14:textId="77777777" w:rsidR="00F64A20" w:rsidRPr="00D26778" w:rsidRDefault="00F64A20" w:rsidP="001B34C8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E3CC0FA" w14:textId="53EDC6DA" w:rsidR="00F64A20" w:rsidRPr="00D26778" w:rsidRDefault="00E308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BC3F310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7508827" w14:textId="63F285C4" w:rsidR="00F64A20" w:rsidRPr="00D26778" w:rsidRDefault="00E308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8403C1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E90D6D0" w14:textId="6A02919C" w:rsidR="00F64A20" w:rsidRPr="00D26778" w:rsidRDefault="00E308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58D98EA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430416C" w14:textId="05DECB3E" w:rsidR="00F64A20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7,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A4A7BBD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679E1A5" w14:textId="15348D78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CD24492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99D4F69" w14:textId="066F89C4" w:rsidR="00F64A20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7,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F64A20" w:rsidRPr="00D26778" w14:paraId="10118F45" w14:textId="77777777" w:rsidTr="00E14D32">
        <w:tc>
          <w:tcPr>
            <w:tcW w:w="2067" w:type="dxa"/>
            <w:shd w:val="clear" w:color="auto" w:fill="auto"/>
          </w:tcPr>
          <w:p w14:paraId="60A5FE74" w14:textId="7F98EC9A" w:rsidR="00F64A20" w:rsidRPr="00D26778" w:rsidRDefault="00F64A20" w:rsidP="001B34C8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B1F98D5" w14:textId="6EDBD16A" w:rsidR="00F64A20" w:rsidRPr="00D26778" w:rsidRDefault="001309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6370469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7B11299" w14:textId="33DFCE0E" w:rsidR="00F64A20" w:rsidRPr="00D26778" w:rsidRDefault="001309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30,95</w:t>
            </w:r>
            <w:r w:rsidR="00323A3C"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F236B59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CDA0128" w14:textId="58A5254C" w:rsidR="00F64A20" w:rsidRPr="00D26778" w:rsidRDefault="001309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30,9</w:t>
            </w:r>
            <w:r w:rsidR="00323A3C" w:rsidRPr="00D26778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26B54D7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AA298DE" w14:textId="3FB2166C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ACF518B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E78139D" w14:textId="76973A35" w:rsidR="00F64A20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5,6</w:t>
            </w: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F95713D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325E6BB" w14:textId="0A0D4739" w:rsidR="00F64A20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5,6</w:t>
            </w: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64A20" w:rsidRPr="00D26778" w14:paraId="56760A7D" w14:textId="77777777" w:rsidTr="00E14D32">
        <w:tc>
          <w:tcPr>
            <w:tcW w:w="2067" w:type="dxa"/>
            <w:shd w:val="clear" w:color="auto" w:fill="auto"/>
          </w:tcPr>
          <w:p w14:paraId="0CB1FCF2" w14:textId="77777777" w:rsidR="00F64A20" w:rsidRPr="00D26778" w:rsidRDefault="00F64A20" w:rsidP="001B34C8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19034" w14:textId="38BFB5AE" w:rsidR="00F64A20" w:rsidRPr="00D26778" w:rsidRDefault="001309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545EEE3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A45B2" w14:textId="2EE68D14" w:rsidR="00F64A20" w:rsidRPr="00D26778" w:rsidRDefault="001309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30,9</w:t>
            </w:r>
            <w:r w:rsidR="00323A3C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4807F39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DAB70" w14:textId="02B9AEEE" w:rsidR="00F64A20" w:rsidRPr="00D26778" w:rsidRDefault="001309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30,9</w:t>
            </w:r>
            <w:r w:rsidR="00323A3C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BC6B996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A776D" w14:textId="545A4550" w:rsidR="00F64A20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9,579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F545276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C45BE" w14:textId="32B06849" w:rsidR="00F64A20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5,6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33C88CE" w14:textId="77777777" w:rsidR="00F64A20" w:rsidRPr="00D26778" w:rsidRDefault="00F64A2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90733" w14:textId="00AA4759" w:rsidR="00F64A20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4A2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55,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</w:tr>
    </w:tbl>
    <w:p w14:paraId="097D4AE2" w14:textId="77777777" w:rsidR="00F348C6" w:rsidRPr="00D26778" w:rsidRDefault="00F348C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70C0"/>
          <w:sz w:val="30"/>
          <w:szCs w:val="30"/>
          <w:cs/>
        </w:rPr>
      </w:pPr>
    </w:p>
    <w:tbl>
      <w:tblPr>
        <w:tblW w:w="9639" w:type="dxa"/>
        <w:tblInd w:w="441" w:type="dxa"/>
        <w:tblLook w:val="04A0" w:firstRow="1" w:lastRow="0" w:firstColumn="1" w:lastColumn="0" w:noHBand="0" w:noVBand="1"/>
      </w:tblPr>
      <w:tblGrid>
        <w:gridCol w:w="2010"/>
        <w:gridCol w:w="1100"/>
        <w:gridCol w:w="259"/>
        <w:gridCol w:w="1065"/>
        <w:gridCol w:w="242"/>
        <w:gridCol w:w="1063"/>
        <w:gridCol w:w="236"/>
        <w:gridCol w:w="1058"/>
        <w:gridCol w:w="266"/>
        <w:gridCol w:w="1080"/>
        <w:gridCol w:w="326"/>
        <w:gridCol w:w="934"/>
      </w:tblGrid>
      <w:tr w:rsidR="00EC1BEE" w:rsidRPr="00D26778" w14:paraId="42A364FA" w14:textId="77777777" w:rsidTr="00880C18">
        <w:trPr>
          <w:tblHeader/>
        </w:trPr>
        <w:tc>
          <w:tcPr>
            <w:tcW w:w="2010" w:type="dxa"/>
            <w:shd w:val="clear" w:color="auto" w:fill="auto"/>
          </w:tcPr>
          <w:p w14:paraId="26AE820A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9" w:type="dxa"/>
            <w:gridSpan w:val="11"/>
            <w:shd w:val="clear" w:color="auto" w:fill="auto"/>
          </w:tcPr>
          <w:p w14:paraId="0FBF8D7B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</w:t>
            </w:r>
            <w:r w:rsidRPr="00D26778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เงินเฉพาะกิจการ</w:t>
            </w: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C1BEE" w:rsidRPr="00D26778" w14:paraId="70BBBE34" w14:textId="77777777" w:rsidTr="00880C18">
        <w:trPr>
          <w:tblHeader/>
        </w:trPr>
        <w:tc>
          <w:tcPr>
            <w:tcW w:w="2010" w:type="dxa"/>
            <w:shd w:val="clear" w:color="auto" w:fill="auto"/>
          </w:tcPr>
          <w:p w14:paraId="116594A1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9" w:type="dxa"/>
            <w:gridSpan w:val="5"/>
            <w:shd w:val="clear" w:color="auto" w:fill="auto"/>
          </w:tcPr>
          <w:p w14:paraId="010394BF" w14:textId="4665F4FB" w:rsidR="00EC1BEE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  <w:shd w:val="clear" w:color="auto" w:fill="auto"/>
          </w:tcPr>
          <w:p w14:paraId="016E15F8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4" w:type="dxa"/>
            <w:gridSpan w:val="5"/>
            <w:shd w:val="clear" w:color="auto" w:fill="auto"/>
          </w:tcPr>
          <w:p w14:paraId="774D6F82" w14:textId="423F5F35" w:rsidR="00EC1BEE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F64A20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80C18" w:rsidRPr="00D26778" w14:paraId="2A33D48C" w14:textId="77777777" w:rsidTr="00880C18">
        <w:trPr>
          <w:tblHeader/>
        </w:trPr>
        <w:tc>
          <w:tcPr>
            <w:tcW w:w="2010" w:type="dxa"/>
            <w:shd w:val="clear" w:color="auto" w:fill="auto"/>
          </w:tcPr>
          <w:p w14:paraId="6D7CB8AA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4C541A0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E73784E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EDB38BB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B1C2318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717B1C4B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F95B84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B388A94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3292F5F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B4707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26" w:type="dxa"/>
            <w:shd w:val="clear" w:color="auto" w:fill="auto"/>
            <w:vAlign w:val="bottom"/>
          </w:tcPr>
          <w:p w14:paraId="61B0803A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B34231C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</w:tr>
      <w:tr w:rsidR="00EC1BEE" w:rsidRPr="00D26778" w14:paraId="7CC4B21A" w14:textId="77777777" w:rsidTr="00880C18">
        <w:trPr>
          <w:tblHeader/>
        </w:trPr>
        <w:tc>
          <w:tcPr>
            <w:tcW w:w="2010" w:type="dxa"/>
            <w:shd w:val="clear" w:color="auto" w:fill="auto"/>
          </w:tcPr>
          <w:p w14:paraId="216DBD80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9" w:type="dxa"/>
            <w:gridSpan w:val="11"/>
            <w:shd w:val="clear" w:color="auto" w:fill="auto"/>
            <w:vAlign w:val="bottom"/>
          </w:tcPr>
          <w:p w14:paraId="0A0BABA6" w14:textId="77777777" w:rsidR="00EC1BEE" w:rsidRPr="00D26778" w:rsidRDefault="00EC1B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B1673" w:rsidRPr="00D26778" w14:paraId="05501011" w14:textId="77777777" w:rsidTr="00880C18">
        <w:tc>
          <w:tcPr>
            <w:tcW w:w="2010" w:type="dxa"/>
            <w:shd w:val="clear" w:color="auto" w:fill="auto"/>
          </w:tcPr>
          <w:p w14:paraId="20F1957F" w14:textId="77777777" w:rsidR="006B1673" w:rsidRPr="00D26778" w:rsidRDefault="006B1673" w:rsidP="001B34C8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F00DAF6" w14:textId="027FE9E2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4" w:right="-4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DD078E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077938C" w14:textId="203D667F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644E35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11913C2" w14:textId="6A8E3FF8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0" w:firstLine="44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17BE69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BF0A02E" w14:textId="069AF4CC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3DDCFA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533B9D" w14:textId="0E38C515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6" w:type="dxa"/>
            <w:shd w:val="clear" w:color="auto" w:fill="auto"/>
            <w:vAlign w:val="bottom"/>
          </w:tcPr>
          <w:p w14:paraId="3522B2E1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352819" w14:textId="09471153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</w:tr>
      <w:tr w:rsidR="006B1673" w:rsidRPr="00D26778" w14:paraId="327525A3" w14:textId="77777777" w:rsidTr="00880C18">
        <w:tc>
          <w:tcPr>
            <w:tcW w:w="2010" w:type="dxa"/>
            <w:shd w:val="clear" w:color="auto" w:fill="auto"/>
          </w:tcPr>
          <w:p w14:paraId="5229519D" w14:textId="3814A661" w:rsidR="006B1673" w:rsidRPr="00D26778" w:rsidRDefault="006B1673" w:rsidP="001B34C8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62CE2DB" w14:textId="092A9E67" w:rsidR="006B1673" w:rsidRPr="00D26778" w:rsidRDefault="001309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307B7D6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A246322" w14:textId="6B33093B" w:rsidR="006B1673" w:rsidRPr="00D26778" w:rsidRDefault="001309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8,275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FBF9C1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DA911E5" w14:textId="4DAB6B2F" w:rsidR="006B1673" w:rsidRPr="00D26778" w:rsidRDefault="001309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8,275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203B2F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18B4E5E" w14:textId="5BD5E3AD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84A533F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6895B2" w14:textId="1FB6735D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9,418</w:t>
            </w:r>
          </w:p>
        </w:tc>
        <w:tc>
          <w:tcPr>
            <w:tcW w:w="326" w:type="dxa"/>
            <w:shd w:val="clear" w:color="auto" w:fill="auto"/>
            <w:vAlign w:val="bottom"/>
          </w:tcPr>
          <w:p w14:paraId="7543802A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998B56F" w14:textId="5272901E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9,418</w:t>
            </w:r>
          </w:p>
        </w:tc>
      </w:tr>
      <w:tr w:rsidR="006B1673" w:rsidRPr="00D26778" w14:paraId="0FD5B02A" w14:textId="77777777" w:rsidTr="00880C18">
        <w:tc>
          <w:tcPr>
            <w:tcW w:w="2010" w:type="dxa"/>
            <w:shd w:val="clear" w:color="auto" w:fill="auto"/>
          </w:tcPr>
          <w:p w14:paraId="6B850C81" w14:textId="77777777" w:rsidR="006B1673" w:rsidRPr="00D26778" w:rsidRDefault="006B1673" w:rsidP="001B34C8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D90C5" w14:textId="430B7A35" w:rsidR="006B1673" w:rsidRPr="00D26778" w:rsidRDefault="001309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700" w:firstLine="4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6E7C296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0D959" w14:textId="4FB673B1" w:rsidR="006B1673" w:rsidRPr="00D26778" w:rsidRDefault="001309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8,275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B3EF18A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51C8A" w14:textId="409AAEA4" w:rsidR="006B1673" w:rsidRPr="00D26778" w:rsidRDefault="001309C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8,275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4B911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CA055" w14:textId="44224853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91,643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CBFD0F1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F9553" w14:textId="3853E594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9,418</w:t>
            </w:r>
          </w:p>
        </w:tc>
        <w:tc>
          <w:tcPr>
            <w:tcW w:w="326" w:type="dxa"/>
            <w:shd w:val="clear" w:color="auto" w:fill="auto"/>
            <w:vAlign w:val="bottom"/>
          </w:tcPr>
          <w:p w14:paraId="01D08106" w14:textId="77777777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27DED" w14:textId="54D6F69B" w:rsidR="006B1673" w:rsidRPr="00D26778" w:rsidRDefault="006B167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101,061</w:t>
            </w:r>
          </w:p>
        </w:tc>
      </w:tr>
    </w:tbl>
    <w:p w14:paraId="13D3F52E" w14:textId="77777777" w:rsidR="004304D7" w:rsidRPr="00D26778" w:rsidRDefault="004304D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sz w:val="30"/>
          <w:szCs w:val="30"/>
        </w:rPr>
      </w:pPr>
    </w:p>
    <w:p w14:paraId="4571A8D9" w14:textId="77777777" w:rsidR="008733EC" w:rsidRPr="00D26778" w:rsidRDefault="008733E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br w:type="page"/>
      </w:r>
    </w:p>
    <w:p w14:paraId="318D0C03" w14:textId="02BA3FEF" w:rsidR="002B7093" w:rsidRPr="00D26778" w:rsidRDefault="002B709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ธันวาคม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D00BA5" w:rsidRPr="00D26778">
        <w:rPr>
          <w:rFonts w:ascii="Angsana New" w:hAnsi="Angsana New"/>
          <w:sz w:val="30"/>
          <w:szCs w:val="30"/>
        </w:rPr>
        <w:t>56</w:t>
      </w:r>
      <w:r w:rsidR="000A5F47" w:rsidRPr="00D26778">
        <w:rPr>
          <w:rFonts w:ascii="Angsana New" w:hAnsi="Angsana New"/>
          <w:sz w:val="30"/>
          <w:szCs w:val="30"/>
        </w:rPr>
        <w:t>3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กลุ่ม</w:t>
      </w:r>
      <w:r w:rsidRPr="00D26778">
        <w:rPr>
          <w:rFonts w:ascii="Angsana New" w:hAnsi="Angsana New"/>
          <w:sz w:val="30"/>
          <w:szCs w:val="30"/>
          <w:cs/>
        </w:rPr>
        <w:t>บริษัทและบริษัทมีสัญญาเงินกู้ยืมระยะยาวจากสถาบันการเงินในประเทศหลายฉบับ โดยมีอัตราดอกเบี้ย</w:t>
      </w:r>
      <w:r w:rsidRPr="00D26778">
        <w:rPr>
          <w:rFonts w:ascii="Angsana New" w:hAnsi="Angsana New"/>
          <w:sz w:val="30"/>
          <w:szCs w:val="30"/>
          <w:cs/>
          <w:lang w:val="th-TH"/>
        </w:rPr>
        <w:t>คงที่</w:t>
      </w:r>
      <w:r w:rsidRPr="00D26778">
        <w:rPr>
          <w:rFonts w:ascii="Angsana New" w:hAnsi="Angsana New"/>
          <w:sz w:val="30"/>
          <w:szCs w:val="30"/>
          <w:cs/>
        </w:rPr>
        <w:t xml:space="preserve">ร้อยละ </w:t>
      </w:r>
      <w:r w:rsidRPr="00D26778">
        <w:rPr>
          <w:rFonts w:ascii="Angsana New" w:hAnsi="Angsana New"/>
          <w:sz w:val="30"/>
          <w:szCs w:val="30"/>
        </w:rPr>
        <w:t xml:space="preserve">4.75 </w:t>
      </w:r>
      <w:r w:rsidRPr="00D26778">
        <w:rPr>
          <w:rFonts w:ascii="Angsana New" w:hAnsi="Angsana New"/>
          <w:sz w:val="30"/>
          <w:szCs w:val="30"/>
          <w:cs/>
        </w:rPr>
        <w:t>ต่อปี</w:t>
      </w:r>
      <w:r w:rsidRPr="00D26778">
        <w:rPr>
          <w:rFonts w:ascii="Angsana New" w:hAnsi="Angsana New"/>
          <w:sz w:val="30"/>
          <w:szCs w:val="30"/>
          <w:cs/>
          <w:lang w:val="th-TH"/>
        </w:rPr>
        <w:t xml:space="preserve"> และอัตราดอกเบี้ยลอยตัว </w:t>
      </w:r>
      <w:r w:rsidRPr="00D26778">
        <w:rPr>
          <w:rFonts w:ascii="Angsana New" w:hAnsi="Angsana New"/>
          <w:sz w:val="30"/>
          <w:szCs w:val="30"/>
        </w:rPr>
        <w:t>(</w:t>
      </w:r>
      <w:r w:rsidRPr="00D26778">
        <w:rPr>
          <w:rFonts w:ascii="Angsana New" w:hAnsi="Angsana New" w:hint="cs"/>
          <w:sz w:val="30"/>
          <w:szCs w:val="30"/>
          <w:cs/>
        </w:rPr>
        <w:t xml:space="preserve">อัตราดอกเบี้ย </w:t>
      </w:r>
      <w:r w:rsidRPr="00D26778">
        <w:rPr>
          <w:rFonts w:ascii="Angsana New" w:hAnsi="Angsana New"/>
          <w:sz w:val="30"/>
          <w:szCs w:val="30"/>
        </w:rPr>
        <w:t xml:space="preserve">BIBOR </w:t>
      </w:r>
      <w:r w:rsidRPr="00D26778">
        <w:rPr>
          <w:rFonts w:ascii="Angsana New" w:hAnsi="Angsana New" w:hint="cs"/>
          <w:sz w:val="30"/>
          <w:szCs w:val="30"/>
          <w:cs/>
        </w:rPr>
        <w:t xml:space="preserve">บวกร้อยละ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A33DC3" w:rsidRPr="00D26778">
        <w:rPr>
          <w:rFonts w:ascii="Angsana New" w:hAnsi="Angsana New"/>
          <w:sz w:val="30"/>
          <w:szCs w:val="30"/>
        </w:rPr>
        <w:t>.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A33DC3" w:rsidRPr="00D26778">
        <w:rPr>
          <w:rFonts w:ascii="Angsana New" w:hAnsi="Angsana New"/>
          <w:sz w:val="30"/>
          <w:szCs w:val="30"/>
        </w:rPr>
        <w:t>5</w:t>
      </w:r>
      <w:r w:rsidRPr="00D26778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91056B" w:rsidRPr="00D26778">
        <w:rPr>
          <w:rFonts w:ascii="Angsana New" w:hAnsi="Angsana New"/>
          <w:sz w:val="30"/>
          <w:szCs w:val="30"/>
        </w:rPr>
        <w:t xml:space="preserve"> </w:t>
      </w:r>
      <w:r w:rsidR="00321D4D" w:rsidRPr="00D26778">
        <w:rPr>
          <w:rFonts w:ascii="Angsana New" w:hAnsi="Angsana New" w:hint="cs"/>
          <w:sz w:val="30"/>
          <w:szCs w:val="30"/>
          <w:cs/>
        </w:rPr>
        <w:t xml:space="preserve">อัตราดอกเบี้ย </w:t>
      </w:r>
      <w:r w:rsidR="00321D4D" w:rsidRPr="00D26778">
        <w:rPr>
          <w:rFonts w:ascii="Angsana New" w:hAnsi="Angsana New"/>
          <w:sz w:val="30"/>
          <w:szCs w:val="30"/>
        </w:rPr>
        <w:t>MLR</w:t>
      </w:r>
      <w:r w:rsidR="0088392B" w:rsidRPr="00D26778">
        <w:rPr>
          <w:rFonts w:ascii="Angsana New" w:hAnsi="Angsana New"/>
          <w:sz w:val="30"/>
          <w:szCs w:val="30"/>
        </w:rPr>
        <w:t xml:space="preserve"> </w:t>
      </w:r>
      <w:r w:rsidR="0088392B" w:rsidRPr="00D26778">
        <w:rPr>
          <w:rFonts w:ascii="Angsana New" w:hAnsi="Angsana New" w:hint="cs"/>
          <w:sz w:val="30"/>
          <w:szCs w:val="30"/>
          <w:cs/>
        </w:rPr>
        <w:t>ต่อปี</w:t>
      </w:r>
      <w:r w:rsidR="00321D4D" w:rsidRPr="00D26778">
        <w:rPr>
          <w:rFonts w:ascii="Angsana New" w:hAnsi="Angsana New"/>
          <w:sz w:val="30"/>
          <w:szCs w:val="30"/>
        </w:rPr>
        <w:t xml:space="preserve"> </w:t>
      </w:r>
      <w:r w:rsidR="0091056B" w:rsidRPr="00D26778">
        <w:rPr>
          <w:rFonts w:ascii="Angsana New" w:hAnsi="Angsana New" w:hint="cs"/>
          <w:sz w:val="30"/>
          <w:szCs w:val="30"/>
          <w:cs/>
        </w:rPr>
        <w:t xml:space="preserve">และอัตราดอกเบี้ย </w:t>
      </w:r>
      <w:r w:rsidR="0091056B" w:rsidRPr="00D26778">
        <w:rPr>
          <w:rFonts w:ascii="Angsana New" w:hAnsi="Angsana New"/>
          <w:sz w:val="30"/>
          <w:szCs w:val="30"/>
        </w:rPr>
        <w:t xml:space="preserve">MLR </w:t>
      </w:r>
      <w:r w:rsidR="0091056B" w:rsidRPr="00D26778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D560DD" w:rsidRPr="00D26778">
        <w:rPr>
          <w:rFonts w:ascii="Angsana New" w:hAnsi="Angsana New"/>
          <w:sz w:val="30"/>
          <w:szCs w:val="30"/>
        </w:rPr>
        <w:t xml:space="preserve">.00 </w:t>
      </w:r>
      <w:r w:rsidR="00D560DD" w:rsidRPr="00D26778">
        <w:rPr>
          <w:rFonts w:ascii="Angsana New" w:hAnsi="Angsana New" w:hint="cs"/>
          <w:sz w:val="30"/>
          <w:szCs w:val="30"/>
          <w:cs/>
        </w:rPr>
        <w:t>ต่อปี</w:t>
      </w:r>
      <w:r w:rsidRPr="00D26778">
        <w:rPr>
          <w:rFonts w:ascii="Angsana New" w:hAnsi="Angsana New"/>
          <w:sz w:val="30"/>
          <w:szCs w:val="30"/>
          <w:cs/>
        </w:rPr>
        <w:t>)</w:t>
      </w:r>
      <w:r w:rsidR="00FD527B" w:rsidRPr="00D26778">
        <w:rPr>
          <w:rFonts w:ascii="Angsana New" w:hAnsi="Angsana New"/>
          <w:sz w:val="30"/>
          <w:szCs w:val="30"/>
        </w:rPr>
        <w:t xml:space="preserve"> </w:t>
      </w:r>
      <w:r w:rsidR="00FD527B" w:rsidRPr="00D26778">
        <w:rPr>
          <w:rFonts w:ascii="Angsana New" w:hAnsi="Angsana New" w:hint="cs"/>
          <w:sz w:val="30"/>
          <w:szCs w:val="30"/>
          <w:cs/>
        </w:rPr>
        <w:t>กลุ่มบริษัทและบริษัทได้</w:t>
      </w:r>
      <w:r w:rsidR="00FD527B" w:rsidRPr="00D26778">
        <w:rPr>
          <w:rFonts w:ascii="Angsana New" w:hAnsi="Angsana New"/>
          <w:sz w:val="30"/>
          <w:szCs w:val="30"/>
          <w:cs/>
        </w:rPr>
        <w:t>ชำระคืน</w:t>
      </w:r>
      <w:r w:rsidR="00FD527B" w:rsidRPr="00D26778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FD527B" w:rsidRPr="00D26778">
        <w:rPr>
          <w:rFonts w:ascii="Angsana New" w:hAnsi="Angsana New"/>
          <w:sz w:val="30"/>
          <w:szCs w:val="30"/>
          <w:cs/>
        </w:rPr>
        <w:t xml:space="preserve">ภายในปี </w:t>
      </w:r>
      <w:r w:rsidR="00FD527B" w:rsidRPr="00D26778">
        <w:rPr>
          <w:rFonts w:ascii="Angsana New" w:hAnsi="Angsana New"/>
          <w:sz w:val="30"/>
          <w:szCs w:val="30"/>
        </w:rPr>
        <w:t xml:space="preserve">2564 </w:t>
      </w:r>
      <w:r w:rsidR="00FD527B" w:rsidRPr="00D26778">
        <w:rPr>
          <w:rFonts w:ascii="Angsana New" w:hAnsi="Angsana New" w:hint="cs"/>
          <w:sz w:val="30"/>
          <w:szCs w:val="30"/>
          <w:cs/>
        </w:rPr>
        <w:t>ทั้งหมดแล้ว</w:t>
      </w:r>
    </w:p>
    <w:p w14:paraId="2FEFC81D" w14:textId="1CDCD62E" w:rsidR="0092312B" w:rsidRPr="00D26778" w:rsidRDefault="0092312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531441BC" w14:textId="7C74E331" w:rsidR="00030124" w:rsidRPr="00D26778" w:rsidRDefault="005F23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26778">
        <w:rPr>
          <w:rFonts w:ascii="Angsana New" w:hAnsi="Angsana New"/>
          <w:b/>
          <w:bCs/>
          <w:sz w:val="30"/>
          <w:szCs w:val="30"/>
        </w:rPr>
        <w:t>1</w:t>
      </w:r>
      <w:r w:rsidR="00FC380A">
        <w:rPr>
          <w:rFonts w:ascii="Angsana New" w:hAnsi="Angsana New"/>
          <w:b/>
          <w:bCs/>
          <w:sz w:val="30"/>
          <w:szCs w:val="30"/>
        </w:rPr>
        <w:t>5</w:t>
      </w:r>
      <w:r w:rsidR="000F290E" w:rsidRPr="00D26778">
        <w:rPr>
          <w:rFonts w:ascii="Angsana New" w:hAnsi="Angsana New"/>
          <w:b/>
          <w:bCs/>
          <w:sz w:val="30"/>
          <w:szCs w:val="30"/>
        </w:rPr>
        <w:tab/>
      </w:r>
      <w:r w:rsidR="002F6FB0" w:rsidRPr="00D26778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14:paraId="4B2ABB43" w14:textId="77777777" w:rsidR="00BC03AA" w:rsidRPr="00D26778" w:rsidRDefault="00BC03AA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900"/>
        <w:gridCol w:w="1188"/>
        <w:gridCol w:w="270"/>
        <w:gridCol w:w="1242"/>
        <w:gridCol w:w="270"/>
        <w:gridCol w:w="1161"/>
        <w:gridCol w:w="306"/>
        <w:gridCol w:w="1179"/>
      </w:tblGrid>
      <w:tr w:rsidR="00DE2DCC" w:rsidRPr="00D26778" w14:paraId="795EEC2D" w14:textId="77777777" w:rsidTr="00493A8B">
        <w:tc>
          <w:tcPr>
            <w:tcW w:w="2862" w:type="dxa"/>
          </w:tcPr>
          <w:p w14:paraId="415EDDBE" w14:textId="77777777" w:rsidR="00DE2DCC" w:rsidRPr="00D26778" w:rsidRDefault="00DE2DC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F6DAB25" w14:textId="77777777" w:rsidR="00DE2DCC" w:rsidRPr="00D26778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D4BA493" w14:textId="77777777" w:rsidR="00DE2DCC" w:rsidRPr="00D26778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F5783D" w14:textId="77777777" w:rsidR="00DE2DCC" w:rsidRPr="00D26778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19129806" w14:textId="77777777" w:rsidR="00DE2DCC" w:rsidRPr="00D26778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A3B" w:rsidRPr="00D26778" w14:paraId="6E4AD4EA" w14:textId="77777777" w:rsidTr="00493A8B">
        <w:tc>
          <w:tcPr>
            <w:tcW w:w="2862" w:type="dxa"/>
          </w:tcPr>
          <w:p w14:paraId="49977DEC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3C69F13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5D17BAA" w14:textId="722EB6A9" w:rsidR="00986A3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5081E17A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B3F26B" w14:textId="62B97008" w:rsidR="00986A3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67B855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91756F8" w14:textId="1AE97737" w:rsidR="00986A3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306" w:type="dxa"/>
          </w:tcPr>
          <w:p w14:paraId="2F702383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C0F3400" w14:textId="019F4E31" w:rsidR="00986A3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986A3B" w:rsidRPr="00D26778" w14:paraId="7730A3F7" w14:textId="77777777" w:rsidTr="00493A8B">
        <w:tc>
          <w:tcPr>
            <w:tcW w:w="2862" w:type="dxa"/>
          </w:tcPr>
          <w:p w14:paraId="47D70B05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CE9BF4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16" w:type="dxa"/>
            <w:gridSpan w:val="7"/>
          </w:tcPr>
          <w:p w14:paraId="5441B103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703" w:rsidRPr="00D26778" w14:paraId="6DE2CE38" w14:textId="77777777" w:rsidTr="00493A8B">
        <w:tc>
          <w:tcPr>
            <w:tcW w:w="2862" w:type="dxa"/>
          </w:tcPr>
          <w:p w14:paraId="200F3FC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40F8C18" w14:textId="55E9D62D" w:rsidR="00497703" w:rsidRPr="00D26778" w:rsidRDefault="00FC380A" w:rsidP="001B34C8">
            <w:pPr>
              <w:pStyle w:val="acctfourfigures"/>
              <w:tabs>
                <w:tab w:val="clear" w:pos="765"/>
              </w:tabs>
              <w:spacing w:line="240" w:lineRule="auto"/>
              <w:ind w:left="-202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88" w:type="dxa"/>
            <w:vAlign w:val="bottom"/>
          </w:tcPr>
          <w:p w14:paraId="637E286B" w14:textId="6AA0A3EE" w:rsidR="00497703" w:rsidRPr="00D26778" w:rsidRDefault="00E67269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1,625</w:t>
            </w:r>
          </w:p>
        </w:tc>
        <w:tc>
          <w:tcPr>
            <w:tcW w:w="270" w:type="dxa"/>
          </w:tcPr>
          <w:p w14:paraId="79E17772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9B043CD" w14:textId="41339231" w:rsidR="00497703" w:rsidRPr="00D26778" w:rsidRDefault="005F2398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,697</w:t>
            </w:r>
          </w:p>
        </w:tc>
        <w:tc>
          <w:tcPr>
            <w:tcW w:w="270" w:type="dxa"/>
          </w:tcPr>
          <w:p w14:paraId="5A26052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FA1C39F" w14:textId="0CCDA7EB" w:rsidR="00497703" w:rsidRPr="00D26778" w:rsidRDefault="00E67269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2,34</w:t>
            </w:r>
            <w:r w:rsidR="0094388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06" w:type="dxa"/>
          </w:tcPr>
          <w:p w14:paraId="7BDAAC02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F05D5AC" w14:textId="2317339B" w:rsidR="00497703" w:rsidRPr="00D26778" w:rsidRDefault="005F2398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/>
              </w:rPr>
              <w:t>9,65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97703" w:rsidRPr="00D26778" w14:paraId="187D80B2" w14:textId="77777777" w:rsidTr="00493A8B">
        <w:tc>
          <w:tcPr>
            <w:tcW w:w="2862" w:type="dxa"/>
          </w:tcPr>
          <w:p w14:paraId="310E370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0961C49D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06C06FF0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306C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78E4A6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E8B00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7B538A8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</w:tcPr>
          <w:p w14:paraId="2E4B6F8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F0185FA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7703" w:rsidRPr="00D26778" w14:paraId="5C1B4C5B" w14:textId="77777777" w:rsidTr="00493A8B">
        <w:tc>
          <w:tcPr>
            <w:tcW w:w="2862" w:type="dxa"/>
          </w:tcPr>
          <w:p w14:paraId="21BEDAF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่าย</w:t>
            </w:r>
          </w:p>
        </w:tc>
        <w:tc>
          <w:tcPr>
            <w:tcW w:w="900" w:type="dxa"/>
          </w:tcPr>
          <w:p w14:paraId="31E33FAD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760E92AE" w14:textId="402B22ED" w:rsidR="00497703" w:rsidRPr="00D26778" w:rsidRDefault="00E67269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285,105</w:t>
            </w:r>
          </w:p>
        </w:tc>
        <w:tc>
          <w:tcPr>
            <w:tcW w:w="270" w:type="dxa"/>
          </w:tcPr>
          <w:p w14:paraId="281E1E50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267DBBB4" w14:textId="09DEF6B1" w:rsidR="00497703" w:rsidRPr="00D26778" w:rsidRDefault="005F2398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/>
              </w:rPr>
              <w:t>64,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</w:tcPr>
          <w:p w14:paraId="4096BDA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1F6CAFE" w14:textId="1B126202" w:rsidR="00497703" w:rsidRPr="00D26778" w:rsidRDefault="00E67269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155,282</w:t>
            </w:r>
          </w:p>
        </w:tc>
        <w:tc>
          <w:tcPr>
            <w:tcW w:w="306" w:type="dxa"/>
          </w:tcPr>
          <w:p w14:paraId="23D660D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24F0262" w14:textId="7D950A84" w:rsidR="00497703" w:rsidRPr="00D26778" w:rsidRDefault="00497703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</w:tr>
      <w:tr w:rsidR="00497703" w:rsidRPr="00D26778" w14:paraId="57842FDD" w14:textId="77777777" w:rsidTr="00493A8B">
        <w:tc>
          <w:tcPr>
            <w:tcW w:w="2862" w:type="dxa"/>
          </w:tcPr>
          <w:p w14:paraId="1E4D287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900" w:type="dxa"/>
          </w:tcPr>
          <w:p w14:paraId="1116E654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68EF0B8" w14:textId="45F1445F" w:rsidR="00497703" w:rsidRPr="00D26778" w:rsidRDefault="00E67269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38,930</w:t>
            </w:r>
          </w:p>
        </w:tc>
        <w:tc>
          <w:tcPr>
            <w:tcW w:w="270" w:type="dxa"/>
          </w:tcPr>
          <w:p w14:paraId="24B5924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64B92938" w14:textId="30EF3A92" w:rsidR="00497703" w:rsidRPr="00D26778" w:rsidRDefault="00497703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75,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2E6F467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DEF76D5" w14:textId="12252563" w:rsidR="00497703" w:rsidRPr="00D26778" w:rsidRDefault="00E67269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306" w:type="dxa"/>
          </w:tcPr>
          <w:p w14:paraId="66AEB24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6FA3305" w14:textId="6A3D5161" w:rsidR="00497703" w:rsidRPr="00D26778" w:rsidRDefault="005F2398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497703" w:rsidRPr="00D26778" w14:paraId="41BE3449" w14:textId="77777777" w:rsidTr="00493A8B">
        <w:tc>
          <w:tcPr>
            <w:tcW w:w="2862" w:type="dxa"/>
          </w:tcPr>
          <w:p w14:paraId="052D247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900" w:type="dxa"/>
          </w:tcPr>
          <w:p w14:paraId="2FDC3096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2D40B80B" w14:textId="5F9BAB13" w:rsidR="00497703" w:rsidRPr="00D26778" w:rsidRDefault="00E67269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26,662</w:t>
            </w:r>
          </w:p>
        </w:tc>
        <w:tc>
          <w:tcPr>
            <w:tcW w:w="270" w:type="dxa"/>
          </w:tcPr>
          <w:p w14:paraId="26E157C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2DF09E8B" w14:textId="25977F0E" w:rsidR="00497703" w:rsidRPr="00D26778" w:rsidRDefault="005F2398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/>
              </w:rPr>
              <w:t>9,677</w:t>
            </w:r>
          </w:p>
        </w:tc>
        <w:tc>
          <w:tcPr>
            <w:tcW w:w="270" w:type="dxa"/>
          </w:tcPr>
          <w:p w14:paraId="02FF180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F48D295" w14:textId="459E1CC4" w:rsidR="00497703" w:rsidRPr="00D26778" w:rsidRDefault="00E67269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13,296</w:t>
            </w:r>
          </w:p>
        </w:tc>
        <w:tc>
          <w:tcPr>
            <w:tcW w:w="306" w:type="dxa"/>
          </w:tcPr>
          <w:p w14:paraId="77C3470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9894239" w14:textId="445A011E" w:rsidR="00497703" w:rsidRPr="00D26778" w:rsidRDefault="00497703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497703" w:rsidRPr="00D26778" w14:paraId="55FB0D0B" w14:textId="77777777" w:rsidTr="00493A8B">
        <w:tc>
          <w:tcPr>
            <w:tcW w:w="2862" w:type="dxa"/>
          </w:tcPr>
          <w:p w14:paraId="38E8BB7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536CDA76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205C1FA" w14:textId="781EB522" w:rsidR="00497703" w:rsidRPr="00D26778" w:rsidRDefault="00E67269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113,455</w:t>
            </w:r>
          </w:p>
        </w:tc>
        <w:tc>
          <w:tcPr>
            <w:tcW w:w="270" w:type="dxa"/>
          </w:tcPr>
          <w:p w14:paraId="01EF56E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5E4E561" w14:textId="442A1300" w:rsidR="00497703" w:rsidRPr="00D26778" w:rsidRDefault="005F2398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/>
              </w:rPr>
              <w:t>,9</w:t>
            </w: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940ACC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1324143" w14:textId="121D42A1" w:rsidR="00497703" w:rsidRPr="00D26778" w:rsidRDefault="00E67269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19,13</w:t>
            </w:r>
            <w:r w:rsidR="0094388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06" w:type="dxa"/>
          </w:tcPr>
          <w:p w14:paraId="0FFE8CC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36C1F57" w14:textId="1796DB5E" w:rsidR="00497703" w:rsidRPr="00D26778" w:rsidRDefault="005F2398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/>
              </w:rPr>
              <w:t>5,940</w:t>
            </w:r>
          </w:p>
        </w:tc>
      </w:tr>
      <w:tr w:rsidR="00497703" w:rsidRPr="00D26778" w14:paraId="5D1EB246" w14:textId="77777777" w:rsidTr="00493A8B">
        <w:tc>
          <w:tcPr>
            <w:tcW w:w="2862" w:type="dxa"/>
          </w:tcPr>
          <w:p w14:paraId="1B3040E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537AD73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5D716" w14:textId="21D24776" w:rsidR="00497703" w:rsidRPr="00D26778" w:rsidRDefault="00E67269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465,777</w:t>
            </w:r>
          </w:p>
        </w:tc>
        <w:tc>
          <w:tcPr>
            <w:tcW w:w="270" w:type="dxa"/>
          </w:tcPr>
          <w:p w14:paraId="4F195DA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BAB43" w14:textId="54B27A4F" w:rsidR="00497703" w:rsidRPr="00D26778" w:rsidRDefault="00881763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97703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97703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,7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97703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555F50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85D2" w14:textId="29E8CDE5" w:rsidR="00497703" w:rsidRPr="00D26778" w:rsidRDefault="00E67269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190,675</w:t>
            </w:r>
          </w:p>
        </w:tc>
        <w:tc>
          <w:tcPr>
            <w:tcW w:w="306" w:type="dxa"/>
          </w:tcPr>
          <w:p w14:paraId="520BD4B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CE51F" w14:textId="3B465C39" w:rsidR="00497703" w:rsidRPr="00D26778" w:rsidRDefault="005F2398" w:rsidP="001B34C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97703"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  <w:r w:rsidR="00497703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7703"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97703"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7DAA035D" w14:textId="0BBA168F" w:rsidR="00095103" w:rsidRPr="00D26778" w:rsidRDefault="0009510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50021D" w14:textId="549E0D01" w:rsidR="00277F91" w:rsidRPr="00D26778" w:rsidRDefault="005F239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1</w:t>
      </w:r>
      <w:r w:rsidR="006723DC">
        <w:rPr>
          <w:rFonts w:ascii="Angsana New" w:hAnsi="Angsana New"/>
          <w:b/>
          <w:bCs/>
          <w:sz w:val="30"/>
          <w:szCs w:val="30"/>
        </w:rPr>
        <w:t>6</w:t>
      </w:r>
      <w:r w:rsidR="000B3A29" w:rsidRPr="00D26778">
        <w:rPr>
          <w:rFonts w:ascii="Angsana New" w:hAnsi="Angsana New"/>
          <w:b/>
          <w:bCs/>
          <w:sz w:val="30"/>
          <w:szCs w:val="30"/>
          <w:cs/>
        </w:rPr>
        <w:tab/>
      </w:r>
      <w:r w:rsidR="00136AE4" w:rsidRPr="00D26778">
        <w:rPr>
          <w:rFonts w:hint="cs"/>
          <w:b/>
          <w:bCs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E6E1223" w14:textId="77777777" w:rsidR="000B3A29" w:rsidRPr="00D26778" w:rsidRDefault="000B3A29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97"/>
        <w:gridCol w:w="268"/>
        <w:gridCol w:w="1082"/>
        <w:gridCol w:w="236"/>
        <w:gridCol w:w="1297"/>
        <w:gridCol w:w="270"/>
        <w:gridCol w:w="1164"/>
        <w:gridCol w:w="270"/>
        <w:gridCol w:w="1175"/>
      </w:tblGrid>
      <w:tr w:rsidR="00277F91" w:rsidRPr="00D26778" w14:paraId="1BEDB9F8" w14:textId="77777777" w:rsidTr="001D3C05">
        <w:trPr>
          <w:trHeight w:val="435"/>
          <w:tblHeader/>
        </w:trPr>
        <w:tc>
          <w:tcPr>
            <w:tcW w:w="1922" w:type="pct"/>
            <w:vMerge w:val="restart"/>
            <w:shd w:val="clear" w:color="auto" w:fill="auto"/>
          </w:tcPr>
          <w:p w14:paraId="3C572243" w14:textId="77777777" w:rsidR="00277F91" w:rsidRPr="00D26778" w:rsidRDefault="00277F91" w:rsidP="001B34C8">
            <w:pPr>
              <w:tabs>
                <w:tab w:val="clear" w:pos="227"/>
              </w:tabs>
              <w:spacing w:line="240" w:lineRule="auto"/>
              <w:ind w:left="-2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FBAAF71" w14:textId="7CE17A7F" w:rsidR="00122C0D" w:rsidRPr="00D26778" w:rsidRDefault="00122C0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81763" w:rsidRPr="00D2677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t>3</w:t>
            </w:r>
            <w:r w:rsidR="005F2398" w:rsidRPr="00D2677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t>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43" w:type="pct"/>
          </w:tcPr>
          <w:p w14:paraId="77E95D03" w14:textId="77777777" w:rsidR="00277F91" w:rsidRPr="00D26778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1" w:type="pct"/>
            <w:gridSpan w:val="4"/>
          </w:tcPr>
          <w:p w14:paraId="4EA2298F" w14:textId="77777777" w:rsidR="00277F91" w:rsidRPr="00D26778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D26778"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94" w:type="pct"/>
            <w:gridSpan w:val="3"/>
          </w:tcPr>
          <w:p w14:paraId="3E213B53" w14:textId="77777777" w:rsidR="00277F91" w:rsidRPr="00D26778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703" w:rsidRPr="00D26778" w14:paraId="5E28CA18" w14:textId="77777777" w:rsidTr="001D3C05">
        <w:trPr>
          <w:trHeight w:val="420"/>
          <w:tblHeader/>
        </w:trPr>
        <w:tc>
          <w:tcPr>
            <w:tcW w:w="1922" w:type="pct"/>
            <w:vMerge/>
            <w:shd w:val="clear" w:color="auto" w:fill="auto"/>
          </w:tcPr>
          <w:p w14:paraId="0A04184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A23B2E2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3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6925B33" w14:textId="1543D68D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126" w:type="pct"/>
          </w:tcPr>
          <w:p w14:paraId="57C177D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3" w:type="pct"/>
          </w:tcPr>
          <w:p w14:paraId="342025F0" w14:textId="1518E327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505C3B0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7D52843D" w14:textId="2A3DA50B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144" w:type="pct"/>
          </w:tcPr>
          <w:p w14:paraId="61A8178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089BDAE2" w14:textId="7F070136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986A3B" w:rsidRPr="00D26778" w14:paraId="4375B7A1" w14:textId="77777777" w:rsidTr="001D3C05">
        <w:trPr>
          <w:trHeight w:val="420"/>
          <w:tblHeader/>
        </w:trPr>
        <w:tc>
          <w:tcPr>
            <w:tcW w:w="1922" w:type="pct"/>
          </w:tcPr>
          <w:p w14:paraId="5DDDEB2F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5945C91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47AFEF22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D26778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D267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497703" w:rsidRPr="00D26778" w14:paraId="252F2ADD" w14:textId="77777777" w:rsidTr="001D3C05">
        <w:trPr>
          <w:trHeight w:val="420"/>
        </w:trPr>
        <w:tc>
          <w:tcPr>
            <w:tcW w:w="1922" w:type="pct"/>
          </w:tcPr>
          <w:p w14:paraId="161271E2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78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3" w:type="pct"/>
          </w:tcPr>
          <w:p w14:paraId="5CA7AF2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27F6A8DC" w14:textId="0E3FD489" w:rsidR="00497703" w:rsidRPr="00D26778" w:rsidRDefault="00FE7A7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253,228</w:t>
            </w:r>
          </w:p>
        </w:tc>
        <w:tc>
          <w:tcPr>
            <w:tcW w:w="126" w:type="pct"/>
            <w:tcBorders>
              <w:bottom w:val="nil"/>
            </w:tcBorders>
          </w:tcPr>
          <w:p w14:paraId="3CB8BCE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nil"/>
            </w:tcBorders>
          </w:tcPr>
          <w:p w14:paraId="1634314E" w14:textId="3C6AD7CB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30"/>
                <w:szCs w:val="30"/>
              </w:rPr>
              <w:t>66,7</w:t>
            </w:r>
            <w:r w:rsidR="00881763" w:rsidRPr="00D2677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97703" w:rsidRPr="00D26778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6B543E12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19DE3659" w14:textId="0F357932" w:rsidR="00497703" w:rsidRPr="00D26778" w:rsidRDefault="00FE7A7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58,200</w:t>
            </w:r>
          </w:p>
        </w:tc>
        <w:tc>
          <w:tcPr>
            <w:tcW w:w="144" w:type="pct"/>
            <w:tcBorders>
              <w:bottom w:val="nil"/>
            </w:tcBorders>
          </w:tcPr>
          <w:p w14:paraId="7CD7A6E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782B036B" w14:textId="058E4E0B" w:rsidR="00497703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497703" w:rsidRPr="00D26778">
              <w:rPr>
                <w:rFonts w:ascii="Angsana New" w:hAnsi="Angsana New"/>
                <w:color w:val="000000"/>
                <w:sz w:val="30"/>
                <w:szCs w:val="30"/>
              </w:rPr>
              <w:t>8,059</w:t>
            </w:r>
          </w:p>
        </w:tc>
      </w:tr>
      <w:tr w:rsidR="00497703" w:rsidRPr="00D26778" w14:paraId="296F58FE" w14:textId="77777777" w:rsidTr="001D3C05">
        <w:trPr>
          <w:trHeight w:val="420"/>
        </w:trPr>
        <w:tc>
          <w:tcPr>
            <w:tcW w:w="1922" w:type="pct"/>
          </w:tcPr>
          <w:p w14:paraId="1D8C380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3" w:type="pct"/>
          </w:tcPr>
          <w:p w14:paraId="274E32E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7E043B0F" w14:textId="45A84B93" w:rsidR="00497703" w:rsidRPr="00D26778" w:rsidRDefault="00FE7A7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22,967</w:t>
            </w:r>
          </w:p>
        </w:tc>
        <w:tc>
          <w:tcPr>
            <w:tcW w:w="126" w:type="pct"/>
            <w:tcBorders>
              <w:bottom w:val="nil"/>
            </w:tcBorders>
          </w:tcPr>
          <w:p w14:paraId="035A988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nil"/>
            </w:tcBorders>
          </w:tcPr>
          <w:p w14:paraId="459B147E" w14:textId="2CEE1CE0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30"/>
                <w:szCs w:val="30"/>
              </w:rPr>
              <w:t>6,</w:t>
            </w:r>
            <w:r w:rsidR="005F2398" w:rsidRPr="00D2677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97703" w:rsidRPr="00D26778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696DF33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3A19B10C" w14:textId="0D0E58F5" w:rsidR="00497703" w:rsidRPr="00D26778" w:rsidRDefault="00FE7A7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1,743</w:t>
            </w:r>
          </w:p>
        </w:tc>
        <w:tc>
          <w:tcPr>
            <w:tcW w:w="144" w:type="pct"/>
            <w:tcBorders>
              <w:bottom w:val="nil"/>
            </w:tcBorders>
          </w:tcPr>
          <w:p w14:paraId="06A9E830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3F3D3036" w14:textId="68DEA71C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 w:rsidR="00925CA2" w:rsidRPr="00D2677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</w:p>
        </w:tc>
      </w:tr>
      <w:tr w:rsidR="00497703" w:rsidRPr="00D26778" w14:paraId="012D8577" w14:textId="77777777" w:rsidTr="001D3C05">
        <w:trPr>
          <w:trHeight w:val="420"/>
        </w:trPr>
        <w:tc>
          <w:tcPr>
            <w:tcW w:w="1922" w:type="pct"/>
            <w:tcBorders>
              <w:bottom w:val="nil"/>
            </w:tcBorders>
            <w:noWrap/>
            <w:vAlign w:val="bottom"/>
          </w:tcPr>
          <w:p w14:paraId="2FB5C5C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3" w:type="pct"/>
            <w:tcBorders>
              <w:bottom w:val="nil"/>
            </w:tcBorders>
          </w:tcPr>
          <w:p w14:paraId="6B71B51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43D23FA" w14:textId="77F72087" w:rsidR="00497703" w:rsidRPr="00D26778" w:rsidRDefault="00FE7A7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276,195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899E19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027071C5" w14:textId="1000D9C7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,877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2EC9351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80742E5" w14:textId="5834FE07" w:rsidR="00497703" w:rsidRPr="00D26778" w:rsidRDefault="00FE7A7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59,943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499E463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7F8DC6F" w14:textId="51604E16" w:rsidR="00497703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</w:t>
            </w:r>
            <w:r w:rsidR="00881763"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497703"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</w:t>
            </w:r>
          </w:p>
        </w:tc>
      </w:tr>
    </w:tbl>
    <w:p w14:paraId="4A65D25D" w14:textId="77777777" w:rsidR="00277F91" w:rsidRPr="00D26778" w:rsidRDefault="00277F91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F44131A" w14:textId="0828501F" w:rsidR="00277F91" w:rsidRPr="00D26778" w:rsidRDefault="00277F91" w:rsidP="001B34C8">
      <w:pPr>
        <w:tabs>
          <w:tab w:val="clear" w:pos="3742"/>
          <w:tab w:val="left" w:pos="375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หลังออกจากงานและบำเหน็จบำนาญพนักงานตามข้อกำหนดของพระราชบัญญัติคุ้มครองแรงงาน พ.ศ.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54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319D9F2B" w14:textId="77777777" w:rsidR="00277F91" w:rsidRPr="00D26778" w:rsidRDefault="00277F9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tbl>
      <w:tblPr>
        <w:tblW w:w="9317" w:type="dxa"/>
        <w:tblInd w:w="450" w:type="dxa"/>
        <w:tblLook w:val="01E0" w:firstRow="1" w:lastRow="1" w:firstColumn="1" w:lastColumn="1" w:noHBand="0" w:noVBand="0"/>
      </w:tblPr>
      <w:tblGrid>
        <w:gridCol w:w="3600"/>
        <w:gridCol w:w="900"/>
        <w:gridCol w:w="1002"/>
        <w:gridCol w:w="236"/>
        <w:gridCol w:w="1037"/>
        <w:gridCol w:w="269"/>
        <w:gridCol w:w="1002"/>
        <w:gridCol w:w="269"/>
        <w:gridCol w:w="1002"/>
      </w:tblGrid>
      <w:tr w:rsidR="00277F91" w:rsidRPr="00D26778" w14:paraId="0CDE2CB4" w14:textId="77777777" w:rsidTr="00F95E4B">
        <w:trPr>
          <w:tblHeader/>
        </w:trPr>
        <w:tc>
          <w:tcPr>
            <w:tcW w:w="3600" w:type="dxa"/>
            <w:vMerge w:val="restart"/>
            <w:shd w:val="clear" w:color="auto" w:fill="auto"/>
          </w:tcPr>
          <w:p w14:paraId="06EFFC7B" w14:textId="050C5CE6" w:rsidR="009A2901" w:rsidRPr="00D26778" w:rsidRDefault="009A29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3FB5B594" w14:textId="77777777" w:rsidR="00277F91" w:rsidRPr="00D26778" w:rsidRDefault="009A29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00" w:type="dxa"/>
            <w:shd w:val="clear" w:color="auto" w:fill="auto"/>
          </w:tcPr>
          <w:p w14:paraId="3903BFC4" w14:textId="77777777" w:rsidR="00277F91" w:rsidRPr="00D26778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75" w:type="dxa"/>
            <w:gridSpan w:val="3"/>
            <w:shd w:val="clear" w:color="auto" w:fill="auto"/>
          </w:tcPr>
          <w:p w14:paraId="5FE0833D" w14:textId="77777777" w:rsidR="00277F91" w:rsidRPr="00D26778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4317AE7A" w14:textId="77777777" w:rsidR="00277F91" w:rsidRPr="00D26778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7E8D46B3" w14:textId="77777777" w:rsidR="00277F91" w:rsidRPr="00D26778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703" w:rsidRPr="00D26778" w14:paraId="20EBFFB9" w14:textId="77777777" w:rsidTr="00F95E4B">
        <w:trPr>
          <w:tblHeader/>
        </w:trPr>
        <w:tc>
          <w:tcPr>
            <w:tcW w:w="3600" w:type="dxa"/>
            <w:vMerge/>
            <w:shd w:val="clear" w:color="auto" w:fill="auto"/>
          </w:tcPr>
          <w:p w14:paraId="4265A99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128DD07" w14:textId="3A7CA389" w:rsidR="00497703" w:rsidRPr="00D26778" w:rsidRDefault="00F95E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" w:right="-97" w:hanging="10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2" w:type="dxa"/>
            <w:shd w:val="clear" w:color="auto" w:fill="auto"/>
          </w:tcPr>
          <w:p w14:paraId="27B42C16" w14:textId="16FCDA81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36" w:type="dxa"/>
            <w:shd w:val="clear" w:color="auto" w:fill="auto"/>
          </w:tcPr>
          <w:p w14:paraId="460C19F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594CE7A1" w14:textId="38F21EB2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765EEF9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331A6779" w14:textId="21E6EF1E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69" w:type="dxa"/>
            <w:shd w:val="clear" w:color="auto" w:fill="auto"/>
          </w:tcPr>
          <w:p w14:paraId="17004AE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14721E5" w14:textId="2EE17F90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986A3B" w:rsidRPr="00D26778" w14:paraId="7B7016E3" w14:textId="77777777" w:rsidTr="00F95E4B">
        <w:trPr>
          <w:tblHeader/>
        </w:trPr>
        <w:tc>
          <w:tcPr>
            <w:tcW w:w="3600" w:type="dxa"/>
            <w:shd w:val="clear" w:color="auto" w:fill="auto"/>
          </w:tcPr>
          <w:p w14:paraId="18BE1229" w14:textId="77777777" w:rsidR="00986A3B" w:rsidRPr="00D26778" w:rsidRDefault="00986A3B" w:rsidP="001B34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CB657B" w14:textId="77777777" w:rsidR="00986A3B" w:rsidRPr="00D2677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17" w:type="dxa"/>
            <w:gridSpan w:val="7"/>
            <w:shd w:val="clear" w:color="auto" w:fill="auto"/>
          </w:tcPr>
          <w:p w14:paraId="6C00F2D0" w14:textId="77777777" w:rsidR="00986A3B" w:rsidRPr="00D2677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7703" w:rsidRPr="00D26778" w14:paraId="5F223D0C" w14:textId="77777777" w:rsidTr="00F95E4B">
        <w:tc>
          <w:tcPr>
            <w:tcW w:w="3600" w:type="dxa"/>
            <w:shd w:val="clear" w:color="auto" w:fill="auto"/>
          </w:tcPr>
          <w:p w14:paraId="162AF016" w14:textId="5D067A4C" w:rsidR="00497703" w:rsidRPr="00D26778" w:rsidRDefault="00497703" w:rsidP="001B34C8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shd w:val="clear" w:color="auto" w:fill="auto"/>
          </w:tcPr>
          <w:p w14:paraId="08494BF2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EF32F1E" w14:textId="3C8BB3E8" w:rsidR="00497703" w:rsidRPr="00D26778" w:rsidRDefault="00825F10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292,877</w:t>
            </w:r>
          </w:p>
        </w:tc>
        <w:tc>
          <w:tcPr>
            <w:tcW w:w="236" w:type="dxa"/>
            <w:shd w:val="clear" w:color="auto" w:fill="auto"/>
          </w:tcPr>
          <w:p w14:paraId="5263988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1DFF612" w14:textId="67861964" w:rsidR="00497703" w:rsidRPr="00D26778" w:rsidRDefault="0088176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497703" w:rsidRPr="00D26778">
              <w:rPr>
                <w:rFonts w:ascii="Angsana New" w:hAnsi="Angsana New"/>
                <w:sz w:val="30"/>
                <w:szCs w:val="30"/>
                <w:lang w:bidi="th-TH"/>
              </w:rPr>
              <w:t>49,99</w:t>
            </w:r>
            <w:r w:rsidR="005F2398" w:rsidRPr="00D26778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7EFE7C2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99AC16F" w14:textId="54585D37" w:rsidR="00497703" w:rsidRPr="00D26778" w:rsidRDefault="00825F10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125,354</w:t>
            </w:r>
          </w:p>
        </w:tc>
        <w:tc>
          <w:tcPr>
            <w:tcW w:w="269" w:type="dxa"/>
            <w:shd w:val="clear" w:color="auto" w:fill="auto"/>
          </w:tcPr>
          <w:p w14:paraId="70FBB5D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37CA067" w14:textId="08D77E16" w:rsidR="00497703" w:rsidRPr="00D26778" w:rsidRDefault="005F2398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881763" w:rsidRPr="00D2677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497703" w:rsidRPr="00D26778">
              <w:rPr>
                <w:rFonts w:ascii="Angsana New" w:hAnsi="Angsana New"/>
                <w:sz w:val="30"/>
                <w:szCs w:val="30"/>
                <w:lang w:bidi="th-TH"/>
              </w:rPr>
              <w:t>0,989</w:t>
            </w:r>
          </w:p>
        </w:tc>
      </w:tr>
      <w:tr w:rsidR="00497703" w:rsidRPr="00D26778" w14:paraId="6085DB27" w14:textId="77777777" w:rsidTr="00F95E4B">
        <w:tc>
          <w:tcPr>
            <w:tcW w:w="3600" w:type="dxa"/>
            <w:shd w:val="clear" w:color="auto" w:fill="auto"/>
          </w:tcPr>
          <w:p w14:paraId="3F8CE6F3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B84E035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39A0242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556FD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6B1AC4F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92C149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B1DA530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B570A3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52FA97D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497703" w:rsidRPr="00D26778" w14:paraId="4D1210B0" w14:textId="77777777" w:rsidTr="00F95E4B">
        <w:tc>
          <w:tcPr>
            <w:tcW w:w="3600" w:type="dxa"/>
            <w:shd w:val="clear" w:color="auto" w:fill="auto"/>
          </w:tcPr>
          <w:p w14:paraId="0A355098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900" w:type="dxa"/>
            <w:shd w:val="clear" w:color="auto" w:fill="auto"/>
          </w:tcPr>
          <w:p w14:paraId="3A61A080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E571AB4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A83AD0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6E52C16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0D8F87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EC10170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D610A9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EE11C92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97703" w:rsidRPr="00D26778" w14:paraId="79825E05" w14:textId="77777777" w:rsidTr="00F95E4B">
        <w:tc>
          <w:tcPr>
            <w:tcW w:w="3600" w:type="dxa"/>
            <w:shd w:val="clear" w:color="auto" w:fill="auto"/>
          </w:tcPr>
          <w:p w14:paraId="49170F52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  <w:shd w:val="clear" w:color="auto" w:fill="auto"/>
          </w:tcPr>
          <w:p w14:paraId="14B39F66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9F6C107" w14:textId="4B94966C" w:rsidR="00497703" w:rsidRPr="00D26778" w:rsidRDefault="00825F10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18,484</w:t>
            </w:r>
          </w:p>
        </w:tc>
        <w:tc>
          <w:tcPr>
            <w:tcW w:w="236" w:type="dxa"/>
            <w:shd w:val="clear" w:color="auto" w:fill="auto"/>
          </w:tcPr>
          <w:p w14:paraId="1A58137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F09C78" w14:textId="5A7C2437" w:rsidR="00497703" w:rsidRPr="00D26778" w:rsidRDefault="0088176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69" w:type="dxa"/>
            <w:shd w:val="clear" w:color="auto" w:fill="auto"/>
          </w:tcPr>
          <w:p w14:paraId="0CAF7D5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367381C" w14:textId="59C98D75" w:rsidR="00497703" w:rsidRPr="00D26778" w:rsidRDefault="00825F10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7,788</w:t>
            </w:r>
          </w:p>
        </w:tc>
        <w:tc>
          <w:tcPr>
            <w:tcW w:w="269" w:type="dxa"/>
            <w:shd w:val="clear" w:color="auto" w:fill="auto"/>
          </w:tcPr>
          <w:p w14:paraId="69E0600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FD13F9D" w14:textId="20E46D9E" w:rsidR="00497703" w:rsidRPr="00D26778" w:rsidRDefault="005F2398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97703" w:rsidRPr="00D26778" w14:paraId="02B7EC24" w14:textId="77777777" w:rsidTr="00F95E4B">
        <w:tc>
          <w:tcPr>
            <w:tcW w:w="3600" w:type="dxa"/>
            <w:shd w:val="clear" w:color="auto" w:fill="auto"/>
          </w:tcPr>
          <w:p w14:paraId="44263B49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  <w:shd w:val="clear" w:color="auto" w:fill="auto"/>
          </w:tcPr>
          <w:p w14:paraId="09BD3790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95333" w14:textId="7FED31C8" w:rsidR="00497703" w:rsidRPr="00D26778" w:rsidRDefault="00825F10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4,496</w:t>
            </w:r>
          </w:p>
        </w:tc>
        <w:tc>
          <w:tcPr>
            <w:tcW w:w="236" w:type="dxa"/>
            <w:shd w:val="clear" w:color="auto" w:fill="auto"/>
          </w:tcPr>
          <w:p w14:paraId="6FC994B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BB588" w14:textId="2B664785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5,40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04FF5F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B596B" w14:textId="40A9B4D7" w:rsidR="00497703" w:rsidRPr="00D26778" w:rsidRDefault="00825F10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1,967</w:t>
            </w:r>
          </w:p>
        </w:tc>
        <w:tc>
          <w:tcPr>
            <w:tcW w:w="269" w:type="dxa"/>
            <w:shd w:val="clear" w:color="auto" w:fill="auto"/>
          </w:tcPr>
          <w:p w14:paraId="70C25E8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10FCC" w14:textId="2D62DF67" w:rsidR="00497703" w:rsidRPr="00D26778" w:rsidRDefault="005F2398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bidi="th-TH"/>
              </w:rPr>
              <w:t>,964</w:t>
            </w:r>
          </w:p>
        </w:tc>
      </w:tr>
      <w:tr w:rsidR="00497703" w:rsidRPr="00D26778" w14:paraId="32EBC274" w14:textId="77777777" w:rsidTr="00F95E4B">
        <w:tc>
          <w:tcPr>
            <w:tcW w:w="3600" w:type="dxa"/>
            <w:shd w:val="clear" w:color="auto" w:fill="auto"/>
          </w:tcPr>
          <w:p w14:paraId="64EACB43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E84AD4D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912ED" w14:textId="283E6066" w:rsidR="00497703" w:rsidRPr="00D26778" w:rsidRDefault="00161017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4F467D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236" w:type="dxa"/>
            <w:shd w:val="clear" w:color="auto" w:fill="auto"/>
          </w:tcPr>
          <w:p w14:paraId="0857F18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9A34F" w14:textId="291B55CA" w:rsidR="00497703" w:rsidRPr="00D26778" w:rsidRDefault="0088176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6,77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285ACA5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05D3E" w14:textId="45431D6E" w:rsidR="00497703" w:rsidRPr="00D26778" w:rsidRDefault="00161017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="004F467D" w:rsidRPr="00D2677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755</w:t>
            </w:r>
          </w:p>
        </w:tc>
        <w:tc>
          <w:tcPr>
            <w:tcW w:w="269" w:type="dxa"/>
            <w:shd w:val="clear" w:color="auto" w:fill="auto"/>
          </w:tcPr>
          <w:p w14:paraId="14D5E8D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36237" w14:textId="3C434267" w:rsidR="00497703" w:rsidRPr="00D26778" w:rsidRDefault="005F2398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bidi="th-TH"/>
              </w:rPr>
              <w:t>7,</w:t>
            </w:r>
            <w:r w:rsidR="00925CA2" w:rsidRPr="00D26778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497703" w:rsidRPr="00D26778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="00925CA2" w:rsidRPr="00D26778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97703" w:rsidRPr="00D26778" w14:paraId="4E2C8BE2" w14:textId="77777777" w:rsidTr="00F95E4B">
        <w:tc>
          <w:tcPr>
            <w:tcW w:w="3600" w:type="dxa"/>
          </w:tcPr>
          <w:p w14:paraId="198FBA54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9EBE85B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2A3DBB9C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D530D4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1630A905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14:paraId="63D0EAF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60D246B7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7DEFBD8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1470F8D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497703" w:rsidRPr="00D26778" w14:paraId="7F26A3AF" w14:textId="77777777" w:rsidTr="00F95E4B">
        <w:tc>
          <w:tcPr>
            <w:tcW w:w="3600" w:type="dxa"/>
          </w:tcPr>
          <w:p w14:paraId="1DFF3A17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14:paraId="636447CA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1922FC82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3DBED2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1CE75F3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88FC84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F029C24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22CD6D6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D3AADB3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97703" w:rsidRPr="00D26778" w14:paraId="72183BCB" w14:textId="77777777" w:rsidTr="00F95E4B">
        <w:tc>
          <w:tcPr>
            <w:tcW w:w="3600" w:type="dxa"/>
          </w:tcPr>
          <w:p w14:paraId="086273ED" w14:textId="3CCAB5BD" w:rsidR="00497703" w:rsidRPr="00D26778" w:rsidRDefault="00F95E4B" w:rsidP="001B34C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8120E5" w:rsidRPr="00D2677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497703" w:rsidRPr="00D2677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</w:tcPr>
          <w:p w14:paraId="44060E9C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376B4366" w14:textId="65EF34BA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90579E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22217DD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00FA52A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E428513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8F7F5A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B980582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97703" w:rsidRPr="00D26778" w14:paraId="75ECAAF8" w14:textId="77777777" w:rsidTr="00F95E4B">
        <w:tc>
          <w:tcPr>
            <w:tcW w:w="3600" w:type="dxa"/>
          </w:tcPr>
          <w:p w14:paraId="196BAFD7" w14:textId="77777777" w:rsidR="00497703" w:rsidRPr="00D26778" w:rsidRDefault="00497703" w:rsidP="001B34C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00" w:type="dxa"/>
          </w:tcPr>
          <w:p w14:paraId="5345846D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2CF621B7" w14:textId="1A7D90BF" w:rsidR="00497703" w:rsidRPr="00D26778" w:rsidRDefault="004F467D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(18,940)</w:t>
            </w:r>
          </w:p>
        </w:tc>
        <w:tc>
          <w:tcPr>
            <w:tcW w:w="236" w:type="dxa"/>
          </w:tcPr>
          <w:p w14:paraId="7978345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37C8C54" w14:textId="5B43A919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95)</w:t>
            </w:r>
          </w:p>
        </w:tc>
        <w:tc>
          <w:tcPr>
            <w:tcW w:w="269" w:type="dxa"/>
          </w:tcPr>
          <w:p w14:paraId="2C20384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B1BB363" w14:textId="1F534626" w:rsidR="00497703" w:rsidRPr="00D26778" w:rsidRDefault="004F467D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(6,653)</w:t>
            </w:r>
          </w:p>
        </w:tc>
        <w:tc>
          <w:tcPr>
            <w:tcW w:w="269" w:type="dxa"/>
          </w:tcPr>
          <w:p w14:paraId="20BDD4A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D92DB1D" w14:textId="1D43EF06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5F2398" w:rsidRPr="00D26778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69)</w:t>
            </w:r>
          </w:p>
        </w:tc>
      </w:tr>
      <w:tr w:rsidR="00497703" w:rsidRPr="00D26778" w14:paraId="36B0AC2D" w14:textId="77777777" w:rsidTr="00F95E4B">
        <w:tc>
          <w:tcPr>
            <w:tcW w:w="3600" w:type="dxa"/>
          </w:tcPr>
          <w:p w14:paraId="1367D838" w14:textId="77777777" w:rsidR="00497703" w:rsidRPr="00D26778" w:rsidRDefault="00497703" w:rsidP="001B34C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</w:tcPr>
          <w:p w14:paraId="11DE9405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22E135B9" w14:textId="7292A969" w:rsidR="00497703" w:rsidRPr="00D26778" w:rsidRDefault="004F467D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13,483</w:t>
            </w:r>
          </w:p>
        </w:tc>
        <w:tc>
          <w:tcPr>
            <w:tcW w:w="236" w:type="dxa"/>
          </w:tcPr>
          <w:p w14:paraId="34D6ACA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AA9A60F" w14:textId="282DFA8D" w:rsidR="00497703" w:rsidRPr="00D26778" w:rsidRDefault="005F2398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69" w:type="dxa"/>
          </w:tcPr>
          <w:p w14:paraId="495453C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431FF52E" w14:textId="30F5CD11" w:rsidR="00497703" w:rsidRPr="00D26778" w:rsidRDefault="004F467D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1,612</w:t>
            </w:r>
          </w:p>
        </w:tc>
        <w:tc>
          <w:tcPr>
            <w:tcW w:w="269" w:type="dxa"/>
          </w:tcPr>
          <w:p w14:paraId="3C0DBC6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76019B53" w14:textId="4521B224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5,</w:t>
            </w:r>
            <w:r w:rsidR="00881763" w:rsidRPr="00D2677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881763" w:rsidRPr="00D2677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497703" w:rsidRPr="00D26778" w14:paraId="2C4FF324" w14:textId="77777777" w:rsidTr="00F95E4B">
        <w:tc>
          <w:tcPr>
            <w:tcW w:w="3600" w:type="dxa"/>
          </w:tcPr>
          <w:p w14:paraId="32C9F8EA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95EF630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1B17465D" w14:textId="56403FAB" w:rsidR="00497703" w:rsidRPr="00D26778" w:rsidRDefault="004F467D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(5,457)</w:t>
            </w:r>
          </w:p>
        </w:tc>
        <w:tc>
          <w:tcPr>
            <w:tcW w:w="236" w:type="dxa"/>
          </w:tcPr>
          <w:p w14:paraId="66F316B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6BBDF93" w14:textId="285575CD" w:rsidR="00497703" w:rsidRPr="00D26778" w:rsidRDefault="005F2398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,9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9" w:type="dxa"/>
          </w:tcPr>
          <w:p w14:paraId="407CC37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0D64C8B7" w14:textId="39666CBB" w:rsidR="00497703" w:rsidRPr="00D26778" w:rsidRDefault="004F467D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(5,041)</w:t>
            </w:r>
          </w:p>
        </w:tc>
        <w:tc>
          <w:tcPr>
            <w:tcW w:w="269" w:type="dxa"/>
          </w:tcPr>
          <w:p w14:paraId="6E74C55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10C33835" w14:textId="7C2D1719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</w:tr>
      <w:tr w:rsidR="00497703" w:rsidRPr="00D26778" w14:paraId="18B5D39F" w14:textId="77777777" w:rsidTr="00F95E4B">
        <w:tc>
          <w:tcPr>
            <w:tcW w:w="3600" w:type="dxa"/>
          </w:tcPr>
          <w:p w14:paraId="122F742A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18818B2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1D28294D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C5312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FACE1A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43C192B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4272796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1D2697E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C9E8734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97703" w:rsidRPr="00D26778" w14:paraId="40DBB049" w14:textId="77777777" w:rsidTr="00F95E4B">
        <w:tc>
          <w:tcPr>
            <w:tcW w:w="3600" w:type="dxa"/>
          </w:tcPr>
          <w:p w14:paraId="78837710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67BA728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30C89D99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B52B7E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F669B32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E5CAB6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4293B68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CD8D136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4DEC296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97703" w:rsidRPr="00D26778" w14:paraId="79AF2F3C" w14:textId="77777777" w:rsidTr="00F95E4B">
        <w:tc>
          <w:tcPr>
            <w:tcW w:w="3600" w:type="dxa"/>
          </w:tcPr>
          <w:p w14:paraId="4706B869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67DD7074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353009F4" w14:textId="131661B9" w:rsidR="00497703" w:rsidRPr="00D26778" w:rsidRDefault="004F467D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(24,118)</w:t>
            </w:r>
          </w:p>
        </w:tc>
        <w:tc>
          <w:tcPr>
            <w:tcW w:w="236" w:type="dxa"/>
          </w:tcPr>
          <w:p w14:paraId="0EFA9A2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EF79837" w14:textId="5D3447EC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06,796)</w:t>
            </w:r>
          </w:p>
        </w:tc>
        <w:tc>
          <w:tcPr>
            <w:tcW w:w="269" w:type="dxa"/>
          </w:tcPr>
          <w:p w14:paraId="3B97409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4967737" w14:textId="6C3F3330" w:rsidR="00497703" w:rsidRPr="00D26778" w:rsidRDefault="007F02BF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(7,863)</w:t>
            </w:r>
          </w:p>
        </w:tc>
        <w:tc>
          <w:tcPr>
            <w:tcW w:w="269" w:type="dxa"/>
          </w:tcPr>
          <w:p w14:paraId="0B684AF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B10418A" w14:textId="1F60F03D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925CA2" w:rsidRPr="00D26778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8,</w:t>
            </w:r>
            <w:r w:rsidR="005F2398" w:rsidRPr="00D26778"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270EE" w:rsidRPr="00D26778" w14:paraId="159B12D2" w14:textId="77777777" w:rsidTr="00F95E4B">
        <w:tc>
          <w:tcPr>
            <w:tcW w:w="3600" w:type="dxa"/>
          </w:tcPr>
          <w:p w14:paraId="3769666F" w14:textId="3077A18B" w:rsidR="009270EE" w:rsidRPr="00D26778" w:rsidRDefault="008120E5" w:rsidP="001B34C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โอนพนักงาน</w:t>
            </w:r>
            <w:r w:rsidR="009270EE" w:rsidRPr="00D26778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="00AE5CBE" w:rsidRPr="00D26778">
              <w:rPr>
                <w:rFonts w:ascii="Angsana New" w:hAnsi="Angsana New" w:hint="cs"/>
                <w:sz w:val="30"/>
                <w:szCs w:val="30"/>
                <w:cs/>
              </w:rPr>
              <w:t>ปรับโครงสร้างธุรกิจ</w:t>
            </w:r>
          </w:p>
        </w:tc>
        <w:tc>
          <w:tcPr>
            <w:tcW w:w="900" w:type="dxa"/>
          </w:tcPr>
          <w:p w14:paraId="618B8AE9" w14:textId="35660891" w:rsidR="009270EE" w:rsidRPr="00D26778" w:rsidRDefault="00F95E4B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02" w:type="dxa"/>
            <w:vAlign w:val="bottom"/>
          </w:tcPr>
          <w:p w14:paraId="415CFDA3" w14:textId="5CAFB033" w:rsidR="009270EE" w:rsidRPr="00D26778" w:rsidRDefault="004F467D" w:rsidP="001B34C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7B2CC2" w14:textId="77777777" w:rsidR="009270EE" w:rsidRPr="00D26778" w:rsidRDefault="009270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B70E073" w14:textId="44AA6126" w:rsidR="009270EE" w:rsidRPr="00D26778" w:rsidRDefault="007F02BF" w:rsidP="001B34C8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45F6AAD" w14:textId="77777777" w:rsidR="009270EE" w:rsidRPr="00D26778" w:rsidRDefault="009270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0B8C52F5" w14:textId="1A7A41F0" w:rsidR="009270EE" w:rsidRPr="00D26778" w:rsidRDefault="007F02BF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(62,262)</w:t>
            </w:r>
          </w:p>
        </w:tc>
        <w:tc>
          <w:tcPr>
            <w:tcW w:w="269" w:type="dxa"/>
          </w:tcPr>
          <w:p w14:paraId="215727E5" w14:textId="77777777" w:rsidR="009270EE" w:rsidRPr="00D26778" w:rsidRDefault="009270E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7A23A16" w14:textId="5F406688" w:rsidR="009270EE" w:rsidRPr="00D26778" w:rsidRDefault="007F02BF" w:rsidP="001B34C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97703" w:rsidRPr="00D26778" w14:paraId="53A79A83" w14:textId="77777777" w:rsidTr="00F95E4B">
        <w:tc>
          <w:tcPr>
            <w:tcW w:w="3600" w:type="dxa"/>
          </w:tcPr>
          <w:p w14:paraId="50B40469" w14:textId="20519633" w:rsidR="00497703" w:rsidRPr="00D26778" w:rsidRDefault="009270EE" w:rsidP="001B34C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900" w:type="dxa"/>
          </w:tcPr>
          <w:p w14:paraId="251A147A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7490481C" w14:textId="75934276" w:rsidR="00497703" w:rsidRPr="00D26778" w:rsidRDefault="004F467D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(10,</w:t>
            </w:r>
            <w:r w:rsidR="007F02BF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087)</w:t>
            </w:r>
          </w:p>
        </w:tc>
        <w:tc>
          <w:tcPr>
            <w:tcW w:w="236" w:type="dxa"/>
          </w:tcPr>
          <w:p w14:paraId="5E2B586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FEC29FC" w14:textId="7A7A9243" w:rsidR="00497703" w:rsidRPr="00D26778" w:rsidRDefault="00497703" w:rsidP="001B34C8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621380F6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1474419" w14:textId="768C401C" w:rsidR="00497703" w:rsidRPr="00D26778" w:rsidRDefault="007F02BF" w:rsidP="001B34C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460C27A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B5B2BAE" w14:textId="15D4736E" w:rsidR="00497703" w:rsidRPr="00D26778" w:rsidRDefault="00497703" w:rsidP="001B34C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97703" w:rsidRPr="00D26778" w14:paraId="3D52CDC3" w14:textId="77777777" w:rsidTr="00F95E4B">
        <w:tc>
          <w:tcPr>
            <w:tcW w:w="3600" w:type="dxa"/>
          </w:tcPr>
          <w:p w14:paraId="5FDF676F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8FF0FB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651C96FC" w14:textId="012EDDEB" w:rsidR="00497703" w:rsidRPr="00D26778" w:rsidRDefault="007F02BF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(34,205)</w:t>
            </w:r>
          </w:p>
        </w:tc>
        <w:tc>
          <w:tcPr>
            <w:tcW w:w="236" w:type="dxa"/>
          </w:tcPr>
          <w:p w14:paraId="14D93E8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D4099FB" w14:textId="77F0FFDA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06,796)</w:t>
            </w:r>
          </w:p>
        </w:tc>
        <w:tc>
          <w:tcPr>
            <w:tcW w:w="269" w:type="dxa"/>
          </w:tcPr>
          <w:p w14:paraId="6260235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1D380BC9" w14:textId="305340EA" w:rsidR="00497703" w:rsidRPr="00D26778" w:rsidRDefault="007F02BF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(70,125)</w:t>
            </w:r>
          </w:p>
        </w:tc>
        <w:tc>
          <w:tcPr>
            <w:tcW w:w="269" w:type="dxa"/>
          </w:tcPr>
          <w:p w14:paraId="0A28CF5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5AA66A8F" w14:textId="0EB1A1BB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925CA2" w:rsidRPr="00D26778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8,</w:t>
            </w:r>
            <w:r w:rsidR="005F2398" w:rsidRPr="00D26778"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497703" w:rsidRPr="00D26778" w14:paraId="67C8FA2A" w14:textId="77777777" w:rsidTr="00F95E4B">
        <w:tc>
          <w:tcPr>
            <w:tcW w:w="3600" w:type="dxa"/>
          </w:tcPr>
          <w:p w14:paraId="2CAC7534" w14:textId="77777777" w:rsidR="00497703" w:rsidRPr="00D26778" w:rsidRDefault="00497703" w:rsidP="001B34C8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190AAE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2EBB974B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DA7E93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DABD6EC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4610F0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A8B2E1B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874871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9706469" w14:textId="77777777" w:rsidR="00497703" w:rsidRPr="00D26778" w:rsidRDefault="00497703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703" w:rsidRPr="00D26778" w14:paraId="6CF45D12" w14:textId="77777777" w:rsidTr="00F95E4B">
        <w:tc>
          <w:tcPr>
            <w:tcW w:w="3600" w:type="dxa"/>
          </w:tcPr>
          <w:p w14:paraId="24321E5C" w14:textId="503F30FD" w:rsidR="00497703" w:rsidRPr="00D26778" w:rsidRDefault="00497703" w:rsidP="001B34C8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31C387FD" w14:textId="7777777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3544C336" w14:textId="2DFF1EF6" w:rsidR="00497703" w:rsidRPr="00D26778" w:rsidRDefault="009E1C24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276,195</w:t>
            </w:r>
          </w:p>
        </w:tc>
        <w:tc>
          <w:tcPr>
            <w:tcW w:w="236" w:type="dxa"/>
            <w:vAlign w:val="bottom"/>
          </w:tcPr>
          <w:p w14:paraId="2A01C15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vAlign w:val="bottom"/>
          </w:tcPr>
          <w:p w14:paraId="2062EE77" w14:textId="6B8FB00C" w:rsidR="00497703" w:rsidRPr="00D26778" w:rsidRDefault="00925CA2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,877</w:t>
            </w:r>
          </w:p>
        </w:tc>
        <w:tc>
          <w:tcPr>
            <w:tcW w:w="269" w:type="dxa"/>
            <w:vAlign w:val="bottom"/>
          </w:tcPr>
          <w:p w14:paraId="0E63062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07EECAA0" w14:textId="05355723" w:rsidR="00497703" w:rsidRPr="00D26778" w:rsidRDefault="009E1C24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59,943</w:t>
            </w:r>
          </w:p>
        </w:tc>
        <w:tc>
          <w:tcPr>
            <w:tcW w:w="269" w:type="dxa"/>
            <w:vAlign w:val="bottom"/>
          </w:tcPr>
          <w:p w14:paraId="6EE01D2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26CBA136" w14:textId="7F3CCB89" w:rsidR="00497703" w:rsidRPr="00D26778" w:rsidRDefault="005F2398" w:rsidP="001B34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</w:t>
            </w:r>
            <w:r w:rsidR="00881763"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497703"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</w:t>
            </w:r>
          </w:p>
        </w:tc>
      </w:tr>
    </w:tbl>
    <w:p w14:paraId="75A36E2D" w14:textId="77777777" w:rsidR="00F54F79" w:rsidRPr="00D26778" w:rsidRDefault="00F54F7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ook w:val="01E0" w:firstRow="1" w:lastRow="1" w:firstColumn="1" w:lastColumn="1" w:noHBand="0" w:noVBand="0"/>
      </w:tblPr>
      <w:tblGrid>
        <w:gridCol w:w="3960"/>
        <w:gridCol w:w="1087"/>
        <w:gridCol w:w="236"/>
        <w:gridCol w:w="1089"/>
        <w:gridCol w:w="270"/>
        <w:gridCol w:w="1105"/>
        <w:gridCol w:w="270"/>
        <w:gridCol w:w="1170"/>
      </w:tblGrid>
      <w:tr w:rsidR="007C4241" w:rsidRPr="00D26778" w14:paraId="739C1687" w14:textId="77777777" w:rsidTr="00493A8B">
        <w:trPr>
          <w:trHeight w:val="20"/>
          <w:tblHeader/>
        </w:trPr>
        <w:tc>
          <w:tcPr>
            <w:tcW w:w="3960" w:type="dxa"/>
            <w:vMerge w:val="restart"/>
          </w:tcPr>
          <w:p w14:paraId="48401543" w14:textId="77777777" w:rsidR="007C4241" w:rsidRPr="00D26778" w:rsidRDefault="007C424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64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D2677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2677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D26778">
              <w:rPr>
                <w:rFonts w:ascii="Angsana New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12" w:type="dxa"/>
            <w:gridSpan w:val="3"/>
            <w:vAlign w:val="bottom"/>
          </w:tcPr>
          <w:p w14:paraId="5D7C8B79" w14:textId="77777777" w:rsidR="007C4241" w:rsidRPr="00D26778" w:rsidRDefault="007C424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DFF7C86" w14:textId="77777777" w:rsidR="007C4241" w:rsidRPr="00D26778" w:rsidRDefault="007C424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vAlign w:val="bottom"/>
          </w:tcPr>
          <w:p w14:paraId="1D58D2CF" w14:textId="77777777" w:rsidR="007C4241" w:rsidRPr="00D26778" w:rsidRDefault="007C424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A8B" w:rsidRPr="00D26778" w14:paraId="50A7B20F" w14:textId="77777777" w:rsidTr="00493A8B">
        <w:trPr>
          <w:trHeight w:val="20"/>
          <w:tblHeader/>
        </w:trPr>
        <w:tc>
          <w:tcPr>
            <w:tcW w:w="3960" w:type="dxa"/>
            <w:vMerge/>
          </w:tcPr>
          <w:p w14:paraId="46193640" w14:textId="77777777" w:rsidR="00493A8B" w:rsidRPr="00D26778" w:rsidRDefault="00493A8B" w:rsidP="001B34C8">
            <w:pPr>
              <w:ind w:hanging="5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042FCCE" w14:textId="00F33771" w:rsidR="00493A8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34E95695" w14:textId="77777777" w:rsidR="00493A8B" w:rsidRPr="00D26778" w:rsidRDefault="00493A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6AB739C" w14:textId="3967DBB7" w:rsidR="00493A8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7F0D93" w14:textId="77777777" w:rsidR="00493A8B" w:rsidRPr="00D26778" w:rsidRDefault="00493A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7389B70" w14:textId="201C8902" w:rsidR="00493A8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01B00C21" w14:textId="77777777" w:rsidR="00493A8B" w:rsidRPr="00D26778" w:rsidRDefault="00493A8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CE0BCE" w14:textId="16C02351" w:rsidR="00493A8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7C4241" w:rsidRPr="00D26778" w14:paraId="379F7735" w14:textId="77777777" w:rsidTr="00493A8B">
        <w:trPr>
          <w:trHeight w:val="20"/>
          <w:tblHeader/>
        </w:trPr>
        <w:tc>
          <w:tcPr>
            <w:tcW w:w="3960" w:type="dxa"/>
          </w:tcPr>
          <w:p w14:paraId="4C66BA39" w14:textId="77777777" w:rsidR="007C4241" w:rsidRPr="00D26778" w:rsidRDefault="007C4241" w:rsidP="001B34C8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7" w:type="dxa"/>
            <w:gridSpan w:val="7"/>
          </w:tcPr>
          <w:p w14:paraId="1C02EF35" w14:textId="77777777" w:rsidR="007C4241" w:rsidRPr="00D26778" w:rsidRDefault="007C4241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97703" w:rsidRPr="00D26778" w14:paraId="1582BC1E" w14:textId="77777777" w:rsidTr="00493A8B">
        <w:trPr>
          <w:trHeight w:val="20"/>
        </w:trPr>
        <w:tc>
          <w:tcPr>
            <w:tcW w:w="3960" w:type="dxa"/>
          </w:tcPr>
          <w:p w14:paraId="7BACF382" w14:textId="77777777" w:rsidR="00497703" w:rsidRPr="00D26778" w:rsidRDefault="00497703" w:rsidP="001B34C8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7" w:type="dxa"/>
          </w:tcPr>
          <w:p w14:paraId="3506B877" w14:textId="146A7985" w:rsidR="00497703" w:rsidRPr="00D26778" w:rsidRDefault="00155F96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2.3</w:t>
            </w:r>
            <w:r w:rsidR="00D51CBC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5DDF78F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1312786" w14:textId="75606FFC" w:rsidR="00497703" w:rsidRPr="00D26778" w:rsidRDefault="005F2398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.50 - 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.60</w:t>
            </w:r>
          </w:p>
        </w:tc>
        <w:tc>
          <w:tcPr>
            <w:tcW w:w="270" w:type="dxa"/>
          </w:tcPr>
          <w:p w14:paraId="35C62090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0CDC08D6" w14:textId="25F319D8" w:rsidR="00497703" w:rsidRPr="00D26778" w:rsidRDefault="00D51CBC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2.30</w:t>
            </w:r>
          </w:p>
        </w:tc>
        <w:tc>
          <w:tcPr>
            <w:tcW w:w="270" w:type="dxa"/>
          </w:tcPr>
          <w:p w14:paraId="704BA90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01643" w14:textId="2D51224D" w:rsidR="00497703" w:rsidRPr="00D26778" w:rsidRDefault="005F2398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</w:rPr>
              <w:t>.60</w:t>
            </w:r>
          </w:p>
        </w:tc>
      </w:tr>
      <w:tr w:rsidR="00497703" w:rsidRPr="00D26778" w14:paraId="55A253A1" w14:textId="77777777" w:rsidTr="00493A8B">
        <w:trPr>
          <w:trHeight w:val="20"/>
        </w:trPr>
        <w:tc>
          <w:tcPr>
            <w:tcW w:w="3960" w:type="dxa"/>
          </w:tcPr>
          <w:p w14:paraId="53779214" w14:textId="77777777" w:rsidR="00497703" w:rsidRPr="00D26778" w:rsidRDefault="00497703" w:rsidP="001B34C8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7" w:type="dxa"/>
          </w:tcPr>
          <w:p w14:paraId="2D2BF889" w14:textId="1E3E7D1D" w:rsidR="00497703" w:rsidRPr="00D26778" w:rsidRDefault="00D51CBC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36" w:type="dxa"/>
          </w:tcPr>
          <w:p w14:paraId="0AEA6F7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C418CD" w14:textId="6CFD25BC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4.89 - 5.00</w:t>
            </w:r>
          </w:p>
        </w:tc>
        <w:tc>
          <w:tcPr>
            <w:tcW w:w="270" w:type="dxa"/>
          </w:tcPr>
          <w:p w14:paraId="23F85D1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0A193047" w14:textId="7B28493A" w:rsidR="00497703" w:rsidRPr="00D26778" w:rsidRDefault="00D51CBC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035DC83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7D20F" w14:textId="3426D317" w:rsidR="00497703" w:rsidRPr="00D26778" w:rsidRDefault="00497703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4F6F1A95" w14:textId="77777777" w:rsidR="00534A66" w:rsidRPr="00D26778" w:rsidRDefault="009538A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tab/>
      </w:r>
    </w:p>
    <w:p w14:paraId="745BB0D3" w14:textId="77777777" w:rsidR="00E02D7F" w:rsidRPr="00D26778" w:rsidRDefault="00EC5B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  <w:r w:rsidRPr="00D26778">
        <w:rPr>
          <w:rFonts w:ascii="Angsana New" w:hAnsi="Angsana New"/>
          <w:sz w:val="30"/>
          <w:szCs w:val="30"/>
        </w:rPr>
        <w:t> </w:t>
      </w:r>
    </w:p>
    <w:p w14:paraId="7D7DCB0E" w14:textId="7D91E028" w:rsidR="00AC5442" w:rsidRPr="00D26778" w:rsidRDefault="001E25F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ธันวาคม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</w:t>
      </w:r>
      <w:r w:rsidR="00986A3B" w:rsidRPr="00D26778">
        <w:rPr>
          <w:rFonts w:ascii="Angsana New" w:hAnsi="Angsana New"/>
          <w:sz w:val="30"/>
          <w:szCs w:val="30"/>
        </w:rPr>
        <w:t>6</w:t>
      </w:r>
      <w:r w:rsidR="00497703" w:rsidRPr="00D26778">
        <w:rPr>
          <w:rFonts w:ascii="Angsana New" w:hAnsi="Angsana New"/>
          <w:sz w:val="30"/>
          <w:szCs w:val="30"/>
        </w:rPr>
        <w:t>4</w:t>
      </w:r>
      <w:r w:rsidR="00986A3B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8389A" w:rsidRPr="00D26778">
        <w:rPr>
          <w:rFonts w:ascii="Angsana New" w:hAnsi="Angsana New"/>
          <w:sz w:val="30"/>
          <w:szCs w:val="30"/>
        </w:rPr>
        <w:t xml:space="preserve"> 9 - 10</w:t>
      </w:r>
      <w:r w:rsidR="002B1382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ปี</w:t>
      </w:r>
      <w:r w:rsidR="00F03966" w:rsidRPr="00D26778">
        <w:rPr>
          <w:rFonts w:ascii="Angsana New" w:hAnsi="Angsana New"/>
          <w:sz w:val="30"/>
          <w:szCs w:val="30"/>
        </w:rPr>
        <w:t xml:space="preserve">         </w:t>
      </w:r>
      <w:r w:rsidR="00EF352C" w:rsidRPr="00D26778">
        <w:rPr>
          <w:rFonts w:ascii="Angsana New" w:hAnsi="Angsana New"/>
          <w:i/>
          <w:iCs/>
          <w:sz w:val="30"/>
          <w:szCs w:val="30"/>
        </w:rPr>
        <w:t>(</w:t>
      </w:r>
      <w:r w:rsidR="00925CA2" w:rsidRPr="00D26778">
        <w:rPr>
          <w:rFonts w:ascii="Angsana New" w:hAnsi="Angsana New"/>
          <w:i/>
          <w:iCs/>
          <w:sz w:val="30"/>
          <w:szCs w:val="30"/>
        </w:rPr>
        <w:t>2</w:t>
      </w:r>
      <w:r w:rsidR="00EF352C" w:rsidRPr="00D26778">
        <w:rPr>
          <w:rFonts w:ascii="Angsana New" w:hAnsi="Angsana New"/>
          <w:i/>
          <w:iCs/>
          <w:sz w:val="30"/>
          <w:szCs w:val="30"/>
        </w:rPr>
        <w:t>5</w:t>
      </w:r>
      <w:r w:rsidR="002B1382" w:rsidRPr="00D26778">
        <w:rPr>
          <w:rFonts w:ascii="Angsana New" w:hAnsi="Angsana New"/>
          <w:i/>
          <w:iCs/>
          <w:sz w:val="30"/>
          <w:szCs w:val="30"/>
        </w:rPr>
        <w:t>6</w:t>
      </w:r>
      <w:r w:rsidR="00881763" w:rsidRPr="00D26778">
        <w:rPr>
          <w:rFonts w:ascii="Angsana New" w:hAnsi="Angsana New"/>
          <w:i/>
          <w:iCs/>
          <w:sz w:val="30"/>
          <w:szCs w:val="30"/>
        </w:rPr>
        <w:t>3</w:t>
      </w:r>
      <w:r w:rsidR="00277F91" w:rsidRPr="00D26778">
        <w:rPr>
          <w:rFonts w:ascii="Angsana New" w:hAnsi="Angsana New"/>
          <w:i/>
          <w:iCs/>
          <w:sz w:val="30"/>
          <w:szCs w:val="30"/>
        </w:rPr>
        <w:t xml:space="preserve"> </w:t>
      </w:r>
      <w:r w:rsidR="00CA7EA3" w:rsidRPr="00D26778">
        <w:rPr>
          <w:rFonts w:ascii="Angsana New" w:hAnsi="Angsana New"/>
          <w:i/>
          <w:iCs/>
          <w:sz w:val="30"/>
          <w:szCs w:val="30"/>
        </w:rPr>
        <w:t xml:space="preserve">: </w:t>
      </w:r>
      <w:r w:rsidR="00497703" w:rsidRPr="00D26778">
        <w:rPr>
          <w:rFonts w:ascii="Angsana New" w:hAnsi="Angsana New"/>
          <w:i/>
          <w:iCs/>
          <w:sz w:val="30"/>
          <w:szCs w:val="30"/>
        </w:rPr>
        <w:t>8</w:t>
      </w:r>
      <w:r w:rsidR="00493A8B" w:rsidRPr="00D26778">
        <w:rPr>
          <w:rFonts w:ascii="Angsana New" w:hAnsi="Angsana New"/>
          <w:i/>
          <w:iCs/>
          <w:sz w:val="30"/>
          <w:szCs w:val="30"/>
        </w:rPr>
        <w:t xml:space="preserve"> - </w:t>
      </w:r>
      <w:r w:rsidR="005F2398" w:rsidRPr="00D26778">
        <w:rPr>
          <w:rFonts w:ascii="Angsana New" w:hAnsi="Angsana New"/>
          <w:i/>
          <w:iCs/>
          <w:sz w:val="30"/>
          <w:szCs w:val="30"/>
        </w:rPr>
        <w:t>1</w:t>
      </w:r>
      <w:r w:rsidR="00497703" w:rsidRPr="00D26778">
        <w:rPr>
          <w:rFonts w:ascii="Angsana New" w:hAnsi="Angsana New"/>
          <w:i/>
          <w:iCs/>
          <w:sz w:val="30"/>
          <w:szCs w:val="30"/>
        </w:rPr>
        <w:t>0</w:t>
      </w:r>
      <w:r w:rsidR="00CA7EA3" w:rsidRPr="00D26778">
        <w:rPr>
          <w:rFonts w:ascii="Angsana New" w:hAnsi="Angsana New"/>
          <w:i/>
          <w:iCs/>
          <w:sz w:val="30"/>
          <w:szCs w:val="30"/>
        </w:rPr>
        <w:t xml:space="preserve"> </w:t>
      </w:r>
      <w:r w:rsidR="00CA7EA3" w:rsidRPr="00D26778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277F91" w:rsidRPr="00D26778">
        <w:rPr>
          <w:rFonts w:ascii="Angsana New" w:hAnsi="Angsana New"/>
          <w:sz w:val="30"/>
          <w:szCs w:val="30"/>
        </w:rPr>
        <w:t>)</w:t>
      </w:r>
    </w:p>
    <w:p w14:paraId="605156F0" w14:textId="77777777" w:rsidR="00170D4A" w:rsidRPr="00D26778" w:rsidRDefault="00170D4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D0B821" w14:textId="77777777" w:rsidR="004A607E" w:rsidRPr="00D26778" w:rsidRDefault="00534A6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D2677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2348B8D" w14:textId="77777777" w:rsidR="00EE1A48" w:rsidRPr="00D26778" w:rsidRDefault="00EE1A4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6C2AADC0" w14:textId="3847857B" w:rsidR="00F07EF2" w:rsidRPr="00D26778" w:rsidRDefault="00F07EF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A62CF56" w14:textId="77777777" w:rsidR="008F5D4F" w:rsidRPr="00D26778" w:rsidRDefault="008F5D4F" w:rsidP="001B34C8">
      <w:p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201"/>
        <w:gridCol w:w="1047"/>
        <w:gridCol w:w="234"/>
        <w:gridCol w:w="1047"/>
        <w:gridCol w:w="263"/>
        <w:gridCol w:w="1047"/>
        <w:gridCol w:w="263"/>
        <w:gridCol w:w="1051"/>
      </w:tblGrid>
      <w:tr w:rsidR="00AF49EA" w:rsidRPr="00D26778" w14:paraId="3681D642" w14:textId="77777777" w:rsidTr="00497703">
        <w:tc>
          <w:tcPr>
            <w:tcW w:w="4201" w:type="dxa"/>
          </w:tcPr>
          <w:p w14:paraId="2C27C739" w14:textId="54BDEEB5" w:rsidR="00AF49EA" w:rsidRPr="00D26778" w:rsidRDefault="008F5D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</w:t>
            </w:r>
            <w:r w:rsidR="00050286"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28" w:type="dxa"/>
            <w:gridSpan w:val="3"/>
          </w:tcPr>
          <w:p w14:paraId="0D12A296" w14:textId="77777777" w:rsidR="00AF49EA" w:rsidRPr="00D26778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2677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1EF415E8" w14:textId="77777777" w:rsidR="00AF49EA" w:rsidRPr="00D26778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1" w:type="dxa"/>
            <w:gridSpan w:val="3"/>
          </w:tcPr>
          <w:p w14:paraId="14F92EB7" w14:textId="77777777" w:rsidR="00AF49EA" w:rsidRPr="00D26778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F5D4F" w:rsidRPr="00D26778" w14:paraId="7B4B97F1" w14:textId="77777777" w:rsidTr="00497703">
        <w:tc>
          <w:tcPr>
            <w:tcW w:w="4201" w:type="dxa"/>
          </w:tcPr>
          <w:p w14:paraId="77B62325" w14:textId="1ED7AA49" w:rsidR="008F5D4F" w:rsidRPr="00D26778" w:rsidRDefault="008F5D4F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216F4B6A" w14:textId="644AEC3E" w:rsidR="008F5D4F" w:rsidRPr="00D26778" w:rsidRDefault="008F5D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4" w:type="dxa"/>
          </w:tcPr>
          <w:p w14:paraId="45ACD67B" w14:textId="77777777" w:rsidR="008F5D4F" w:rsidRPr="00D26778" w:rsidRDefault="008F5D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12AD16A3" w14:textId="2955E070" w:rsidR="008F5D4F" w:rsidRPr="00D26778" w:rsidRDefault="008F5D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3" w:type="dxa"/>
          </w:tcPr>
          <w:p w14:paraId="154A188D" w14:textId="77777777" w:rsidR="008F5D4F" w:rsidRPr="00D26778" w:rsidRDefault="008F5D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569C8894" w14:textId="5E900153" w:rsidR="008F5D4F" w:rsidRPr="00D26778" w:rsidRDefault="008F5D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3" w:type="dxa"/>
          </w:tcPr>
          <w:p w14:paraId="4E3067D0" w14:textId="77777777" w:rsidR="008F5D4F" w:rsidRPr="00D26778" w:rsidRDefault="008F5D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320B6C6E" w14:textId="558FC8C8" w:rsidR="008F5D4F" w:rsidRPr="00D26778" w:rsidRDefault="008F5D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A621F" w:rsidRPr="00D26778" w14:paraId="71E2D9DD" w14:textId="77777777" w:rsidTr="00497703">
        <w:tc>
          <w:tcPr>
            <w:tcW w:w="4201" w:type="dxa"/>
          </w:tcPr>
          <w:p w14:paraId="740CCE2F" w14:textId="77777777" w:rsidR="005A621F" w:rsidRPr="00D26778" w:rsidRDefault="005A621F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7"/>
          </w:tcPr>
          <w:p w14:paraId="71735DD0" w14:textId="4889E65F" w:rsidR="005A621F" w:rsidRPr="00D2677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677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2677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A621F" w:rsidRPr="00D26778" w14:paraId="5FB2662F" w14:textId="77777777" w:rsidTr="00497703">
        <w:tc>
          <w:tcPr>
            <w:tcW w:w="4201" w:type="dxa"/>
          </w:tcPr>
          <w:p w14:paraId="1950EAFD" w14:textId="6790E6FD" w:rsidR="005A621F" w:rsidRPr="00D26778" w:rsidRDefault="00492D68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F2398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="00925CA2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="00497703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47" w:type="dxa"/>
          </w:tcPr>
          <w:p w14:paraId="5053B498" w14:textId="77777777" w:rsidR="005A621F" w:rsidRPr="00D2677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3643FD0B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694F4FF5" w14:textId="77777777" w:rsidR="005A621F" w:rsidRPr="00D2677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22BB565A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07EC8733" w14:textId="77777777" w:rsidR="005A621F" w:rsidRPr="00D2677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180B7477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A7FB0E8" w14:textId="77777777" w:rsidR="005A621F" w:rsidRPr="00D2677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92D68" w:rsidRPr="00D26778" w14:paraId="297045D8" w14:textId="77777777" w:rsidTr="00497703">
        <w:tc>
          <w:tcPr>
            <w:tcW w:w="4201" w:type="dxa"/>
          </w:tcPr>
          <w:p w14:paraId="14A6326E" w14:textId="600E7A5D" w:rsidR="00492D68" w:rsidRPr="00D26778" w:rsidRDefault="00492D68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047" w:type="dxa"/>
          </w:tcPr>
          <w:p w14:paraId="46E95B4F" w14:textId="77777777" w:rsidR="00492D68" w:rsidRPr="00D26778" w:rsidRDefault="00492D68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0160CC21" w14:textId="77777777" w:rsidR="00492D68" w:rsidRPr="00D26778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983CD13" w14:textId="77777777" w:rsidR="00492D68" w:rsidRPr="00D26778" w:rsidRDefault="00492D68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505F4FDB" w14:textId="77777777" w:rsidR="00492D68" w:rsidRPr="00D26778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38776F9" w14:textId="77777777" w:rsidR="00492D68" w:rsidRPr="00D26778" w:rsidRDefault="00492D68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2EEC164F" w14:textId="77777777" w:rsidR="00492D68" w:rsidRPr="00D26778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3220A540" w14:textId="77777777" w:rsidR="00492D68" w:rsidRPr="00D26778" w:rsidRDefault="00492D68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A621F" w:rsidRPr="00D26778" w14:paraId="7ED70565" w14:textId="77777777" w:rsidTr="00497703">
        <w:tc>
          <w:tcPr>
            <w:tcW w:w="4201" w:type="dxa"/>
          </w:tcPr>
          <w:p w14:paraId="573DA7F9" w14:textId="77777777" w:rsidR="005A621F" w:rsidRPr="00D26778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7361E601" w14:textId="69F284EC" w:rsidR="005A621F" w:rsidRPr="00D26778" w:rsidRDefault="008015D5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A0BC7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12,629)</w:t>
            </w:r>
          </w:p>
        </w:tc>
        <w:tc>
          <w:tcPr>
            <w:tcW w:w="234" w:type="dxa"/>
            <w:vAlign w:val="center"/>
          </w:tcPr>
          <w:p w14:paraId="0DC19972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7285F3D" w14:textId="668B7FFF" w:rsidR="005A621F" w:rsidRPr="00D26778" w:rsidRDefault="00FA0BC7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13,547</w:t>
            </w:r>
          </w:p>
        </w:tc>
        <w:tc>
          <w:tcPr>
            <w:tcW w:w="263" w:type="dxa"/>
            <w:vAlign w:val="center"/>
          </w:tcPr>
          <w:p w14:paraId="42DA832C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3E70AEC" w14:textId="5A3B794C" w:rsidR="005A621F" w:rsidRPr="00D26778" w:rsidRDefault="00FA0BC7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(2,370)</w:t>
            </w:r>
          </w:p>
        </w:tc>
        <w:tc>
          <w:tcPr>
            <w:tcW w:w="263" w:type="dxa"/>
            <w:vAlign w:val="center"/>
          </w:tcPr>
          <w:p w14:paraId="619AD4B4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0BDED67C" w14:textId="4A8CBD81" w:rsidR="005A621F" w:rsidRPr="00D26778" w:rsidRDefault="009C5D57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1,794</w:t>
            </w:r>
          </w:p>
        </w:tc>
      </w:tr>
      <w:tr w:rsidR="005A621F" w:rsidRPr="00D26778" w14:paraId="773D28B4" w14:textId="77777777" w:rsidTr="00497703">
        <w:tc>
          <w:tcPr>
            <w:tcW w:w="4201" w:type="dxa"/>
          </w:tcPr>
          <w:p w14:paraId="19F6F64B" w14:textId="77777777" w:rsidR="005A621F" w:rsidRPr="00D26778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325365CD" w14:textId="6AEB1B3D" w:rsidR="005A621F" w:rsidRPr="00D26778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5F2398" w:rsidRPr="00D2677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4475390C" w14:textId="1E243ADD" w:rsidR="005A621F" w:rsidRPr="00D26778" w:rsidRDefault="00FA0BC7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27,439</w:t>
            </w:r>
          </w:p>
        </w:tc>
        <w:tc>
          <w:tcPr>
            <w:tcW w:w="234" w:type="dxa"/>
            <w:vAlign w:val="bottom"/>
          </w:tcPr>
          <w:p w14:paraId="601A5773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6D99CBAA" w14:textId="00EAFF28" w:rsidR="005A621F" w:rsidRPr="00D26778" w:rsidRDefault="00FA0BC7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(24,194)</w:t>
            </w:r>
          </w:p>
        </w:tc>
        <w:tc>
          <w:tcPr>
            <w:tcW w:w="263" w:type="dxa"/>
            <w:vAlign w:val="bottom"/>
          </w:tcPr>
          <w:p w14:paraId="40272062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38123189" w14:textId="2488B837" w:rsidR="005A621F" w:rsidRPr="00D26778" w:rsidRDefault="00FA0BC7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5,327</w:t>
            </w:r>
          </w:p>
        </w:tc>
        <w:tc>
          <w:tcPr>
            <w:tcW w:w="263" w:type="dxa"/>
            <w:vAlign w:val="bottom"/>
          </w:tcPr>
          <w:p w14:paraId="2D0317C2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AB32FC9" w14:textId="40F038B5" w:rsidR="005A621F" w:rsidRPr="00D26778" w:rsidRDefault="008015D5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A0BC7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4,782)</w:t>
            </w:r>
          </w:p>
        </w:tc>
      </w:tr>
      <w:tr w:rsidR="00492D68" w:rsidRPr="00D26778" w14:paraId="181FDD34" w14:textId="77777777" w:rsidTr="00497703">
        <w:tc>
          <w:tcPr>
            <w:tcW w:w="4201" w:type="dxa"/>
          </w:tcPr>
          <w:p w14:paraId="3A005CCA" w14:textId="77777777" w:rsidR="00492D68" w:rsidRPr="00D26778" w:rsidRDefault="00492D68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3AF471F9" w14:textId="77777777" w:rsidR="00492D68" w:rsidRPr="00D26778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4EC526F6" w14:textId="77777777" w:rsidR="00492D68" w:rsidRPr="00D26778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7C748C79" w14:textId="77777777" w:rsidR="00492D68" w:rsidRPr="00D26778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1E3DE762" w14:textId="77777777" w:rsidR="00492D68" w:rsidRPr="00D26778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7E263F5" w14:textId="77777777" w:rsidR="00492D68" w:rsidRPr="00D26778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5321812C" w14:textId="77777777" w:rsidR="00492D68" w:rsidRPr="00D26778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76566A7" w14:textId="77777777" w:rsidR="00492D68" w:rsidRPr="00D26778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621F" w:rsidRPr="00D26778" w14:paraId="095C02DB" w14:textId="77777777" w:rsidTr="00492D68">
        <w:tc>
          <w:tcPr>
            <w:tcW w:w="4201" w:type="dxa"/>
          </w:tcPr>
          <w:p w14:paraId="4FC9D6C3" w14:textId="625912BF" w:rsidR="005A621F" w:rsidRPr="00D26778" w:rsidRDefault="00492D68" w:rsidP="001B34C8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F2398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="00925CA2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="00881763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4952" w:type="dxa"/>
            <w:gridSpan w:val="7"/>
          </w:tcPr>
          <w:p w14:paraId="0D40C897" w14:textId="77777777" w:rsidR="005A621F" w:rsidRPr="00D2677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92D68" w:rsidRPr="00D26778" w14:paraId="1B661BB4" w14:textId="77777777" w:rsidTr="00492D68">
        <w:tc>
          <w:tcPr>
            <w:tcW w:w="4201" w:type="dxa"/>
          </w:tcPr>
          <w:p w14:paraId="50B99DBB" w14:textId="4FD22A67" w:rsidR="00492D68" w:rsidRPr="00D26778" w:rsidRDefault="00492D68" w:rsidP="001B34C8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4952" w:type="dxa"/>
            <w:gridSpan w:val="7"/>
          </w:tcPr>
          <w:p w14:paraId="7BE5010C" w14:textId="77777777" w:rsidR="00492D68" w:rsidRPr="00D26778" w:rsidRDefault="00492D68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97703" w:rsidRPr="00D26778" w14:paraId="5B3E53F5" w14:textId="77777777" w:rsidTr="00492D68">
        <w:tc>
          <w:tcPr>
            <w:tcW w:w="4201" w:type="dxa"/>
          </w:tcPr>
          <w:p w14:paraId="39445C4F" w14:textId="77777777" w:rsidR="00497703" w:rsidRPr="00D26778" w:rsidRDefault="00497703" w:rsidP="001B34C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D26778">
              <w:rPr>
                <w:rFonts w:ascii="Angsana New" w:hAnsi="Angsana New"/>
                <w:sz w:val="30"/>
                <w:szCs w:val="30"/>
              </w:rPr>
              <w:t>0.5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0E96241C" w14:textId="0B0C17B3" w:rsidR="00497703" w:rsidRPr="00D26778" w:rsidRDefault="00497703" w:rsidP="001B34C8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F2398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81763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</w:t>
            </w:r>
            <w:r w:rsidR="00881763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F2398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vAlign w:val="center"/>
          </w:tcPr>
          <w:p w14:paraId="30F3FEB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1B809E2F" w14:textId="1A17F52F" w:rsidR="00497703" w:rsidRPr="00D26778" w:rsidRDefault="005F2398" w:rsidP="001B34C8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97703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4,98</w:t>
            </w:r>
            <w:r w:rsidR="00881763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3" w:type="dxa"/>
            <w:vAlign w:val="center"/>
          </w:tcPr>
          <w:p w14:paraId="30413EC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21219A1" w14:textId="372183CB" w:rsidR="00497703" w:rsidRPr="00D26778" w:rsidRDefault="00497703" w:rsidP="001B34C8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(5,49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center"/>
          </w:tcPr>
          <w:p w14:paraId="1B6E1E5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6A8DC152" w14:textId="1586D2F0" w:rsidR="00497703" w:rsidRPr="00D26778" w:rsidRDefault="00497703" w:rsidP="001B34C8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5,875</w:t>
            </w:r>
          </w:p>
        </w:tc>
      </w:tr>
      <w:tr w:rsidR="00497703" w:rsidRPr="00D26778" w14:paraId="6357EB3E" w14:textId="77777777" w:rsidTr="00492D68">
        <w:tc>
          <w:tcPr>
            <w:tcW w:w="4201" w:type="dxa"/>
          </w:tcPr>
          <w:p w14:paraId="0127D0CC" w14:textId="77777777" w:rsidR="00497703" w:rsidRPr="00D26778" w:rsidRDefault="00497703" w:rsidP="001B34C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6F81E013" w14:textId="579131A0" w:rsidR="00497703" w:rsidRPr="00D26778" w:rsidRDefault="00497703" w:rsidP="001B34C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647E1B0F" w14:textId="729D780B" w:rsidR="00497703" w:rsidRPr="00D26778" w:rsidRDefault="00881763" w:rsidP="001B34C8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97703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</w:t>
            </w:r>
            <w:r w:rsidR="005F2398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97703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4" w:type="dxa"/>
            <w:vAlign w:val="bottom"/>
          </w:tcPr>
          <w:p w14:paraId="54E0F1E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54AC2000" w14:textId="61015665" w:rsidR="00497703" w:rsidRPr="00D26778" w:rsidRDefault="00497703" w:rsidP="001B34C8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</w:t>
            </w:r>
            <w:r w:rsidR="005F2398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263" w:type="dxa"/>
            <w:vAlign w:val="bottom"/>
          </w:tcPr>
          <w:p w14:paraId="6A5482F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731AF00" w14:textId="713D6B87" w:rsidR="00497703" w:rsidRPr="00D26778" w:rsidRDefault="005F2398" w:rsidP="001B34C8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97703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,059</w:t>
            </w:r>
          </w:p>
        </w:tc>
        <w:tc>
          <w:tcPr>
            <w:tcW w:w="263" w:type="dxa"/>
            <w:vAlign w:val="bottom"/>
          </w:tcPr>
          <w:p w14:paraId="5813685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B96CD89" w14:textId="76740AA2" w:rsidR="00497703" w:rsidRPr="00D26778" w:rsidRDefault="00497703" w:rsidP="001B34C8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F2398"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0,704)</w:t>
            </w:r>
          </w:p>
        </w:tc>
      </w:tr>
    </w:tbl>
    <w:p w14:paraId="191E5E66" w14:textId="77777777" w:rsidR="008F5D4F" w:rsidRPr="00D26778" w:rsidRDefault="008F5D4F" w:rsidP="001B34C8">
      <w:p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38D8898" w14:textId="77777777" w:rsidR="00F07EF2" w:rsidRPr="00D26778" w:rsidRDefault="00F07EF2" w:rsidP="001B34C8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67BDD4D5" w14:textId="77777777" w:rsidR="00F07EF2" w:rsidRPr="00D26778" w:rsidRDefault="00F07EF2" w:rsidP="001B34C8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FE48D6" w14:textId="77777777" w:rsidR="00357CEA" w:rsidRPr="00D26778" w:rsidRDefault="00357CE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D26778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4E1BD00" w14:textId="1E1F412B" w:rsidR="00030124" w:rsidRPr="00D26778" w:rsidRDefault="005F23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1</w:t>
      </w:r>
      <w:r w:rsidR="00FC380A">
        <w:rPr>
          <w:rFonts w:ascii="Angsana New" w:hAnsi="Angsana New"/>
          <w:b/>
          <w:bCs/>
          <w:sz w:val="30"/>
          <w:szCs w:val="30"/>
        </w:rPr>
        <w:t>7</w:t>
      </w:r>
      <w:r w:rsidR="008A259F" w:rsidRPr="00D26778">
        <w:rPr>
          <w:rFonts w:ascii="Angsana New" w:hAnsi="Angsana New"/>
          <w:b/>
          <w:bCs/>
          <w:sz w:val="30"/>
          <w:szCs w:val="30"/>
          <w:cs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544ED1" w:rsidRPr="00D26778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731C7A85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914DB29" w14:textId="3264174D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Pr="00D26778">
        <w:rPr>
          <w:rFonts w:ascii="Angsana New" w:hAnsi="Angsana New"/>
          <w:sz w:val="30"/>
          <w:szCs w:val="30"/>
        </w:rPr>
        <w:t>5</w:t>
      </w:r>
      <w:r w:rsidRPr="00D26778">
        <w:rPr>
          <w:rFonts w:ascii="Angsana New" w:hAnsi="Angsana New"/>
          <w:sz w:val="30"/>
          <w:szCs w:val="30"/>
          <w:cs/>
        </w:rPr>
        <w:t xml:space="preserve"> มาตรา </w:t>
      </w:r>
      <w:r w:rsidR="005F2398" w:rsidRPr="00D26778">
        <w:rPr>
          <w:rFonts w:ascii="Angsana New" w:hAnsi="Angsana New"/>
          <w:sz w:val="30"/>
          <w:szCs w:val="30"/>
        </w:rPr>
        <w:t>11</w:t>
      </w:r>
      <w:r w:rsidRPr="00D26778">
        <w:rPr>
          <w:rFonts w:ascii="Angsana New" w:hAnsi="Angsana New"/>
          <w:sz w:val="30"/>
          <w:szCs w:val="30"/>
        </w:rPr>
        <w:t>6</w:t>
      </w:r>
      <w:r w:rsidRPr="00D26778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D26778">
        <w:rPr>
          <w:rFonts w:ascii="Angsana New" w:hAnsi="Angsana New"/>
          <w:sz w:val="30"/>
          <w:szCs w:val="30"/>
        </w:rPr>
        <w:t>“</w:t>
      </w:r>
      <w:r w:rsidRPr="00D26778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26778">
        <w:rPr>
          <w:rFonts w:ascii="Angsana New" w:hAnsi="Angsana New"/>
          <w:sz w:val="30"/>
          <w:szCs w:val="30"/>
        </w:rPr>
        <w:t>”</w:t>
      </w:r>
      <w:r w:rsidRPr="00D26778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D26778">
        <w:rPr>
          <w:rFonts w:ascii="Angsana New" w:hAnsi="Angsana New"/>
          <w:sz w:val="30"/>
          <w:szCs w:val="30"/>
        </w:rPr>
        <w:t xml:space="preserve">5 </w:t>
      </w:r>
      <w:r w:rsidRPr="00D26778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0 </w:t>
      </w:r>
      <w:r w:rsidRPr="00D26778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028A929" w14:textId="77777777" w:rsidR="00252C4C" w:rsidRPr="00D26778" w:rsidRDefault="00252C4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D4C0D36" w14:textId="03A7CCA0" w:rsidR="00AA40A8" w:rsidRPr="00D26778" w:rsidRDefault="005F23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1</w:t>
      </w:r>
      <w:r w:rsidR="00FC380A">
        <w:rPr>
          <w:rFonts w:ascii="Angsana New" w:hAnsi="Angsana New"/>
          <w:b/>
          <w:bCs/>
          <w:sz w:val="30"/>
          <w:szCs w:val="30"/>
        </w:rPr>
        <w:t>8</w:t>
      </w:r>
      <w:r w:rsidR="00AA40A8" w:rsidRPr="00D26778">
        <w:rPr>
          <w:rFonts w:ascii="Angsana New" w:hAnsi="Angsana New"/>
          <w:b/>
          <w:bCs/>
          <w:sz w:val="30"/>
          <w:szCs w:val="30"/>
        </w:rPr>
        <w:tab/>
      </w:r>
      <w:r w:rsidR="00AA40A8" w:rsidRPr="00D26778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AA40A8" w:rsidRPr="00D26778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59A3921A" w14:textId="77777777" w:rsidR="00AA40A8" w:rsidRPr="00D26778" w:rsidRDefault="00AA40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328E634" w14:textId="6A96DA2C" w:rsidR="00AA40A8" w:rsidRPr="00D26778" w:rsidRDefault="00696E0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Pr="00D26778">
        <w:rPr>
          <w:rFonts w:ascii="Angsana New" w:hAnsi="Angsana New"/>
          <w:sz w:val="30"/>
          <w:szCs w:val="30"/>
          <w:cs/>
        </w:rPr>
        <w:t xml:space="preserve">  </w:t>
      </w:r>
      <w:r w:rsidRPr="00D26778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3145547" w14:textId="77777777" w:rsidR="00CB0673" w:rsidRPr="00D26778" w:rsidRDefault="00CB067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3E1825FD" w14:textId="315B9E1B" w:rsidR="00AA40A8" w:rsidRPr="00D26778" w:rsidRDefault="008F0097" w:rsidP="001B34C8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ส่</w:t>
      </w:r>
      <w:r w:rsidR="00AA40A8" w:rsidRPr="00D26778">
        <w:rPr>
          <w:rFonts w:ascii="Angsana New" w:hAnsi="Angsana New"/>
          <w:i/>
          <w:iCs/>
          <w:sz w:val="30"/>
          <w:szCs w:val="30"/>
          <w:cs/>
        </w:rPr>
        <w:t xml:space="preserve">วนงาน </w:t>
      </w:r>
      <w:r w:rsidR="005F2398" w:rsidRPr="00D26778">
        <w:rPr>
          <w:rFonts w:ascii="Angsana New" w:hAnsi="Angsana New"/>
          <w:i/>
          <w:iCs/>
          <w:sz w:val="30"/>
          <w:szCs w:val="30"/>
        </w:rPr>
        <w:t>1</w:t>
      </w:r>
      <w:r w:rsidR="00AA40A8" w:rsidRPr="00D2677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A40A8" w:rsidRPr="00D26778">
        <w:rPr>
          <w:rFonts w:ascii="Angsana New" w:hAnsi="Angsana New"/>
          <w:sz w:val="30"/>
          <w:szCs w:val="30"/>
          <w:cs/>
        </w:rPr>
        <w:t>ผลิตภัณฑ์เพลาข้างและเพลารองแหนบ</w:t>
      </w:r>
    </w:p>
    <w:p w14:paraId="3F76204C" w14:textId="0AEF759C" w:rsidR="00AA40A8" w:rsidRPr="00D26778" w:rsidRDefault="008F0097" w:rsidP="001B34C8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ส่</w:t>
      </w:r>
      <w:r w:rsidR="00AA40A8" w:rsidRPr="00D26778">
        <w:rPr>
          <w:rFonts w:ascii="Angsana New" w:hAnsi="Angsana New"/>
          <w:i/>
          <w:iCs/>
          <w:sz w:val="30"/>
          <w:szCs w:val="30"/>
          <w:cs/>
        </w:rPr>
        <w:t xml:space="preserve">วนงาน </w:t>
      </w:r>
      <w:r w:rsidR="00925CA2" w:rsidRPr="00D26778">
        <w:rPr>
          <w:rFonts w:ascii="Angsana New" w:hAnsi="Angsana New"/>
          <w:i/>
          <w:iCs/>
          <w:sz w:val="30"/>
          <w:szCs w:val="30"/>
        </w:rPr>
        <w:t>2</w:t>
      </w:r>
      <w:r w:rsidR="00AA40A8" w:rsidRPr="00D2677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A40A8" w:rsidRPr="00D26778">
        <w:rPr>
          <w:rFonts w:ascii="Angsana New" w:hAnsi="Angsana New"/>
          <w:sz w:val="30"/>
          <w:szCs w:val="30"/>
          <w:cs/>
        </w:rPr>
        <w:t>ผลิตภัณฑ์ชิ้นส่วนอะไหล่ยานยนต์อื่นๆ</w:t>
      </w:r>
    </w:p>
    <w:p w14:paraId="31C1D5BB" w14:textId="77777777" w:rsidR="00AA40A8" w:rsidRPr="00D26778" w:rsidRDefault="00AA40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743143C4" w14:textId="575E0C7D" w:rsidR="000C1B3F" w:rsidRPr="00D26778" w:rsidRDefault="00F07EF2" w:rsidP="001B34C8">
      <w:pPr>
        <w:ind w:left="518"/>
        <w:jc w:val="thaiDistribute"/>
        <w:rPr>
          <w:rFonts w:ascii="Angsana New" w:hAnsi="Angsana New"/>
          <w:sz w:val="30"/>
          <w:szCs w:val="30"/>
        </w:rPr>
        <w:sectPr w:rsidR="000C1B3F" w:rsidRPr="00D26778" w:rsidSect="008B0FBC">
          <w:footerReference w:type="default" r:id="rId3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D26778">
        <w:rPr>
          <w:rFonts w:ascii="Angsana New" w:hAnsi="Angsana New" w:hint="cs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</w:t>
      </w:r>
      <w:r w:rsidR="009A08DD" w:rsidRPr="00D26778">
        <w:rPr>
          <w:rFonts w:ascii="Angsana New" w:hAnsi="Angsana New" w:hint="cs"/>
          <w:sz w:val="30"/>
          <w:szCs w:val="30"/>
          <w:cs/>
        </w:rPr>
        <w:t xml:space="preserve">น </w:t>
      </w:r>
      <w:r w:rsidRPr="00D26778">
        <w:rPr>
          <w:rFonts w:ascii="Angsana New" w:hAnsi="Angsana New" w:hint="cs"/>
          <w:sz w:val="30"/>
          <w:szCs w:val="30"/>
          <w:cs/>
        </w:rPr>
        <w:t>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</w:t>
      </w:r>
      <w:r w:rsidR="000C1B3F" w:rsidRPr="00D26778">
        <w:rPr>
          <w:rFonts w:ascii="Angsana New" w:hAnsi="Angsana New" w:hint="cs"/>
          <w:sz w:val="30"/>
          <w:szCs w:val="30"/>
          <w:cs/>
        </w:rPr>
        <w:t>ม</w:t>
      </w:r>
      <w:r w:rsidRPr="00D26778">
        <w:rPr>
          <w:rFonts w:ascii="Angsana New" w:hAnsi="Angsana New" w:hint="cs"/>
          <w:sz w:val="30"/>
          <w:szCs w:val="30"/>
          <w:cs/>
        </w:rPr>
        <w:t>เดียวกัน</w:t>
      </w:r>
      <w:r w:rsidR="000C1B3F" w:rsidRPr="00D26778">
        <w:rPr>
          <w:rFonts w:ascii="Angsana New" w:hAnsi="Angsana New" w:hint="cs"/>
          <w:sz w:val="30"/>
          <w:szCs w:val="30"/>
          <w:cs/>
        </w:rPr>
        <w:t xml:space="preserve">      </w:t>
      </w:r>
    </w:p>
    <w:p w14:paraId="2101B86E" w14:textId="33A6CA46" w:rsidR="00AA40A8" w:rsidRPr="00D26778" w:rsidRDefault="008643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AA40A8" w:rsidRPr="00D267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A0D221C" w14:textId="77777777" w:rsidR="007D35ED" w:rsidRPr="00D26778" w:rsidRDefault="007D35ED" w:rsidP="001B34C8">
      <w:pPr>
        <w:tabs>
          <w:tab w:val="clear" w:pos="680"/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UPC" w:hAnsi="AngsanaUPC" w:cs="AngsanaUPC"/>
          <w:b/>
          <w:bCs/>
          <w:sz w:val="4"/>
          <w:szCs w:val="4"/>
        </w:rPr>
      </w:pPr>
    </w:p>
    <w:tbl>
      <w:tblPr>
        <w:tblW w:w="144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970"/>
        <w:gridCol w:w="900"/>
        <w:gridCol w:w="270"/>
        <w:gridCol w:w="810"/>
        <w:gridCol w:w="270"/>
        <w:gridCol w:w="900"/>
        <w:gridCol w:w="277"/>
        <w:gridCol w:w="983"/>
        <w:gridCol w:w="252"/>
        <w:gridCol w:w="18"/>
        <w:gridCol w:w="90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4921DC" w:rsidRPr="00D26778" w14:paraId="3DAD68F9" w14:textId="77777777" w:rsidTr="00864312">
        <w:trPr>
          <w:trHeight w:val="33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E27752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0" w:type="dxa"/>
            <w:gridSpan w:val="20"/>
            <w:tcBorders>
              <w:top w:val="nil"/>
              <w:left w:val="nil"/>
              <w:bottom w:val="nil"/>
            </w:tcBorders>
          </w:tcPr>
          <w:p w14:paraId="3F0854E3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921DC" w:rsidRPr="00D26778" w14:paraId="2A293867" w14:textId="77777777" w:rsidTr="00C320A3">
        <w:trPr>
          <w:trHeight w:val="128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A0F080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72262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532EF92B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19D24B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561C3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</w:t>
            </w:r>
            <w:r w:rsidRPr="00D2677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น</w:t>
            </w: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อะไหล่</w:t>
            </w:r>
          </w:p>
          <w:p w14:paraId="04A43981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EBE2A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11222DB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FCFFDFB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94F5887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740424C8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5E0402AB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5AE73741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733FB059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D5D2A36" w14:textId="77777777" w:rsidR="004921DC" w:rsidRPr="00D26778" w:rsidRDefault="004921D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497703" w:rsidRPr="00D26778" w14:paraId="4E88A345" w14:textId="77777777" w:rsidTr="00864312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6598B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A08163" w14:textId="7E19327F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0BC2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8F3AD8" w14:textId="3409CA78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17B6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7755D0" w14:textId="0D5B452F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623E60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A3C6FBD" w14:textId="5264CA27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76D4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48A299" w14:textId="0372C9C8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270" w:type="dxa"/>
          </w:tcPr>
          <w:p w14:paraId="6C92A4F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CE97D4" w14:textId="0AAD3E31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0A3779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305C1C" w14:textId="7BB04C94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270" w:type="dxa"/>
          </w:tcPr>
          <w:p w14:paraId="6C4A801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214ECC" w14:textId="754EA827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5D8AA9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14814E" w14:textId="2E5EB6EE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270" w:type="dxa"/>
          </w:tcPr>
          <w:p w14:paraId="71B1395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F0CA2B" w14:textId="4029C124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C320A3" w:rsidRPr="00D26778" w14:paraId="66143367" w14:textId="77777777" w:rsidTr="00864312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EC6B20" w14:textId="379FBF34" w:rsidR="00C320A3" w:rsidRPr="00D26778" w:rsidRDefault="00C320A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ปี</w:t>
            </w:r>
            <w:r w:rsidRPr="00D2677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D2677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881763" w:rsidRPr="00D2677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0" w:type="dxa"/>
            <w:gridSpan w:val="20"/>
            <w:tcBorders>
              <w:top w:val="nil"/>
              <w:left w:val="nil"/>
              <w:bottom w:val="nil"/>
            </w:tcBorders>
          </w:tcPr>
          <w:p w14:paraId="0AD69B65" w14:textId="77777777" w:rsidR="00C320A3" w:rsidRPr="00D26778" w:rsidRDefault="00C320A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26778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D26778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497703" w:rsidRPr="00D26778" w14:paraId="4A26A33F" w14:textId="77777777" w:rsidTr="00DE131E">
        <w:trPr>
          <w:trHeight w:val="72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004DBB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</w:t>
            </w:r>
          </w:p>
          <w:p w14:paraId="456E11D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B013F8" w14:textId="0F719F58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2,532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FACBE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36D9A0A" w14:textId="1E50EF8A" w:rsidR="00497703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,766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BB36C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1D653" w14:textId="08CA2479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6,066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F7FA3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684BE" w14:textId="37634E7C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5F2398" w:rsidRPr="00D26778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F3D6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42E40" w14:textId="4ECB107A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8,598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2F3B2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FDCC5D" w14:textId="55C31FFB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5,88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613A2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7BED78" w14:textId="363F8595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1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51D03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AE7E1C" w14:textId="6633B92A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1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9031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5E685A34" w14:textId="60442B3D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8,59</w:t>
            </w:r>
            <w:r w:rsidR="00DE131E" w:rsidRPr="00D2677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459565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52B640" w14:textId="021D0796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5,88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497703" w:rsidRPr="00D26778" w14:paraId="24AAAA24" w14:textId="77777777" w:rsidTr="00DE13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51743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</w:t>
            </w:r>
          </w:p>
          <w:p w14:paraId="1AE52586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DD4597" w14:textId="54F6F3BD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C3AFB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399F22" w14:textId="45414371" w:rsidR="00497703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9A9B0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AB79B" w14:textId="765594B6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2,38</w:t>
            </w:r>
            <w:r w:rsidR="00566BC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7" w:type="dxa"/>
            <w:tcBorders>
              <w:left w:val="nil"/>
              <w:bottom w:val="nil"/>
              <w:right w:val="nil"/>
            </w:tcBorders>
            <w:vAlign w:val="bottom"/>
          </w:tcPr>
          <w:p w14:paraId="3AA2AFE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29DF7" w14:textId="6F3F5EA6" w:rsidR="00497703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,594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2CB2C1E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vAlign w:val="bottom"/>
          </w:tcPr>
          <w:p w14:paraId="60C69FF3" w14:textId="08307177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2,551</w:t>
            </w:r>
          </w:p>
        </w:tc>
        <w:tc>
          <w:tcPr>
            <w:tcW w:w="270" w:type="dxa"/>
            <w:vAlign w:val="bottom"/>
          </w:tcPr>
          <w:p w14:paraId="3EF31AF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5E994D" w14:textId="22FD9715" w:rsidR="00497703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,7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B2BE67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34D4EC" w14:textId="252170B5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(2,551)</w:t>
            </w:r>
          </w:p>
        </w:tc>
        <w:tc>
          <w:tcPr>
            <w:tcW w:w="270" w:type="dxa"/>
          </w:tcPr>
          <w:p w14:paraId="6BD920F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D2D5FD" w14:textId="25AA2AD2" w:rsidR="00497703" w:rsidRPr="00D26778" w:rsidRDefault="00497703" w:rsidP="001B34C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F2398"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,7</w:t>
            </w:r>
            <w:r w:rsidR="005F2398"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A68032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4EE55D" w14:textId="49A22E12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72" w:right="-43" w:hanging="2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C1D89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9F9883" w14:textId="0ED62022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72" w:right="-43" w:hanging="2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97703" w:rsidRPr="00D26778" w14:paraId="0F3C6BCE" w14:textId="77777777" w:rsidTr="00DE13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4DE4A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A59CD" w14:textId="0B6201C6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2,700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63D39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9BBBE" w14:textId="1622DC9D" w:rsidR="00497703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497703"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,885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647170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60DAFC" w14:textId="5BDA0BD1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8,449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2BDD4C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8D153" w14:textId="3629FCB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5,7</w:t>
            </w:r>
            <w:r w:rsidR="005F2398"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4CA340B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74623" w14:textId="3CDE4666" w:rsidR="00497703" w:rsidRPr="00D26778" w:rsidRDefault="0035306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11,149</w:t>
            </w:r>
          </w:p>
        </w:tc>
        <w:tc>
          <w:tcPr>
            <w:tcW w:w="270" w:type="dxa"/>
            <w:vAlign w:val="bottom"/>
          </w:tcPr>
          <w:p w14:paraId="024A7E6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F755A" w14:textId="4618A0ED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7,596</w:t>
            </w:r>
          </w:p>
        </w:tc>
        <w:tc>
          <w:tcPr>
            <w:tcW w:w="270" w:type="dxa"/>
          </w:tcPr>
          <w:p w14:paraId="5DA5F24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CBD5A" w14:textId="6838E5D2" w:rsidR="00497703" w:rsidRPr="00D26778" w:rsidRDefault="009E2F0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(2,551)</w:t>
            </w:r>
          </w:p>
        </w:tc>
        <w:tc>
          <w:tcPr>
            <w:tcW w:w="270" w:type="dxa"/>
          </w:tcPr>
          <w:p w14:paraId="1508EF9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BB7FE" w14:textId="7442DBD8" w:rsidR="00497703" w:rsidRPr="00D26778" w:rsidRDefault="00497703" w:rsidP="001B34C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5F2398"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,7</w:t>
            </w:r>
            <w:r w:rsidR="005F2398"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881763"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22E39B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98617" w14:textId="6EF04D80" w:rsidR="00497703" w:rsidRPr="00D26778" w:rsidRDefault="009E2F0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8,59</w:t>
            </w:r>
            <w:r w:rsidR="00DE131E"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549DAF2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177C4" w14:textId="69965E6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5,88</w:t>
            </w:r>
            <w:r w:rsidR="00881763"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497703" w:rsidRPr="00D26778" w14:paraId="7E4E4A3D" w14:textId="77777777" w:rsidTr="00864312">
        <w:trPr>
          <w:trHeight w:val="2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069E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EB488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4AA18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22EE1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14B77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FBC5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4978C9D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E4298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119F38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double" w:sz="4" w:space="0" w:color="auto"/>
            </w:tcBorders>
            <w:vAlign w:val="bottom"/>
          </w:tcPr>
          <w:p w14:paraId="5B9FCFC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F2709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BD7173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A3880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DA7557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86313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21AB7F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F4B6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3CD7B40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72" w:right="-43" w:hanging="2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FE1A6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B476DD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72" w:right="-43" w:hanging="2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97703" w:rsidRPr="00D26778" w14:paraId="6FF8607E" w14:textId="77777777" w:rsidTr="0086431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304B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677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B260" w14:textId="03859EA4" w:rsidR="00497703" w:rsidRPr="00D26778" w:rsidRDefault="00FD4BA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762</w:t>
            </w:r>
            <w:r w:rsidR="00593419" w:rsidRPr="00D2677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FB2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88DA" w14:textId="378E7BC6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925CA2"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B9B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3C88" w14:textId="00FE9901" w:rsidR="00497703" w:rsidRPr="00D26778" w:rsidRDefault="00FD4BA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0DD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C22E" w14:textId="3FC87C20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A26B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1E9C29AD" w14:textId="51B1512F" w:rsidR="00497703" w:rsidRPr="00D26778" w:rsidRDefault="00FD4BA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1,567</w:t>
            </w:r>
          </w:p>
        </w:tc>
        <w:tc>
          <w:tcPr>
            <w:tcW w:w="270" w:type="dxa"/>
            <w:vAlign w:val="bottom"/>
          </w:tcPr>
          <w:p w14:paraId="67F79A9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F2EE19" w14:textId="41ACEA5C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270" w:type="dxa"/>
          </w:tcPr>
          <w:p w14:paraId="22A4FAF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3DA7CF" w14:textId="43BD71BA" w:rsidR="00497703" w:rsidRPr="00D26778" w:rsidRDefault="007D269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21F43" w:rsidRPr="00D26778">
              <w:rPr>
                <w:rFonts w:ascii="Angsana New" w:hAnsi="Angsana New"/>
                <w:color w:val="000000"/>
                <w:sz w:val="28"/>
                <w:szCs w:val="28"/>
              </w:rPr>
              <w:t>453)</w:t>
            </w:r>
          </w:p>
        </w:tc>
        <w:tc>
          <w:tcPr>
            <w:tcW w:w="270" w:type="dxa"/>
          </w:tcPr>
          <w:p w14:paraId="0E5B7942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479046" w14:textId="761F7CBF" w:rsidR="00497703" w:rsidRPr="00D26778" w:rsidRDefault="00497703" w:rsidP="001B34C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25CA2"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925CA2"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276A93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46905F" w14:textId="1DEE21D9" w:rsidR="00497703" w:rsidRPr="00D26778" w:rsidRDefault="00A2254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1,114</w:t>
            </w:r>
          </w:p>
        </w:tc>
        <w:tc>
          <w:tcPr>
            <w:tcW w:w="270" w:type="dxa"/>
            <w:vAlign w:val="bottom"/>
          </w:tcPr>
          <w:p w14:paraId="171D9436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CB8D4B" w14:textId="3F8C139D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5F2398"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497703" w:rsidRPr="00D26778" w14:paraId="3153AE22" w14:textId="77777777" w:rsidTr="0086431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AB15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2424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784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5325C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CE1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F39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BA4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0824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187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65DB1000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01C57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021F0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E435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1A1FC6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1A720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B5594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FE7A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D6646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D6BDD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3E266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97703" w:rsidRPr="00D26778" w14:paraId="707D134F" w14:textId="77777777" w:rsidTr="0086431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C261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E3517" w14:textId="2C64CC86" w:rsidR="00497703" w:rsidRPr="00D26778" w:rsidRDefault="007D269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5,9</w:t>
            </w:r>
            <w:r w:rsidR="00FD4BAB" w:rsidRPr="00D26778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B38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46B3" w14:textId="521023A9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5,580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4FB0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DF48" w14:textId="04788ECD" w:rsidR="00497703" w:rsidRPr="00D26778" w:rsidRDefault="00A2254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8,731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8BFB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EBA2" w14:textId="770171AB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6,746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F6E0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257C197F" w14:textId="2877BB20" w:rsidR="00497703" w:rsidRPr="00D26778" w:rsidRDefault="007D269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14,6</w:t>
            </w:r>
            <w:r w:rsidR="00FD4BAB" w:rsidRPr="00D26778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70" w:type="dxa"/>
            <w:vAlign w:val="bottom"/>
          </w:tcPr>
          <w:p w14:paraId="24EADDC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4BD1F2" w14:textId="59D24C1B" w:rsidR="00497703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25CA2"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925CA2"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4C20DE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9C1A5B" w14:textId="040C7307" w:rsidR="00497703" w:rsidRPr="00D26778" w:rsidRDefault="007D269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(4,8</w:t>
            </w:r>
            <w:r w:rsidR="00521F43" w:rsidRPr="00D26778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ABDAD1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F661E2" w14:textId="70AE35E2" w:rsidR="00497703" w:rsidRPr="00D26778" w:rsidRDefault="00497703" w:rsidP="001B34C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  <w:r w:rsidR="005F2398"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1612C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DA9FC0" w14:textId="5039CB11" w:rsidR="00497703" w:rsidRPr="00D26778" w:rsidRDefault="00A2254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9,830</w:t>
            </w:r>
          </w:p>
        </w:tc>
        <w:tc>
          <w:tcPr>
            <w:tcW w:w="270" w:type="dxa"/>
            <w:vAlign w:val="bottom"/>
          </w:tcPr>
          <w:p w14:paraId="0F2F6B9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3EFD03" w14:textId="679D72B4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8,955</w:t>
            </w:r>
          </w:p>
        </w:tc>
      </w:tr>
      <w:tr w:rsidR="00497703" w:rsidRPr="00D26778" w14:paraId="2C4E3175" w14:textId="77777777" w:rsidTr="0086431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AB8E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677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38140" w14:textId="2B9EAE9D" w:rsidR="00497703" w:rsidRPr="00D26778" w:rsidRDefault="00A2254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4F2C5F" w:rsidRPr="00D2677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27B93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B6BAD" w14:textId="11D63B42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5F2398"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AB4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ECFEA" w14:textId="18A6FC8E" w:rsidR="00497703" w:rsidRPr="00D26778" w:rsidRDefault="00A2254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2,29</w:t>
            </w:r>
            <w:r w:rsidR="00BF5117" w:rsidRPr="00D2677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B122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473AE" w14:textId="7C89016C" w:rsidR="00497703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,95</w:t>
            </w:r>
            <w:r w:rsidR="00881763" w:rsidRPr="00D267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6AA50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2BE07935" w14:textId="42D107B3" w:rsidR="00497703" w:rsidRPr="00D26778" w:rsidRDefault="009F123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3,039</w:t>
            </w:r>
          </w:p>
        </w:tc>
        <w:tc>
          <w:tcPr>
            <w:tcW w:w="270" w:type="dxa"/>
            <w:vAlign w:val="bottom"/>
          </w:tcPr>
          <w:p w14:paraId="5D96BE4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0F2D7E" w14:textId="7414EC79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,67</w:t>
            </w:r>
            <w:r w:rsidR="005F2398"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0512A5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D23748" w14:textId="57C1B977" w:rsidR="00497703" w:rsidRPr="00D26778" w:rsidRDefault="00A2254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1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(851)</w:t>
            </w:r>
          </w:p>
        </w:tc>
        <w:tc>
          <w:tcPr>
            <w:tcW w:w="270" w:type="dxa"/>
            <w:vAlign w:val="bottom"/>
          </w:tcPr>
          <w:p w14:paraId="5F9F794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FD8F5D" w14:textId="50EA88CA" w:rsidR="00497703" w:rsidRPr="00D26778" w:rsidRDefault="00497703" w:rsidP="001B34C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(806)</w:t>
            </w:r>
          </w:p>
        </w:tc>
        <w:tc>
          <w:tcPr>
            <w:tcW w:w="270" w:type="dxa"/>
          </w:tcPr>
          <w:p w14:paraId="31719716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BDF896" w14:textId="0D256D56" w:rsidR="00497703" w:rsidRPr="00D26778" w:rsidRDefault="00A2254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4F2C5F" w:rsidRPr="00D2677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188</w:t>
            </w:r>
          </w:p>
        </w:tc>
        <w:tc>
          <w:tcPr>
            <w:tcW w:w="270" w:type="dxa"/>
            <w:vAlign w:val="bottom"/>
          </w:tcPr>
          <w:p w14:paraId="2BF68B4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49F524" w14:textId="3B65E744" w:rsidR="00497703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97703" w:rsidRPr="00D26778">
              <w:rPr>
                <w:rFonts w:ascii="Angsana New" w:hAnsi="Angsana New"/>
                <w:color w:val="000000"/>
                <w:sz w:val="28"/>
                <w:szCs w:val="28"/>
              </w:rPr>
              <w:t>,865</w:t>
            </w:r>
          </w:p>
        </w:tc>
      </w:tr>
    </w:tbl>
    <w:p w14:paraId="4ECC2501" w14:textId="77777777" w:rsidR="000C1B3F" w:rsidRPr="00D26778" w:rsidRDefault="000C1B3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8B4667E" w14:textId="77777777" w:rsidR="000C1B3F" w:rsidRPr="00D26778" w:rsidRDefault="00E952E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2677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2677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267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0BCC9C0F" w14:textId="77777777" w:rsidR="00BE781D" w:rsidRPr="00D26778" w:rsidRDefault="00BE781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438BAC56" w14:textId="49B776D4" w:rsidR="008035C0" w:rsidRPr="00D26778" w:rsidRDefault="008035C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267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เวลาใดเวลาหนึ่ง</w:t>
      </w:r>
    </w:p>
    <w:p w14:paraId="605F449E" w14:textId="77777777" w:rsidR="000C1B3F" w:rsidRPr="00D26778" w:rsidRDefault="000C1B3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41D85863" w14:textId="0ADB539D" w:rsidR="00E952EA" w:rsidRPr="00D26778" w:rsidRDefault="004034C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*</w:t>
      </w:r>
      <w:r w:rsidRPr="00D267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กำไรก่อนภาษีเงินได้รวม</w:t>
      </w:r>
      <w:r w:rsidR="00A73C27" w:rsidRPr="00D267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</w:t>
      </w:r>
      <w:r w:rsidRPr="00D267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เงินปันผลจาก</w:t>
      </w:r>
      <w:r w:rsidR="00B96BED" w:rsidRPr="00D267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บริษัทย่อยจำนวน </w:t>
      </w:r>
      <w:r w:rsidR="00FD4BAB" w:rsidRPr="00D2677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235</w:t>
      </w:r>
      <w:r w:rsidR="00B96BED" w:rsidRPr="00D2677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B96BED" w:rsidRPr="00D267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ล้านบาทสำหรับ</w:t>
      </w:r>
      <w:r w:rsidR="00F37546" w:rsidRPr="00D267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ปี</w:t>
      </w:r>
      <w:r w:rsidR="00B96BED" w:rsidRPr="00D2677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925CA2" w:rsidRPr="00D2677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</w:t>
      </w:r>
      <w:r w:rsidR="00B96BED" w:rsidRPr="00D2677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56</w:t>
      </w:r>
      <w:r w:rsidR="00497703" w:rsidRPr="00D2677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4</w:t>
      </w:r>
      <w:r w:rsidR="00B96BED" w:rsidRPr="00D267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B96BED" w:rsidRPr="00D2677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(</w:t>
      </w:r>
      <w:r w:rsidR="00925CA2" w:rsidRPr="00D2677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</w:t>
      </w:r>
      <w:r w:rsidR="00B96BED" w:rsidRPr="00D2677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56</w:t>
      </w:r>
      <w:r w:rsidR="00881763" w:rsidRPr="00D2677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3</w:t>
      </w:r>
      <w:r w:rsidR="00B96BED" w:rsidRPr="00D2677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925CA2" w:rsidRPr="00D2677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</w:t>
      </w:r>
      <w:r w:rsidR="00122C0D" w:rsidRPr="00D2677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78</w:t>
      </w:r>
      <w:r w:rsidR="00864312" w:rsidRPr="00D2677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B96BED" w:rsidRPr="00D26778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B96BED" w:rsidRPr="00D2677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)</w:t>
      </w:r>
    </w:p>
    <w:p w14:paraId="23C39287" w14:textId="77777777" w:rsidR="008035C0" w:rsidRPr="00D26778" w:rsidRDefault="008035C0" w:rsidP="001B34C8">
      <w:pPr>
        <w:tabs>
          <w:tab w:val="clear" w:pos="680"/>
          <w:tab w:val="clear" w:pos="907"/>
          <w:tab w:val="left" w:pos="540"/>
          <w:tab w:val="left" w:pos="900"/>
        </w:tabs>
        <w:ind w:left="540"/>
        <w:rPr>
          <w:rFonts w:ascii="Angsana New" w:hAnsi="Angsana New"/>
          <w:sz w:val="30"/>
          <w:szCs w:val="30"/>
        </w:rPr>
        <w:sectPr w:rsidR="008035C0" w:rsidRPr="00D26778" w:rsidSect="008B0FBC">
          <w:headerReference w:type="default" r:id="rId3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0D9003D" w14:textId="77777777" w:rsidR="00254BED" w:rsidRPr="00D26778" w:rsidRDefault="00254BE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  <w:cs/>
        </w:rPr>
        <w:tab/>
      </w:r>
      <w:r w:rsidRPr="00D267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3FEAEAAB" w14:textId="77777777" w:rsidR="00254BED" w:rsidRPr="00CC3B16" w:rsidRDefault="00254BE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3239790A" w14:textId="3D340159" w:rsidR="00254BED" w:rsidRPr="00D26778" w:rsidRDefault="00254BE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รายได้จากลูกค้าบางรายของกลุ่มบริษัทเป็นจำนวนเงินประมาณ</w:t>
      </w:r>
      <w:r w:rsidR="00577F44" w:rsidRPr="00D26778">
        <w:rPr>
          <w:rFonts w:ascii="Angsana New" w:hAnsi="Angsana New"/>
          <w:sz w:val="30"/>
          <w:szCs w:val="30"/>
        </w:rPr>
        <w:t xml:space="preserve"> 6,</w:t>
      </w:r>
      <w:r w:rsidR="004E7E70" w:rsidRPr="00D26778">
        <w:rPr>
          <w:rFonts w:ascii="Angsana New" w:hAnsi="Angsana New"/>
          <w:sz w:val="30"/>
          <w:szCs w:val="30"/>
        </w:rPr>
        <w:t>476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ล้าน</w:t>
      </w:r>
      <w:r w:rsidRPr="00D26778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D2677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25CA2" w:rsidRPr="00D26778">
        <w:rPr>
          <w:rFonts w:ascii="Angsana New" w:hAnsi="Angsana New"/>
          <w:i/>
          <w:iCs/>
          <w:sz w:val="30"/>
          <w:szCs w:val="30"/>
        </w:rPr>
        <w:t>2</w:t>
      </w:r>
      <w:r w:rsidR="008357F9" w:rsidRPr="00D26778">
        <w:rPr>
          <w:rFonts w:ascii="Angsana New" w:hAnsi="Angsana New"/>
          <w:i/>
          <w:iCs/>
          <w:sz w:val="30"/>
          <w:szCs w:val="30"/>
        </w:rPr>
        <w:t>5</w:t>
      </w:r>
      <w:r w:rsidR="008357F9" w:rsidRPr="00D26778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881763" w:rsidRPr="00D26778">
        <w:rPr>
          <w:rFonts w:ascii="Angsana New" w:hAnsi="Angsana New"/>
          <w:i/>
          <w:iCs/>
          <w:sz w:val="30"/>
          <w:szCs w:val="30"/>
        </w:rPr>
        <w:t>3</w:t>
      </w:r>
      <w:r w:rsidRPr="00D26778">
        <w:rPr>
          <w:rFonts w:ascii="Angsana New" w:hAnsi="Angsana New"/>
          <w:i/>
          <w:iCs/>
          <w:sz w:val="30"/>
          <w:szCs w:val="30"/>
        </w:rPr>
        <w:t xml:space="preserve">: </w:t>
      </w:r>
      <w:r w:rsidR="00497703" w:rsidRPr="00D26778">
        <w:rPr>
          <w:rFonts w:ascii="Angsana New" w:hAnsi="Angsana New"/>
          <w:i/>
          <w:iCs/>
          <w:sz w:val="30"/>
          <w:szCs w:val="30"/>
        </w:rPr>
        <w:t>4,</w:t>
      </w:r>
      <w:r w:rsidR="00925CA2" w:rsidRPr="00D26778">
        <w:rPr>
          <w:rFonts w:ascii="Angsana New" w:hAnsi="Angsana New"/>
          <w:i/>
          <w:iCs/>
          <w:sz w:val="30"/>
          <w:szCs w:val="30"/>
        </w:rPr>
        <w:t>2</w:t>
      </w:r>
      <w:r w:rsidR="00497703" w:rsidRPr="00D26778">
        <w:rPr>
          <w:rFonts w:ascii="Angsana New" w:hAnsi="Angsana New"/>
          <w:i/>
          <w:iCs/>
          <w:sz w:val="30"/>
          <w:szCs w:val="30"/>
        </w:rPr>
        <w:t>67</w:t>
      </w:r>
      <w:r w:rsidRPr="00D26778">
        <w:rPr>
          <w:rFonts w:ascii="Angsana New" w:hAnsi="Angsana New"/>
          <w:i/>
          <w:iCs/>
          <w:sz w:val="30"/>
          <w:szCs w:val="30"/>
        </w:rPr>
        <w:t xml:space="preserve"> </w:t>
      </w:r>
      <w:r w:rsidRPr="00D26778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D26778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14:paraId="61E54315" w14:textId="77777777" w:rsidR="00254BED" w:rsidRPr="00CC3B16" w:rsidRDefault="00254BE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34B5D4A" w14:textId="0D41E75A" w:rsidR="00030124" w:rsidRPr="00D26778" w:rsidRDefault="00FC380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6D469F7F" w14:textId="77777777" w:rsidR="00D55137" w:rsidRPr="00CC3B16" w:rsidRDefault="00D5513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961AD25" w14:textId="254A8510" w:rsidR="003658AB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Pr="00D26778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>5</w:t>
      </w:r>
      <w:r w:rsidRPr="00D26778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</w:t>
      </w:r>
      <w:r w:rsidR="00577C6F" w:rsidRPr="00D26778">
        <w:rPr>
          <w:rFonts w:ascii="Angsana New" w:hAnsi="Angsana New"/>
          <w:sz w:val="30"/>
          <w:szCs w:val="30"/>
          <w:cs/>
        </w:rPr>
        <w:t xml:space="preserve">นอัตราร้อยละ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77C6F" w:rsidRPr="00D26778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577C6F" w:rsidRPr="00D26778">
        <w:rPr>
          <w:rFonts w:ascii="Angsana New" w:hAnsi="Angsana New"/>
          <w:sz w:val="30"/>
          <w:szCs w:val="30"/>
        </w:rPr>
        <w:t>6</w:t>
      </w:r>
      <w:r w:rsidRPr="00D26778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</w:t>
      </w:r>
      <w:r w:rsidR="002B566B" w:rsidRPr="00D26778">
        <w:rPr>
          <w:rFonts w:ascii="Angsana New" w:hAnsi="Angsana New"/>
          <w:sz w:val="30"/>
          <w:szCs w:val="30"/>
        </w:rPr>
        <w:t xml:space="preserve"> </w:t>
      </w:r>
      <w:r w:rsidR="002B566B" w:rsidRPr="00D26778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2B566B" w:rsidRPr="00D26778">
        <w:rPr>
          <w:rFonts w:ascii="Angsana New" w:hAnsi="Angsana New"/>
          <w:sz w:val="30"/>
          <w:szCs w:val="30"/>
        </w:rPr>
        <w:t>56</w:t>
      </w:r>
      <w:r w:rsidR="00200B4A" w:rsidRPr="00D26778">
        <w:rPr>
          <w:rFonts w:ascii="Angsana New" w:hAnsi="Angsana New"/>
          <w:sz w:val="30"/>
          <w:szCs w:val="30"/>
        </w:rPr>
        <w:t>4</w:t>
      </w:r>
      <w:r w:rsidR="002B566B" w:rsidRPr="00D26778">
        <w:rPr>
          <w:rFonts w:ascii="Angsana New" w:hAnsi="Angsana New"/>
          <w:sz w:val="30"/>
          <w:szCs w:val="30"/>
        </w:rPr>
        <w:t xml:space="preserve"> </w:t>
      </w:r>
      <w:r w:rsidR="002B566B" w:rsidRPr="00D26778">
        <w:rPr>
          <w:rFonts w:ascii="Angsana New" w:hAnsi="Angsana New" w:hint="cs"/>
          <w:sz w:val="30"/>
          <w:szCs w:val="30"/>
          <w:cs/>
        </w:rPr>
        <w:t>กลุ่มบริษัทและบริษัทจ่ายสมทบกองทุนสำรองเลี้ยงชีพเป็นจำนวนเงิ</w:t>
      </w:r>
      <w:r w:rsidR="00D74579" w:rsidRPr="00D26778">
        <w:rPr>
          <w:rFonts w:ascii="Angsana New" w:hAnsi="Angsana New" w:hint="cs"/>
          <w:sz w:val="30"/>
          <w:szCs w:val="30"/>
          <w:cs/>
        </w:rPr>
        <w:t>น</w:t>
      </w:r>
      <w:r w:rsidR="00D74579" w:rsidRPr="00D26778">
        <w:rPr>
          <w:rFonts w:ascii="Angsana New" w:hAnsi="Angsana New"/>
          <w:sz w:val="30"/>
          <w:szCs w:val="30"/>
        </w:rPr>
        <w:t xml:space="preserve"> 15.4 </w:t>
      </w:r>
      <w:r w:rsidR="002B566B" w:rsidRPr="00D26778">
        <w:rPr>
          <w:rFonts w:ascii="Angsana New" w:hAnsi="Angsana New" w:hint="cs"/>
          <w:sz w:val="30"/>
          <w:szCs w:val="30"/>
          <w:cs/>
        </w:rPr>
        <w:t>ล้านบาทและ</w:t>
      </w:r>
      <w:r w:rsidR="00D74579" w:rsidRPr="00D26778">
        <w:rPr>
          <w:rFonts w:ascii="Angsana New" w:hAnsi="Angsana New"/>
          <w:sz w:val="30"/>
          <w:szCs w:val="30"/>
        </w:rPr>
        <w:t xml:space="preserve"> 7.4 </w:t>
      </w:r>
      <w:r w:rsidR="002B566B" w:rsidRPr="00D26778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2B566B" w:rsidRPr="00D26778">
        <w:rPr>
          <w:rFonts w:ascii="Angsana New" w:hAnsi="Angsana New"/>
          <w:sz w:val="30"/>
          <w:szCs w:val="30"/>
        </w:rPr>
        <w:t xml:space="preserve"> </w:t>
      </w:r>
      <w:r w:rsidR="002B566B" w:rsidRPr="00D26778">
        <w:rPr>
          <w:rFonts w:ascii="Angsana New" w:hAnsi="Angsana New"/>
          <w:i/>
          <w:iCs/>
          <w:sz w:val="30"/>
          <w:szCs w:val="30"/>
        </w:rPr>
        <w:t>(</w:t>
      </w:r>
      <w:r w:rsidR="00925CA2" w:rsidRPr="00D26778">
        <w:rPr>
          <w:rFonts w:ascii="Angsana New" w:hAnsi="Angsana New"/>
          <w:i/>
          <w:iCs/>
          <w:sz w:val="30"/>
          <w:szCs w:val="30"/>
        </w:rPr>
        <w:t>2</w:t>
      </w:r>
      <w:r w:rsidR="002B566B" w:rsidRPr="00D26778">
        <w:rPr>
          <w:rFonts w:ascii="Angsana New" w:hAnsi="Angsana New"/>
          <w:i/>
          <w:iCs/>
          <w:sz w:val="30"/>
          <w:szCs w:val="30"/>
        </w:rPr>
        <w:t>56</w:t>
      </w:r>
      <w:r w:rsidR="00881763" w:rsidRPr="00D26778">
        <w:rPr>
          <w:rFonts w:ascii="Angsana New" w:hAnsi="Angsana New"/>
          <w:i/>
          <w:iCs/>
          <w:sz w:val="30"/>
          <w:szCs w:val="30"/>
        </w:rPr>
        <w:t>3</w:t>
      </w:r>
      <w:r w:rsidR="002B566B" w:rsidRPr="00D26778">
        <w:rPr>
          <w:rFonts w:ascii="Angsana New" w:hAnsi="Angsana New"/>
          <w:i/>
          <w:iCs/>
          <w:sz w:val="30"/>
          <w:szCs w:val="30"/>
        </w:rPr>
        <w:t>:</w:t>
      </w:r>
      <w:r w:rsidR="002B566B" w:rsidRPr="00D267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F2398" w:rsidRPr="00D26778">
        <w:rPr>
          <w:rFonts w:ascii="Angsana New" w:hAnsi="Angsana New"/>
          <w:i/>
          <w:iCs/>
          <w:sz w:val="30"/>
          <w:szCs w:val="30"/>
        </w:rPr>
        <w:t>1</w:t>
      </w:r>
      <w:r w:rsidR="00497703" w:rsidRPr="00D26778">
        <w:rPr>
          <w:rFonts w:ascii="Angsana New" w:hAnsi="Angsana New"/>
          <w:i/>
          <w:iCs/>
          <w:sz w:val="30"/>
          <w:szCs w:val="30"/>
        </w:rPr>
        <w:t>9.6</w:t>
      </w:r>
      <w:r w:rsidR="002B566B" w:rsidRPr="00D26778">
        <w:rPr>
          <w:rFonts w:ascii="Angsana New" w:hAnsi="Angsana New"/>
          <w:i/>
          <w:iCs/>
          <w:sz w:val="30"/>
          <w:szCs w:val="30"/>
        </w:rPr>
        <w:t xml:space="preserve"> </w:t>
      </w:r>
      <w:r w:rsidR="002B566B" w:rsidRPr="00D2677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74579" w:rsidRPr="00D26778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2B566B" w:rsidRPr="00D26778">
        <w:rPr>
          <w:rFonts w:ascii="Angsana New" w:hAnsi="Angsana New"/>
          <w:i/>
          <w:iCs/>
          <w:sz w:val="30"/>
          <w:szCs w:val="30"/>
        </w:rPr>
        <w:t xml:space="preserve"> </w:t>
      </w:r>
      <w:r w:rsidR="00497703" w:rsidRPr="00D26778">
        <w:rPr>
          <w:rFonts w:ascii="Angsana New" w:hAnsi="Angsana New"/>
          <w:i/>
          <w:iCs/>
          <w:sz w:val="30"/>
          <w:szCs w:val="30"/>
        </w:rPr>
        <w:t>8.</w:t>
      </w:r>
      <w:r w:rsidR="005F2398" w:rsidRPr="00D26778">
        <w:rPr>
          <w:rFonts w:ascii="Angsana New" w:hAnsi="Angsana New"/>
          <w:i/>
          <w:iCs/>
          <w:sz w:val="30"/>
          <w:szCs w:val="30"/>
        </w:rPr>
        <w:t>1</w:t>
      </w:r>
      <w:r w:rsidR="00497703" w:rsidRPr="00D26778">
        <w:rPr>
          <w:rFonts w:ascii="Angsana New" w:hAnsi="Angsana New"/>
          <w:i/>
          <w:iCs/>
          <w:sz w:val="30"/>
          <w:szCs w:val="30"/>
        </w:rPr>
        <w:t xml:space="preserve"> </w:t>
      </w:r>
      <w:r w:rsidR="002B566B" w:rsidRPr="00D26778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2B566B" w:rsidRPr="00D26778">
        <w:rPr>
          <w:rFonts w:ascii="Angsana New" w:hAnsi="Angsana New"/>
          <w:i/>
          <w:iCs/>
          <w:sz w:val="30"/>
          <w:szCs w:val="30"/>
        </w:rPr>
        <w:t>)</w:t>
      </w:r>
      <w:r w:rsidR="002B566B"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33C2E65" w14:textId="77777777" w:rsidR="00432D70" w:rsidRPr="00CC3B16" w:rsidRDefault="00432D7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16"/>
          <w:szCs w:val="16"/>
        </w:rPr>
      </w:pPr>
    </w:p>
    <w:p w14:paraId="76CCBD3E" w14:textId="4339338A" w:rsidR="00030124" w:rsidRPr="00D26778" w:rsidRDefault="00925CA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2</w:t>
      </w:r>
      <w:r w:rsidR="00FC380A">
        <w:rPr>
          <w:rFonts w:ascii="Angsana New" w:hAnsi="Angsana New"/>
          <w:b/>
          <w:bCs/>
          <w:sz w:val="30"/>
          <w:szCs w:val="30"/>
        </w:rPr>
        <w:t>0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2784EA96" w14:textId="7A56DCB6" w:rsidR="003229C8" w:rsidRPr="00CC3B16" w:rsidRDefault="003229C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715E3AB5" w14:textId="1D884695" w:rsidR="00490487" w:rsidRPr="00D26778" w:rsidRDefault="0049048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งบ</w:t>
      </w:r>
      <w:r w:rsidRPr="00D26778">
        <w:rPr>
          <w:rFonts w:ascii="Angsana New" w:hAnsi="Angsana New" w:hint="cs"/>
          <w:sz w:val="30"/>
          <w:szCs w:val="30"/>
          <w:cs/>
        </w:rPr>
        <w:t>กำไรขาดทุน</w:t>
      </w:r>
      <w:r w:rsidRPr="00D26778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3AEB3003" w14:textId="77777777" w:rsidR="00490487" w:rsidRPr="00CC3B16" w:rsidRDefault="0049048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66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62"/>
        <w:gridCol w:w="1063"/>
        <w:gridCol w:w="269"/>
        <w:gridCol w:w="1080"/>
        <w:gridCol w:w="269"/>
        <w:gridCol w:w="1006"/>
        <w:gridCol w:w="236"/>
        <w:gridCol w:w="1069"/>
        <w:gridCol w:w="6"/>
      </w:tblGrid>
      <w:tr w:rsidR="0007268E" w:rsidRPr="00D26778" w14:paraId="7EC204ED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31284819" w14:textId="77777777" w:rsidR="0007268E" w:rsidRPr="00D26778" w:rsidRDefault="0007268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162A51F" w14:textId="77777777" w:rsidR="0007268E" w:rsidRPr="00D26778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" w:type="dxa"/>
          </w:tcPr>
          <w:p w14:paraId="70657F62" w14:textId="77777777" w:rsidR="0007268E" w:rsidRPr="00D26778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00D4CCD0" w14:textId="77777777" w:rsidR="0007268E" w:rsidRPr="00D26778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86A3B" w:rsidRPr="00D26778" w14:paraId="79B407D8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7443EF3B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D3DAED4" w14:textId="139CFFD8" w:rsidR="00986A3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69" w:type="dxa"/>
          </w:tcPr>
          <w:p w14:paraId="7268F9B7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0E7AD" w14:textId="4BC8A84E" w:rsidR="00986A3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1504BDFA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71F8E966" w14:textId="7EB5CEBD" w:rsidR="00986A3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751ED621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3B09955E" w14:textId="12390F1A" w:rsidR="00986A3B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986A3B" w:rsidRPr="00D26778" w14:paraId="2E1FFFCE" w14:textId="77777777" w:rsidTr="00626169">
        <w:tc>
          <w:tcPr>
            <w:tcW w:w="4662" w:type="dxa"/>
          </w:tcPr>
          <w:p w14:paraId="0A9DDB5D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8" w:type="dxa"/>
            <w:gridSpan w:val="8"/>
          </w:tcPr>
          <w:p w14:paraId="64F535DB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2924" w:rsidRPr="00D26778" w14:paraId="1A5331C4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1CA5553C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6" w:name="_Hlk32070387"/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63" w:type="dxa"/>
            <w:vAlign w:val="bottom"/>
          </w:tcPr>
          <w:p w14:paraId="0DC398A5" w14:textId="19E9D995" w:rsidR="00A52924" w:rsidRPr="00B90363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1,213,</w:t>
            </w:r>
            <w:r w:rsidR="008E3745" w:rsidRPr="00B90363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269" w:type="dxa"/>
          </w:tcPr>
          <w:p w14:paraId="23C3AE1C" w14:textId="77777777" w:rsidR="00A52924" w:rsidRPr="00B90363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B3C8B" w14:textId="53DBD2A1" w:rsidR="00A52924" w:rsidRPr="00B90363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1,074,028</w:t>
            </w:r>
          </w:p>
        </w:tc>
        <w:tc>
          <w:tcPr>
            <w:tcW w:w="269" w:type="dxa"/>
          </w:tcPr>
          <w:p w14:paraId="554E6834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3C006636" w14:textId="3ABC9B79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450,811</w:t>
            </w:r>
          </w:p>
        </w:tc>
        <w:tc>
          <w:tcPr>
            <w:tcW w:w="236" w:type="dxa"/>
          </w:tcPr>
          <w:p w14:paraId="765DFEDB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F06FE37" w14:textId="716B0B1D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363,474</w:t>
            </w:r>
          </w:p>
        </w:tc>
      </w:tr>
      <w:tr w:rsidR="00A52924" w:rsidRPr="00D26778" w14:paraId="53342CAC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04A8DF02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63" w:type="dxa"/>
          </w:tcPr>
          <w:p w14:paraId="5D80090C" w14:textId="1CF73AF9" w:rsidR="00A52924" w:rsidRPr="00B90363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57</w:t>
            </w:r>
            <w:r w:rsidR="008E3745" w:rsidRPr="00B90363">
              <w:rPr>
                <w:rFonts w:ascii="Angsana New" w:hAnsi="Angsana New"/>
                <w:sz w:val="30"/>
                <w:szCs w:val="30"/>
              </w:rPr>
              <w:t>4</w:t>
            </w:r>
            <w:r w:rsidRPr="00B90363">
              <w:rPr>
                <w:rFonts w:ascii="Angsana New" w:hAnsi="Angsana New"/>
                <w:sz w:val="30"/>
                <w:szCs w:val="30"/>
              </w:rPr>
              <w:t>,</w:t>
            </w:r>
            <w:r w:rsidR="008E3745" w:rsidRPr="00B90363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269" w:type="dxa"/>
          </w:tcPr>
          <w:p w14:paraId="13E7E97A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4B82C" w14:textId="7C6FEE03" w:rsidR="00A52924" w:rsidRPr="00D26778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619,851</w:t>
            </w:r>
          </w:p>
        </w:tc>
        <w:tc>
          <w:tcPr>
            <w:tcW w:w="269" w:type="dxa"/>
          </w:tcPr>
          <w:p w14:paraId="414A5B6F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CA276EE" w14:textId="70A556C8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203,933</w:t>
            </w:r>
          </w:p>
        </w:tc>
        <w:tc>
          <w:tcPr>
            <w:tcW w:w="236" w:type="dxa"/>
          </w:tcPr>
          <w:p w14:paraId="5FB97ED9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A44245E" w14:textId="55CA3DD2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198,420</w:t>
            </w:r>
          </w:p>
        </w:tc>
      </w:tr>
      <w:tr w:rsidR="00A52924" w:rsidRPr="00D26778" w14:paraId="3EB83582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13A2AC5C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63" w:type="dxa"/>
          </w:tcPr>
          <w:p w14:paraId="62BB1226" w14:textId="6EEFF9FC" w:rsidR="00A52924" w:rsidRPr="00B90363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4,2</w:t>
            </w:r>
            <w:r w:rsidR="008E3745" w:rsidRPr="00B90363">
              <w:rPr>
                <w:rFonts w:ascii="Angsana New" w:hAnsi="Angsana New"/>
                <w:sz w:val="30"/>
                <w:szCs w:val="30"/>
              </w:rPr>
              <w:t>09</w:t>
            </w:r>
            <w:r w:rsidRPr="00B90363">
              <w:rPr>
                <w:rFonts w:ascii="Angsana New" w:hAnsi="Angsana New"/>
                <w:sz w:val="30"/>
                <w:szCs w:val="30"/>
              </w:rPr>
              <w:t>,</w:t>
            </w:r>
            <w:r w:rsidR="008E3745" w:rsidRPr="00B90363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69" w:type="dxa"/>
          </w:tcPr>
          <w:p w14:paraId="3DB415A5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F2C9D" w14:textId="4673D253" w:rsidR="00A52924" w:rsidRPr="00D26778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2,877,870</w:t>
            </w:r>
          </w:p>
        </w:tc>
        <w:tc>
          <w:tcPr>
            <w:tcW w:w="269" w:type="dxa"/>
          </w:tcPr>
          <w:p w14:paraId="1B4F5C6D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E998FD2" w14:textId="11FF3118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1,318,425</w:t>
            </w:r>
          </w:p>
        </w:tc>
        <w:tc>
          <w:tcPr>
            <w:tcW w:w="236" w:type="dxa"/>
          </w:tcPr>
          <w:p w14:paraId="742F5D67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81F2AC2" w14:textId="3E18DC6B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934,913</w:t>
            </w:r>
          </w:p>
        </w:tc>
      </w:tr>
      <w:tr w:rsidR="00A52924" w:rsidRPr="00D26778" w14:paraId="65CD5845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3BE99EAF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63" w:type="dxa"/>
          </w:tcPr>
          <w:p w14:paraId="0C796CFB" w14:textId="557B9840" w:rsidR="00A52924" w:rsidRPr="00B90363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(69,113)</w:t>
            </w:r>
          </w:p>
        </w:tc>
        <w:tc>
          <w:tcPr>
            <w:tcW w:w="269" w:type="dxa"/>
          </w:tcPr>
          <w:p w14:paraId="29567EA6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5793F" w14:textId="7B544E1E" w:rsidR="00A52924" w:rsidRPr="00D26778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15,276</w:t>
            </w:r>
          </w:p>
        </w:tc>
        <w:tc>
          <w:tcPr>
            <w:tcW w:w="269" w:type="dxa"/>
          </w:tcPr>
          <w:p w14:paraId="62496902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54E6D22" w14:textId="060B11B5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83,180</w:t>
            </w:r>
          </w:p>
        </w:tc>
        <w:tc>
          <w:tcPr>
            <w:tcW w:w="236" w:type="dxa"/>
          </w:tcPr>
          <w:p w14:paraId="1CBD916A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F803DBD" w14:textId="4D27228A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(19,442)</w:t>
            </w:r>
          </w:p>
        </w:tc>
      </w:tr>
      <w:tr w:rsidR="00A52924" w:rsidRPr="00D26778" w14:paraId="25F6758D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11C03C64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การปรับลดมูลค่าสินค้าคงเหลือ</w:t>
            </w:r>
          </w:p>
        </w:tc>
        <w:tc>
          <w:tcPr>
            <w:tcW w:w="1063" w:type="dxa"/>
          </w:tcPr>
          <w:p w14:paraId="16D97C55" w14:textId="018CA379" w:rsidR="00A52924" w:rsidRPr="00B90363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9,818</w:t>
            </w:r>
          </w:p>
        </w:tc>
        <w:tc>
          <w:tcPr>
            <w:tcW w:w="269" w:type="dxa"/>
          </w:tcPr>
          <w:p w14:paraId="30837E9B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CBCDA" w14:textId="7C3D77DA" w:rsidR="00A52924" w:rsidRPr="00D26778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95</w:t>
            </w: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7B05C80A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27D82776" w14:textId="71B2F1C4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(5,658)</w:t>
            </w:r>
          </w:p>
        </w:tc>
        <w:tc>
          <w:tcPr>
            <w:tcW w:w="236" w:type="dxa"/>
          </w:tcPr>
          <w:p w14:paraId="2A6EAF36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344802F" w14:textId="10E17E4C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A52924" w:rsidRPr="00D26778" w14:paraId="4EA4BE87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7B085A0A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63" w:type="dxa"/>
          </w:tcPr>
          <w:p w14:paraId="0A733E34" w14:textId="0B6812BB" w:rsidR="00A52924" w:rsidRPr="00B90363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542,534</w:t>
            </w:r>
          </w:p>
        </w:tc>
        <w:tc>
          <w:tcPr>
            <w:tcW w:w="269" w:type="dxa"/>
          </w:tcPr>
          <w:p w14:paraId="0225FB14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DEBDC" w14:textId="3E2B54E0" w:rsidR="00A52924" w:rsidRPr="00D26778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411,042</w:t>
            </w:r>
          </w:p>
        </w:tc>
        <w:tc>
          <w:tcPr>
            <w:tcW w:w="269" w:type="dxa"/>
          </w:tcPr>
          <w:p w14:paraId="44EE163D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CD7FF49" w14:textId="78F1E210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133,535</w:t>
            </w:r>
          </w:p>
        </w:tc>
        <w:tc>
          <w:tcPr>
            <w:tcW w:w="236" w:type="dxa"/>
          </w:tcPr>
          <w:p w14:paraId="05697BF9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C5BB07" w14:textId="549B4828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103,265</w:t>
            </w:r>
          </w:p>
        </w:tc>
      </w:tr>
      <w:tr w:rsidR="00A52924" w:rsidRPr="00D26778" w14:paraId="34065ECF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212E29B8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3" w:type="dxa"/>
          </w:tcPr>
          <w:p w14:paraId="0303482C" w14:textId="32A34523" w:rsidR="00A52924" w:rsidRPr="00B90363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5,790</w:t>
            </w:r>
          </w:p>
        </w:tc>
        <w:tc>
          <w:tcPr>
            <w:tcW w:w="269" w:type="dxa"/>
          </w:tcPr>
          <w:p w14:paraId="2FF468AC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605A2A" w14:textId="256937D5" w:rsidR="00A52924" w:rsidRPr="00D26778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7,752</w:t>
            </w:r>
          </w:p>
        </w:tc>
        <w:tc>
          <w:tcPr>
            <w:tcW w:w="269" w:type="dxa"/>
          </w:tcPr>
          <w:p w14:paraId="616FD945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AEF0802" w14:textId="727A755F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2,664</w:t>
            </w:r>
          </w:p>
        </w:tc>
        <w:tc>
          <w:tcPr>
            <w:tcW w:w="236" w:type="dxa"/>
          </w:tcPr>
          <w:p w14:paraId="5F12E355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2A80CF7" w14:textId="22EA4709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3,285</w:t>
            </w:r>
          </w:p>
        </w:tc>
      </w:tr>
      <w:tr w:rsidR="00320D6B" w:rsidRPr="00D26778" w14:paraId="6646A805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65BE1214" w14:textId="7034ECB6" w:rsidR="00320D6B" w:rsidRPr="00D26778" w:rsidRDefault="00320D6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063" w:type="dxa"/>
          </w:tcPr>
          <w:p w14:paraId="47C86D38" w14:textId="5DEA13BC" w:rsidR="00320D6B" w:rsidRPr="00B90363" w:rsidRDefault="00320D6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11,501</w:t>
            </w:r>
          </w:p>
        </w:tc>
        <w:tc>
          <w:tcPr>
            <w:tcW w:w="269" w:type="dxa"/>
          </w:tcPr>
          <w:p w14:paraId="6F12E305" w14:textId="77777777" w:rsidR="00320D6B" w:rsidRPr="00D26778" w:rsidRDefault="00320D6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C2350" w14:textId="5039BD8D" w:rsidR="00320D6B" w:rsidRPr="00D26778" w:rsidRDefault="006F453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B038E7F" w14:textId="77777777" w:rsidR="00320D6B" w:rsidRPr="00D26778" w:rsidRDefault="00320D6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27EA78E" w14:textId="52299E11" w:rsidR="00320D6B" w:rsidRPr="00D26778" w:rsidRDefault="006F453F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EED185" w14:textId="77777777" w:rsidR="00320D6B" w:rsidRPr="00D26778" w:rsidRDefault="00320D6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7E8BA79" w14:textId="21A1D5D5" w:rsidR="00320D6B" w:rsidRPr="00D26778" w:rsidRDefault="006F453F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0363" w:rsidRPr="00D26778" w14:paraId="452EB6CE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6BD9B1D7" w14:textId="10979ADD" w:rsidR="00B90363" w:rsidRDefault="00B903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063" w:type="dxa"/>
          </w:tcPr>
          <w:p w14:paraId="198880D1" w14:textId="248A2656" w:rsidR="00B90363" w:rsidRPr="00B90363" w:rsidRDefault="00B903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342,691</w:t>
            </w:r>
          </w:p>
        </w:tc>
        <w:tc>
          <w:tcPr>
            <w:tcW w:w="269" w:type="dxa"/>
          </w:tcPr>
          <w:p w14:paraId="24C28135" w14:textId="77777777" w:rsidR="00B90363" w:rsidRPr="00D26778" w:rsidRDefault="00B903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39955" w14:textId="160D8341" w:rsidR="00B90363" w:rsidRDefault="00B90363" w:rsidP="00B9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268,575</w:t>
            </w:r>
          </w:p>
        </w:tc>
        <w:tc>
          <w:tcPr>
            <w:tcW w:w="269" w:type="dxa"/>
          </w:tcPr>
          <w:p w14:paraId="3A7E2BDE" w14:textId="77777777" w:rsidR="00B90363" w:rsidRPr="00D26778" w:rsidRDefault="00B903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565C343" w14:textId="01954F92" w:rsidR="00B90363" w:rsidRDefault="00B90363" w:rsidP="00B90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98,425</w:t>
            </w:r>
          </w:p>
        </w:tc>
        <w:tc>
          <w:tcPr>
            <w:tcW w:w="236" w:type="dxa"/>
          </w:tcPr>
          <w:p w14:paraId="7C008C1F" w14:textId="77777777" w:rsidR="00B90363" w:rsidRPr="00D26778" w:rsidRDefault="00B903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C0C769A" w14:textId="7A9719B3" w:rsidR="00B90363" w:rsidRDefault="00B90363" w:rsidP="00B90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76,617</w:t>
            </w:r>
          </w:p>
        </w:tc>
      </w:tr>
      <w:tr w:rsidR="00B90363" w:rsidRPr="00D26778" w14:paraId="3B824724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257C2763" w14:textId="6A646EFC" w:rsidR="00B90363" w:rsidRDefault="00B903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3" w:type="dxa"/>
          </w:tcPr>
          <w:p w14:paraId="26FFD1F7" w14:textId="44736AAD" w:rsidR="00B90363" w:rsidRPr="00B90363" w:rsidRDefault="00B903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197,805</w:t>
            </w:r>
          </w:p>
        </w:tc>
        <w:tc>
          <w:tcPr>
            <w:tcW w:w="269" w:type="dxa"/>
          </w:tcPr>
          <w:p w14:paraId="3F26B1C5" w14:textId="77777777" w:rsidR="00B90363" w:rsidRPr="00D26778" w:rsidRDefault="00B903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E9F84" w14:textId="12DEE094" w:rsidR="00B90363" w:rsidRDefault="00B90363" w:rsidP="00B9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79,680</w:t>
            </w:r>
          </w:p>
        </w:tc>
        <w:tc>
          <w:tcPr>
            <w:tcW w:w="269" w:type="dxa"/>
          </w:tcPr>
          <w:p w14:paraId="76BA79B2" w14:textId="77777777" w:rsidR="00B90363" w:rsidRPr="00D26778" w:rsidRDefault="00B903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ADB8D55" w14:textId="437BF76B" w:rsidR="00B90363" w:rsidRDefault="00B90363" w:rsidP="00B90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142,928</w:t>
            </w:r>
          </w:p>
        </w:tc>
        <w:tc>
          <w:tcPr>
            <w:tcW w:w="236" w:type="dxa"/>
          </w:tcPr>
          <w:p w14:paraId="03C9F6D6" w14:textId="77777777" w:rsidR="00B90363" w:rsidRPr="00D26778" w:rsidRDefault="00B903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60F1414" w14:textId="73CCF7C1" w:rsidR="00B90363" w:rsidRDefault="00B90363" w:rsidP="00B90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41,275</w:t>
            </w:r>
          </w:p>
        </w:tc>
      </w:tr>
      <w:tr w:rsidR="00A52924" w:rsidRPr="00D26778" w14:paraId="0AC58658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595B636F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2027962" w14:textId="0AD00439" w:rsidR="00A52924" w:rsidRPr="00B90363" w:rsidRDefault="009D27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659,158</w:t>
            </w:r>
          </w:p>
        </w:tc>
        <w:tc>
          <w:tcPr>
            <w:tcW w:w="269" w:type="dxa"/>
          </w:tcPr>
          <w:p w14:paraId="53F77932" w14:textId="77777777" w:rsidR="00A52924" w:rsidRPr="00D26778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F14FC6" w14:textId="7E4690FC" w:rsidR="00A52924" w:rsidRPr="00D26778" w:rsidRDefault="009D27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259,602</w:t>
            </w:r>
          </w:p>
        </w:tc>
        <w:tc>
          <w:tcPr>
            <w:tcW w:w="269" w:type="dxa"/>
          </w:tcPr>
          <w:p w14:paraId="5F8E4C40" w14:textId="77777777" w:rsidR="00A52924" w:rsidRPr="00D26778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1100D9C" w14:textId="66695186" w:rsidR="00A52924" w:rsidRPr="00D26778" w:rsidRDefault="009D274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115,704</w:t>
            </w:r>
          </w:p>
        </w:tc>
        <w:tc>
          <w:tcPr>
            <w:tcW w:w="236" w:type="dxa"/>
          </w:tcPr>
          <w:p w14:paraId="0FE71C20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02EB43E" w14:textId="6998C2BC" w:rsidR="00A52924" w:rsidRPr="00D26778" w:rsidRDefault="009D274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156,614</w:t>
            </w:r>
          </w:p>
        </w:tc>
      </w:tr>
      <w:tr w:rsidR="00A52924" w:rsidRPr="00D26778" w14:paraId="48199140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56BF8CF3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F1BD9" w14:textId="4E7147F0" w:rsidR="00A52924" w:rsidRPr="00B90363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0363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320D6B" w:rsidRPr="00B90363">
              <w:rPr>
                <w:rFonts w:ascii="Angsana New" w:hAnsi="Angsana New"/>
                <w:b/>
                <w:bCs/>
                <w:sz w:val="30"/>
                <w:szCs w:val="30"/>
              </w:rPr>
              <w:t>697,58</w:t>
            </w:r>
            <w:r w:rsidR="00D07E27" w:rsidRPr="00B9036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bottom"/>
          </w:tcPr>
          <w:p w14:paraId="462C17F1" w14:textId="77777777" w:rsidR="00A52924" w:rsidRPr="00D26778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F56AA" w14:textId="26B2E238" w:rsidR="00A52924" w:rsidRPr="00D26778" w:rsidRDefault="00A529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5,614,629</w:t>
            </w:r>
          </w:p>
        </w:tc>
        <w:tc>
          <w:tcPr>
            <w:tcW w:w="269" w:type="dxa"/>
            <w:vAlign w:val="bottom"/>
          </w:tcPr>
          <w:p w14:paraId="0FCC70A2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9A529" w14:textId="13D5A8A6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2,543,947</w:t>
            </w:r>
          </w:p>
        </w:tc>
        <w:tc>
          <w:tcPr>
            <w:tcW w:w="236" w:type="dxa"/>
            <w:vAlign w:val="bottom"/>
          </w:tcPr>
          <w:p w14:paraId="5A11D31C" w14:textId="77777777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CC25E" w14:textId="289228AA" w:rsidR="00A52924" w:rsidRPr="00D26778" w:rsidRDefault="00A5292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1,858,476</w:t>
            </w:r>
          </w:p>
        </w:tc>
      </w:tr>
      <w:bookmarkEnd w:id="6"/>
    </w:tbl>
    <w:p w14:paraId="71EF2C18" w14:textId="00E30DA8" w:rsidR="00030124" w:rsidRPr="00D26778" w:rsidRDefault="00D336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25CA2" w:rsidRPr="00D26778">
        <w:rPr>
          <w:rFonts w:ascii="Angsana New" w:hAnsi="Angsana New"/>
          <w:b/>
          <w:bCs/>
          <w:sz w:val="30"/>
          <w:szCs w:val="30"/>
          <w:cs/>
        </w:rPr>
        <w:t>2</w:t>
      </w:r>
      <w:r w:rsidR="00FC380A">
        <w:rPr>
          <w:rFonts w:ascii="Angsana New" w:hAnsi="Angsana New"/>
          <w:b/>
          <w:bCs/>
          <w:sz w:val="30"/>
          <w:szCs w:val="30"/>
        </w:rPr>
        <w:t>1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F7B89AE" w14:textId="77777777" w:rsidR="00517D4E" w:rsidRPr="00D26778" w:rsidRDefault="00517D4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23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267"/>
        <w:gridCol w:w="810"/>
        <w:gridCol w:w="270"/>
        <w:gridCol w:w="990"/>
        <w:gridCol w:w="270"/>
        <w:gridCol w:w="1080"/>
        <w:gridCol w:w="270"/>
        <w:gridCol w:w="990"/>
        <w:gridCol w:w="270"/>
        <w:gridCol w:w="963"/>
      </w:tblGrid>
      <w:tr w:rsidR="00517D4E" w:rsidRPr="00D26778" w14:paraId="7C53E95B" w14:textId="77777777" w:rsidTr="0011712D">
        <w:tc>
          <w:tcPr>
            <w:tcW w:w="3267" w:type="dxa"/>
          </w:tcPr>
          <w:p w14:paraId="415DC6E1" w14:textId="77777777" w:rsidR="00517D4E" w:rsidRPr="00D26778" w:rsidRDefault="0059754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D2677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D2677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45A38A84" w14:textId="77777777" w:rsidR="00517D4E" w:rsidRPr="00D26778" w:rsidRDefault="00517D4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5CF8F" w14:textId="77777777" w:rsidR="00517D4E" w:rsidRPr="00D26778" w:rsidRDefault="00517D4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FF8601D" w14:textId="77777777" w:rsidR="00517D4E" w:rsidRPr="00D26778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267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68C1718" w14:textId="77777777" w:rsidR="00517D4E" w:rsidRPr="00D26778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23" w:type="dxa"/>
            <w:gridSpan w:val="3"/>
          </w:tcPr>
          <w:p w14:paraId="275ED667" w14:textId="77777777" w:rsidR="00517D4E" w:rsidRPr="00D26778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97703" w:rsidRPr="00D26778" w14:paraId="20665EAB" w14:textId="77777777" w:rsidTr="0011712D">
        <w:tc>
          <w:tcPr>
            <w:tcW w:w="3267" w:type="dxa"/>
          </w:tcPr>
          <w:p w14:paraId="3A2C5440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1A8EF65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4CEDB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B0873E" w14:textId="5EF8C978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09412DA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B76F" w14:textId="66335D6E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909E268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3F9BC2" w14:textId="4274C65E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22470B3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1A85F721" w14:textId="5C998E34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986A3B" w:rsidRPr="00D26778" w14:paraId="0946616C" w14:textId="77777777" w:rsidTr="0011712D">
        <w:tc>
          <w:tcPr>
            <w:tcW w:w="3267" w:type="dxa"/>
          </w:tcPr>
          <w:p w14:paraId="124A8A02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09D37EE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910F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33" w:type="dxa"/>
            <w:gridSpan w:val="7"/>
          </w:tcPr>
          <w:p w14:paraId="1804BFFF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A3B" w:rsidRPr="00D26778" w14:paraId="69446B22" w14:textId="77777777" w:rsidTr="0011712D">
        <w:tc>
          <w:tcPr>
            <w:tcW w:w="4077" w:type="dxa"/>
            <w:gridSpan w:val="2"/>
          </w:tcPr>
          <w:p w14:paraId="6C142028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D26778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B229A03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7B4C1D" w14:textId="77777777" w:rsidR="00986A3B" w:rsidRPr="00D2677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3EB5F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09787F" w14:textId="77777777" w:rsidR="00986A3B" w:rsidRPr="00D2677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089F0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9881F1" w14:textId="77777777" w:rsidR="00986A3B" w:rsidRPr="00D2677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BDFEE0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3E7A8D3" w14:textId="77777777" w:rsidR="00986A3B" w:rsidRPr="00D2677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703" w:rsidRPr="00D26778" w14:paraId="12F0493D" w14:textId="77777777" w:rsidTr="0011712D">
        <w:tc>
          <w:tcPr>
            <w:tcW w:w="3267" w:type="dxa"/>
          </w:tcPr>
          <w:p w14:paraId="00CEF84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F1892F8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AE447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A42EE7" w14:textId="31E6A8E8" w:rsidR="00497703" w:rsidRPr="00D26778" w:rsidRDefault="00F670E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144</w:t>
            </w:r>
            <w:r w:rsidR="006301BB" w:rsidRPr="00D26778">
              <w:rPr>
                <w:rFonts w:ascii="Angsana New" w:hAnsi="Angsana New"/>
                <w:sz w:val="30"/>
                <w:szCs w:val="30"/>
              </w:rPr>
              <w:t>,404</w:t>
            </w:r>
          </w:p>
        </w:tc>
        <w:tc>
          <w:tcPr>
            <w:tcW w:w="270" w:type="dxa"/>
          </w:tcPr>
          <w:p w14:paraId="5BA83177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E86C8" w14:textId="0891B0A6" w:rsidR="00497703" w:rsidRPr="00D26778" w:rsidRDefault="008817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497703" w:rsidRPr="00D26778">
              <w:rPr>
                <w:rFonts w:ascii="Angsana New" w:hAnsi="Angsana New"/>
                <w:sz w:val="30"/>
                <w:szCs w:val="30"/>
              </w:rPr>
              <w:t>8,54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059DB8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80675E" w14:textId="35348214" w:rsidR="00497703" w:rsidRPr="00D26778" w:rsidRDefault="00F670E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71,</w:t>
            </w:r>
            <w:r w:rsidR="006301BB" w:rsidRPr="00D26778">
              <w:rPr>
                <w:rFonts w:ascii="Angsana New" w:hAnsi="Angsana New"/>
                <w:sz w:val="30"/>
                <w:szCs w:val="30"/>
              </w:rPr>
              <w:t>42</w:t>
            </w:r>
            <w:r w:rsidRPr="00D26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20A84F2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189B253D" w14:textId="13F750FB" w:rsidR="00497703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sz w:val="30"/>
                <w:szCs w:val="30"/>
              </w:rPr>
              <w:t>7,86</w:t>
            </w: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97703" w:rsidRPr="00D26778" w14:paraId="75C586C9" w14:textId="77777777" w:rsidTr="00C6309E">
        <w:tc>
          <w:tcPr>
            <w:tcW w:w="3267" w:type="dxa"/>
          </w:tcPr>
          <w:p w14:paraId="6DA2D39A" w14:textId="7DAB95EB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810" w:type="dxa"/>
          </w:tcPr>
          <w:p w14:paraId="1A9CA113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C1F90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B379A1" w14:textId="35708D84" w:rsidR="00497703" w:rsidRPr="00D26778" w:rsidRDefault="00F670E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4DF6AC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FCEE83" w14:textId="0423143B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0F57031E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1F3C31" w14:textId="215428BD" w:rsidR="00497703" w:rsidRPr="00D26778" w:rsidRDefault="00F670E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54D050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DC83C7E" w14:textId="17DC0B75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7703" w:rsidRPr="00D26778" w14:paraId="75617DE1" w14:textId="77777777" w:rsidTr="00C6309E">
        <w:tc>
          <w:tcPr>
            <w:tcW w:w="3267" w:type="dxa"/>
          </w:tcPr>
          <w:p w14:paraId="16E55576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0C431D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7B908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22760" w14:textId="02287DF5" w:rsidR="00497703" w:rsidRPr="00D26778" w:rsidRDefault="006301B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144,404</w:t>
            </w:r>
          </w:p>
        </w:tc>
        <w:tc>
          <w:tcPr>
            <w:tcW w:w="270" w:type="dxa"/>
          </w:tcPr>
          <w:p w14:paraId="55AD3B95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39553" w14:textId="266EF063" w:rsidR="00497703" w:rsidRPr="00D26778" w:rsidRDefault="008817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9770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9,040</w:t>
            </w:r>
          </w:p>
        </w:tc>
        <w:tc>
          <w:tcPr>
            <w:tcW w:w="270" w:type="dxa"/>
          </w:tcPr>
          <w:p w14:paraId="5D1474F5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7B2BE" w14:textId="34E714DB" w:rsidR="00497703" w:rsidRPr="00D26778" w:rsidRDefault="00F670E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71,</w:t>
            </w:r>
            <w:r w:rsidR="006301BB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1F117C4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96DAD" w14:textId="59203589" w:rsidR="00497703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7,86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497703" w:rsidRPr="00D26778" w14:paraId="6751C672" w14:textId="77777777" w:rsidTr="00C6309E">
        <w:tc>
          <w:tcPr>
            <w:tcW w:w="3267" w:type="dxa"/>
          </w:tcPr>
          <w:p w14:paraId="273665DB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CEE3AFA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98069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9FEBBA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2FF28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A39166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DD729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042951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1F812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58696BE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703" w:rsidRPr="00D26778" w14:paraId="3F1CB331" w14:textId="77777777" w:rsidTr="0011712D">
        <w:tc>
          <w:tcPr>
            <w:tcW w:w="3267" w:type="dxa"/>
            <w:shd w:val="clear" w:color="auto" w:fill="auto"/>
          </w:tcPr>
          <w:p w14:paraId="4736F1E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26778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1EC3498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AA6BBB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3CDD6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C499B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10A85D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179E3A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DD184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0FB8282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BCA68A1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703" w:rsidRPr="00D26778" w14:paraId="4B15DBCF" w14:textId="77777777" w:rsidTr="0011712D">
        <w:tc>
          <w:tcPr>
            <w:tcW w:w="3267" w:type="dxa"/>
            <w:shd w:val="clear" w:color="auto" w:fill="auto"/>
          </w:tcPr>
          <w:p w14:paraId="4B133C50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3BFD96EA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935E49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4D0BD" w14:textId="59595575" w:rsidR="00497703" w:rsidRPr="00D26778" w:rsidRDefault="00F670E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14,</w:t>
            </w:r>
            <w:r w:rsidR="006301BB" w:rsidRPr="00D26778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14:paraId="3218C1AC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CAA33F" w14:textId="145A4A7D" w:rsidR="00497703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4AE597D4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FE883D" w14:textId="16E304E5" w:rsidR="00497703" w:rsidRPr="00D26778" w:rsidRDefault="00F670E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13,217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3BD7F67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7CD53D4" w14:textId="34031912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(5,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60)</w:t>
            </w:r>
          </w:p>
        </w:tc>
      </w:tr>
      <w:tr w:rsidR="00497703" w:rsidRPr="00D26778" w14:paraId="4759FEF2" w14:textId="77777777" w:rsidTr="0011712D">
        <w:tc>
          <w:tcPr>
            <w:tcW w:w="3267" w:type="dxa"/>
            <w:shd w:val="clear" w:color="auto" w:fill="auto"/>
          </w:tcPr>
          <w:p w14:paraId="209E6E5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8FBC6C9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5FC49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C72AE" w14:textId="1E6E8841" w:rsidR="00497703" w:rsidRPr="00D26778" w:rsidRDefault="00F670E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6301BB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301BB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50B86848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581B9" w14:textId="032B11E9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40,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CE81CF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68F62" w14:textId="42F6D1E2" w:rsidR="00497703" w:rsidRPr="00D26778" w:rsidRDefault="00F670E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84,</w:t>
            </w:r>
            <w:r w:rsidR="006301BB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70" w:type="dxa"/>
            <w:shd w:val="clear" w:color="auto" w:fill="auto"/>
          </w:tcPr>
          <w:p w14:paraId="49C76A62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90BE5" w14:textId="69A407C3" w:rsidR="00497703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49770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,50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629670F1" w14:textId="77777777" w:rsidR="00517D4E" w:rsidRPr="00D26778" w:rsidRDefault="00517D4E" w:rsidP="001B34C8">
      <w:pPr>
        <w:tabs>
          <w:tab w:val="clear" w:pos="227"/>
          <w:tab w:val="clear" w:pos="454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7"/>
        <w:gridCol w:w="927"/>
        <w:gridCol w:w="180"/>
        <w:gridCol w:w="945"/>
        <w:gridCol w:w="180"/>
        <w:gridCol w:w="963"/>
        <w:gridCol w:w="180"/>
        <w:gridCol w:w="1080"/>
        <w:gridCol w:w="180"/>
        <w:gridCol w:w="1080"/>
        <w:gridCol w:w="180"/>
        <w:gridCol w:w="1053"/>
      </w:tblGrid>
      <w:tr w:rsidR="00517D4E" w:rsidRPr="00D26778" w14:paraId="0807167E" w14:textId="77777777" w:rsidTr="0011712D">
        <w:trPr>
          <w:cantSplit/>
        </w:trPr>
        <w:tc>
          <w:tcPr>
            <w:tcW w:w="2257" w:type="dxa"/>
          </w:tcPr>
          <w:p w14:paraId="4077B507" w14:textId="77777777" w:rsidR="00517D4E" w:rsidRPr="00D26778" w:rsidRDefault="00517D4E" w:rsidP="001B34C8">
            <w:pPr>
              <w:tabs>
                <w:tab w:val="clear" w:pos="227"/>
                <w:tab w:val="clear" w:pos="454"/>
              </w:tabs>
            </w:pPr>
          </w:p>
        </w:tc>
        <w:tc>
          <w:tcPr>
            <w:tcW w:w="6948" w:type="dxa"/>
            <w:gridSpan w:val="11"/>
            <w:vAlign w:val="center"/>
          </w:tcPr>
          <w:p w14:paraId="4B68A176" w14:textId="77777777" w:rsidR="00517D4E" w:rsidRPr="00D26778" w:rsidRDefault="00517D4E" w:rsidP="001B34C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17D4E" w:rsidRPr="00D26778" w14:paraId="238DB49E" w14:textId="77777777" w:rsidTr="0011712D">
        <w:trPr>
          <w:cantSplit/>
        </w:trPr>
        <w:tc>
          <w:tcPr>
            <w:tcW w:w="2257" w:type="dxa"/>
          </w:tcPr>
          <w:p w14:paraId="12F6A576" w14:textId="77777777" w:rsidR="00517D4E" w:rsidRPr="00D26778" w:rsidRDefault="00517D4E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5" w:type="dxa"/>
            <w:gridSpan w:val="5"/>
          </w:tcPr>
          <w:p w14:paraId="1B365080" w14:textId="7C82E8B5" w:rsidR="00517D4E" w:rsidRPr="00D26778" w:rsidRDefault="00925CA2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80" w:type="dxa"/>
          </w:tcPr>
          <w:p w14:paraId="0DBAED8F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</w:tcPr>
          <w:p w14:paraId="57383D1F" w14:textId="01C8119E" w:rsidR="00517D4E" w:rsidRPr="00D26778" w:rsidRDefault="00925CA2" w:rsidP="001B34C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497703" w:rsidRPr="00D26778">
              <w:rPr>
                <w:rFonts w:ascii="Angsana New" w:hAnsi="Angsana New"/>
                <w:sz w:val="30"/>
                <w:szCs w:val="30"/>
                <w:lang w:bidi="th-TH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517D4E" w:rsidRPr="00D26778" w14:paraId="7C16C463" w14:textId="77777777" w:rsidTr="0011712D">
        <w:trPr>
          <w:cantSplit/>
        </w:trPr>
        <w:tc>
          <w:tcPr>
            <w:tcW w:w="2257" w:type="dxa"/>
            <w:vAlign w:val="bottom"/>
          </w:tcPr>
          <w:p w14:paraId="0E56C986" w14:textId="77777777" w:rsidR="00517D4E" w:rsidRPr="00D26778" w:rsidRDefault="0010482A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7" w:type="dxa"/>
            <w:vAlign w:val="bottom"/>
          </w:tcPr>
          <w:p w14:paraId="327DCF08" w14:textId="77777777" w:rsidR="00072622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F7C25F9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C9808B" w14:textId="77777777" w:rsidR="00517D4E" w:rsidRPr="00D2677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65555273" w14:textId="77777777" w:rsidR="00517D4E" w:rsidRPr="00D26778" w:rsidRDefault="008E0C8C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517D4E"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48ECA8" w14:textId="77777777" w:rsidR="00517D4E" w:rsidRPr="00D2677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9ABAB92" w14:textId="77777777" w:rsidR="00072622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39E1BEE8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658CF8" w14:textId="77777777" w:rsidR="00517D4E" w:rsidRPr="00D2677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DDD2E5" w14:textId="77777777" w:rsidR="00072622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6F07BFF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D1D98D" w14:textId="77777777" w:rsidR="00517D4E" w:rsidRPr="00D2677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93CFFD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3C9EE79D" w14:textId="77777777" w:rsidR="00517D4E" w:rsidRPr="00D2677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7284F8C" w14:textId="77777777" w:rsidR="00072622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0807BB6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17D4E" w:rsidRPr="00D26778" w14:paraId="533861AA" w14:textId="77777777" w:rsidTr="0011712D">
        <w:trPr>
          <w:cantSplit/>
        </w:trPr>
        <w:tc>
          <w:tcPr>
            <w:tcW w:w="2257" w:type="dxa"/>
          </w:tcPr>
          <w:p w14:paraId="107910EA" w14:textId="77777777" w:rsidR="00517D4E" w:rsidRPr="00D26778" w:rsidRDefault="00517D4E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8" w:type="dxa"/>
            <w:gridSpan w:val="11"/>
          </w:tcPr>
          <w:p w14:paraId="0F8A99BB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15351F"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D267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75882" w:rsidRPr="00D26778" w14:paraId="6D9547B0" w14:textId="77777777" w:rsidTr="00F670E8">
        <w:trPr>
          <w:cantSplit/>
        </w:trPr>
        <w:tc>
          <w:tcPr>
            <w:tcW w:w="2257" w:type="dxa"/>
          </w:tcPr>
          <w:p w14:paraId="3507A295" w14:textId="77777777" w:rsidR="00175882" w:rsidRPr="00D26778" w:rsidRDefault="00314854" w:rsidP="001B34C8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27" w:type="dxa"/>
            <w:vAlign w:val="bottom"/>
          </w:tcPr>
          <w:p w14:paraId="00F4F038" w14:textId="77777777" w:rsidR="00175882" w:rsidRPr="00D2677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B04FC3" w14:textId="77777777" w:rsidR="00175882" w:rsidRPr="00D2677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9F0C741" w14:textId="77777777" w:rsidR="00175882" w:rsidRPr="00D2677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8DEA1" w14:textId="77777777" w:rsidR="00175882" w:rsidRPr="00D2677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621B469" w14:textId="77777777" w:rsidR="00175882" w:rsidRPr="00D2677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612E587" w14:textId="77777777" w:rsidR="00175882" w:rsidRPr="00D2677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FC4D87" w14:textId="77777777" w:rsidR="00175882" w:rsidRPr="00D2677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36F395" w14:textId="77777777" w:rsidR="00175882" w:rsidRPr="00D2677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2B762B" w14:textId="77777777" w:rsidR="00175882" w:rsidRPr="00D2677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611DB2" w14:textId="77777777" w:rsidR="00175882" w:rsidRPr="00D2677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</w:tcBorders>
            <w:vAlign w:val="bottom"/>
          </w:tcPr>
          <w:p w14:paraId="2CBD19D8" w14:textId="77777777" w:rsidR="00175882" w:rsidRPr="00D2677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97703" w:rsidRPr="00D26778" w14:paraId="100805AE" w14:textId="77777777" w:rsidTr="00F670E8">
        <w:trPr>
          <w:cantSplit/>
        </w:trPr>
        <w:tc>
          <w:tcPr>
            <w:tcW w:w="2257" w:type="dxa"/>
          </w:tcPr>
          <w:p w14:paraId="55BB3215" w14:textId="618E3179" w:rsidR="00497703" w:rsidRPr="00D26778" w:rsidRDefault="00F670E8" w:rsidP="001B34C8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27" w:type="dxa"/>
            <w:vAlign w:val="bottom"/>
          </w:tcPr>
          <w:p w14:paraId="097D35FC" w14:textId="7834EC1E" w:rsidR="00497703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20,725</w:t>
            </w:r>
          </w:p>
        </w:tc>
        <w:tc>
          <w:tcPr>
            <w:tcW w:w="180" w:type="dxa"/>
          </w:tcPr>
          <w:p w14:paraId="238CBCAC" w14:textId="0D5A90DF" w:rsidR="00497703" w:rsidRPr="00D26778" w:rsidRDefault="00497703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692EC7D5" w14:textId="329A536B" w:rsidR="00497703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(4,144)</w:t>
            </w:r>
          </w:p>
        </w:tc>
        <w:tc>
          <w:tcPr>
            <w:tcW w:w="180" w:type="dxa"/>
          </w:tcPr>
          <w:p w14:paraId="42B51CCE" w14:textId="77777777" w:rsidR="00497703" w:rsidRPr="00D26778" w:rsidRDefault="00497703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91EF04A" w14:textId="3C9466FF" w:rsidR="00497703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16,581</w:t>
            </w:r>
          </w:p>
        </w:tc>
        <w:tc>
          <w:tcPr>
            <w:tcW w:w="180" w:type="dxa"/>
          </w:tcPr>
          <w:p w14:paraId="72F51E79" w14:textId="77777777" w:rsidR="00497703" w:rsidRPr="00D26778" w:rsidRDefault="00497703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9EEEC2" w14:textId="777D9956" w:rsidR="00497703" w:rsidRPr="00D26778" w:rsidRDefault="00F670E8" w:rsidP="00566B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3A6A69" w14:textId="77777777" w:rsidR="00497703" w:rsidRPr="00D26778" w:rsidRDefault="00497703" w:rsidP="00566BC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110121" w14:textId="7D17472D" w:rsidR="00497703" w:rsidRPr="00D26778" w:rsidRDefault="00F670E8" w:rsidP="00566B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6537AA" w14:textId="77777777" w:rsidR="00497703" w:rsidRPr="00D26778" w:rsidRDefault="00497703" w:rsidP="00566BC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</w:tcBorders>
            <w:vAlign w:val="bottom"/>
          </w:tcPr>
          <w:p w14:paraId="09154516" w14:textId="3E39A325" w:rsidR="00497703" w:rsidRPr="00D26778" w:rsidRDefault="00F670E8" w:rsidP="00566B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70E8" w:rsidRPr="00D26778" w14:paraId="30265AE3" w14:textId="77777777" w:rsidTr="00F670E8">
        <w:trPr>
          <w:cantSplit/>
        </w:trPr>
        <w:tc>
          <w:tcPr>
            <w:tcW w:w="2257" w:type="dxa"/>
          </w:tcPr>
          <w:p w14:paraId="717F9DA7" w14:textId="303544F7" w:rsidR="00F670E8" w:rsidRPr="00D26778" w:rsidRDefault="00F670E8" w:rsidP="001B34C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47D00AC6" w14:textId="40337B18" w:rsidR="00F670E8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5,457</w:t>
            </w:r>
          </w:p>
        </w:tc>
        <w:tc>
          <w:tcPr>
            <w:tcW w:w="180" w:type="dxa"/>
          </w:tcPr>
          <w:p w14:paraId="133A388E" w14:textId="77777777" w:rsidR="00F670E8" w:rsidRPr="00D26778" w:rsidRDefault="00F670E8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3B986545" w14:textId="56486AD2" w:rsidR="00F670E8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(2,412)</w:t>
            </w:r>
          </w:p>
        </w:tc>
        <w:tc>
          <w:tcPr>
            <w:tcW w:w="180" w:type="dxa"/>
          </w:tcPr>
          <w:p w14:paraId="6071DF0E" w14:textId="77777777" w:rsidR="00F670E8" w:rsidRPr="00D26778" w:rsidRDefault="00F670E8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B8717DF" w14:textId="19F16C24" w:rsidR="00F670E8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3,045</w:t>
            </w:r>
          </w:p>
        </w:tc>
        <w:tc>
          <w:tcPr>
            <w:tcW w:w="180" w:type="dxa"/>
          </w:tcPr>
          <w:p w14:paraId="58AB7C2F" w14:textId="77777777" w:rsidR="00F670E8" w:rsidRPr="00D26778" w:rsidRDefault="00F670E8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C7FD6D" w14:textId="652F7965" w:rsidR="00F670E8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(12,911)</w:t>
            </w:r>
          </w:p>
        </w:tc>
        <w:tc>
          <w:tcPr>
            <w:tcW w:w="180" w:type="dxa"/>
          </w:tcPr>
          <w:p w14:paraId="24521D16" w14:textId="77777777" w:rsidR="00F670E8" w:rsidRPr="00D26778" w:rsidRDefault="00F670E8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328A56" w14:textId="6950F3C7" w:rsidR="00F670E8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1,811</w:t>
            </w:r>
          </w:p>
        </w:tc>
        <w:tc>
          <w:tcPr>
            <w:tcW w:w="180" w:type="dxa"/>
          </w:tcPr>
          <w:p w14:paraId="16F21209" w14:textId="77777777" w:rsidR="00F670E8" w:rsidRPr="00D26778" w:rsidRDefault="00F670E8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</w:tcBorders>
            <w:vAlign w:val="bottom"/>
          </w:tcPr>
          <w:p w14:paraId="5FAAA26F" w14:textId="61A4FC32" w:rsidR="00F670E8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(11,100)</w:t>
            </w:r>
          </w:p>
        </w:tc>
      </w:tr>
      <w:tr w:rsidR="00F670E8" w:rsidRPr="00D26778" w14:paraId="2497F1F1" w14:textId="77777777" w:rsidTr="0011712D">
        <w:trPr>
          <w:cantSplit/>
        </w:trPr>
        <w:tc>
          <w:tcPr>
            <w:tcW w:w="2257" w:type="dxa"/>
          </w:tcPr>
          <w:p w14:paraId="1ECEAFE4" w14:textId="77777777" w:rsidR="00F670E8" w:rsidRPr="00D26778" w:rsidRDefault="00F670E8" w:rsidP="001B34C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E82D5" w14:textId="77E763ED" w:rsidR="00F670E8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26,182</w:t>
            </w:r>
          </w:p>
        </w:tc>
        <w:tc>
          <w:tcPr>
            <w:tcW w:w="180" w:type="dxa"/>
          </w:tcPr>
          <w:p w14:paraId="4B2E30BF" w14:textId="77777777" w:rsidR="00F670E8" w:rsidRPr="00D26778" w:rsidRDefault="00F670E8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E388" w14:textId="6202B1F0" w:rsidR="00F670E8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(6,556)</w:t>
            </w:r>
          </w:p>
        </w:tc>
        <w:tc>
          <w:tcPr>
            <w:tcW w:w="180" w:type="dxa"/>
          </w:tcPr>
          <w:p w14:paraId="10F5B193" w14:textId="77777777" w:rsidR="00F670E8" w:rsidRPr="00D26778" w:rsidRDefault="00F670E8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A0DB9" w14:textId="2808FE6C" w:rsidR="00F670E8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19,626</w:t>
            </w:r>
          </w:p>
        </w:tc>
        <w:tc>
          <w:tcPr>
            <w:tcW w:w="180" w:type="dxa"/>
          </w:tcPr>
          <w:p w14:paraId="62DD4A52" w14:textId="77777777" w:rsidR="00F670E8" w:rsidRPr="00D26778" w:rsidRDefault="00F670E8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91D01" w14:textId="23BBE8CA" w:rsidR="00F670E8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(12,911)</w:t>
            </w:r>
          </w:p>
        </w:tc>
        <w:tc>
          <w:tcPr>
            <w:tcW w:w="180" w:type="dxa"/>
          </w:tcPr>
          <w:p w14:paraId="675A9ACF" w14:textId="77777777" w:rsidR="00F670E8" w:rsidRPr="00D26778" w:rsidRDefault="00F670E8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1E32C" w14:textId="534A1F53" w:rsidR="00F670E8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1,811</w:t>
            </w:r>
          </w:p>
        </w:tc>
        <w:tc>
          <w:tcPr>
            <w:tcW w:w="180" w:type="dxa"/>
          </w:tcPr>
          <w:p w14:paraId="6FA4DF01" w14:textId="77777777" w:rsidR="00F670E8" w:rsidRPr="00D26778" w:rsidRDefault="00F670E8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30C2945" w14:textId="374E18DC" w:rsidR="00F670E8" w:rsidRPr="00D26778" w:rsidRDefault="00F670E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(11,100)</w:t>
            </w:r>
          </w:p>
        </w:tc>
      </w:tr>
    </w:tbl>
    <w:p w14:paraId="0103D051" w14:textId="1BF29317" w:rsidR="00CA787C" w:rsidRPr="00D26778" w:rsidRDefault="00CA787C" w:rsidP="001B34C8">
      <w:pPr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14:paraId="4401A5DB" w14:textId="77777777" w:rsidR="00CA787C" w:rsidRPr="00D26778" w:rsidRDefault="00CA787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br w:type="page"/>
      </w:r>
    </w:p>
    <w:p w14:paraId="43B899D7" w14:textId="77777777" w:rsidR="00D649DB" w:rsidRPr="00D26778" w:rsidRDefault="00D649DB" w:rsidP="001B34C8">
      <w:pPr>
        <w:spacing w:line="240" w:lineRule="auto"/>
        <w:ind w:firstLine="706"/>
        <w:rPr>
          <w:sz w:val="2"/>
          <w:szCs w:val="2"/>
        </w:rPr>
      </w:pPr>
    </w:p>
    <w:tbl>
      <w:tblPr>
        <w:tblW w:w="9388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53"/>
        <w:gridCol w:w="859"/>
        <w:gridCol w:w="180"/>
        <w:gridCol w:w="875"/>
        <w:gridCol w:w="180"/>
        <w:gridCol w:w="892"/>
        <w:gridCol w:w="180"/>
        <w:gridCol w:w="1008"/>
        <w:gridCol w:w="180"/>
        <w:gridCol w:w="1008"/>
        <w:gridCol w:w="180"/>
        <w:gridCol w:w="993"/>
      </w:tblGrid>
      <w:tr w:rsidR="001852B0" w:rsidRPr="00D26778" w14:paraId="3F797CA9" w14:textId="77777777" w:rsidTr="00420A93">
        <w:trPr>
          <w:cantSplit/>
        </w:trPr>
        <w:tc>
          <w:tcPr>
            <w:tcW w:w="2853" w:type="dxa"/>
          </w:tcPr>
          <w:p w14:paraId="0A5B760A" w14:textId="77777777" w:rsidR="001852B0" w:rsidRPr="00D26778" w:rsidRDefault="001852B0" w:rsidP="001B34C8">
            <w:pPr>
              <w:tabs>
                <w:tab w:val="clear" w:pos="227"/>
                <w:tab w:val="clear" w:pos="454"/>
              </w:tabs>
            </w:pPr>
          </w:p>
        </w:tc>
        <w:tc>
          <w:tcPr>
            <w:tcW w:w="6535" w:type="dxa"/>
            <w:gridSpan w:val="11"/>
            <w:vAlign w:val="center"/>
          </w:tcPr>
          <w:p w14:paraId="71CC2377" w14:textId="77777777" w:rsidR="001852B0" w:rsidRPr="00D26778" w:rsidRDefault="001852B0" w:rsidP="001B34C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52B0" w:rsidRPr="00D26778" w14:paraId="0851BB05" w14:textId="77777777" w:rsidTr="00420A93">
        <w:trPr>
          <w:cantSplit/>
        </w:trPr>
        <w:tc>
          <w:tcPr>
            <w:tcW w:w="2853" w:type="dxa"/>
          </w:tcPr>
          <w:p w14:paraId="32B03B55" w14:textId="77777777" w:rsidR="001852B0" w:rsidRPr="00D26778" w:rsidRDefault="001852B0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6" w:type="dxa"/>
            <w:gridSpan w:val="5"/>
          </w:tcPr>
          <w:p w14:paraId="2DE100D9" w14:textId="3F1355CF" w:rsidR="001852B0" w:rsidRPr="00D26778" w:rsidRDefault="00925CA2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80" w:type="dxa"/>
          </w:tcPr>
          <w:p w14:paraId="2BEA5DEC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9" w:type="dxa"/>
            <w:gridSpan w:val="5"/>
          </w:tcPr>
          <w:p w14:paraId="5921FF73" w14:textId="24D7D81D" w:rsidR="001852B0" w:rsidRPr="00D26778" w:rsidRDefault="00925CA2" w:rsidP="001B34C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497703" w:rsidRPr="00D26778">
              <w:rPr>
                <w:rFonts w:ascii="Angsana New" w:hAnsi="Angsana New"/>
                <w:sz w:val="30"/>
                <w:szCs w:val="30"/>
                <w:lang w:bidi="th-TH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1852B0" w:rsidRPr="00D26778" w14:paraId="14CE2324" w14:textId="77777777" w:rsidTr="00420A93">
        <w:trPr>
          <w:cantSplit/>
        </w:trPr>
        <w:tc>
          <w:tcPr>
            <w:tcW w:w="2853" w:type="dxa"/>
            <w:vAlign w:val="bottom"/>
          </w:tcPr>
          <w:p w14:paraId="428052EF" w14:textId="77777777" w:rsidR="001852B0" w:rsidRPr="00D26778" w:rsidRDefault="00A67FD9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59" w:type="dxa"/>
            <w:vAlign w:val="bottom"/>
          </w:tcPr>
          <w:p w14:paraId="4FFA636E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3C54D2C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2E857F" w14:textId="77777777" w:rsidR="001852B0" w:rsidRPr="00D2677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3AC44449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167C749F" w14:textId="77777777" w:rsidR="001852B0" w:rsidRPr="00D2677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3F92B1E8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9BFE952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66D909" w14:textId="77777777" w:rsidR="001852B0" w:rsidRPr="00D2677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EA11DFD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6084615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755EEE" w14:textId="77777777" w:rsidR="001852B0" w:rsidRPr="00D2677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FC7BF5A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5D04D94D" w14:textId="77777777" w:rsidR="001852B0" w:rsidRPr="00D2677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E1157AF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A5D9FF4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852B0" w:rsidRPr="00D26778" w14:paraId="4AF9FB05" w14:textId="77777777" w:rsidTr="00420A93">
        <w:trPr>
          <w:cantSplit/>
        </w:trPr>
        <w:tc>
          <w:tcPr>
            <w:tcW w:w="2853" w:type="dxa"/>
          </w:tcPr>
          <w:p w14:paraId="4326EB34" w14:textId="77777777" w:rsidR="001852B0" w:rsidRPr="00D26778" w:rsidRDefault="001852B0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5" w:type="dxa"/>
            <w:gridSpan w:val="11"/>
          </w:tcPr>
          <w:p w14:paraId="4719FC89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67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852B0" w:rsidRPr="00D26778" w14:paraId="3F31A0AD" w14:textId="77777777" w:rsidTr="00420A93">
        <w:trPr>
          <w:cantSplit/>
        </w:trPr>
        <w:tc>
          <w:tcPr>
            <w:tcW w:w="2853" w:type="dxa"/>
          </w:tcPr>
          <w:p w14:paraId="731FD431" w14:textId="77777777" w:rsidR="001852B0" w:rsidRPr="00D26778" w:rsidRDefault="001852B0" w:rsidP="001B34C8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59" w:type="dxa"/>
            <w:vAlign w:val="bottom"/>
          </w:tcPr>
          <w:p w14:paraId="271C52CA" w14:textId="77777777" w:rsidR="001852B0" w:rsidRPr="00D2677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A0D3F2" w14:textId="77777777" w:rsidR="001852B0" w:rsidRPr="00D2677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28EFA61C" w14:textId="77777777" w:rsidR="001852B0" w:rsidRPr="00D2677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C446AF" w14:textId="77777777" w:rsidR="001852B0" w:rsidRPr="00D2677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60D85820" w14:textId="77777777" w:rsidR="001852B0" w:rsidRPr="00D2677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B9B870" w14:textId="77777777" w:rsidR="001852B0" w:rsidRPr="00D2677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DE58157" w14:textId="77777777" w:rsidR="001852B0" w:rsidRPr="00D2677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FF2F2" w14:textId="77777777" w:rsidR="001852B0" w:rsidRPr="00D2677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B380FFE" w14:textId="77777777" w:rsidR="001852B0" w:rsidRPr="00D2677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CA7A90" w14:textId="77777777" w:rsidR="001852B0" w:rsidRPr="00D2677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  <w:vAlign w:val="bottom"/>
          </w:tcPr>
          <w:p w14:paraId="42CCA062" w14:textId="77777777" w:rsidR="001852B0" w:rsidRPr="00D2677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97703" w:rsidRPr="00D26778" w14:paraId="1CAD8413" w14:textId="77777777" w:rsidTr="00420A93">
        <w:trPr>
          <w:cantSplit/>
        </w:trPr>
        <w:tc>
          <w:tcPr>
            <w:tcW w:w="2853" w:type="dxa"/>
          </w:tcPr>
          <w:p w14:paraId="6DEDD4DA" w14:textId="43A00CF8" w:rsidR="00497703" w:rsidRPr="00D26778" w:rsidRDefault="007550F0" w:rsidP="001B34C8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497703" w:rsidRPr="00D2677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97703" w:rsidRPr="00D26778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580B9E63" w14:textId="50B48AD2" w:rsidR="00497703" w:rsidRPr="00D26778" w:rsidRDefault="00052A3F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5,041</w:t>
            </w:r>
          </w:p>
        </w:tc>
        <w:tc>
          <w:tcPr>
            <w:tcW w:w="180" w:type="dxa"/>
          </w:tcPr>
          <w:p w14:paraId="50C82B15" w14:textId="77777777" w:rsidR="00497703" w:rsidRPr="00D26778" w:rsidRDefault="00497703" w:rsidP="001B34C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2A29ACC8" w14:textId="0CCD2B74" w:rsidR="00497703" w:rsidRPr="00D26778" w:rsidRDefault="00052A3F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(1,008)</w:t>
            </w:r>
          </w:p>
        </w:tc>
        <w:tc>
          <w:tcPr>
            <w:tcW w:w="180" w:type="dxa"/>
          </w:tcPr>
          <w:p w14:paraId="1BD63A91" w14:textId="77777777" w:rsidR="00497703" w:rsidRPr="00D26778" w:rsidRDefault="00497703" w:rsidP="001B34C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4919237" w14:textId="22DA3F89" w:rsidR="00497703" w:rsidRPr="00D26778" w:rsidRDefault="00052A3F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4,033</w:t>
            </w:r>
          </w:p>
        </w:tc>
        <w:tc>
          <w:tcPr>
            <w:tcW w:w="180" w:type="dxa"/>
          </w:tcPr>
          <w:p w14:paraId="5FA2EAAC" w14:textId="77777777" w:rsidR="00497703" w:rsidRPr="00D26778" w:rsidRDefault="00497703" w:rsidP="001B34C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811A626" w14:textId="40939568" w:rsidR="00497703" w:rsidRPr="00D26778" w:rsidRDefault="00497703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(5,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84)</w:t>
            </w:r>
          </w:p>
        </w:tc>
        <w:tc>
          <w:tcPr>
            <w:tcW w:w="180" w:type="dxa"/>
          </w:tcPr>
          <w:p w14:paraId="281FB53B" w14:textId="77777777" w:rsidR="00497703" w:rsidRPr="00D26778" w:rsidRDefault="00497703" w:rsidP="001B34C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785F77" w14:textId="7DBD78FF" w:rsidR="00497703" w:rsidRPr="00D26778" w:rsidRDefault="005F239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497703" w:rsidRPr="00D26778">
              <w:rPr>
                <w:rFonts w:ascii="Angsana New" w:hAnsi="Angsana New"/>
                <w:sz w:val="30"/>
                <w:szCs w:val="30"/>
              </w:rPr>
              <w:t>,0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80" w:type="dxa"/>
          </w:tcPr>
          <w:p w14:paraId="1BF33991" w14:textId="77777777" w:rsidR="00497703" w:rsidRPr="00D26778" w:rsidRDefault="00497703" w:rsidP="001B34C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</w:tcBorders>
            <w:vAlign w:val="bottom"/>
          </w:tcPr>
          <w:p w14:paraId="5CF42147" w14:textId="3774FEE4" w:rsidR="00497703" w:rsidRPr="00D26778" w:rsidRDefault="00497703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(4,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47)</w:t>
            </w:r>
          </w:p>
        </w:tc>
      </w:tr>
      <w:tr w:rsidR="00497703" w:rsidRPr="00D26778" w14:paraId="21C4BC87" w14:textId="77777777" w:rsidTr="00420A93">
        <w:trPr>
          <w:cantSplit/>
        </w:trPr>
        <w:tc>
          <w:tcPr>
            <w:tcW w:w="2853" w:type="dxa"/>
          </w:tcPr>
          <w:p w14:paraId="47B09A3A" w14:textId="77777777" w:rsidR="00497703" w:rsidRPr="00D26778" w:rsidRDefault="00497703" w:rsidP="001B34C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98E4B" w14:textId="7E341791" w:rsidR="00497703" w:rsidRPr="00D26778" w:rsidRDefault="00052A3F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5,041</w:t>
            </w:r>
          </w:p>
        </w:tc>
        <w:tc>
          <w:tcPr>
            <w:tcW w:w="180" w:type="dxa"/>
          </w:tcPr>
          <w:p w14:paraId="3874AA50" w14:textId="77777777" w:rsidR="00497703" w:rsidRPr="00D26778" w:rsidRDefault="00497703" w:rsidP="001B34C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69B72" w14:textId="541C8B2E" w:rsidR="00497703" w:rsidRPr="00D26778" w:rsidRDefault="00052A3F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(1,008)</w:t>
            </w:r>
          </w:p>
        </w:tc>
        <w:tc>
          <w:tcPr>
            <w:tcW w:w="180" w:type="dxa"/>
          </w:tcPr>
          <w:p w14:paraId="6E766331" w14:textId="77777777" w:rsidR="00497703" w:rsidRPr="00D26778" w:rsidRDefault="00497703" w:rsidP="001B34C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83587" w14:textId="52831633" w:rsidR="00497703" w:rsidRPr="00D26778" w:rsidRDefault="00052A3F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4,033</w:t>
            </w:r>
          </w:p>
        </w:tc>
        <w:tc>
          <w:tcPr>
            <w:tcW w:w="180" w:type="dxa"/>
          </w:tcPr>
          <w:p w14:paraId="71BA5714" w14:textId="77777777" w:rsidR="00497703" w:rsidRPr="00D26778" w:rsidRDefault="00497703" w:rsidP="001B34C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8EB5" w14:textId="61EC7706" w:rsidR="00497703" w:rsidRPr="00D26778" w:rsidRDefault="00497703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(5,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84)</w:t>
            </w:r>
          </w:p>
        </w:tc>
        <w:tc>
          <w:tcPr>
            <w:tcW w:w="180" w:type="dxa"/>
          </w:tcPr>
          <w:p w14:paraId="148E73B9" w14:textId="77777777" w:rsidR="00497703" w:rsidRPr="00D26778" w:rsidRDefault="00497703" w:rsidP="001B34C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A3C00" w14:textId="3CF073DF" w:rsidR="00497703" w:rsidRPr="00D26778" w:rsidRDefault="005F2398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9770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80" w:type="dxa"/>
          </w:tcPr>
          <w:p w14:paraId="15DCA3E5" w14:textId="77777777" w:rsidR="00497703" w:rsidRPr="00D26778" w:rsidRDefault="00497703" w:rsidP="001B34C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C883E24" w14:textId="035B20A8" w:rsidR="00497703" w:rsidRPr="00D26778" w:rsidRDefault="00497703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(4,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47)</w:t>
            </w:r>
          </w:p>
        </w:tc>
      </w:tr>
    </w:tbl>
    <w:p w14:paraId="06DA6261" w14:textId="77777777" w:rsidR="00420A93" w:rsidRPr="00D26778" w:rsidRDefault="00420A93" w:rsidP="001B34C8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sz w:val="30"/>
          <w:szCs w:val="30"/>
        </w:rPr>
      </w:pPr>
      <w:bookmarkStart w:id="7" w:name="_Hlk31803712"/>
    </w:p>
    <w:tbl>
      <w:tblPr>
        <w:tblW w:w="9440" w:type="dxa"/>
        <w:tblInd w:w="36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1"/>
        <w:gridCol w:w="1072"/>
        <w:gridCol w:w="236"/>
        <w:gridCol w:w="993"/>
        <w:gridCol w:w="242"/>
        <w:gridCol w:w="992"/>
        <w:gridCol w:w="242"/>
        <w:gridCol w:w="1262"/>
      </w:tblGrid>
      <w:tr w:rsidR="00F86E9E" w:rsidRPr="00D26778" w14:paraId="110C21E6" w14:textId="77777777" w:rsidTr="00420A93">
        <w:trPr>
          <w:tblHeader/>
        </w:trPr>
        <w:tc>
          <w:tcPr>
            <w:tcW w:w="4401" w:type="dxa"/>
            <w:shd w:val="clear" w:color="auto" w:fill="auto"/>
          </w:tcPr>
          <w:p w14:paraId="11B5663B" w14:textId="77777777" w:rsidR="00F86E9E" w:rsidRPr="00D26778" w:rsidRDefault="00F86E9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9" w:type="dxa"/>
            <w:gridSpan w:val="7"/>
            <w:shd w:val="clear" w:color="auto" w:fill="auto"/>
          </w:tcPr>
          <w:p w14:paraId="771F910A" w14:textId="77777777" w:rsidR="00F86E9E" w:rsidRPr="00D26778" w:rsidRDefault="00F86E9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614F" w:rsidRPr="00D26778" w14:paraId="22542E06" w14:textId="77777777" w:rsidTr="00420A93">
        <w:trPr>
          <w:tblHeader/>
        </w:trPr>
        <w:tc>
          <w:tcPr>
            <w:tcW w:w="4401" w:type="dxa"/>
            <w:shd w:val="clear" w:color="auto" w:fill="auto"/>
          </w:tcPr>
          <w:p w14:paraId="197D3260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1" w:type="dxa"/>
            <w:gridSpan w:val="3"/>
            <w:shd w:val="clear" w:color="auto" w:fill="auto"/>
          </w:tcPr>
          <w:p w14:paraId="73023ABA" w14:textId="2E0D61A4" w:rsidR="00D3614F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42" w:type="dxa"/>
            <w:shd w:val="clear" w:color="auto" w:fill="auto"/>
          </w:tcPr>
          <w:p w14:paraId="3793F811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6" w:type="dxa"/>
            <w:gridSpan w:val="3"/>
            <w:shd w:val="clear" w:color="auto" w:fill="auto"/>
          </w:tcPr>
          <w:p w14:paraId="42A07FD0" w14:textId="149B02A3" w:rsidR="00D3614F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7703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D3614F" w:rsidRPr="00D26778" w14:paraId="43FF3955" w14:textId="77777777" w:rsidTr="00420A93">
        <w:trPr>
          <w:tblHeader/>
        </w:trPr>
        <w:tc>
          <w:tcPr>
            <w:tcW w:w="4401" w:type="dxa"/>
            <w:shd w:val="clear" w:color="auto" w:fill="auto"/>
          </w:tcPr>
          <w:p w14:paraId="12765F65" w14:textId="77777777" w:rsidR="00D3614F" w:rsidRPr="00D26778" w:rsidRDefault="00A67FD9" w:rsidP="001B34C8">
            <w:pPr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2" w:type="dxa"/>
            <w:shd w:val="clear" w:color="auto" w:fill="auto"/>
          </w:tcPr>
          <w:p w14:paraId="6236568B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A2FCD1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CC9D476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5E89A58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775F5E4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</w:tcPr>
          <w:p w14:paraId="5366F016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F15680A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3451E9F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2" w:type="dxa"/>
            <w:shd w:val="clear" w:color="auto" w:fill="auto"/>
          </w:tcPr>
          <w:p w14:paraId="6DB4B58A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nil"/>
            </w:tcBorders>
            <w:shd w:val="clear" w:color="auto" w:fill="auto"/>
          </w:tcPr>
          <w:p w14:paraId="48A57208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E148356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7703" w:rsidRPr="00D26778" w14:paraId="53D9B55B" w14:textId="77777777" w:rsidTr="00420A93">
        <w:tc>
          <w:tcPr>
            <w:tcW w:w="4401" w:type="dxa"/>
            <w:shd w:val="clear" w:color="auto" w:fill="auto"/>
          </w:tcPr>
          <w:p w14:paraId="31474979" w14:textId="77777777" w:rsidR="00497703" w:rsidRPr="00D26778" w:rsidRDefault="00497703" w:rsidP="001B3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72" w:type="dxa"/>
            <w:shd w:val="clear" w:color="auto" w:fill="auto"/>
          </w:tcPr>
          <w:p w14:paraId="16DA6766" w14:textId="77777777" w:rsidR="00497703" w:rsidRPr="00D26778" w:rsidRDefault="00497703" w:rsidP="001B34C8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BD6F9F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14:paraId="2570101D" w14:textId="6966F4A6" w:rsidR="00497703" w:rsidRPr="00D26778" w:rsidRDefault="006E5ED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1,113,973</w:t>
            </w:r>
          </w:p>
        </w:tc>
        <w:tc>
          <w:tcPr>
            <w:tcW w:w="242" w:type="dxa"/>
            <w:shd w:val="clear" w:color="auto" w:fill="auto"/>
          </w:tcPr>
          <w:p w14:paraId="5726EAD8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B0C5729" w14:textId="77777777" w:rsidR="00497703" w:rsidRPr="00D26778" w:rsidRDefault="00497703" w:rsidP="001B34C8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3786894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6D50E7CE" w14:textId="601B0F3A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4,999</w:t>
            </w:r>
          </w:p>
        </w:tc>
      </w:tr>
      <w:tr w:rsidR="00497703" w:rsidRPr="00D26778" w14:paraId="4B7FED1E" w14:textId="77777777" w:rsidTr="00420A93">
        <w:tc>
          <w:tcPr>
            <w:tcW w:w="4401" w:type="dxa"/>
            <w:shd w:val="clear" w:color="auto" w:fill="auto"/>
          </w:tcPr>
          <w:p w14:paraId="620F5712" w14:textId="77777777" w:rsidR="00497703" w:rsidRPr="00D26778" w:rsidRDefault="00497703" w:rsidP="001B34C8">
            <w:pPr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2" w:type="dxa"/>
            <w:shd w:val="clear" w:color="auto" w:fill="auto"/>
          </w:tcPr>
          <w:p w14:paraId="018C46C7" w14:textId="253A4877" w:rsidR="00497703" w:rsidRPr="00D26778" w:rsidRDefault="00BC4A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D83EFB8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9906539" w14:textId="39F9CD0C" w:rsidR="00497703" w:rsidRPr="00D26778" w:rsidRDefault="006E5ED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222,795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438818F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733A795" w14:textId="75A4316C" w:rsidR="00497703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="00497703"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3B0DAC3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C570A9" w14:textId="1A557EA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497703" w:rsidRPr="00D26778" w14:paraId="73824FC2" w14:textId="77777777" w:rsidTr="00420A93">
        <w:tc>
          <w:tcPr>
            <w:tcW w:w="4401" w:type="dxa"/>
            <w:tcBorders>
              <w:bottom w:val="nil"/>
            </w:tcBorders>
            <w:shd w:val="clear" w:color="auto" w:fill="auto"/>
          </w:tcPr>
          <w:p w14:paraId="05B87D0E" w14:textId="77777777" w:rsidR="00497703" w:rsidRPr="00D26778" w:rsidRDefault="00497703" w:rsidP="001B34C8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1A23DCF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829D8C3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86D6AE9" w14:textId="46F3B1A9" w:rsidR="00497703" w:rsidRPr="00D26778" w:rsidRDefault="00D16D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F92F93">
              <w:rPr>
                <w:rFonts w:ascii="Angsana New" w:hAnsi="Angsana New"/>
                <w:sz w:val="30"/>
                <w:szCs w:val="30"/>
              </w:rPr>
              <w:t>40,927</w:t>
            </w:r>
            <w:r w:rsidR="000604E1"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8AB3DB8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C6B83DA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3AE0B06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nil"/>
            </w:tcBorders>
            <w:shd w:val="clear" w:color="auto" w:fill="auto"/>
          </w:tcPr>
          <w:p w14:paraId="26E9D44D" w14:textId="64BFFD4F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(8,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22</w:t>
            </w:r>
            <w:r w:rsidRPr="00D26778"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497703" w:rsidRPr="00D26778" w14:paraId="78D2CDA0" w14:textId="77777777" w:rsidTr="00420A93">
        <w:trPr>
          <w:trHeight w:val="390"/>
        </w:trPr>
        <w:tc>
          <w:tcPr>
            <w:tcW w:w="4401" w:type="dxa"/>
            <w:tcBorders>
              <w:bottom w:val="nil"/>
            </w:tcBorders>
            <w:shd w:val="clear" w:color="auto" w:fill="auto"/>
          </w:tcPr>
          <w:p w14:paraId="693AB1BF" w14:textId="77777777" w:rsidR="00497703" w:rsidRPr="00D26778" w:rsidRDefault="00497703" w:rsidP="001B34C8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BC1D85D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961172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6281BF4" w14:textId="6EB70EC5" w:rsidR="00497703" w:rsidRPr="00D26778" w:rsidRDefault="00D16D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F92F93">
              <w:rPr>
                <w:rFonts w:ascii="Angsana New" w:hAnsi="Angsana New"/>
                <w:sz w:val="30"/>
                <w:szCs w:val="30"/>
              </w:rPr>
              <w:t>26,529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2BC53BC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894115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36A500E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nil"/>
            </w:tcBorders>
            <w:shd w:val="clear" w:color="auto" w:fill="auto"/>
          </w:tcPr>
          <w:p w14:paraId="508E294A" w14:textId="5E8BBCFB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,549)</w:t>
            </w:r>
          </w:p>
        </w:tc>
      </w:tr>
      <w:tr w:rsidR="00497703" w:rsidRPr="00D26778" w14:paraId="7C0E9E82" w14:textId="77777777" w:rsidTr="00420A93">
        <w:tc>
          <w:tcPr>
            <w:tcW w:w="4401" w:type="dxa"/>
            <w:tcBorders>
              <w:top w:val="nil"/>
            </w:tcBorders>
            <w:shd w:val="clear" w:color="auto" w:fill="auto"/>
          </w:tcPr>
          <w:p w14:paraId="4A2779D9" w14:textId="77777777" w:rsidR="00497703" w:rsidRPr="00D26778" w:rsidRDefault="00497703" w:rsidP="001B34C8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677A441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92DA0E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14C431AA" w14:textId="3032955E" w:rsidR="00497703" w:rsidRPr="00D26778" w:rsidRDefault="006E5ED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2C7A0E" w:rsidRPr="00D26778">
              <w:rPr>
                <w:rFonts w:ascii="Angsana New" w:hAnsi="Angsana New"/>
                <w:sz w:val="30"/>
                <w:szCs w:val="30"/>
              </w:rPr>
              <w:t>61,378)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5B213C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5BADD55E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36DF5EB3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shd w:val="clear" w:color="auto" w:fill="auto"/>
          </w:tcPr>
          <w:p w14:paraId="3240D3EB" w14:textId="445DAA7D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(4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</w:rPr>
              <w:t>,99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7703" w:rsidRPr="00D26778" w14:paraId="70EF052D" w14:textId="77777777" w:rsidTr="005278B0">
        <w:tc>
          <w:tcPr>
            <w:tcW w:w="4401" w:type="dxa"/>
            <w:tcBorders>
              <w:top w:val="nil"/>
            </w:tcBorders>
            <w:shd w:val="clear" w:color="auto" w:fill="auto"/>
          </w:tcPr>
          <w:p w14:paraId="57E3CDA6" w14:textId="77777777" w:rsidR="00497703" w:rsidRPr="00D26778" w:rsidDel="00C63B2B" w:rsidRDefault="00497703" w:rsidP="001B34C8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59552CD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A66EFA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0D24A" w14:textId="12C94D0A" w:rsidR="00497703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8D047E9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9638632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A1FE9C1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50FE1" w14:textId="1533875E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9,679</w:t>
            </w:r>
          </w:p>
        </w:tc>
      </w:tr>
      <w:tr w:rsidR="00F92F93" w:rsidRPr="00D26778" w14:paraId="4065B7DC" w14:textId="77777777" w:rsidTr="005278B0">
        <w:tc>
          <w:tcPr>
            <w:tcW w:w="4401" w:type="dxa"/>
            <w:tcBorders>
              <w:top w:val="nil"/>
            </w:tcBorders>
            <w:shd w:val="clear" w:color="auto" w:fill="auto"/>
          </w:tcPr>
          <w:p w14:paraId="1BF35AFD" w14:textId="3CA5FF36" w:rsidR="00F92F93" w:rsidRPr="00D26778" w:rsidRDefault="00F92F93" w:rsidP="001B34C8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="007A56AD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7A56AD" w:rsidRPr="00D26778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61F64C03" w14:textId="77777777" w:rsidR="00F92F93" w:rsidRPr="00D26778" w:rsidRDefault="00F92F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CF0075" w14:textId="77777777" w:rsidR="00F92F93" w:rsidRPr="00D26778" w:rsidRDefault="00F92F93" w:rsidP="001B34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15B86" w14:textId="696EA7D6" w:rsidR="007A56AD" w:rsidRPr="00D26778" w:rsidRDefault="007A56A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799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2C310769" w14:textId="77777777" w:rsidR="00F92F93" w:rsidRPr="00D26778" w:rsidRDefault="00F92F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FF617EA" w14:textId="77777777" w:rsidR="00F92F93" w:rsidRPr="00D26778" w:rsidRDefault="00F92F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F0064DE" w14:textId="77777777" w:rsidR="00F92F93" w:rsidRPr="00D26778" w:rsidRDefault="00F92F93" w:rsidP="001B34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A7209" w14:textId="0DA0DB0F" w:rsidR="00F92F93" w:rsidRPr="00D26778" w:rsidRDefault="007A56A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</w:tr>
      <w:tr w:rsidR="00497703" w:rsidRPr="00D26778" w14:paraId="4A2A10F9" w14:textId="77777777" w:rsidTr="00420A93">
        <w:tc>
          <w:tcPr>
            <w:tcW w:w="4401" w:type="dxa"/>
            <w:tcBorders>
              <w:bottom w:val="nil"/>
            </w:tcBorders>
            <w:shd w:val="clear" w:color="auto" w:fill="auto"/>
          </w:tcPr>
          <w:p w14:paraId="01858B64" w14:textId="77777777" w:rsidR="00497703" w:rsidRPr="00D26778" w:rsidDel="00C63B2B" w:rsidRDefault="00497703" w:rsidP="001B34C8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13399" w14:textId="28B90C8C" w:rsidR="00497703" w:rsidRPr="00D26778" w:rsidRDefault="00F610B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D21029"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655E3C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CE728" w14:textId="7768D3F0" w:rsidR="00497703" w:rsidRPr="00D26778" w:rsidRDefault="002C7A0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158,760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3B9CCEAF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1F1A9" w14:textId="404BE398" w:rsidR="00497703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497703"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0A908AF5" w14:textId="77777777" w:rsidR="00497703" w:rsidRPr="00D26778" w:rsidRDefault="00497703" w:rsidP="001B34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F9312" w14:textId="031DC85E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40,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4ADA0ED3" w14:textId="77777777" w:rsidR="00CB7347" w:rsidRPr="00D26778" w:rsidRDefault="00CB7347" w:rsidP="001B34C8">
      <w:pPr>
        <w:rPr>
          <w:rFonts w:ascii="Angsana New" w:hAnsi="Angsana New"/>
          <w:sz w:val="30"/>
          <w:szCs w:val="30"/>
        </w:rPr>
      </w:pPr>
    </w:p>
    <w:p w14:paraId="2A77A3D9" w14:textId="77777777" w:rsidR="00CB7347" w:rsidRPr="00D26778" w:rsidRDefault="00CB7347" w:rsidP="001B34C8">
      <w:pPr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br w:type="page"/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332"/>
      </w:tblGrid>
      <w:tr w:rsidR="00D3614F" w:rsidRPr="00D26778" w14:paraId="17A4BDDA" w14:textId="77777777" w:rsidTr="00074E17">
        <w:trPr>
          <w:tblHeader/>
        </w:trPr>
        <w:tc>
          <w:tcPr>
            <w:tcW w:w="3780" w:type="dxa"/>
            <w:shd w:val="clear" w:color="auto" w:fill="auto"/>
          </w:tcPr>
          <w:p w14:paraId="4AD58496" w14:textId="77777777" w:rsidR="00D3614F" w:rsidRPr="00D26778" w:rsidRDefault="00CB734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br w:type="page"/>
            </w:r>
            <w:r w:rsidR="00D3614F" w:rsidRPr="00D26778">
              <w:rPr>
                <w:rFonts w:ascii="Angsana New" w:hAnsi="Angsana New"/>
                <w:sz w:val="30"/>
                <w:szCs w:val="30"/>
              </w:rPr>
              <w:br w:type="page"/>
            </w:r>
            <w:r w:rsidR="00D3614F" w:rsidRPr="00D26778">
              <w:br w:type="page"/>
            </w:r>
            <w:r w:rsidR="00D3614F" w:rsidRPr="00D26778">
              <w:rPr>
                <w:sz w:val="30"/>
                <w:szCs w:val="30"/>
              </w:rPr>
              <w:br w:type="page"/>
            </w:r>
            <w:r w:rsidR="00D3614F"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562" w:type="dxa"/>
            <w:gridSpan w:val="7"/>
            <w:shd w:val="clear" w:color="auto" w:fill="auto"/>
          </w:tcPr>
          <w:p w14:paraId="7C4C56A4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14F" w:rsidRPr="00D26778" w14:paraId="75533D49" w14:textId="77777777" w:rsidTr="00074E17">
        <w:trPr>
          <w:tblHeader/>
        </w:trPr>
        <w:tc>
          <w:tcPr>
            <w:tcW w:w="3780" w:type="dxa"/>
            <w:shd w:val="clear" w:color="auto" w:fill="auto"/>
          </w:tcPr>
          <w:p w14:paraId="261419CE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C2EC3DB" w14:textId="2D862953" w:rsidR="00D3614F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591CA876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shd w:val="clear" w:color="auto" w:fill="auto"/>
          </w:tcPr>
          <w:p w14:paraId="3B77931B" w14:textId="15EDAB39" w:rsidR="00D3614F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D3614F" w:rsidRPr="00D26778" w14:paraId="645AB587" w14:textId="77777777" w:rsidTr="00074E17">
        <w:trPr>
          <w:tblHeader/>
        </w:trPr>
        <w:tc>
          <w:tcPr>
            <w:tcW w:w="3780" w:type="dxa"/>
            <w:shd w:val="clear" w:color="auto" w:fill="auto"/>
          </w:tcPr>
          <w:p w14:paraId="1563087E" w14:textId="77777777" w:rsidR="00D3614F" w:rsidRPr="00D26778" w:rsidRDefault="00A67FD9" w:rsidP="001B34C8">
            <w:pPr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3497DB4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5681126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4669F79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008F10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07D5C29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4457AC5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83A44B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42AB16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1AA3CA9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AE61F26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45C31B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78B0" w:rsidRPr="00D26778" w14:paraId="4D802091" w14:textId="77777777" w:rsidTr="00074E17">
        <w:tc>
          <w:tcPr>
            <w:tcW w:w="3780" w:type="dxa"/>
            <w:shd w:val="clear" w:color="auto" w:fill="auto"/>
          </w:tcPr>
          <w:p w14:paraId="06F2EA44" w14:textId="77777777" w:rsidR="005278B0" w:rsidRPr="00D26778" w:rsidRDefault="005278B0" w:rsidP="001B3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shd w:val="clear" w:color="auto" w:fill="auto"/>
          </w:tcPr>
          <w:p w14:paraId="3011ED99" w14:textId="77777777" w:rsidR="005278B0" w:rsidRPr="00D26778" w:rsidRDefault="005278B0" w:rsidP="001B34C8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D4D795" w14:textId="77777777" w:rsidR="005278B0" w:rsidRPr="00D26778" w:rsidRDefault="005278B0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25F302B" w14:textId="371CC915" w:rsidR="005278B0" w:rsidRPr="00D26778" w:rsidRDefault="00BC4A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761,632</w:t>
            </w:r>
          </w:p>
        </w:tc>
        <w:tc>
          <w:tcPr>
            <w:tcW w:w="270" w:type="dxa"/>
            <w:shd w:val="clear" w:color="auto" w:fill="auto"/>
          </w:tcPr>
          <w:p w14:paraId="68C7AE92" w14:textId="77777777" w:rsidR="005278B0" w:rsidRPr="00D26778" w:rsidRDefault="005278B0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8105C8" w14:textId="77777777" w:rsidR="005278B0" w:rsidRPr="00D26778" w:rsidRDefault="005278B0" w:rsidP="001B34C8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C7B555" w14:textId="77777777" w:rsidR="005278B0" w:rsidRPr="00D26778" w:rsidRDefault="005278B0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3F843208" w14:textId="5E9FD150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4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,407</w:t>
            </w:r>
          </w:p>
        </w:tc>
      </w:tr>
      <w:tr w:rsidR="00BC4A21" w:rsidRPr="00D26778" w14:paraId="2723ABB3" w14:textId="77777777" w:rsidTr="00074E17">
        <w:tc>
          <w:tcPr>
            <w:tcW w:w="3780" w:type="dxa"/>
            <w:shd w:val="clear" w:color="auto" w:fill="auto"/>
          </w:tcPr>
          <w:p w14:paraId="476E3557" w14:textId="77777777" w:rsidR="00BC4A21" w:rsidRPr="00D26778" w:rsidRDefault="00BC4A21" w:rsidP="001B34C8">
            <w:pPr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6A011C33" w14:textId="329E65FD" w:rsidR="00BC4A21" w:rsidRPr="00D26778" w:rsidRDefault="00BC4A21" w:rsidP="001B34C8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7A3C950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16ED468" w14:textId="75424278" w:rsidR="00BC4A21" w:rsidRPr="00D26778" w:rsidRDefault="00BC4A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152,326</w:t>
            </w:r>
          </w:p>
        </w:tc>
        <w:tc>
          <w:tcPr>
            <w:tcW w:w="270" w:type="dxa"/>
            <w:shd w:val="clear" w:color="auto" w:fill="auto"/>
          </w:tcPr>
          <w:p w14:paraId="43D78B86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106354" w14:textId="5D388D20" w:rsidR="00BC4A21" w:rsidRPr="00D26778" w:rsidRDefault="00BC4A21" w:rsidP="001B34C8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2BF6A93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34687A2C" w14:textId="21DEB46E" w:rsidR="00BC4A21" w:rsidRPr="00D26778" w:rsidRDefault="00BC4A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86,481</w:t>
            </w:r>
          </w:p>
        </w:tc>
      </w:tr>
      <w:tr w:rsidR="00BC4A21" w:rsidRPr="00D26778" w14:paraId="2EC9D932" w14:textId="77777777" w:rsidTr="00074E17">
        <w:tc>
          <w:tcPr>
            <w:tcW w:w="3780" w:type="dxa"/>
            <w:shd w:val="clear" w:color="auto" w:fill="auto"/>
          </w:tcPr>
          <w:p w14:paraId="1E7EB0F8" w14:textId="77777777" w:rsidR="00BC4A21" w:rsidRPr="00D26778" w:rsidRDefault="00BC4A21" w:rsidP="001B34C8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shd w:val="clear" w:color="auto" w:fill="auto"/>
          </w:tcPr>
          <w:p w14:paraId="7D57E3BF" w14:textId="77777777" w:rsidR="00BC4A21" w:rsidRPr="00D26778" w:rsidRDefault="00BC4A21" w:rsidP="001B34C8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FC9056F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E22E4B" w14:textId="633A6935" w:rsidR="00BC4A21" w:rsidRPr="00D26778" w:rsidRDefault="00102DC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F92F93">
              <w:rPr>
                <w:rFonts w:ascii="Angsana New" w:hAnsi="Angsana New"/>
                <w:sz w:val="30"/>
                <w:szCs w:val="30"/>
              </w:rPr>
              <w:t>66</w:t>
            </w:r>
            <w:r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="00F92F93">
              <w:rPr>
                <w:rFonts w:ascii="Angsana New" w:hAnsi="Angsana New"/>
                <w:sz w:val="30"/>
                <w:szCs w:val="30"/>
              </w:rPr>
              <w:t>136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16CB35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7EB9E5" w14:textId="77777777" w:rsidR="00BC4A21" w:rsidRPr="00D26778" w:rsidRDefault="00BC4A21" w:rsidP="001B34C8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AAE79F4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428977E8" w14:textId="01E608BD" w:rsidR="00BC4A21" w:rsidRPr="00D26778" w:rsidRDefault="00BC4A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(63,034)</w:t>
            </w:r>
          </w:p>
        </w:tc>
      </w:tr>
      <w:tr w:rsidR="00BC4A21" w:rsidRPr="00D26778" w14:paraId="16088D4A" w14:textId="77777777" w:rsidTr="00074E17">
        <w:tc>
          <w:tcPr>
            <w:tcW w:w="3780" w:type="dxa"/>
            <w:shd w:val="clear" w:color="auto" w:fill="auto"/>
          </w:tcPr>
          <w:p w14:paraId="109E2BCF" w14:textId="77777777" w:rsidR="00BC4A21" w:rsidRPr="00D26778" w:rsidRDefault="00BC4A21" w:rsidP="001B34C8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  <w:shd w:val="clear" w:color="auto" w:fill="auto"/>
          </w:tcPr>
          <w:p w14:paraId="1F03531B" w14:textId="77777777" w:rsidR="00BC4A21" w:rsidRPr="00D26778" w:rsidRDefault="00BC4A21" w:rsidP="001B34C8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D980168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7AE161" w14:textId="781C4EEF" w:rsidR="00BC4A21" w:rsidRPr="00D26778" w:rsidRDefault="00BC4A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F92F93">
              <w:rPr>
                <w:rFonts w:ascii="Angsana New" w:hAnsi="Angsana New"/>
                <w:sz w:val="30"/>
                <w:szCs w:val="30"/>
              </w:rPr>
              <w:t>2,315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24FD9D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222C6E" w14:textId="77777777" w:rsidR="00BC4A21" w:rsidRPr="00D26778" w:rsidRDefault="00BC4A21" w:rsidP="001B34C8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0F3ADF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7F525EB7" w14:textId="5CDCE785" w:rsidR="00BC4A21" w:rsidRPr="00D26778" w:rsidRDefault="00BC4A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(2,426)</w:t>
            </w:r>
          </w:p>
        </w:tc>
      </w:tr>
      <w:tr w:rsidR="00BC4A21" w:rsidRPr="00D26778" w14:paraId="51B63FB1" w14:textId="77777777" w:rsidTr="00074E17">
        <w:tc>
          <w:tcPr>
            <w:tcW w:w="3780" w:type="dxa"/>
            <w:shd w:val="clear" w:color="auto" w:fill="auto"/>
          </w:tcPr>
          <w:p w14:paraId="61211EA1" w14:textId="0DAA07DA" w:rsidR="00BC4A21" w:rsidRPr="00D26778" w:rsidRDefault="00BC4A21" w:rsidP="001B34C8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70" w:type="dxa"/>
            <w:shd w:val="clear" w:color="auto" w:fill="auto"/>
          </w:tcPr>
          <w:p w14:paraId="4EA10305" w14:textId="77777777" w:rsidR="00BC4A21" w:rsidRPr="00D26778" w:rsidRDefault="00BC4A21" w:rsidP="001B34C8">
            <w:pPr>
              <w:ind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1FDAC50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C83634" w14:textId="5E82A66C" w:rsidR="00BC4A21" w:rsidRPr="00D26778" w:rsidRDefault="008F36F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  <w:shd w:val="clear" w:color="auto" w:fill="auto"/>
          </w:tcPr>
          <w:p w14:paraId="5AD44B1F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52C320" w14:textId="77777777" w:rsidR="00BC4A21" w:rsidRPr="00D26778" w:rsidRDefault="00BC4A21" w:rsidP="001B34C8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B145475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5F8B7F7" w14:textId="0D940FED" w:rsidR="00BC4A21" w:rsidRPr="00D26778" w:rsidRDefault="00BC4A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1,481</w:t>
            </w:r>
          </w:p>
        </w:tc>
      </w:tr>
      <w:tr w:rsidR="00BC4A21" w:rsidRPr="00D26778" w14:paraId="1C17ED80" w14:textId="77777777" w:rsidTr="00074E17">
        <w:tc>
          <w:tcPr>
            <w:tcW w:w="3780" w:type="dxa"/>
            <w:shd w:val="clear" w:color="auto" w:fill="auto"/>
          </w:tcPr>
          <w:p w14:paraId="57B655A5" w14:textId="77777777" w:rsidR="00BC4A21" w:rsidRPr="00D26778" w:rsidRDefault="00BC4A21" w:rsidP="001B34C8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08DCF" w14:textId="650EE095" w:rsidR="00BC4A21" w:rsidRPr="00D26778" w:rsidRDefault="00BC4A21" w:rsidP="001B34C8">
            <w:pPr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2C7A0E"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54D0321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0D63" w14:textId="6B82682B" w:rsidR="00BC4A21" w:rsidRPr="00D26778" w:rsidRDefault="00BC4A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84,</w:t>
            </w:r>
            <w:r w:rsidR="002C7A0E"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CD4674E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BFB19" w14:textId="61438146" w:rsidR="00BC4A21" w:rsidRPr="00D26778" w:rsidRDefault="00BC4A21" w:rsidP="001B34C8">
            <w:pPr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42CA6CE" w14:textId="77777777" w:rsidR="00BC4A21" w:rsidRPr="00D26778" w:rsidRDefault="00BC4A21" w:rsidP="001B34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7F392" w14:textId="53F956FE" w:rsidR="00BC4A21" w:rsidRPr="00D26778" w:rsidRDefault="00BC4A2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22,502</w:t>
            </w:r>
          </w:p>
        </w:tc>
      </w:tr>
      <w:bookmarkEnd w:id="7"/>
    </w:tbl>
    <w:p w14:paraId="5CFF0996" w14:textId="77777777" w:rsidR="00D3614F" w:rsidRPr="00D26778" w:rsidRDefault="00D3614F" w:rsidP="001B34C8">
      <w:pPr>
        <w:rPr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99"/>
        <w:gridCol w:w="270"/>
        <w:gridCol w:w="1141"/>
        <w:gridCol w:w="270"/>
        <w:gridCol w:w="1080"/>
        <w:gridCol w:w="244"/>
        <w:gridCol w:w="1358"/>
      </w:tblGrid>
      <w:tr w:rsidR="00482EBF" w:rsidRPr="00D26778" w14:paraId="6B8ADD5A" w14:textId="77777777" w:rsidTr="00074E17">
        <w:tc>
          <w:tcPr>
            <w:tcW w:w="3780" w:type="dxa"/>
          </w:tcPr>
          <w:p w14:paraId="3F1FA146" w14:textId="4969D9D5" w:rsidR="00482EBF" w:rsidRPr="00D26778" w:rsidRDefault="00151AC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3B7AD5D8" w14:textId="77777777" w:rsidR="00482EBF" w:rsidRPr="00D26778" w:rsidRDefault="00482EBF" w:rsidP="001B34C8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2677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6A8A05" w14:textId="77777777" w:rsidR="00482EBF" w:rsidRPr="00D26778" w:rsidRDefault="00482EBF" w:rsidP="001B34C8">
            <w:pPr>
              <w:pStyle w:val="Heading7"/>
              <w:tabs>
                <w:tab w:val="left" w:pos="375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82" w:type="dxa"/>
            <w:gridSpan w:val="3"/>
          </w:tcPr>
          <w:p w14:paraId="7C3DD7C0" w14:textId="77777777" w:rsidR="00482EBF" w:rsidRPr="00D26778" w:rsidRDefault="00482EBF" w:rsidP="001B34C8">
            <w:pPr>
              <w:pStyle w:val="Heading7"/>
              <w:jc w:val="center"/>
              <w:rPr>
                <w:rFonts w:ascii="Angsana New" w:hAnsi="Angsana New" w:cs="Angsana New"/>
              </w:rPr>
            </w:pPr>
            <w:r w:rsidRPr="00D2677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82EBF" w:rsidRPr="00D26778" w14:paraId="063147B9" w14:textId="77777777" w:rsidTr="00074E17">
        <w:tc>
          <w:tcPr>
            <w:tcW w:w="3780" w:type="dxa"/>
          </w:tcPr>
          <w:p w14:paraId="495AC898" w14:textId="64924D48" w:rsidR="00482EBF" w:rsidRPr="00D26778" w:rsidRDefault="00151AC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9" w:type="dxa"/>
          </w:tcPr>
          <w:p w14:paraId="3ACE55A5" w14:textId="0DD450EC" w:rsidR="00482EBF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18B88066" w14:textId="77777777" w:rsidR="00482EBF" w:rsidRPr="00D26778" w:rsidRDefault="00482EB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79227A48" w14:textId="55F6E275" w:rsidR="00482EBF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BA02F5" w14:textId="77777777" w:rsidR="00482EBF" w:rsidRPr="00D26778" w:rsidRDefault="00482EBF" w:rsidP="001B34C8">
            <w:pPr>
              <w:pStyle w:val="Heading7"/>
              <w:jc w:val="center"/>
              <w:rPr>
                <w:rFonts w:ascii="Angsana New" w:hAnsi="Angsana New" w:cs="Angsana New"/>
                <w:b w:val="0"/>
              </w:rPr>
            </w:pPr>
          </w:p>
        </w:tc>
        <w:tc>
          <w:tcPr>
            <w:tcW w:w="1080" w:type="dxa"/>
          </w:tcPr>
          <w:p w14:paraId="0D1052F0" w14:textId="2A2A3F01" w:rsidR="00482EBF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44" w:type="dxa"/>
          </w:tcPr>
          <w:p w14:paraId="464A842C" w14:textId="77777777" w:rsidR="00482EBF" w:rsidRPr="00D26778" w:rsidRDefault="00482EB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8" w:type="dxa"/>
          </w:tcPr>
          <w:p w14:paraId="33BD74A9" w14:textId="5CB3E75C" w:rsidR="00482EBF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482EBF" w:rsidRPr="00D26778" w14:paraId="1E32E806" w14:textId="77777777" w:rsidTr="00074E17">
        <w:tc>
          <w:tcPr>
            <w:tcW w:w="3780" w:type="dxa"/>
          </w:tcPr>
          <w:p w14:paraId="2B992CE5" w14:textId="77777777" w:rsidR="00482EBF" w:rsidRPr="00D26778" w:rsidRDefault="00482EBF" w:rsidP="001B34C8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562" w:type="dxa"/>
            <w:gridSpan w:val="7"/>
          </w:tcPr>
          <w:p w14:paraId="2E5C18DF" w14:textId="77777777" w:rsidR="00482EBF" w:rsidRPr="00D26778" w:rsidRDefault="00482EBF" w:rsidP="001B34C8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D26778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5278B0" w:rsidRPr="00D26778" w14:paraId="4D58EEB3" w14:textId="77777777" w:rsidTr="00074E17">
        <w:tc>
          <w:tcPr>
            <w:tcW w:w="3780" w:type="dxa"/>
          </w:tcPr>
          <w:p w14:paraId="21FBECD2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8B9086F" w14:textId="7EEBCF43" w:rsidR="005278B0" w:rsidRPr="00D26778" w:rsidRDefault="00BC4A21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51110B" w:rsidRPr="00D26778">
              <w:rPr>
                <w:rFonts w:ascii="Angsana New" w:hAnsi="Angsana New"/>
                <w:sz w:val="30"/>
                <w:szCs w:val="30"/>
              </w:rPr>
              <w:t>5,438</w:t>
            </w:r>
          </w:p>
        </w:tc>
        <w:tc>
          <w:tcPr>
            <w:tcW w:w="270" w:type="dxa"/>
            <w:vAlign w:val="bottom"/>
          </w:tcPr>
          <w:p w14:paraId="4D85637D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1469219" w14:textId="7DD96725" w:rsidR="005278B0" w:rsidRPr="00D26778" w:rsidRDefault="005278B0" w:rsidP="001B34C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58,640</w:t>
            </w:r>
          </w:p>
        </w:tc>
        <w:tc>
          <w:tcPr>
            <w:tcW w:w="270" w:type="dxa"/>
            <w:vAlign w:val="bottom"/>
          </w:tcPr>
          <w:p w14:paraId="5B5F7AD5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F82E98" w14:textId="45DC2A22" w:rsidR="005278B0" w:rsidRPr="00D26778" w:rsidRDefault="00BC4A21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11,988</w:t>
            </w:r>
          </w:p>
        </w:tc>
        <w:tc>
          <w:tcPr>
            <w:tcW w:w="244" w:type="dxa"/>
            <w:vAlign w:val="bottom"/>
          </w:tcPr>
          <w:p w14:paraId="642068AA" w14:textId="77777777" w:rsidR="005278B0" w:rsidRPr="00D26778" w:rsidRDefault="005278B0" w:rsidP="001B34C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vAlign w:val="bottom"/>
          </w:tcPr>
          <w:p w14:paraId="4A5C2DE1" w14:textId="5CE0E514" w:rsidR="005278B0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sz w:val="30"/>
                <w:szCs w:val="30"/>
              </w:rPr>
              <w:t>6,</w:t>
            </w: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sz w:val="30"/>
                <w:szCs w:val="30"/>
              </w:rPr>
              <w:t>0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78B0" w:rsidRPr="00D26778" w14:paraId="6CB1FD4A" w14:textId="77777777" w:rsidTr="00074E17">
        <w:tc>
          <w:tcPr>
            <w:tcW w:w="3780" w:type="dxa"/>
          </w:tcPr>
          <w:p w14:paraId="67CA1A53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F60BF10" w14:textId="3A130202" w:rsidR="005278B0" w:rsidRPr="00D26778" w:rsidRDefault="00BC4A21" w:rsidP="001B34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51110B" w:rsidRPr="00D26778">
              <w:rPr>
                <w:rFonts w:ascii="Angsana New" w:hAnsi="Angsana New"/>
                <w:sz w:val="30"/>
                <w:szCs w:val="30"/>
              </w:rPr>
              <w:t>4,227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D8EABA4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55BA2D1" w14:textId="48C67863" w:rsidR="005278B0" w:rsidRPr="00D26778" w:rsidRDefault="005278B0" w:rsidP="001B34C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46)</w:t>
            </w:r>
          </w:p>
        </w:tc>
        <w:tc>
          <w:tcPr>
            <w:tcW w:w="270" w:type="dxa"/>
            <w:vAlign w:val="bottom"/>
          </w:tcPr>
          <w:p w14:paraId="57822FE0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737945" w14:textId="298418BE" w:rsidR="005278B0" w:rsidRPr="00D26778" w:rsidRDefault="00BC4A21" w:rsidP="001B34C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44" w:type="dxa"/>
            <w:vAlign w:val="bottom"/>
          </w:tcPr>
          <w:p w14:paraId="41001E30" w14:textId="77777777" w:rsidR="005278B0" w:rsidRPr="00D26778" w:rsidRDefault="005278B0" w:rsidP="001B34C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3C92F446" w14:textId="428D2541" w:rsidR="005278B0" w:rsidRPr="00D26778" w:rsidRDefault="005278B0" w:rsidP="001B34C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78B0" w:rsidRPr="00D26778" w14:paraId="2895CA00" w14:textId="77777777" w:rsidTr="005278B0">
        <w:tc>
          <w:tcPr>
            <w:tcW w:w="3780" w:type="dxa"/>
          </w:tcPr>
          <w:p w14:paraId="034EF440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CF22D" w14:textId="3AFC9D72" w:rsidR="005278B0" w:rsidRPr="00D26778" w:rsidRDefault="00BC4A21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</w:t>
            </w:r>
            <w:r w:rsidR="0051110B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30E3614C" w14:textId="77777777" w:rsidR="005278B0" w:rsidRPr="00D26778" w:rsidRDefault="005278B0" w:rsidP="001B34C8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E186CE1" w14:textId="1C1D6EEE" w:rsidR="005278B0" w:rsidRPr="00D26778" w:rsidRDefault="005278B0" w:rsidP="001B34C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58,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  <w:vAlign w:val="bottom"/>
          </w:tcPr>
          <w:p w14:paraId="2A15BAE2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F48B5" w14:textId="711D94DA" w:rsidR="005278B0" w:rsidRPr="00D26778" w:rsidRDefault="00BC4A21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11,978</w:t>
            </w:r>
          </w:p>
        </w:tc>
        <w:tc>
          <w:tcPr>
            <w:tcW w:w="244" w:type="dxa"/>
          </w:tcPr>
          <w:p w14:paraId="4585065B" w14:textId="77777777" w:rsidR="005278B0" w:rsidRPr="00D26778" w:rsidRDefault="005278B0" w:rsidP="001B34C8">
            <w:pPr>
              <w:pStyle w:val="a4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1B4E7" w14:textId="0A40A016" w:rsidR="005278B0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157331CD" w14:textId="09EA55E6" w:rsidR="002F6900" w:rsidRPr="00D26778" w:rsidRDefault="002F6900" w:rsidP="001B34C8">
      <w:pPr>
        <w:rPr>
          <w:cs/>
        </w:rPr>
      </w:pPr>
    </w:p>
    <w:p w14:paraId="7DEE14A5" w14:textId="77777777" w:rsidR="002F6900" w:rsidRPr="00D26778" w:rsidRDefault="002F690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D26778">
        <w:rPr>
          <w:cs/>
        </w:rPr>
        <w:br w:type="page"/>
      </w:r>
    </w:p>
    <w:tbl>
      <w:tblPr>
        <w:tblW w:w="94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42"/>
        <w:gridCol w:w="900"/>
        <w:gridCol w:w="245"/>
        <w:gridCol w:w="1105"/>
        <w:gridCol w:w="245"/>
        <w:gridCol w:w="1195"/>
        <w:gridCol w:w="254"/>
        <w:gridCol w:w="1096"/>
        <w:gridCol w:w="270"/>
        <w:gridCol w:w="1080"/>
      </w:tblGrid>
      <w:tr w:rsidR="00B56246" w:rsidRPr="00D26778" w14:paraId="2C1375A2" w14:textId="77777777" w:rsidTr="00B56246">
        <w:trPr>
          <w:trHeight w:val="139"/>
        </w:trPr>
        <w:tc>
          <w:tcPr>
            <w:tcW w:w="3042" w:type="dxa"/>
          </w:tcPr>
          <w:p w14:paraId="723DC639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9"/>
          </w:tcPr>
          <w:p w14:paraId="46EA783C" w14:textId="17F12C1E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56246" w:rsidRPr="00D26778" w14:paraId="50FD9BA6" w14:textId="77777777" w:rsidTr="00B56246">
        <w:trPr>
          <w:trHeight w:val="139"/>
        </w:trPr>
        <w:tc>
          <w:tcPr>
            <w:tcW w:w="3042" w:type="dxa"/>
          </w:tcPr>
          <w:p w14:paraId="0194878B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20A21C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10F7D202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14:paraId="0E4060C2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8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26778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4" w:type="dxa"/>
          </w:tcPr>
          <w:p w14:paraId="56CCB7A2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7DC506B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CA873E" w14:textId="2C028606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6ADB4CC" w14:textId="02518791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56246" w:rsidRPr="00D26778" w14:paraId="4F130CD7" w14:textId="77777777" w:rsidTr="00B56246">
        <w:trPr>
          <w:trHeight w:val="139"/>
        </w:trPr>
        <w:tc>
          <w:tcPr>
            <w:tcW w:w="3042" w:type="dxa"/>
          </w:tcPr>
          <w:p w14:paraId="2C490938" w14:textId="77777777" w:rsidR="00B56246" w:rsidRPr="00D26778" w:rsidRDefault="00B56246" w:rsidP="001B34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F381FD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0CE75D2" w14:textId="62312E9E" w:rsidR="00B56246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56246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56246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5" w:type="dxa"/>
            <w:vAlign w:val="bottom"/>
          </w:tcPr>
          <w:p w14:paraId="0B8AA187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0638046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5" w:type="dxa"/>
            <w:vAlign w:val="bottom"/>
          </w:tcPr>
          <w:p w14:paraId="643CE6AA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8D8CCDC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69F934" w14:textId="3AA7223A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4" w:type="dxa"/>
          </w:tcPr>
          <w:p w14:paraId="6F89F383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9AC85EA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ลดลงจากการจำหน่าย</w:t>
            </w:r>
          </w:p>
          <w:p w14:paraId="37363D10" w14:textId="7037D9D4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7F0E51EE" w14:textId="5A061A92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A4FEE90" w14:textId="50B3068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77FDB77" w14:textId="1E794D81" w:rsidR="00B56246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56246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6246" w:rsidRPr="00D26778" w14:paraId="6AFDDC2F" w14:textId="77777777" w:rsidTr="00B56246">
        <w:trPr>
          <w:trHeight w:val="139"/>
        </w:trPr>
        <w:tc>
          <w:tcPr>
            <w:tcW w:w="3042" w:type="dxa"/>
          </w:tcPr>
          <w:p w14:paraId="28E07F2E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477BD0D7" w14:textId="1233321E" w:rsidR="00B56246" w:rsidRPr="00D26778" w:rsidRDefault="00925CA2" w:rsidP="001B34C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9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B56246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564</w:t>
            </w:r>
          </w:p>
        </w:tc>
        <w:tc>
          <w:tcPr>
            <w:tcW w:w="245" w:type="dxa"/>
            <w:vAlign w:val="center"/>
          </w:tcPr>
          <w:p w14:paraId="7407ACBB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45" w:type="dxa"/>
            <w:gridSpan w:val="3"/>
          </w:tcPr>
          <w:p w14:paraId="657A7FF6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vAlign w:val="center"/>
          </w:tcPr>
          <w:p w14:paraId="278BEE4A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1AC83EEB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852D3A" w14:textId="36D1697A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E415244" w14:textId="612AA8D2" w:rsidR="00B56246" w:rsidRPr="00D26778" w:rsidRDefault="00925CA2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B56246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564</w:t>
            </w:r>
          </w:p>
        </w:tc>
      </w:tr>
      <w:tr w:rsidR="00B56246" w:rsidRPr="00D26778" w14:paraId="3E27EEFF" w14:textId="77777777" w:rsidTr="00B56246">
        <w:trPr>
          <w:trHeight w:val="139"/>
        </w:trPr>
        <w:tc>
          <w:tcPr>
            <w:tcW w:w="3042" w:type="dxa"/>
          </w:tcPr>
          <w:p w14:paraId="27F4DCFA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</w:tcPr>
          <w:p w14:paraId="77CE3DDB" w14:textId="0F228FCC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D2677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677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56246" w:rsidRPr="00D26778" w14:paraId="0D695D54" w14:textId="77777777" w:rsidTr="00B56246">
        <w:trPr>
          <w:trHeight w:val="139"/>
        </w:trPr>
        <w:tc>
          <w:tcPr>
            <w:tcW w:w="3042" w:type="dxa"/>
          </w:tcPr>
          <w:p w14:paraId="1D0890F8" w14:textId="77777777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6CAE35E2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2561D5A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6CB10871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E9DD5E7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6823ECB0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453BF9BF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0AFB5B96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E8C967" w14:textId="7BAF3118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E8FE1D" w14:textId="5E5D573E" w:rsidR="00B56246" w:rsidRPr="00D26778" w:rsidRDefault="00B56246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56246" w:rsidRPr="00D26778" w14:paraId="1D43C3EE" w14:textId="77777777" w:rsidTr="00B56246">
        <w:trPr>
          <w:trHeight w:val="139"/>
        </w:trPr>
        <w:tc>
          <w:tcPr>
            <w:tcW w:w="3042" w:type="dxa"/>
          </w:tcPr>
          <w:p w14:paraId="1E2E1B3C" w14:textId="64AC86D4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69D79DB8" w14:textId="5F96FE06" w:rsidR="00B56246" w:rsidRPr="00D26778" w:rsidRDefault="00B56246" w:rsidP="0065143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766</w:t>
            </w:r>
          </w:p>
        </w:tc>
        <w:tc>
          <w:tcPr>
            <w:tcW w:w="245" w:type="dxa"/>
          </w:tcPr>
          <w:p w14:paraId="0FCA7C48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660E80DD" w14:textId="74F10115" w:rsidR="00B56246" w:rsidRPr="00D26778" w:rsidRDefault="00F37936" w:rsidP="0065143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45" w:type="dxa"/>
          </w:tcPr>
          <w:p w14:paraId="55728CA7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268AD1DD" w14:textId="36C882A5" w:rsidR="00B56246" w:rsidRPr="00D26778" w:rsidRDefault="00F37936" w:rsidP="001B34C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6A1D40B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4989A21" w14:textId="3F3E2CB8" w:rsidR="00B56246" w:rsidRPr="00D26778" w:rsidRDefault="00F3793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(822)</w:t>
            </w:r>
          </w:p>
        </w:tc>
        <w:tc>
          <w:tcPr>
            <w:tcW w:w="270" w:type="dxa"/>
          </w:tcPr>
          <w:p w14:paraId="1718E33F" w14:textId="67F53253" w:rsidR="00B56246" w:rsidRPr="00D26778" w:rsidRDefault="00B5624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9506BC8" w14:textId="6F682CD3" w:rsidR="00B56246" w:rsidRPr="00D26778" w:rsidRDefault="00F37936" w:rsidP="001B34C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56246" w:rsidRPr="00D26778" w14:paraId="4124261A" w14:textId="77777777" w:rsidTr="00B56246">
        <w:trPr>
          <w:trHeight w:val="139"/>
        </w:trPr>
        <w:tc>
          <w:tcPr>
            <w:tcW w:w="3042" w:type="dxa"/>
          </w:tcPr>
          <w:p w14:paraId="4BC04712" w14:textId="49BD6DBF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900" w:type="dxa"/>
          </w:tcPr>
          <w:p w14:paraId="2A734D90" w14:textId="286D10F7" w:rsidR="00B56246" w:rsidRPr="00D26778" w:rsidRDefault="005F2398" w:rsidP="0065143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B56246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B56246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881763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5" w:type="dxa"/>
          </w:tcPr>
          <w:p w14:paraId="247366DB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7A3D955B" w14:textId="396B5E03" w:rsidR="00B56246" w:rsidRPr="00D26778" w:rsidRDefault="00F37936" w:rsidP="001B34C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(77)</w:t>
            </w:r>
          </w:p>
        </w:tc>
        <w:tc>
          <w:tcPr>
            <w:tcW w:w="245" w:type="dxa"/>
          </w:tcPr>
          <w:p w14:paraId="2797ADEF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00F876A1" w14:textId="4548B55B" w:rsidR="00B56246" w:rsidRPr="00D26778" w:rsidRDefault="00F37936" w:rsidP="001B34C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56EBB8EE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01ACAFA8" w14:textId="520F063E" w:rsidR="00B56246" w:rsidRPr="00D26778" w:rsidRDefault="00F3793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(3,678)</w:t>
            </w:r>
          </w:p>
        </w:tc>
        <w:tc>
          <w:tcPr>
            <w:tcW w:w="270" w:type="dxa"/>
          </w:tcPr>
          <w:p w14:paraId="1AA7B012" w14:textId="2D5DC71F" w:rsidR="00B56246" w:rsidRPr="00D26778" w:rsidRDefault="00B5624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C227661" w14:textId="41F6FB81" w:rsidR="00B56246" w:rsidRPr="00D26778" w:rsidRDefault="00F37936" w:rsidP="0065143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8,508</w:t>
            </w:r>
          </w:p>
        </w:tc>
      </w:tr>
      <w:tr w:rsidR="00B56246" w:rsidRPr="00D26778" w14:paraId="5DF580FF" w14:textId="77777777" w:rsidTr="00B56246">
        <w:trPr>
          <w:trHeight w:val="139"/>
        </w:trPr>
        <w:tc>
          <w:tcPr>
            <w:tcW w:w="3042" w:type="dxa"/>
          </w:tcPr>
          <w:p w14:paraId="4B950F85" w14:textId="03282676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</w:tcPr>
          <w:p w14:paraId="30814798" w14:textId="451D8A1B" w:rsidR="00B56246" w:rsidRPr="00D26778" w:rsidRDefault="00B56246" w:rsidP="0065143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5F2398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  <w:tc>
          <w:tcPr>
            <w:tcW w:w="245" w:type="dxa"/>
          </w:tcPr>
          <w:p w14:paraId="6AA469BC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40793121" w14:textId="687603B1" w:rsidR="00B56246" w:rsidRPr="00D26778" w:rsidRDefault="00F37936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(12,852)</w:t>
            </w:r>
          </w:p>
        </w:tc>
        <w:tc>
          <w:tcPr>
            <w:tcW w:w="245" w:type="dxa"/>
          </w:tcPr>
          <w:p w14:paraId="045EA50B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3DEE599C" w14:textId="52503065" w:rsidR="00B56246" w:rsidRPr="00D26778" w:rsidRDefault="00F37936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51110B" w:rsidRPr="00D26778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54" w:type="dxa"/>
          </w:tcPr>
          <w:p w14:paraId="7BF07B80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40269E2" w14:textId="7B871CD6" w:rsidR="00B56246" w:rsidRPr="00D26778" w:rsidRDefault="00F3793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(2,017)</w:t>
            </w:r>
          </w:p>
        </w:tc>
        <w:tc>
          <w:tcPr>
            <w:tcW w:w="270" w:type="dxa"/>
          </w:tcPr>
          <w:p w14:paraId="4736DD06" w14:textId="58DB66C5" w:rsidR="00B56246" w:rsidRPr="00D26778" w:rsidRDefault="00B5624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BEE8CA" w14:textId="73037104" w:rsidR="00B56246" w:rsidRPr="00D26778" w:rsidRDefault="00F37936" w:rsidP="0065143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26,930</w:t>
            </w:r>
          </w:p>
        </w:tc>
      </w:tr>
      <w:tr w:rsidR="00B56246" w:rsidRPr="00D26778" w14:paraId="430C6A49" w14:textId="77777777" w:rsidTr="00B56246">
        <w:trPr>
          <w:trHeight w:val="139"/>
        </w:trPr>
        <w:tc>
          <w:tcPr>
            <w:tcW w:w="3042" w:type="dxa"/>
          </w:tcPr>
          <w:p w14:paraId="0A1F9DFD" w14:textId="5D01B685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79FCBB23" w14:textId="7B827B2A" w:rsidR="00B56246" w:rsidRPr="00D26778" w:rsidRDefault="005F2398" w:rsidP="0065143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B56246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,400</w:t>
            </w:r>
          </w:p>
        </w:tc>
        <w:tc>
          <w:tcPr>
            <w:tcW w:w="245" w:type="dxa"/>
          </w:tcPr>
          <w:p w14:paraId="6FA431D0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917DB66" w14:textId="63D32893" w:rsidR="00B56246" w:rsidRPr="00D26778" w:rsidRDefault="00F37936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(1,400)</w:t>
            </w:r>
          </w:p>
        </w:tc>
        <w:tc>
          <w:tcPr>
            <w:tcW w:w="245" w:type="dxa"/>
          </w:tcPr>
          <w:p w14:paraId="73487BA5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3EBC4D7F" w14:textId="37F4DBB9" w:rsidR="00B56246" w:rsidRPr="00D26778" w:rsidRDefault="00F37936" w:rsidP="001B34C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58F5D1FC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39F431E" w14:textId="096A4358" w:rsidR="00B56246" w:rsidRPr="00D26778" w:rsidRDefault="00F37936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9D6DED2" w14:textId="1BA4FD89" w:rsidR="00B56246" w:rsidRPr="00D26778" w:rsidRDefault="00B5624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9858A02" w14:textId="6613AB4D" w:rsidR="00B56246" w:rsidRPr="00D26778" w:rsidRDefault="00F37936" w:rsidP="001B34C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56246" w:rsidRPr="00D26778" w14:paraId="253A704C" w14:textId="77777777" w:rsidTr="00B56246">
        <w:trPr>
          <w:trHeight w:val="139"/>
        </w:trPr>
        <w:tc>
          <w:tcPr>
            <w:tcW w:w="3042" w:type="dxa"/>
          </w:tcPr>
          <w:p w14:paraId="22D69C7F" w14:textId="365829D3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1E3E80F1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EE557FE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1F6D9F31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B80CE34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27736B99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F383BB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0ADDF04C" w14:textId="567E02E8" w:rsidR="00B56246" w:rsidRPr="00D26778" w:rsidRDefault="00B5624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D7A5CE" w14:textId="2FDEA14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116AC9" w14:textId="532F04CA" w:rsidR="00B56246" w:rsidRPr="00D26778" w:rsidRDefault="00B5624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56246" w:rsidRPr="00D26778" w14:paraId="79EDC438" w14:textId="77777777" w:rsidTr="00B56246">
        <w:trPr>
          <w:trHeight w:val="139"/>
        </w:trPr>
        <w:tc>
          <w:tcPr>
            <w:tcW w:w="3042" w:type="dxa"/>
          </w:tcPr>
          <w:p w14:paraId="4DF2CDD4" w14:textId="6F495CE4" w:rsidR="00B56246" w:rsidRPr="00D26778" w:rsidRDefault="00B5624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76CF1D06" w14:textId="360F5120" w:rsidR="00B56246" w:rsidRPr="00D26778" w:rsidRDefault="00B56246" w:rsidP="001B34C8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46)</w:t>
            </w:r>
          </w:p>
        </w:tc>
        <w:tc>
          <w:tcPr>
            <w:tcW w:w="245" w:type="dxa"/>
          </w:tcPr>
          <w:p w14:paraId="02995550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4F6A815A" w14:textId="479E2A70" w:rsidR="00B56246" w:rsidRPr="00D26778" w:rsidRDefault="00F37936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3F148BE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1A8072D9" w14:textId="19CEE98D" w:rsidR="00B56246" w:rsidRPr="00D26778" w:rsidRDefault="00F37936" w:rsidP="001B34C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4CC2AFCB" w14:textId="77777777" w:rsidR="00B56246" w:rsidRPr="00D26778" w:rsidRDefault="00B56246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710DB28" w14:textId="0ADAABDF" w:rsidR="00B56246" w:rsidRPr="00D26778" w:rsidRDefault="00F37936" w:rsidP="0023084A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246</w:t>
            </w:r>
          </w:p>
        </w:tc>
        <w:tc>
          <w:tcPr>
            <w:tcW w:w="270" w:type="dxa"/>
          </w:tcPr>
          <w:p w14:paraId="6485CE83" w14:textId="7F583C5E" w:rsidR="00B56246" w:rsidRPr="00D26778" w:rsidRDefault="00B5624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DEEB17" w14:textId="0C1BCCE3" w:rsidR="00B56246" w:rsidRPr="00D26778" w:rsidRDefault="00F37936" w:rsidP="001B34C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C3030" w:rsidRPr="00D26778" w14:paraId="301859A7" w14:textId="77777777" w:rsidTr="00B56246">
        <w:trPr>
          <w:trHeight w:val="139"/>
        </w:trPr>
        <w:tc>
          <w:tcPr>
            <w:tcW w:w="3042" w:type="dxa"/>
          </w:tcPr>
          <w:p w14:paraId="43B12023" w14:textId="5A728CFB" w:rsidR="00DC3030" w:rsidRPr="00D26778" w:rsidRDefault="00951AF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5E5AB50C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A1AFAB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2ABE2C" w14:textId="58E06C25" w:rsidR="00DC3030" w:rsidRPr="00D26778" w:rsidRDefault="00DC3030" w:rsidP="001B34C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6BCE878E" w14:textId="77777777" w:rsidR="00DC3030" w:rsidRPr="00D26778" w:rsidRDefault="00DC303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6E55C169" w14:textId="77777777" w:rsidR="00DC3030" w:rsidRPr="00D26778" w:rsidRDefault="00DC3030" w:rsidP="001B34C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CE7954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33503D" w14:textId="1711334C" w:rsidR="00F37936" w:rsidRPr="00D26778" w:rsidRDefault="00F37936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49A2586" w14:textId="77777777" w:rsidR="00DC3030" w:rsidRPr="00D26778" w:rsidRDefault="00DC303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089E7F24" w14:textId="43658666" w:rsidR="00DC3030" w:rsidRPr="00D26778" w:rsidRDefault="00F37936" w:rsidP="001B34C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(4,144)</w:t>
            </w:r>
          </w:p>
        </w:tc>
        <w:tc>
          <w:tcPr>
            <w:tcW w:w="254" w:type="dxa"/>
          </w:tcPr>
          <w:p w14:paraId="43804C6A" w14:textId="77777777" w:rsidR="00DC3030" w:rsidRPr="00D26778" w:rsidRDefault="00DC303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5D216832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A1B9A29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004B29" w14:textId="65A7314F" w:rsidR="00DC3030" w:rsidRPr="00D26778" w:rsidRDefault="00F37936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25036C4" w14:textId="77777777" w:rsidR="00DC3030" w:rsidRPr="00D26778" w:rsidRDefault="00DC3030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708E6B" w14:textId="77777777" w:rsidR="00DC3030" w:rsidRPr="00D26778" w:rsidRDefault="00DC3030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07C516A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51D2FE" w14:textId="133DAF3C" w:rsidR="00F37936" w:rsidRPr="00D26778" w:rsidRDefault="00F3793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(4,144)</w:t>
            </w:r>
          </w:p>
        </w:tc>
      </w:tr>
      <w:tr w:rsidR="00F37936" w:rsidRPr="00D26778" w14:paraId="64B2EE54" w14:textId="77777777" w:rsidTr="00F37936">
        <w:trPr>
          <w:trHeight w:val="139"/>
        </w:trPr>
        <w:tc>
          <w:tcPr>
            <w:tcW w:w="3042" w:type="dxa"/>
          </w:tcPr>
          <w:p w14:paraId="6ACC823D" w14:textId="4F3B8E34" w:rsidR="00F37936" w:rsidRPr="00D26778" w:rsidRDefault="00F3793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900" w:type="dxa"/>
          </w:tcPr>
          <w:p w14:paraId="232597C3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2AD41D1" w14:textId="743BCD9B" w:rsidR="00F37936" w:rsidRPr="00D26778" w:rsidRDefault="00F37936" w:rsidP="001B34C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0BC2B8E2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34749770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3B744B" w14:textId="6DE326BA" w:rsidR="00F37936" w:rsidRPr="00D26778" w:rsidRDefault="00F37936" w:rsidP="001B34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245" w:type="dxa"/>
          </w:tcPr>
          <w:p w14:paraId="2BE931F2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2C2DDC71" w14:textId="08529431" w:rsidR="00F37936" w:rsidRPr="00D26778" w:rsidRDefault="00F37936" w:rsidP="001B34C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66EB87C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A210275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A85A4C" w14:textId="6FF5F766" w:rsidR="00F37936" w:rsidRPr="00D26778" w:rsidRDefault="00F37936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59CC2CB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C8D8A0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E9AD88" w14:textId="74C89D19" w:rsidR="00F37936" w:rsidRPr="00D26778" w:rsidRDefault="00F3793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(83)</w:t>
            </w:r>
          </w:p>
        </w:tc>
      </w:tr>
      <w:tr w:rsidR="00F37936" w:rsidRPr="00D26778" w14:paraId="003B62E2" w14:textId="77777777" w:rsidTr="00B822CD">
        <w:trPr>
          <w:trHeight w:val="139"/>
        </w:trPr>
        <w:tc>
          <w:tcPr>
            <w:tcW w:w="3042" w:type="dxa"/>
          </w:tcPr>
          <w:p w14:paraId="318D83A4" w14:textId="6C7D947B" w:rsidR="00F37936" w:rsidRPr="00D26778" w:rsidRDefault="00F3793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00089E" w14:textId="658E9302" w:rsidR="00F37936" w:rsidRPr="00D26778" w:rsidRDefault="00F37936" w:rsidP="0065143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58,394</w:t>
            </w:r>
          </w:p>
        </w:tc>
        <w:tc>
          <w:tcPr>
            <w:tcW w:w="245" w:type="dxa"/>
          </w:tcPr>
          <w:p w14:paraId="2557474D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72DC4" w14:textId="3F5848F4" w:rsidR="00F37936" w:rsidRPr="00D26778" w:rsidRDefault="00F37936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(14,356)</w:t>
            </w:r>
          </w:p>
        </w:tc>
        <w:tc>
          <w:tcPr>
            <w:tcW w:w="245" w:type="dxa"/>
            <w:shd w:val="clear" w:color="auto" w:fill="auto"/>
          </w:tcPr>
          <w:p w14:paraId="4B83750B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E13B8" w14:textId="6F4E0B53" w:rsidR="00F37936" w:rsidRPr="00D26778" w:rsidRDefault="00F37936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(6,556)</w:t>
            </w:r>
          </w:p>
        </w:tc>
        <w:tc>
          <w:tcPr>
            <w:tcW w:w="254" w:type="dxa"/>
          </w:tcPr>
          <w:p w14:paraId="3BB742D3" w14:textId="77777777" w:rsidR="00F37936" w:rsidRPr="00D26778" w:rsidRDefault="00F37936" w:rsidP="001B34C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1F3E1FC" w14:textId="69DDB05B" w:rsidR="00F37936" w:rsidRPr="00D26778" w:rsidRDefault="00F3793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(6,271)</w:t>
            </w:r>
          </w:p>
        </w:tc>
        <w:tc>
          <w:tcPr>
            <w:tcW w:w="270" w:type="dxa"/>
          </w:tcPr>
          <w:p w14:paraId="310012BF" w14:textId="5CB474DB" w:rsidR="00F37936" w:rsidRPr="00D26778" w:rsidRDefault="00F37936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8B6F59" w14:textId="12142B04" w:rsidR="00F37936" w:rsidRPr="00D26778" w:rsidRDefault="00F37936" w:rsidP="0065143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31,211</w:t>
            </w:r>
          </w:p>
        </w:tc>
      </w:tr>
    </w:tbl>
    <w:p w14:paraId="0BBA4EB5" w14:textId="3EA91377" w:rsidR="00253C75" w:rsidRPr="00D26778" w:rsidRDefault="00253C75" w:rsidP="001B34C8">
      <w:r w:rsidRPr="00D26778">
        <w:br w:type="page"/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7"/>
        <w:gridCol w:w="1178"/>
        <w:gridCol w:w="245"/>
        <w:gridCol w:w="1185"/>
        <w:gridCol w:w="245"/>
        <w:gridCol w:w="1206"/>
        <w:gridCol w:w="254"/>
        <w:gridCol w:w="1242"/>
      </w:tblGrid>
      <w:tr w:rsidR="005278B0" w:rsidRPr="00D26778" w14:paraId="2063636F" w14:textId="77777777" w:rsidTr="005278B0">
        <w:trPr>
          <w:trHeight w:val="139"/>
        </w:trPr>
        <w:tc>
          <w:tcPr>
            <w:tcW w:w="3787" w:type="dxa"/>
          </w:tcPr>
          <w:p w14:paraId="5C80C7CD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537DE913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278B0" w:rsidRPr="00D26778" w14:paraId="34B761FF" w14:textId="77777777" w:rsidTr="005278B0">
        <w:trPr>
          <w:trHeight w:val="139"/>
        </w:trPr>
        <w:tc>
          <w:tcPr>
            <w:tcW w:w="3787" w:type="dxa"/>
          </w:tcPr>
          <w:p w14:paraId="1FEA5186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B463DFE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0C541F1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36" w:type="dxa"/>
            <w:gridSpan w:val="3"/>
            <w:tcBorders>
              <w:bottom w:val="single" w:sz="4" w:space="0" w:color="auto"/>
            </w:tcBorders>
          </w:tcPr>
          <w:p w14:paraId="3A7FA061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26778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4" w:type="dxa"/>
          </w:tcPr>
          <w:p w14:paraId="4D387D4F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0B2C11E6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278B0" w:rsidRPr="00D26778" w14:paraId="1968EF4D" w14:textId="77777777" w:rsidTr="005278B0">
        <w:trPr>
          <w:trHeight w:val="139"/>
        </w:trPr>
        <w:tc>
          <w:tcPr>
            <w:tcW w:w="3787" w:type="dxa"/>
          </w:tcPr>
          <w:p w14:paraId="7A374B60" w14:textId="77777777" w:rsidR="005278B0" w:rsidRPr="00D26778" w:rsidRDefault="005278B0" w:rsidP="001B34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3653969D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FC5DEE0" w14:textId="5E8D74C1" w:rsidR="005278B0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78B0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278B0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5" w:type="dxa"/>
            <w:vAlign w:val="bottom"/>
          </w:tcPr>
          <w:p w14:paraId="2504090C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6DBEAC0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5" w:type="dxa"/>
            <w:vAlign w:val="bottom"/>
          </w:tcPr>
          <w:p w14:paraId="5DC995F9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98B6393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4" w:type="dxa"/>
          </w:tcPr>
          <w:p w14:paraId="1377CA62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59BCC1E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4F295C7" w14:textId="675B0443" w:rsidR="005278B0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78B0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78B0" w:rsidRPr="00D26778" w14:paraId="78D74448" w14:textId="77777777" w:rsidTr="005278B0">
        <w:trPr>
          <w:trHeight w:val="139"/>
        </w:trPr>
        <w:tc>
          <w:tcPr>
            <w:tcW w:w="3787" w:type="dxa"/>
          </w:tcPr>
          <w:p w14:paraId="69B12820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8" w:type="dxa"/>
            <w:vAlign w:val="center"/>
          </w:tcPr>
          <w:p w14:paraId="4C5D3495" w14:textId="66D71FBE" w:rsidR="005278B0" w:rsidRPr="00D26778" w:rsidRDefault="00925CA2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5278B0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</w:t>
            </w:r>
            <w:r w:rsidR="00881763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45" w:type="dxa"/>
            <w:vAlign w:val="center"/>
          </w:tcPr>
          <w:p w14:paraId="2EB7139E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36" w:type="dxa"/>
            <w:gridSpan w:val="3"/>
          </w:tcPr>
          <w:p w14:paraId="407865EC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vAlign w:val="center"/>
          </w:tcPr>
          <w:p w14:paraId="65EADA2F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vAlign w:val="center"/>
          </w:tcPr>
          <w:p w14:paraId="7DC139E7" w14:textId="52263768" w:rsidR="005278B0" w:rsidRPr="00D26778" w:rsidRDefault="00925CA2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5278B0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</w:t>
            </w:r>
            <w:r w:rsidR="00881763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5278B0" w:rsidRPr="00D26778" w14:paraId="432254E5" w14:textId="77777777" w:rsidTr="005278B0">
        <w:trPr>
          <w:trHeight w:val="139"/>
        </w:trPr>
        <w:tc>
          <w:tcPr>
            <w:tcW w:w="3787" w:type="dxa"/>
          </w:tcPr>
          <w:p w14:paraId="7563779D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7"/>
            <w:vAlign w:val="center"/>
          </w:tcPr>
          <w:p w14:paraId="03F0ACD0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D2677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677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278B0" w:rsidRPr="00D26778" w14:paraId="42AFAAFC" w14:textId="77777777" w:rsidTr="005278B0">
        <w:trPr>
          <w:trHeight w:val="139"/>
        </w:trPr>
        <w:tc>
          <w:tcPr>
            <w:tcW w:w="3787" w:type="dxa"/>
          </w:tcPr>
          <w:p w14:paraId="171FAAEA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8" w:type="dxa"/>
          </w:tcPr>
          <w:p w14:paraId="34EC7EB1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6FC5222A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</w:tcPr>
          <w:p w14:paraId="78BCAB9A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9102702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BB55F80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781DA15D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23C47455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278B0" w:rsidRPr="00D26778" w14:paraId="326404AF" w14:textId="77777777" w:rsidTr="005278B0">
        <w:trPr>
          <w:trHeight w:val="139"/>
        </w:trPr>
        <w:tc>
          <w:tcPr>
            <w:tcW w:w="3787" w:type="dxa"/>
          </w:tcPr>
          <w:p w14:paraId="683F51AC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8" w:type="dxa"/>
          </w:tcPr>
          <w:p w14:paraId="602D224D" w14:textId="666EC2C9" w:rsidR="005278B0" w:rsidRPr="00D26778" w:rsidRDefault="005278B0" w:rsidP="001B34C8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45" w:type="dxa"/>
          </w:tcPr>
          <w:p w14:paraId="3E89D69D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</w:tcPr>
          <w:p w14:paraId="48FB1B6D" w14:textId="6DA03B25" w:rsidR="005278B0" w:rsidRPr="00D26778" w:rsidRDefault="00881763" w:rsidP="001B34C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278B0" w:rsidRPr="00D2677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64580EFE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vAlign w:val="bottom"/>
          </w:tcPr>
          <w:p w14:paraId="214423C8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4E1D6CA6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59DDF099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766</w:t>
            </w:r>
          </w:p>
        </w:tc>
      </w:tr>
      <w:tr w:rsidR="005278B0" w:rsidRPr="00D26778" w14:paraId="2D72A48F" w14:textId="77777777" w:rsidTr="005278B0">
        <w:trPr>
          <w:trHeight w:val="139"/>
        </w:trPr>
        <w:tc>
          <w:tcPr>
            <w:tcW w:w="3787" w:type="dxa"/>
          </w:tcPr>
          <w:p w14:paraId="42148504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8" w:type="dxa"/>
          </w:tcPr>
          <w:p w14:paraId="283FC352" w14:textId="6947FB7D" w:rsidR="005278B0" w:rsidRPr="00D26778" w:rsidRDefault="005F2398" w:rsidP="001B34C8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 w:rsidR="005278B0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,66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45" w:type="dxa"/>
          </w:tcPr>
          <w:p w14:paraId="3134E49A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</w:tcPr>
          <w:p w14:paraId="5532AA2E" w14:textId="4C3FE2C8" w:rsidR="005278B0" w:rsidRPr="00D26778" w:rsidRDefault="005278B0" w:rsidP="001B34C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13B7966F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vAlign w:val="bottom"/>
          </w:tcPr>
          <w:p w14:paraId="0512CD23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D545CA8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6873618F" w14:textId="39669294" w:rsidR="005278B0" w:rsidRPr="00D26778" w:rsidRDefault="005F2398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5278B0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5278B0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881763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5278B0" w:rsidRPr="00D26778" w14:paraId="76630EB7" w14:textId="77777777" w:rsidTr="005278B0">
        <w:trPr>
          <w:trHeight w:val="139"/>
        </w:trPr>
        <w:tc>
          <w:tcPr>
            <w:tcW w:w="3787" w:type="dxa"/>
          </w:tcPr>
          <w:p w14:paraId="221FD439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8" w:type="dxa"/>
          </w:tcPr>
          <w:p w14:paraId="3A1D531E" w14:textId="19184252" w:rsidR="005278B0" w:rsidRPr="00D26778" w:rsidRDefault="005278B0" w:rsidP="001B34C8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45,6</w:t>
            </w:r>
            <w:r w:rsidR="00881763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45" w:type="dxa"/>
          </w:tcPr>
          <w:p w14:paraId="120A7986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</w:tcPr>
          <w:p w14:paraId="36E4B211" w14:textId="25CEAD7B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1763" w:rsidRPr="00D2677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1763" w:rsidRPr="00D2677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245" w:type="dxa"/>
          </w:tcPr>
          <w:p w14:paraId="7E900C57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7366175" w14:textId="5C891081" w:rsidR="005278B0" w:rsidRPr="00D26778" w:rsidRDefault="005F2398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78B0" w:rsidRPr="00D26778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54" w:type="dxa"/>
          </w:tcPr>
          <w:p w14:paraId="7C45CF72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D3431B1" w14:textId="712459FB" w:rsidR="005278B0" w:rsidRPr="00D26778" w:rsidRDefault="005278B0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5F2398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</w:tr>
      <w:tr w:rsidR="005278B0" w:rsidRPr="00D26778" w14:paraId="48EFFD16" w14:textId="77777777" w:rsidTr="005278B0">
        <w:trPr>
          <w:trHeight w:val="139"/>
        </w:trPr>
        <w:tc>
          <w:tcPr>
            <w:tcW w:w="3787" w:type="dxa"/>
          </w:tcPr>
          <w:p w14:paraId="51388441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8" w:type="dxa"/>
            <w:vAlign w:val="bottom"/>
          </w:tcPr>
          <w:p w14:paraId="0036A289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B060AFB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</w:tcPr>
          <w:p w14:paraId="41E01547" w14:textId="0EC4377A" w:rsidR="005278B0" w:rsidRPr="00D26778" w:rsidRDefault="005F2398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78B0" w:rsidRPr="00D26778">
              <w:rPr>
                <w:rFonts w:asciiTheme="majorBidi" w:hAnsiTheme="majorBidi" w:cstheme="majorBidi"/>
                <w:sz w:val="30"/>
                <w:szCs w:val="30"/>
              </w:rPr>
              <w:t>,400</w:t>
            </w:r>
          </w:p>
        </w:tc>
        <w:tc>
          <w:tcPr>
            <w:tcW w:w="245" w:type="dxa"/>
          </w:tcPr>
          <w:p w14:paraId="4C9D21B4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4322D939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2AF42997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73EC3D13" w14:textId="0F6F3E38" w:rsidR="005278B0" w:rsidRPr="00D26778" w:rsidRDefault="005F2398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5278B0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,400</w:t>
            </w:r>
          </w:p>
        </w:tc>
      </w:tr>
      <w:tr w:rsidR="005278B0" w:rsidRPr="00D26778" w14:paraId="74FEB3C9" w14:textId="77777777" w:rsidTr="005278B0">
        <w:trPr>
          <w:trHeight w:val="139"/>
        </w:trPr>
        <w:tc>
          <w:tcPr>
            <w:tcW w:w="3787" w:type="dxa"/>
          </w:tcPr>
          <w:p w14:paraId="39CD0025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8" w:type="dxa"/>
          </w:tcPr>
          <w:p w14:paraId="088B6C67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67CA608A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</w:tcPr>
          <w:p w14:paraId="59E68604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BB03944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3291E289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1AC6CED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6EDB7AB0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278B0" w:rsidRPr="00D26778" w14:paraId="471CD56F" w14:textId="77777777" w:rsidTr="005278B0">
        <w:trPr>
          <w:trHeight w:val="139"/>
        </w:trPr>
        <w:tc>
          <w:tcPr>
            <w:tcW w:w="3787" w:type="dxa"/>
          </w:tcPr>
          <w:p w14:paraId="6A441DFA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8" w:type="dxa"/>
          </w:tcPr>
          <w:p w14:paraId="523EF8AE" w14:textId="57259C7D" w:rsidR="005278B0" w:rsidRPr="00D26778" w:rsidRDefault="005278B0" w:rsidP="001B34C8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46)</w:t>
            </w:r>
          </w:p>
        </w:tc>
        <w:tc>
          <w:tcPr>
            <w:tcW w:w="245" w:type="dxa"/>
          </w:tcPr>
          <w:p w14:paraId="54D70486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</w:tcPr>
          <w:p w14:paraId="57D5764C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32837D9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vAlign w:val="bottom"/>
          </w:tcPr>
          <w:p w14:paraId="28F34B70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8A1C5BB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12B59B3" w14:textId="3E6BD75D" w:rsidR="005278B0" w:rsidRPr="00D26778" w:rsidRDefault="005278B0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5CA2"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46)</w:t>
            </w:r>
          </w:p>
        </w:tc>
      </w:tr>
      <w:tr w:rsidR="005278B0" w:rsidRPr="00D26778" w14:paraId="6ADF021E" w14:textId="77777777" w:rsidTr="005278B0">
        <w:trPr>
          <w:trHeight w:val="139"/>
        </w:trPr>
        <w:tc>
          <w:tcPr>
            <w:tcW w:w="3787" w:type="dxa"/>
          </w:tcPr>
          <w:p w14:paraId="3834E003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5F82A103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,779</w:t>
            </w:r>
          </w:p>
        </w:tc>
        <w:tc>
          <w:tcPr>
            <w:tcW w:w="245" w:type="dxa"/>
          </w:tcPr>
          <w:p w14:paraId="3167ECB2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AF0451F" w14:textId="61501F22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F2398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F2398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5" w:type="dxa"/>
          </w:tcPr>
          <w:p w14:paraId="6E98BC02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4717B67" w14:textId="5BCF83EE" w:rsidR="005278B0" w:rsidRPr="00D26778" w:rsidRDefault="005F2398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78B0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54" w:type="dxa"/>
          </w:tcPr>
          <w:p w14:paraId="4098272A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8233CC4" w14:textId="6FCB7EC4" w:rsidR="005278B0" w:rsidRPr="00D26778" w:rsidRDefault="005278B0" w:rsidP="001B34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</w:t>
            </w:r>
            <w:r w:rsidR="00881763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</w:tr>
    </w:tbl>
    <w:p w14:paraId="49309A3E" w14:textId="31342D6A" w:rsidR="00727D6E" w:rsidRPr="00D26778" w:rsidRDefault="00727D6E" w:rsidP="001B34C8"/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53"/>
        <w:gridCol w:w="1172"/>
        <w:gridCol w:w="243"/>
        <w:gridCol w:w="1176"/>
        <w:gridCol w:w="243"/>
        <w:gridCol w:w="1196"/>
        <w:gridCol w:w="252"/>
        <w:gridCol w:w="1307"/>
      </w:tblGrid>
      <w:tr w:rsidR="00323968" w:rsidRPr="00D26778" w14:paraId="48E2A177" w14:textId="77777777" w:rsidTr="00323968">
        <w:trPr>
          <w:trHeight w:val="139"/>
        </w:trPr>
        <w:tc>
          <w:tcPr>
            <w:tcW w:w="3753" w:type="dxa"/>
          </w:tcPr>
          <w:p w14:paraId="32F7F904" w14:textId="3B9E7663" w:rsidR="00323968" w:rsidRPr="00D26778" w:rsidRDefault="0032396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89" w:type="dxa"/>
            <w:gridSpan w:val="7"/>
            <w:vAlign w:val="bottom"/>
          </w:tcPr>
          <w:p w14:paraId="6E18CFA3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3968" w:rsidRPr="00D26778" w14:paraId="327B7035" w14:textId="77777777" w:rsidTr="008E6BE8">
        <w:trPr>
          <w:trHeight w:val="139"/>
        </w:trPr>
        <w:tc>
          <w:tcPr>
            <w:tcW w:w="3753" w:type="dxa"/>
          </w:tcPr>
          <w:p w14:paraId="395938CF" w14:textId="77777777" w:rsidR="00323968" w:rsidRPr="00D26778" w:rsidRDefault="003239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E52A3A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2891C26C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7ADC6A6B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D2677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D26778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D26778">
              <w:rPr>
                <w:rFonts w:ascii="Angsana New" w:hAnsi="Angsana New" w:hint="cs"/>
                <w:sz w:val="30"/>
                <w:szCs w:val="30"/>
                <w:rtl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2" w:type="dxa"/>
          </w:tcPr>
          <w:p w14:paraId="74EB8C1F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0B6B67D8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23968" w:rsidRPr="00D26778" w14:paraId="5D53087D" w14:textId="77777777" w:rsidTr="008E6BE8">
        <w:trPr>
          <w:trHeight w:val="139"/>
        </w:trPr>
        <w:tc>
          <w:tcPr>
            <w:tcW w:w="3753" w:type="dxa"/>
          </w:tcPr>
          <w:p w14:paraId="448C7792" w14:textId="77777777" w:rsidR="00323968" w:rsidRPr="00D26778" w:rsidRDefault="00323968" w:rsidP="001B34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BD3FF78" w14:textId="77777777" w:rsidR="00323968" w:rsidRPr="00D26778" w:rsidRDefault="003239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EFC79DB" w14:textId="37EF13E2" w:rsidR="00323968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23968"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323968"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66DBA989" w14:textId="77777777" w:rsidR="00323968" w:rsidRPr="00D26778" w:rsidRDefault="003239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403EB07" w14:textId="77777777" w:rsidR="00323968" w:rsidRPr="00D26778" w:rsidRDefault="003239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755C217D" w14:textId="77777777" w:rsidR="00323968" w:rsidRPr="00D26778" w:rsidRDefault="003239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6A7DB038" w14:textId="77777777" w:rsidR="00323968" w:rsidRPr="00D26778" w:rsidRDefault="003239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</w:tcPr>
          <w:p w14:paraId="72DE3F43" w14:textId="77777777" w:rsidR="00323968" w:rsidRPr="00D26778" w:rsidRDefault="003239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14:paraId="532DF542" w14:textId="77777777" w:rsidR="00323968" w:rsidRPr="00D26778" w:rsidRDefault="003239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526D200" w14:textId="03890FCC" w:rsidR="00323968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23968"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3968" w:rsidRPr="00D26778" w14:paraId="7EF7EA1B" w14:textId="77777777" w:rsidTr="008E6BE8">
        <w:trPr>
          <w:trHeight w:val="139"/>
        </w:trPr>
        <w:tc>
          <w:tcPr>
            <w:tcW w:w="3753" w:type="dxa"/>
          </w:tcPr>
          <w:p w14:paraId="55798FFB" w14:textId="77777777" w:rsidR="00323968" w:rsidRPr="00D26778" w:rsidRDefault="003239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center"/>
          </w:tcPr>
          <w:p w14:paraId="33957197" w14:textId="78EE4AD8" w:rsidR="00323968" w:rsidRPr="00D26778" w:rsidRDefault="00925CA2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323968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56</w:t>
            </w:r>
            <w:r w:rsidR="005278B0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43" w:type="dxa"/>
            <w:vAlign w:val="center"/>
          </w:tcPr>
          <w:p w14:paraId="07338CCB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5" w:type="dxa"/>
            <w:gridSpan w:val="3"/>
          </w:tcPr>
          <w:p w14:paraId="5FAD008A" w14:textId="77777777" w:rsidR="00323968" w:rsidRPr="00D26778" w:rsidRDefault="003239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0AFAA233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7" w:type="dxa"/>
            <w:vAlign w:val="center"/>
          </w:tcPr>
          <w:p w14:paraId="4C2D3FDD" w14:textId="49EE73A6" w:rsidR="00323968" w:rsidRPr="00D26778" w:rsidRDefault="00925CA2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323968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56</w:t>
            </w:r>
            <w:r w:rsidR="005278B0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323968" w:rsidRPr="00D26778" w14:paraId="2339EB86" w14:textId="77777777" w:rsidTr="008E6BE8">
        <w:trPr>
          <w:trHeight w:val="139"/>
        </w:trPr>
        <w:tc>
          <w:tcPr>
            <w:tcW w:w="3753" w:type="dxa"/>
          </w:tcPr>
          <w:p w14:paraId="07DD126F" w14:textId="77777777" w:rsidR="00323968" w:rsidRPr="00D26778" w:rsidRDefault="003239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9" w:type="dxa"/>
            <w:gridSpan w:val="7"/>
            <w:vAlign w:val="center"/>
          </w:tcPr>
          <w:p w14:paraId="4718F348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D2677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6778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23968" w:rsidRPr="00D26778" w14:paraId="7A846C61" w14:textId="77777777" w:rsidTr="008E6BE8">
        <w:trPr>
          <w:trHeight w:val="139"/>
        </w:trPr>
        <w:tc>
          <w:tcPr>
            <w:tcW w:w="3753" w:type="dxa"/>
          </w:tcPr>
          <w:p w14:paraId="000D2968" w14:textId="77777777" w:rsidR="00323968" w:rsidRPr="00D26778" w:rsidRDefault="003239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13FA3754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1293C01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25EFB31F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7B77BDA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55175A49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7BEF7CF4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2D99A610" w14:textId="77777777" w:rsidR="00323968" w:rsidRPr="00D26778" w:rsidRDefault="00323968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278B0" w:rsidRPr="00D26778" w14:paraId="1C485DFC" w14:textId="77777777" w:rsidTr="00C26D6A">
        <w:trPr>
          <w:trHeight w:val="139"/>
        </w:trPr>
        <w:tc>
          <w:tcPr>
            <w:tcW w:w="3753" w:type="dxa"/>
          </w:tcPr>
          <w:p w14:paraId="453ECAC3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2" w:type="dxa"/>
          </w:tcPr>
          <w:p w14:paraId="14F568B1" w14:textId="030F1031" w:rsidR="005278B0" w:rsidRPr="00D26778" w:rsidRDefault="005F2398" w:rsidP="001B34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278B0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</w:tcPr>
          <w:p w14:paraId="25BE1D94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098170FD" w14:textId="78A352A8" w:rsidR="005278B0" w:rsidRPr="00D26778" w:rsidRDefault="00C26D6A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(1,132)</w:t>
            </w:r>
          </w:p>
        </w:tc>
        <w:tc>
          <w:tcPr>
            <w:tcW w:w="243" w:type="dxa"/>
          </w:tcPr>
          <w:p w14:paraId="45D8528E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16E3F7B7" w14:textId="0D66FB1C" w:rsidR="005278B0" w:rsidRPr="00D26778" w:rsidRDefault="004E59F6" w:rsidP="001B34C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2A2F10F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0006B487" w14:textId="63AD92A4" w:rsidR="005278B0" w:rsidRPr="00D26778" w:rsidRDefault="004E59F6" w:rsidP="001B34C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278B0" w:rsidRPr="00D26778" w14:paraId="394902A4" w14:textId="77777777" w:rsidTr="00C26D6A">
        <w:trPr>
          <w:trHeight w:val="139"/>
        </w:trPr>
        <w:tc>
          <w:tcPr>
            <w:tcW w:w="3753" w:type="dxa"/>
          </w:tcPr>
          <w:p w14:paraId="1F4A5635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2" w:type="dxa"/>
          </w:tcPr>
          <w:p w14:paraId="01D9DF36" w14:textId="61FDF4F2" w:rsidR="005278B0" w:rsidRPr="00D26778" w:rsidRDefault="00925CA2" w:rsidP="001B34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278B0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5,07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1E54D7B0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37E32FD7" w14:textId="2ED0C4AC" w:rsidR="005278B0" w:rsidRPr="00D26778" w:rsidRDefault="00C26D6A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(12,075)</w:t>
            </w:r>
          </w:p>
        </w:tc>
        <w:tc>
          <w:tcPr>
            <w:tcW w:w="243" w:type="dxa"/>
          </w:tcPr>
          <w:p w14:paraId="21AF1EBA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563A9452" w14:textId="2680CB94" w:rsidR="005278B0" w:rsidRPr="00D26778" w:rsidRDefault="004E59F6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(1,008)</w:t>
            </w:r>
          </w:p>
        </w:tc>
        <w:tc>
          <w:tcPr>
            <w:tcW w:w="252" w:type="dxa"/>
          </w:tcPr>
          <w:p w14:paraId="2058E3F5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0D2E0380" w14:textId="40429ECB" w:rsidR="005278B0" w:rsidRPr="00D26778" w:rsidRDefault="004E59F6" w:rsidP="001B34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11,988</w:t>
            </w:r>
          </w:p>
        </w:tc>
      </w:tr>
      <w:tr w:rsidR="00454C4E" w:rsidRPr="00D26778" w14:paraId="590FC9BE" w14:textId="77777777" w:rsidTr="00C26D6A">
        <w:trPr>
          <w:trHeight w:val="139"/>
        </w:trPr>
        <w:tc>
          <w:tcPr>
            <w:tcW w:w="3753" w:type="dxa"/>
          </w:tcPr>
          <w:p w14:paraId="4CAFAC06" w14:textId="21646AFF" w:rsidR="00454C4E" w:rsidRPr="00D26778" w:rsidRDefault="00454C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</w:tcPr>
          <w:p w14:paraId="0A6742EA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67ED197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3A3B6BBE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A1225B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04AFB7BB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4283D06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76BA02F1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54C4E" w:rsidRPr="00D26778" w14:paraId="3E9BE434" w14:textId="77777777" w:rsidTr="008E6BE8">
        <w:trPr>
          <w:trHeight w:val="139"/>
        </w:trPr>
        <w:tc>
          <w:tcPr>
            <w:tcW w:w="3753" w:type="dxa"/>
          </w:tcPr>
          <w:p w14:paraId="2A498629" w14:textId="73328370" w:rsidR="00454C4E" w:rsidRPr="00D26778" w:rsidRDefault="00951AF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72" w:type="dxa"/>
          </w:tcPr>
          <w:p w14:paraId="19FE00DE" w14:textId="77777777" w:rsidR="004E59F6" w:rsidRPr="00D26778" w:rsidRDefault="004E59F6" w:rsidP="001B34C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1AC920F" w14:textId="2D18583E" w:rsidR="00454C4E" w:rsidRPr="00D26778" w:rsidRDefault="00AB0FEA" w:rsidP="001B34C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46C2802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3CBAAD05" w14:textId="77777777" w:rsidR="004E59F6" w:rsidRPr="00D26778" w:rsidRDefault="004E59F6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3447B768" w14:textId="4073FCEB" w:rsidR="00454C4E" w:rsidRPr="00D26778" w:rsidRDefault="004E59F6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43" w:type="dxa"/>
          </w:tcPr>
          <w:p w14:paraId="3E53F316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07BE2135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5A178D2" w14:textId="240C9871" w:rsidR="004E59F6" w:rsidRPr="00D26778" w:rsidRDefault="004E59F6" w:rsidP="001B34C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A4E45D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5E904D41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6D96F9E" w14:textId="5475F419" w:rsidR="004E59F6" w:rsidRPr="00D26778" w:rsidRDefault="004E59F6" w:rsidP="001B34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(10)</w:t>
            </w:r>
          </w:p>
        </w:tc>
      </w:tr>
      <w:tr w:rsidR="00454C4E" w:rsidRPr="00D26778" w14:paraId="24946013" w14:textId="77777777" w:rsidTr="008E6BE8">
        <w:trPr>
          <w:trHeight w:val="139"/>
        </w:trPr>
        <w:tc>
          <w:tcPr>
            <w:tcW w:w="3753" w:type="dxa"/>
          </w:tcPr>
          <w:p w14:paraId="40F72FCF" w14:textId="77777777" w:rsidR="00454C4E" w:rsidRPr="00D26778" w:rsidRDefault="00454C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5F1F70E" w14:textId="22C73B46" w:rsidR="00454C4E" w:rsidRPr="00D26778" w:rsidRDefault="00454C4E" w:rsidP="001B34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26,203</w:t>
            </w:r>
          </w:p>
        </w:tc>
        <w:tc>
          <w:tcPr>
            <w:tcW w:w="243" w:type="dxa"/>
          </w:tcPr>
          <w:p w14:paraId="0E9FD2A5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460AF67" w14:textId="66263AE0" w:rsidR="00454C4E" w:rsidRPr="00D26778" w:rsidRDefault="004E59F6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(13,217)</w:t>
            </w:r>
          </w:p>
        </w:tc>
        <w:tc>
          <w:tcPr>
            <w:tcW w:w="243" w:type="dxa"/>
          </w:tcPr>
          <w:p w14:paraId="2C35C362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25954C96" w14:textId="2D9CD64F" w:rsidR="00454C4E" w:rsidRPr="00D26778" w:rsidRDefault="004E59F6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(1,008)</w:t>
            </w:r>
          </w:p>
        </w:tc>
        <w:tc>
          <w:tcPr>
            <w:tcW w:w="252" w:type="dxa"/>
          </w:tcPr>
          <w:p w14:paraId="6BA7E2FE" w14:textId="77777777" w:rsidR="00454C4E" w:rsidRPr="00D26778" w:rsidRDefault="00454C4E" w:rsidP="001B34C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22BC1593" w14:textId="04FF0EE3" w:rsidR="00454C4E" w:rsidRPr="00D26778" w:rsidRDefault="004E59F6" w:rsidP="001B34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11,978</w:t>
            </w:r>
          </w:p>
        </w:tc>
      </w:tr>
    </w:tbl>
    <w:p w14:paraId="5A8394EE" w14:textId="03CF4616" w:rsidR="00253C75" w:rsidRPr="00D26778" w:rsidRDefault="00253C75" w:rsidP="001B34C8">
      <w:r w:rsidRPr="00D26778">
        <w:br w:type="page"/>
      </w:r>
    </w:p>
    <w:p w14:paraId="41C065AD" w14:textId="77777777" w:rsidR="00055454" w:rsidRPr="00D26778" w:rsidRDefault="00055454" w:rsidP="001B34C8"/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53"/>
        <w:gridCol w:w="1132"/>
        <w:gridCol w:w="40"/>
        <w:gridCol w:w="229"/>
        <w:gridCol w:w="14"/>
        <w:gridCol w:w="1156"/>
        <w:gridCol w:w="20"/>
        <w:gridCol w:w="243"/>
        <w:gridCol w:w="6"/>
        <w:gridCol w:w="1155"/>
        <w:gridCol w:w="35"/>
        <w:gridCol w:w="234"/>
        <w:gridCol w:w="18"/>
        <w:gridCol w:w="1307"/>
      </w:tblGrid>
      <w:tr w:rsidR="000C279A" w:rsidRPr="00D26778" w14:paraId="2D34A243" w14:textId="77777777" w:rsidTr="00867504">
        <w:trPr>
          <w:trHeight w:val="139"/>
        </w:trPr>
        <w:tc>
          <w:tcPr>
            <w:tcW w:w="3753" w:type="dxa"/>
          </w:tcPr>
          <w:p w14:paraId="5C5A238D" w14:textId="77777777" w:rsidR="000C279A" w:rsidRPr="00D26778" w:rsidRDefault="000C279A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89" w:type="dxa"/>
            <w:gridSpan w:val="13"/>
            <w:vAlign w:val="bottom"/>
          </w:tcPr>
          <w:p w14:paraId="0912B19E" w14:textId="0E0D54B3" w:rsidR="000C279A" w:rsidRPr="00D26778" w:rsidRDefault="000C279A" w:rsidP="001B34C8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F5357" w:rsidRPr="00D26778" w14:paraId="5B8DAEB5" w14:textId="77777777" w:rsidTr="00867504">
        <w:trPr>
          <w:trHeight w:val="139"/>
        </w:trPr>
        <w:tc>
          <w:tcPr>
            <w:tcW w:w="3753" w:type="dxa"/>
          </w:tcPr>
          <w:p w14:paraId="7474DA2F" w14:textId="77777777" w:rsidR="007F5357" w:rsidRPr="00D26778" w:rsidRDefault="007F535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1E326E0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42572522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15" w:type="dxa"/>
            <w:gridSpan w:val="6"/>
            <w:tcBorders>
              <w:bottom w:val="single" w:sz="4" w:space="0" w:color="auto"/>
            </w:tcBorders>
          </w:tcPr>
          <w:p w14:paraId="24386750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D2677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D26778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D26778">
              <w:rPr>
                <w:rFonts w:ascii="Angsana New" w:hAnsi="Angsana New" w:hint="cs"/>
                <w:sz w:val="30"/>
                <w:szCs w:val="30"/>
                <w:rtl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2" w:type="dxa"/>
            <w:gridSpan w:val="2"/>
          </w:tcPr>
          <w:p w14:paraId="22E0395D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0F055B56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278B0" w:rsidRPr="00D26778" w14:paraId="7C51E462" w14:textId="77777777" w:rsidTr="00867504">
        <w:trPr>
          <w:trHeight w:val="139"/>
        </w:trPr>
        <w:tc>
          <w:tcPr>
            <w:tcW w:w="3753" w:type="dxa"/>
          </w:tcPr>
          <w:p w14:paraId="657445FF" w14:textId="77777777" w:rsidR="005278B0" w:rsidRPr="00D26778" w:rsidRDefault="005278B0" w:rsidP="001B34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CBE6B74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BD6D088" w14:textId="43DCEC7D" w:rsidR="005278B0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5278B0"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278B0"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gridSpan w:val="2"/>
            <w:vAlign w:val="bottom"/>
          </w:tcPr>
          <w:p w14:paraId="4B0A9632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7030DD1E" w14:textId="78C88F9A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1D9FC9C0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3"/>
          </w:tcPr>
          <w:p w14:paraId="160B9C5A" w14:textId="681D468D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gridSpan w:val="2"/>
          </w:tcPr>
          <w:p w14:paraId="5679D4C1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14:paraId="189DED9D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EA7F43F" w14:textId="19ACF4F6" w:rsidR="005278B0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5278B0"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78B0" w:rsidRPr="00D26778" w14:paraId="690E9C6C" w14:textId="77777777" w:rsidTr="00867504">
        <w:trPr>
          <w:trHeight w:val="139"/>
        </w:trPr>
        <w:tc>
          <w:tcPr>
            <w:tcW w:w="3753" w:type="dxa"/>
          </w:tcPr>
          <w:p w14:paraId="6CB37916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3C393A00" w14:textId="09AA792E" w:rsidR="005278B0" w:rsidRPr="00D26778" w:rsidRDefault="00925CA2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5278B0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56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43" w:type="dxa"/>
            <w:gridSpan w:val="2"/>
            <w:vAlign w:val="center"/>
          </w:tcPr>
          <w:p w14:paraId="7A72F953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5" w:type="dxa"/>
            <w:gridSpan w:val="6"/>
          </w:tcPr>
          <w:p w14:paraId="27D3D180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vAlign w:val="center"/>
          </w:tcPr>
          <w:p w14:paraId="0418E828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7" w:type="dxa"/>
            <w:vAlign w:val="center"/>
          </w:tcPr>
          <w:p w14:paraId="4A8EF30A" w14:textId="160F5829" w:rsidR="005278B0" w:rsidRPr="00D26778" w:rsidRDefault="00925CA2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5278B0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56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7F5357" w:rsidRPr="00D26778" w14:paraId="0E76FB18" w14:textId="77777777" w:rsidTr="00867504">
        <w:trPr>
          <w:trHeight w:val="139"/>
        </w:trPr>
        <w:tc>
          <w:tcPr>
            <w:tcW w:w="3753" w:type="dxa"/>
          </w:tcPr>
          <w:p w14:paraId="7093DA9C" w14:textId="77777777" w:rsidR="007F5357" w:rsidRPr="00D26778" w:rsidRDefault="007F535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9" w:type="dxa"/>
            <w:gridSpan w:val="13"/>
            <w:vAlign w:val="center"/>
          </w:tcPr>
          <w:p w14:paraId="73368AC7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D2677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6778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F5357" w:rsidRPr="00D26778" w14:paraId="4F8C221A" w14:textId="77777777" w:rsidTr="00867504">
        <w:trPr>
          <w:trHeight w:val="139"/>
        </w:trPr>
        <w:tc>
          <w:tcPr>
            <w:tcW w:w="3753" w:type="dxa"/>
          </w:tcPr>
          <w:p w14:paraId="058B7282" w14:textId="77777777" w:rsidR="007F5357" w:rsidRPr="00D26778" w:rsidRDefault="007F535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gridSpan w:val="2"/>
          </w:tcPr>
          <w:p w14:paraId="51B48DD6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16B235D1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</w:tcPr>
          <w:p w14:paraId="4DC75C0E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42369B6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0D9B6926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gridSpan w:val="2"/>
          </w:tcPr>
          <w:p w14:paraId="1E1D9E5D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71511B2B" w14:textId="77777777" w:rsidR="007F5357" w:rsidRPr="00D26778" w:rsidRDefault="007F5357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278B0" w:rsidRPr="00D26778" w14:paraId="66015D52" w14:textId="77777777" w:rsidTr="00867504">
        <w:trPr>
          <w:trHeight w:val="139"/>
        </w:trPr>
        <w:tc>
          <w:tcPr>
            <w:tcW w:w="3753" w:type="dxa"/>
          </w:tcPr>
          <w:p w14:paraId="4E05256C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2" w:type="dxa"/>
            <w:gridSpan w:val="2"/>
          </w:tcPr>
          <w:p w14:paraId="3679823E" w14:textId="40EAA130" w:rsidR="005278B0" w:rsidRPr="00D26778" w:rsidRDefault="005278B0" w:rsidP="001B34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3" w:type="dxa"/>
            <w:gridSpan w:val="2"/>
          </w:tcPr>
          <w:p w14:paraId="6E864E7A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</w:tcPr>
          <w:p w14:paraId="317D82E0" w14:textId="392873B6" w:rsidR="005278B0" w:rsidRPr="00D26778" w:rsidRDefault="00881763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5278B0" w:rsidRPr="00D2677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37129C39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6000102B" w14:textId="444BB7E8" w:rsidR="005278B0" w:rsidRPr="00D26778" w:rsidRDefault="005278B0" w:rsidP="001B34C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7D793D2D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2F2CD558" w14:textId="52794EE7" w:rsidR="005278B0" w:rsidRPr="00D26778" w:rsidRDefault="005F2398" w:rsidP="001B34C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278B0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78B0" w:rsidRPr="00D26778" w14:paraId="6D6C3EA7" w14:textId="77777777" w:rsidTr="00867504">
        <w:trPr>
          <w:trHeight w:val="139"/>
        </w:trPr>
        <w:tc>
          <w:tcPr>
            <w:tcW w:w="3753" w:type="dxa"/>
          </w:tcPr>
          <w:p w14:paraId="5D65F026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2" w:type="dxa"/>
            <w:gridSpan w:val="2"/>
          </w:tcPr>
          <w:p w14:paraId="2ABAC815" w14:textId="08B57F5A" w:rsidR="005278B0" w:rsidRPr="00D26778" w:rsidRDefault="005F2398" w:rsidP="001B34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278B0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8,99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3" w:type="dxa"/>
            <w:gridSpan w:val="2"/>
          </w:tcPr>
          <w:p w14:paraId="5A9AA525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</w:tcPr>
          <w:p w14:paraId="79BE5C46" w14:textId="6BE97CF1" w:rsidR="005278B0" w:rsidRPr="00D26778" w:rsidRDefault="005278B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5,04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16E6CF7C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2FB28ACF" w14:textId="608A7858" w:rsidR="005278B0" w:rsidRPr="00D26778" w:rsidRDefault="005F2398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5278B0" w:rsidRPr="00D26778">
              <w:rPr>
                <w:rFonts w:ascii="Angsana New" w:hAnsi="Angsana New"/>
                <w:sz w:val="30"/>
                <w:szCs w:val="30"/>
              </w:rPr>
              <w:t>,0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52" w:type="dxa"/>
            <w:gridSpan w:val="2"/>
          </w:tcPr>
          <w:p w14:paraId="6F83FAF7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353FD8C8" w14:textId="64692447" w:rsidR="005278B0" w:rsidRPr="00D26778" w:rsidRDefault="00925CA2" w:rsidP="001B34C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278B0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5,07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278B0" w:rsidRPr="00D26778" w14:paraId="1B5BA9BB" w14:textId="77777777" w:rsidTr="00867504">
        <w:trPr>
          <w:trHeight w:val="139"/>
        </w:trPr>
        <w:tc>
          <w:tcPr>
            <w:tcW w:w="3753" w:type="dxa"/>
          </w:tcPr>
          <w:p w14:paraId="6CAC903D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2672DD" w14:textId="43FD6743" w:rsidR="005278B0" w:rsidRPr="00D26778" w:rsidRDefault="005F2398" w:rsidP="001B34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278B0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9,806</w:t>
            </w:r>
          </w:p>
        </w:tc>
        <w:tc>
          <w:tcPr>
            <w:tcW w:w="243" w:type="dxa"/>
            <w:gridSpan w:val="2"/>
          </w:tcPr>
          <w:p w14:paraId="6511681E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D42CF3" w14:textId="35EBCC47" w:rsidR="005278B0" w:rsidRPr="00D26778" w:rsidRDefault="005278B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14:paraId="51CD4F40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C663672" w14:textId="2762F337" w:rsidR="005278B0" w:rsidRPr="00D26778" w:rsidRDefault="005F2398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78B0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52" w:type="dxa"/>
            <w:gridSpan w:val="2"/>
          </w:tcPr>
          <w:p w14:paraId="08439859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24383526" w14:textId="25E2123C" w:rsidR="005278B0" w:rsidRPr="00D26778" w:rsidRDefault="00925CA2" w:rsidP="001B34C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278B0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278B0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5278B0" w:rsidRPr="00D26778" w14:paraId="4FD0DB38" w14:textId="77777777" w:rsidTr="00867504">
        <w:trPr>
          <w:trHeight w:val="139"/>
        </w:trPr>
        <w:tc>
          <w:tcPr>
            <w:tcW w:w="3753" w:type="dxa"/>
          </w:tcPr>
          <w:p w14:paraId="268B23E2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</w:tcPr>
          <w:p w14:paraId="42EC4A60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DEE2455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double" w:sz="4" w:space="0" w:color="auto"/>
            </w:tcBorders>
          </w:tcPr>
          <w:p w14:paraId="33F4BA74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EA1CB6E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3"/>
            <w:tcBorders>
              <w:top w:val="double" w:sz="4" w:space="0" w:color="auto"/>
            </w:tcBorders>
          </w:tcPr>
          <w:p w14:paraId="30062C41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77DC85AA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</w:tcPr>
          <w:p w14:paraId="6200B29B" w14:textId="77777777" w:rsidR="005278B0" w:rsidRPr="00D26778" w:rsidRDefault="005278B0" w:rsidP="001B34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278B0" w:rsidRPr="00D26778" w14:paraId="2EE895C2" w14:textId="77777777" w:rsidTr="00867504">
        <w:tc>
          <w:tcPr>
            <w:tcW w:w="3753" w:type="dxa"/>
          </w:tcPr>
          <w:p w14:paraId="5C2E6449" w14:textId="1275D82E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2571" w:type="dxa"/>
            <w:gridSpan w:val="5"/>
          </w:tcPr>
          <w:p w14:paraId="7ACA3103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D26778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gridSpan w:val="3"/>
          </w:tcPr>
          <w:p w14:paraId="39C740E4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5"/>
          </w:tcPr>
          <w:p w14:paraId="2C114DF6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5278B0" w:rsidRPr="00D26778" w14:paraId="7287D0E2" w14:textId="77777777" w:rsidTr="00867504">
        <w:tc>
          <w:tcPr>
            <w:tcW w:w="3753" w:type="dxa"/>
          </w:tcPr>
          <w:p w14:paraId="2BC60094" w14:textId="3A0FFD51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ยังไม่ได้รับรู้</w:t>
            </w:r>
          </w:p>
        </w:tc>
        <w:tc>
          <w:tcPr>
            <w:tcW w:w="1132" w:type="dxa"/>
          </w:tcPr>
          <w:p w14:paraId="66110415" w14:textId="3441CF3C" w:rsidR="005278B0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69" w:type="dxa"/>
            <w:gridSpan w:val="2"/>
          </w:tcPr>
          <w:p w14:paraId="35D67D0F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08883B7" w14:textId="437AF662" w:rsidR="005278B0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  <w:gridSpan w:val="3"/>
          </w:tcPr>
          <w:p w14:paraId="1031C01A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5FA356E6" w14:textId="27845F62" w:rsidR="005278B0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69" w:type="dxa"/>
            <w:gridSpan w:val="2"/>
          </w:tcPr>
          <w:p w14:paraId="18499667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  <w:gridSpan w:val="2"/>
          </w:tcPr>
          <w:p w14:paraId="5A1BAB4F" w14:textId="55A3C27C" w:rsidR="005278B0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5278B0" w:rsidRPr="00D26778" w14:paraId="6F13BCF1" w14:textId="77777777" w:rsidTr="00867504">
        <w:tc>
          <w:tcPr>
            <w:tcW w:w="3753" w:type="dxa"/>
          </w:tcPr>
          <w:p w14:paraId="5F65707A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9" w:type="dxa"/>
            <w:gridSpan w:val="13"/>
          </w:tcPr>
          <w:p w14:paraId="5198D442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1029" w:rsidRPr="00D26778" w14:paraId="0FD3D1C0" w14:textId="77777777" w:rsidTr="00867504">
        <w:tc>
          <w:tcPr>
            <w:tcW w:w="3753" w:type="dxa"/>
          </w:tcPr>
          <w:p w14:paraId="63446901" w14:textId="77777777" w:rsidR="00D21029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ขาดทุนทางภาษีที่ไม่ได้ใช้</w:t>
            </w:r>
            <w:r w:rsidRPr="00D2677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32" w:type="dxa"/>
          </w:tcPr>
          <w:p w14:paraId="527D2427" w14:textId="61B291C0" w:rsidR="00D21029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</w:rPr>
              <w:t>72,418</w:t>
            </w:r>
          </w:p>
        </w:tc>
        <w:tc>
          <w:tcPr>
            <w:tcW w:w="269" w:type="dxa"/>
            <w:gridSpan w:val="2"/>
          </w:tcPr>
          <w:p w14:paraId="25E0CF60" w14:textId="77777777" w:rsidR="00D21029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C805C3C" w14:textId="40A60DD6" w:rsidR="00D21029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131,710</w:t>
            </w:r>
          </w:p>
        </w:tc>
        <w:tc>
          <w:tcPr>
            <w:tcW w:w="269" w:type="dxa"/>
            <w:gridSpan w:val="3"/>
          </w:tcPr>
          <w:p w14:paraId="235F32C7" w14:textId="77777777" w:rsidR="00D21029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162BD2FD" w14:textId="55753453" w:rsidR="00D21029" w:rsidRPr="00D26778" w:rsidRDefault="00D21029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2A49ED75" w14:textId="77777777" w:rsidR="00D21029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  <w:gridSpan w:val="2"/>
          </w:tcPr>
          <w:p w14:paraId="71276829" w14:textId="77777777" w:rsidR="00D21029" w:rsidRPr="00D26778" w:rsidRDefault="00D21029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21029" w:rsidRPr="00D26778" w14:paraId="531CEE0C" w14:textId="77777777" w:rsidTr="00867504">
        <w:tc>
          <w:tcPr>
            <w:tcW w:w="3753" w:type="dxa"/>
          </w:tcPr>
          <w:p w14:paraId="4C22791B" w14:textId="77777777" w:rsidR="00D21029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18CF026" w14:textId="1A8E6D2F" w:rsidR="00D21029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>72,418</w:t>
            </w:r>
          </w:p>
        </w:tc>
        <w:tc>
          <w:tcPr>
            <w:tcW w:w="269" w:type="dxa"/>
            <w:gridSpan w:val="2"/>
          </w:tcPr>
          <w:p w14:paraId="76E5DEDB" w14:textId="77777777" w:rsidR="00D21029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37DD4" w14:textId="7560C4B7" w:rsidR="00D21029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131,710</w:t>
            </w:r>
          </w:p>
        </w:tc>
        <w:tc>
          <w:tcPr>
            <w:tcW w:w="269" w:type="dxa"/>
            <w:gridSpan w:val="3"/>
          </w:tcPr>
          <w:p w14:paraId="7A1F1B08" w14:textId="77777777" w:rsidR="00D21029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65D0D33" w14:textId="0C654094" w:rsidR="00D21029" w:rsidRPr="00D26778" w:rsidRDefault="00D21029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0AD02AC8" w14:textId="77777777" w:rsidR="00D21029" w:rsidRPr="00D26778" w:rsidRDefault="00D2102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05F88B" w14:textId="77777777" w:rsidR="00D21029" w:rsidRPr="00D26778" w:rsidRDefault="00D21029" w:rsidP="001B34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7E51E73" w14:textId="77777777" w:rsidR="007F5357" w:rsidRPr="00D26778" w:rsidRDefault="007F5357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ED5DCB" w14:textId="75B0F7BB" w:rsidR="000D4D0D" w:rsidRPr="00D26778" w:rsidRDefault="007F5357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ขาดทุนทางภาษีจะสิ้นอายุระหว่างปี </w:t>
      </w:r>
      <w:r w:rsidR="00925CA2" w:rsidRPr="00D26778">
        <w:rPr>
          <w:rFonts w:ascii="Angsana New" w:hAnsi="Angsana New" w:hint="cs"/>
          <w:sz w:val="30"/>
          <w:szCs w:val="30"/>
        </w:rPr>
        <w:t>2</w:t>
      </w:r>
      <w:r w:rsidRPr="00D26778">
        <w:rPr>
          <w:rFonts w:ascii="Angsana New" w:hAnsi="Angsana New" w:hint="cs"/>
          <w:sz w:val="30"/>
          <w:szCs w:val="30"/>
        </w:rPr>
        <w:t>5</w:t>
      </w:r>
      <w:r w:rsidR="00943883">
        <w:rPr>
          <w:rFonts w:ascii="Angsana New" w:hAnsi="Angsana New"/>
          <w:sz w:val="30"/>
          <w:szCs w:val="30"/>
        </w:rPr>
        <w:t xml:space="preserve">65 </w:t>
      </w:r>
      <w:r w:rsidRPr="00D26778">
        <w:rPr>
          <w:rFonts w:ascii="Angsana New" w:hAnsi="Angsana New" w:hint="cs"/>
          <w:sz w:val="30"/>
          <w:szCs w:val="30"/>
          <w:cs/>
        </w:rPr>
        <w:t xml:space="preserve">ถึง </w:t>
      </w:r>
      <w:r w:rsidR="00925CA2" w:rsidRPr="00D26778">
        <w:rPr>
          <w:rFonts w:ascii="Angsana New" w:hAnsi="Angsana New" w:hint="cs"/>
          <w:sz w:val="30"/>
          <w:szCs w:val="30"/>
        </w:rPr>
        <w:t>2</w:t>
      </w:r>
      <w:r w:rsidRPr="00D26778">
        <w:rPr>
          <w:rFonts w:ascii="Angsana New" w:hAnsi="Angsana New" w:hint="cs"/>
          <w:sz w:val="30"/>
          <w:szCs w:val="30"/>
        </w:rPr>
        <w:t>56</w:t>
      </w:r>
      <w:r w:rsidR="00474BC4" w:rsidRPr="00D26778">
        <w:rPr>
          <w:rFonts w:ascii="Angsana New" w:hAnsi="Angsana New" w:hint="cs"/>
          <w:sz w:val="30"/>
          <w:szCs w:val="30"/>
        </w:rPr>
        <w:t>8</w:t>
      </w:r>
      <w:r w:rsidRPr="00D26778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D26778">
        <w:rPr>
          <w:rFonts w:ascii="Angsana New" w:hAnsi="Angsana New" w:hint="cs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บริษัทย่อยแห่งหนึ่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D26778">
        <w:rPr>
          <w:rFonts w:ascii="Angsana New" w:eastAsia="Calibri" w:hAnsi="Angsana New" w:hint="cs"/>
          <w:sz w:val="30"/>
          <w:szCs w:val="30"/>
          <w:cs/>
        </w:rPr>
        <w:t>ได้ค่อนข้างแน่ว่าจะมีกำไรทางภาษีเพียงพอที่จะใช้ประโยชน์ทางภาษีดังกล่าว</w:t>
      </w:r>
      <w:r w:rsidR="000D4D0D" w:rsidRPr="00D26778">
        <w:rPr>
          <w:rFonts w:ascii="Angsana New" w:hAnsi="Angsana New"/>
          <w:b/>
          <w:bCs/>
          <w:sz w:val="30"/>
          <w:szCs w:val="30"/>
        </w:rPr>
        <w:br w:type="page"/>
      </w:r>
    </w:p>
    <w:p w14:paraId="7F721667" w14:textId="1855E760" w:rsidR="00030124" w:rsidRPr="00D26778" w:rsidRDefault="00925CA2" w:rsidP="001B34C8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26778">
        <w:rPr>
          <w:rFonts w:ascii="Angsana New" w:hAnsi="Angsana New"/>
          <w:b/>
          <w:bCs/>
          <w:sz w:val="30"/>
          <w:szCs w:val="30"/>
        </w:rPr>
        <w:t>2</w:t>
      </w:r>
      <w:r w:rsidR="00FC380A">
        <w:rPr>
          <w:rFonts w:ascii="Angsana New" w:hAnsi="Angsana New"/>
          <w:b/>
          <w:bCs/>
          <w:sz w:val="30"/>
          <w:szCs w:val="30"/>
        </w:rPr>
        <w:t>2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 xml:space="preserve">สิทธิประโยชน์จากการส่งเสริมการลงทุน  </w:t>
      </w:r>
    </w:p>
    <w:p w14:paraId="56D25B69" w14:textId="77777777" w:rsidR="009B15CE" w:rsidRPr="00D26778" w:rsidRDefault="009B15CE" w:rsidP="001B34C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5F09BDDC" w14:textId="3DAEF6A1" w:rsidR="00884F82" w:rsidRPr="00D26778" w:rsidRDefault="00884F82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925CA2" w:rsidRPr="00D26778">
        <w:rPr>
          <w:rFonts w:ascii="Angsana New" w:hAnsi="Angsana New" w:hint="cs"/>
          <w:sz w:val="30"/>
          <w:szCs w:val="30"/>
        </w:rPr>
        <w:t>2</w:t>
      </w:r>
      <w:r w:rsidRPr="00D26778">
        <w:rPr>
          <w:rFonts w:ascii="Angsana New" w:hAnsi="Angsana New" w:hint="cs"/>
          <w:sz w:val="30"/>
          <w:szCs w:val="30"/>
        </w:rPr>
        <w:t>5</w:t>
      </w:r>
      <w:r w:rsidR="00925CA2" w:rsidRPr="00D26778">
        <w:rPr>
          <w:rFonts w:ascii="Angsana New" w:hAnsi="Angsana New" w:hint="cs"/>
          <w:sz w:val="30"/>
          <w:szCs w:val="30"/>
        </w:rPr>
        <w:t>2</w:t>
      </w:r>
      <w:r w:rsidRPr="00D26778">
        <w:rPr>
          <w:rFonts w:ascii="Angsana New" w:hAnsi="Angsana New" w:hint="cs"/>
          <w:sz w:val="30"/>
          <w:szCs w:val="30"/>
        </w:rPr>
        <w:t>0</w:t>
      </w:r>
      <w:r w:rsidRPr="00D26778">
        <w:rPr>
          <w:rFonts w:ascii="Angsana New" w:hAnsi="Angsana New" w:hint="cs"/>
          <w:sz w:val="30"/>
          <w:szCs w:val="30"/>
          <w:cs/>
        </w:rPr>
        <w:t xml:space="preserve"> เกี่ยวกับ ซึ่งพอสรุปสาระสำคัญได้ดังนี้ </w:t>
      </w:r>
    </w:p>
    <w:p w14:paraId="13C57E49" w14:textId="77777777" w:rsidR="00884F82" w:rsidRPr="00D26778" w:rsidRDefault="00884F82" w:rsidP="001B34C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1A8A7670" w14:textId="77777777" w:rsidR="00884F82" w:rsidRPr="00D26778" w:rsidRDefault="00884F82" w:rsidP="001B34C8">
      <w:pPr>
        <w:tabs>
          <w:tab w:val="clear" w:pos="227"/>
          <w:tab w:val="clear" w:pos="454"/>
          <w:tab w:val="left" w:pos="562"/>
        </w:tabs>
        <w:spacing w:line="240" w:lineRule="auto"/>
        <w:ind w:left="1134" w:hanging="594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(ก)</w:t>
      </w:r>
      <w:r w:rsidRPr="00D26778">
        <w:rPr>
          <w:rFonts w:ascii="Angsana New" w:hAnsi="Angsana New" w:hint="cs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4CEE57D7" w14:textId="77777777" w:rsidR="00884F82" w:rsidRPr="00D26778" w:rsidRDefault="00884F82" w:rsidP="001B34C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6EACB2F0" w14:textId="77777777" w:rsidR="00884F82" w:rsidRPr="00D26778" w:rsidRDefault="00884F82" w:rsidP="001B34C8">
      <w:pPr>
        <w:tabs>
          <w:tab w:val="clear" w:pos="227"/>
          <w:tab w:val="clear" w:pos="454"/>
          <w:tab w:val="clear" w:pos="907"/>
          <w:tab w:val="left" w:pos="562"/>
        </w:tabs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(ข)</w:t>
      </w:r>
      <w:r w:rsidRPr="00D26778">
        <w:rPr>
          <w:rFonts w:ascii="Angsana New" w:hAnsi="Angsana New" w:hint="cs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 เป็นจำนวนไม่เกินจำนวนเงินลงทุนโดยไม่รวมค่าที่ดินและทุนหมุนเวียน</w:t>
      </w:r>
    </w:p>
    <w:p w14:paraId="7259873D" w14:textId="77777777" w:rsidR="00884F82" w:rsidRPr="00D26778" w:rsidRDefault="00884F82" w:rsidP="001B34C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6FA61848" w14:textId="73C2E2AD" w:rsidR="00884F82" w:rsidRPr="00D26778" w:rsidRDefault="00884F82" w:rsidP="001B34C8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(ค)</w:t>
      </w:r>
      <w:r w:rsidRPr="00D26778">
        <w:rPr>
          <w:rFonts w:ascii="Angsana New" w:hAnsi="Angsana New" w:hint="cs"/>
          <w:sz w:val="30"/>
          <w:szCs w:val="30"/>
          <w:cs/>
        </w:rPr>
        <w:tab/>
        <w:t xml:space="preserve">ให้ได้รับลดหย่อนภาษีเงินได้นิติบุคคลร้อยละ </w:t>
      </w:r>
      <w:r w:rsidR="00254505" w:rsidRPr="00D26778">
        <w:rPr>
          <w:rFonts w:ascii="Angsana New" w:hAnsi="Angsana New"/>
          <w:sz w:val="30"/>
          <w:szCs w:val="30"/>
        </w:rPr>
        <w:t>50</w:t>
      </w:r>
      <w:r w:rsidRPr="00D26778">
        <w:rPr>
          <w:rFonts w:ascii="Angsana New" w:hAnsi="Angsana New" w:hint="cs"/>
          <w:sz w:val="30"/>
          <w:szCs w:val="30"/>
          <w:cs/>
        </w:rPr>
        <w:t xml:space="preserve"> 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 </w:t>
      </w:r>
    </w:p>
    <w:p w14:paraId="51FE7C5D" w14:textId="77777777" w:rsidR="00884F82" w:rsidRPr="00D26778" w:rsidRDefault="00884F82" w:rsidP="001B34C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2AF5DF84" w14:textId="77777777" w:rsidR="00884F82" w:rsidRPr="00D26778" w:rsidRDefault="00884F82" w:rsidP="001B34C8">
      <w:pPr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358C9BBA" w14:textId="77777777" w:rsidR="00884F82" w:rsidRPr="00D26778" w:rsidRDefault="00884F82" w:rsidP="001B34C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6E3F0110" w14:textId="77777777" w:rsidR="00884F82" w:rsidRPr="00D26778" w:rsidRDefault="00884F82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218C27F" w14:textId="77777777" w:rsidR="00884F82" w:rsidRPr="00D26778" w:rsidRDefault="00884F82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5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1712"/>
        <w:gridCol w:w="991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36"/>
        <w:gridCol w:w="1006"/>
      </w:tblGrid>
      <w:tr w:rsidR="00884F82" w:rsidRPr="00D26778" w14:paraId="0E3A1042" w14:textId="77777777" w:rsidTr="00E56A78">
        <w:tc>
          <w:tcPr>
            <w:tcW w:w="1712" w:type="dxa"/>
          </w:tcPr>
          <w:p w14:paraId="0AEA2309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3" w:type="dxa"/>
            <w:gridSpan w:val="11"/>
            <w:hideMark/>
          </w:tcPr>
          <w:p w14:paraId="534EB9C8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884F82" w:rsidRPr="00D26778" w14:paraId="491BA481" w14:textId="77777777" w:rsidTr="00E56A78">
        <w:tc>
          <w:tcPr>
            <w:tcW w:w="1712" w:type="dxa"/>
          </w:tcPr>
          <w:p w14:paraId="648E59AA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12B69C" w14:textId="17DB091D" w:rsidR="00884F82" w:rsidRPr="00D26778" w:rsidRDefault="00925CA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2</w:t>
            </w:r>
            <w:r w:rsidR="005278B0" w:rsidRPr="00D26778">
              <w:rPr>
                <w:rFonts w:ascii="Angsana New" w:hAnsi="Angsana New"/>
                <w:sz w:val="24"/>
                <w:szCs w:val="24"/>
              </w:rPr>
              <w:t>564</w:t>
            </w:r>
          </w:p>
        </w:tc>
        <w:tc>
          <w:tcPr>
            <w:tcW w:w="270" w:type="dxa"/>
          </w:tcPr>
          <w:p w14:paraId="1CF44F13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A3B8E" w14:textId="3036D5B4" w:rsidR="00884F82" w:rsidRPr="00D26778" w:rsidRDefault="00925CA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2</w:t>
            </w:r>
            <w:r w:rsidR="005278B0" w:rsidRPr="00D26778">
              <w:rPr>
                <w:rFonts w:ascii="Angsana New" w:hAnsi="Angsana New"/>
                <w:sz w:val="24"/>
                <w:szCs w:val="24"/>
              </w:rPr>
              <w:t>56</w:t>
            </w:r>
            <w:r w:rsidR="00881763" w:rsidRPr="00D26778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884F82" w:rsidRPr="00D26778" w14:paraId="05DD826C" w14:textId="77777777" w:rsidTr="00E56A78">
        <w:tc>
          <w:tcPr>
            <w:tcW w:w="1712" w:type="dxa"/>
          </w:tcPr>
          <w:p w14:paraId="4482D49C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234627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72C12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728993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4C0D7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6DC48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AADB0D1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146502BE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0226EB13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</w:tcPr>
          <w:p w14:paraId="2A14E649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7ED342B4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กิจการที่</w:t>
            </w:r>
            <w:r w:rsidRPr="00D2677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ไม่ได้รับการ</w:t>
            </w: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36" w:type="dxa"/>
          </w:tcPr>
          <w:p w14:paraId="09B2EF7A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099C701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74473C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84F82" w:rsidRPr="00D26778" w14:paraId="40BB0998" w14:textId="77777777" w:rsidTr="00E56A78">
        <w:tc>
          <w:tcPr>
            <w:tcW w:w="1712" w:type="dxa"/>
          </w:tcPr>
          <w:p w14:paraId="1DE11080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3" w:type="dxa"/>
            <w:gridSpan w:val="11"/>
            <w:hideMark/>
          </w:tcPr>
          <w:p w14:paraId="5E42B8DE" w14:textId="77777777" w:rsidR="00884F82" w:rsidRPr="00D26778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435CE" w:rsidRPr="00E66C9D" w14:paraId="0AEB0803" w14:textId="77777777" w:rsidTr="00E56A78">
        <w:tc>
          <w:tcPr>
            <w:tcW w:w="1712" w:type="dxa"/>
            <w:vAlign w:val="bottom"/>
            <w:hideMark/>
          </w:tcPr>
          <w:p w14:paraId="626BEA1A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991" w:type="dxa"/>
            <w:vAlign w:val="bottom"/>
          </w:tcPr>
          <w:p w14:paraId="6100D823" w14:textId="2FC76861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192,609</w:t>
            </w:r>
          </w:p>
        </w:tc>
        <w:tc>
          <w:tcPr>
            <w:tcW w:w="270" w:type="dxa"/>
            <w:vAlign w:val="bottom"/>
          </w:tcPr>
          <w:p w14:paraId="787097BE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7A5CD8" w14:textId="54531ADF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357,985</w:t>
            </w:r>
          </w:p>
        </w:tc>
        <w:tc>
          <w:tcPr>
            <w:tcW w:w="270" w:type="dxa"/>
            <w:vAlign w:val="bottom"/>
          </w:tcPr>
          <w:p w14:paraId="7B489804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CD195" w14:textId="5245AFAC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550,594</w:t>
            </w:r>
          </w:p>
        </w:tc>
        <w:tc>
          <w:tcPr>
            <w:tcW w:w="270" w:type="dxa"/>
            <w:vAlign w:val="bottom"/>
          </w:tcPr>
          <w:p w14:paraId="40010BFC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8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33587A3" w14:textId="21282463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23,226</w:t>
            </w:r>
          </w:p>
        </w:tc>
        <w:tc>
          <w:tcPr>
            <w:tcW w:w="270" w:type="dxa"/>
            <w:vAlign w:val="bottom"/>
          </w:tcPr>
          <w:p w14:paraId="37A11776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A0DD9E5" w14:textId="50F798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237,083</w:t>
            </w:r>
          </w:p>
        </w:tc>
        <w:tc>
          <w:tcPr>
            <w:tcW w:w="236" w:type="dxa"/>
            <w:vAlign w:val="bottom"/>
          </w:tcPr>
          <w:p w14:paraId="406CF05F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  <w:hideMark/>
          </w:tcPr>
          <w:p w14:paraId="2E4E3F9C" w14:textId="4B121516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260,309</w:t>
            </w:r>
          </w:p>
        </w:tc>
      </w:tr>
      <w:tr w:rsidR="001435CE" w:rsidRPr="00E66C9D" w14:paraId="4C7A0ED4" w14:textId="77777777" w:rsidTr="00E56A78">
        <w:tc>
          <w:tcPr>
            <w:tcW w:w="1712" w:type="dxa"/>
            <w:vAlign w:val="bottom"/>
            <w:hideMark/>
          </w:tcPr>
          <w:p w14:paraId="759F0160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991" w:type="dxa"/>
            <w:vAlign w:val="bottom"/>
          </w:tcPr>
          <w:p w14:paraId="7004B91B" w14:textId="506BC195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1,181,948</w:t>
            </w:r>
          </w:p>
        </w:tc>
        <w:tc>
          <w:tcPr>
            <w:tcW w:w="270" w:type="dxa"/>
            <w:vAlign w:val="bottom"/>
          </w:tcPr>
          <w:p w14:paraId="003E3D1E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BB688F" w14:textId="60969F93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9,416,245</w:t>
            </w:r>
          </w:p>
        </w:tc>
        <w:tc>
          <w:tcPr>
            <w:tcW w:w="270" w:type="dxa"/>
            <w:vAlign w:val="bottom"/>
          </w:tcPr>
          <w:p w14:paraId="26A72CCA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6E0664" w14:textId="51A20F9B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10,598,193</w:t>
            </w:r>
          </w:p>
        </w:tc>
        <w:tc>
          <w:tcPr>
            <w:tcW w:w="270" w:type="dxa"/>
            <w:vAlign w:val="bottom"/>
          </w:tcPr>
          <w:p w14:paraId="75F80F54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8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8710406" w14:textId="21C038A3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1,196,916</w:t>
            </w:r>
          </w:p>
        </w:tc>
        <w:tc>
          <w:tcPr>
            <w:tcW w:w="270" w:type="dxa"/>
            <w:vAlign w:val="bottom"/>
          </w:tcPr>
          <w:p w14:paraId="32B4336C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46257686" w14:textId="2E56F111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6,138,392</w:t>
            </w:r>
          </w:p>
        </w:tc>
        <w:tc>
          <w:tcPr>
            <w:tcW w:w="236" w:type="dxa"/>
            <w:vAlign w:val="bottom"/>
          </w:tcPr>
          <w:p w14:paraId="2640C6AD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  <w:hideMark/>
          </w:tcPr>
          <w:p w14:paraId="1E12A614" w14:textId="0FCA190B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7,335,308</w:t>
            </w:r>
          </w:p>
        </w:tc>
      </w:tr>
      <w:tr w:rsidR="001435CE" w:rsidRPr="00E66C9D" w14:paraId="1142AE92" w14:textId="77777777" w:rsidTr="00E56A78">
        <w:tc>
          <w:tcPr>
            <w:tcW w:w="1712" w:type="dxa"/>
            <w:vAlign w:val="bottom"/>
            <w:hideMark/>
          </w:tcPr>
          <w:p w14:paraId="0197B263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32B80" w14:textId="3FFDD3E9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(13,210)</w:t>
            </w:r>
          </w:p>
        </w:tc>
        <w:tc>
          <w:tcPr>
            <w:tcW w:w="270" w:type="dxa"/>
            <w:vAlign w:val="bottom"/>
          </w:tcPr>
          <w:p w14:paraId="15C8956F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990B0" w14:textId="1FC366D4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(2,537,397)</w:t>
            </w:r>
          </w:p>
        </w:tc>
        <w:tc>
          <w:tcPr>
            <w:tcW w:w="270" w:type="dxa"/>
            <w:vAlign w:val="bottom"/>
          </w:tcPr>
          <w:p w14:paraId="2ED08B77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31605" w14:textId="639F011D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(2,550,607)</w:t>
            </w:r>
          </w:p>
        </w:tc>
        <w:tc>
          <w:tcPr>
            <w:tcW w:w="270" w:type="dxa"/>
            <w:vAlign w:val="bottom"/>
          </w:tcPr>
          <w:p w14:paraId="6CF083B9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8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A3C1A" w14:textId="13599622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7E0A0DD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881BF2" w14:textId="14C92383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(1,713,058)</w:t>
            </w:r>
          </w:p>
        </w:tc>
        <w:tc>
          <w:tcPr>
            <w:tcW w:w="236" w:type="dxa"/>
            <w:vAlign w:val="bottom"/>
          </w:tcPr>
          <w:p w14:paraId="03A4EEB5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66366C" w14:textId="573640B9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(1,713,058)</w:t>
            </w:r>
          </w:p>
        </w:tc>
      </w:tr>
      <w:tr w:rsidR="001435CE" w:rsidRPr="00E66C9D" w14:paraId="0DA7C327" w14:textId="77777777" w:rsidTr="00E56A78">
        <w:tc>
          <w:tcPr>
            <w:tcW w:w="1712" w:type="dxa"/>
            <w:vAlign w:val="bottom"/>
            <w:hideMark/>
          </w:tcPr>
          <w:p w14:paraId="462FC8A4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311EDC" w14:textId="591E9EC0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1,361,347</w:t>
            </w:r>
          </w:p>
        </w:tc>
        <w:tc>
          <w:tcPr>
            <w:tcW w:w="270" w:type="dxa"/>
            <w:vAlign w:val="bottom"/>
          </w:tcPr>
          <w:p w14:paraId="2179AB40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AB7B1C" w14:textId="207A5644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7,236,833</w:t>
            </w:r>
          </w:p>
        </w:tc>
        <w:tc>
          <w:tcPr>
            <w:tcW w:w="270" w:type="dxa"/>
            <w:vAlign w:val="bottom"/>
          </w:tcPr>
          <w:p w14:paraId="749EB83C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ED88D" w14:textId="5606F684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8,598,180</w:t>
            </w:r>
          </w:p>
        </w:tc>
        <w:tc>
          <w:tcPr>
            <w:tcW w:w="270" w:type="dxa"/>
            <w:vAlign w:val="bottom"/>
          </w:tcPr>
          <w:p w14:paraId="3C964B5A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8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D58306" w14:textId="44C6C091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1,220,142</w:t>
            </w:r>
          </w:p>
        </w:tc>
        <w:tc>
          <w:tcPr>
            <w:tcW w:w="270" w:type="dxa"/>
            <w:vAlign w:val="bottom"/>
          </w:tcPr>
          <w:p w14:paraId="56107A62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33EF85" w14:textId="16386953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4,662,417</w:t>
            </w:r>
          </w:p>
        </w:tc>
        <w:tc>
          <w:tcPr>
            <w:tcW w:w="236" w:type="dxa"/>
            <w:vAlign w:val="bottom"/>
          </w:tcPr>
          <w:p w14:paraId="5078AD10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94204B" w14:textId="1B788458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5,882,559</w:t>
            </w:r>
          </w:p>
        </w:tc>
      </w:tr>
    </w:tbl>
    <w:p w14:paraId="77F663D7" w14:textId="77777777" w:rsidR="00884F82" w:rsidRPr="00E66C9D" w:rsidRDefault="00884F82" w:rsidP="001B34C8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1710"/>
        <w:gridCol w:w="990"/>
        <w:gridCol w:w="270"/>
        <w:gridCol w:w="1080"/>
        <w:gridCol w:w="270"/>
        <w:gridCol w:w="1089"/>
        <w:gridCol w:w="270"/>
        <w:gridCol w:w="1099"/>
        <w:gridCol w:w="242"/>
        <w:gridCol w:w="1008"/>
        <w:gridCol w:w="236"/>
        <w:gridCol w:w="1006"/>
      </w:tblGrid>
      <w:tr w:rsidR="00884F82" w:rsidRPr="00E66C9D" w14:paraId="69D7D3CE" w14:textId="77777777" w:rsidTr="00E56A78">
        <w:tc>
          <w:tcPr>
            <w:tcW w:w="1710" w:type="dxa"/>
          </w:tcPr>
          <w:p w14:paraId="4261238B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66C9D">
              <w:br w:type="page"/>
            </w:r>
            <w:r w:rsidRPr="00E66C9D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7560" w:type="dxa"/>
            <w:gridSpan w:val="11"/>
            <w:hideMark/>
          </w:tcPr>
          <w:p w14:paraId="239D6FD4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84F82" w:rsidRPr="00E66C9D" w14:paraId="058EE346" w14:textId="77777777" w:rsidTr="00E56A78">
        <w:tc>
          <w:tcPr>
            <w:tcW w:w="1710" w:type="dxa"/>
          </w:tcPr>
          <w:p w14:paraId="17E58418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942AA" w14:textId="5181CB23" w:rsidR="00884F82" w:rsidRPr="00E66C9D" w:rsidRDefault="00925CA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2</w:t>
            </w:r>
            <w:r w:rsidR="005278B0" w:rsidRPr="00E66C9D">
              <w:rPr>
                <w:rFonts w:ascii="Angsana New" w:hAnsi="Angsana New"/>
                <w:sz w:val="24"/>
                <w:szCs w:val="24"/>
              </w:rPr>
              <w:t>564</w:t>
            </w:r>
          </w:p>
        </w:tc>
        <w:tc>
          <w:tcPr>
            <w:tcW w:w="270" w:type="dxa"/>
          </w:tcPr>
          <w:p w14:paraId="0D4F6B92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E8486" w14:textId="315D67BD" w:rsidR="00884F82" w:rsidRPr="00E66C9D" w:rsidRDefault="00925CA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2</w:t>
            </w:r>
            <w:r w:rsidR="005278B0" w:rsidRPr="00E66C9D">
              <w:rPr>
                <w:rFonts w:ascii="Angsana New" w:hAnsi="Angsana New"/>
                <w:sz w:val="24"/>
                <w:szCs w:val="24"/>
              </w:rPr>
              <w:t>56</w:t>
            </w:r>
            <w:r w:rsidR="00881763" w:rsidRPr="00E66C9D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884F82" w:rsidRPr="00E66C9D" w14:paraId="620B04F0" w14:textId="77777777" w:rsidTr="00E56A78">
        <w:tc>
          <w:tcPr>
            <w:tcW w:w="1710" w:type="dxa"/>
          </w:tcPr>
          <w:p w14:paraId="55B198B2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3BBB35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9B23A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8729F8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1F334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BB8C7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AC8E8C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4AE57A6F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hideMark/>
          </w:tcPr>
          <w:p w14:paraId="6096CB8A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42" w:type="dxa"/>
          </w:tcPr>
          <w:p w14:paraId="140B5776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14:paraId="1226F3AE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กิจการที่</w:t>
            </w:r>
            <w:r w:rsidRPr="00E66C9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ไม่ได้รับการ</w:t>
            </w: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36" w:type="dxa"/>
          </w:tcPr>
          <w:p w14:paraId="7B5F1B52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AA81313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CF08429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84F82" w:rsidRPr="00E66C9D" w14:paraId="2CF7CE54" w14:textId="77777777" w:rsidTr="00E56A78">
        <w:tc>
          <w:tcPr>
            <w:tcW w:w="1710" w:type="dxa"/>
          </w:tcPr>
          <w:p w14:paraId="5BC968B1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0" w:type="dxa"/>
            <w:gridSpan w:val="11"/>
            <w:hideMark/>
          </w:tcPr>
          <w:p w14:paraId="58C231A8" w14:textId="77777777" w:rsidR="00884F82" w:rsidRPr="00E66C9D" w:rsidRDefault="00884F82" w:rsidP="001B34C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435CE" w:rsidRPr="00E66C9D" w14:paraId="507858C2" w14:textId="77777777" w:rsidTr="00E56A78">
        <w:tc>
          <w:tcPr>
            <w:tcW w:w="1710" w:type="dxa"/>
            <w:vAlign w:val="bottom"/>
            <w:hideMark/>
          </w:tcPr>
          <w:p w14:paraId="39B32D41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990" w:type="dxa"/>
            <w:vAlign w:val="bottom"/>
          </w:tcPr>
          <w:p w14:paraId="29DBEE0E" w14:textId="43C7E763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192,609</w:t>
            </w:r>
          </w:p>
        </w:tc>
        <w:tc>
          <w:tcPr>
            <w:tcW w:w="270" w:type="dxa"/>
            <w:vAlign w:val="bottom"/>
          </w:tcPr>
          <w:p w14:paraId="754867F3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C8BF73" w14:textId="39573B1F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336,923</w:t>
            </w:r>
          </w:p>
        </w:tc>
        <w:tc>
          <w:tcPr>
            <w:tcW w:w="270" w:type="dxa"/>
            <w:vAlign w:val="bottom"/>
          </w:tcPr>
          <w:p w14:paraId="31658774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1F0A3D8B" w14:textId="777DCDB4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529,532</w:t>
            </w:r>
          </w:p>
        </w:tc>
        <w:tc>
          <w:tcPr>
            <w:tcW w:w="270" w:type="dxa"/>
            <w:vAlign w:val="bottom"/>
          </w:tcPr>
          <w:p w14:paraId="66E7AD26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07"/>
              </w:tabs>
              <w:ind w:left="-178" w:right="-109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  <w:hideMark/>
          </w:tcPr>
          <w:p w14:paraId="60EA78B9" w14:textId="252EE47C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23,226</w:t>
            </w:r>
          </w:p>
        </w:tc>
        <w:tc>
          <w:tcPr>
            <w:tcW w:w="242" w:type="dxa"/>
            <w:vAlign w:val="bottom"/>
          </w:tcPr>
          <w:p w14:paraId="1E263CF5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BFD3E1F" w14:textId="1DFD3204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221,522</w:t>
            </w:r>
          </w:p>
        </w:tc>
        <w:tc>
          <w:tcPr>
            <w:tcW w:w="236" w:type="dxa"/>
            <w:vAlign w:val="bottom"/>
          </w:tcPr>
          <w:p w14:paraId="7D451129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  <w:hideMark/>
          </w:tcPr>
          <w:p w14:paraId="5DB0534B" w14:textId="02263809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244,748</w:t>
            </w:r>
          </w:p>
        </w:tc>
      </w:tr>
      <w:tr w:rsidR="001435CE" w:rsidRPr="00E66C9D" w14:paraId="06DEE30F" w14:textId="77777777" w:rsidTr="00E56A78">
        <w:tc>
          <w:tcPr>
            <w:tcW w:w="1710" w:type="dxa"/>
            <w:vAlign w:val="bottom"/>
            <w:hideMark/>
          </w:tcPr>
          <w:p w14:paraId="33F1F5A0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990" w:type="dxa"/>
            <w:vAlign w:val="bottom"/>
          </w:tcPr>
          <w:p w14:paraId="6468CB39" w14:textId="0D143F1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111,502</w:t>
            </w:r>
          </w:p>
        </w:tc>
        <w:tc>
          <w:tcPr>
            <w:tcW w:w="270" w:type="dxa"/>
            <w:vAlign w:val="bottom"/>
          </w:tcPr>
          <w:p w14:paraId="23492A37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E55805" w14:textId="0DA3088C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2,059,048</w:t>
            </w:r>
          </w:p>
        </w:tc>
        <w:tc>
          <w:tcPr>
            <w:tcW w:w="270" w:type="dxa"/>
            <w:vAlign w:val="bottom"/>
          </w:tcPr>
          <w:p w14:paraId="216EA211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2C4C2F62" w14:textId="7F6F5A48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2,170,550</w:t>
            </w:r>
          </w:p>
        </w:tc>
        <w:tc>
          <w:tcPr>
            <w:tcW w:w="270" w:type="dxa"/>
            <w:vAlign w:val="bottom"/>
          </w:tcPr>
          <w:p w14:paraId="01C287D7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07"/>
              </w:tabs>
              <w:ind w:left="-178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  <w:hideMark/>
          </w:tcPr>
          <w:p w14:paraId="1EE1F04A" w14:textId="5A34653D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356,423</w:t>
            </w:r>
          </w:p>
        </w:tc>
        <w:tc>
          <w:tcPr>
            <w:tcW w:w="242" w:type="dxa"/>
            <w:vAlign w:val="bottom"/>
          </w:tcPr>
          <w:p w14:paraId="5CCC0EAA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1B5B810D" w14:textId="31482B85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1,283,507</w:t>
            </w:r>
          </w:p>
        </w:tc>
        <w:tc>
          <w:tcPr>
            <w:tcW w:w="236" w:type="dxa"/>
            <w:vAlign w:val="bottom"/>
          </w:tcPr>
          <w:p w14:paraId="20729BC7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  <w:hideMark/>
          </w:tcPr>
          <w:p w14:paraId="67CEE2C7" w14:textId="6136E529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1,639,930</w:t>
            </w:r>
          </w:p>
        </w:tc>
      </w:tr>
      <w:tr w:rsidR="001435CE" w:rsidRPr="00D26778" w14:paraId="402C9219" w14:textId="77777777" w:rsidTr="00E56A78">
        <w:tc>
          <w:tcPr>
            <w:tcW w:w="1710" w:type="dxa"/>
            <w:vAlign w:val="bottom"/>
            <w:hideMark/>
          </w:tcPr>
          <w:p w14:paraId="2FB9661B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EE15D" w14:textId="653E7FB8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304,111</w:t>
            </w:r>
          </w:p>
        </w:tc>
        <w:tc>
          <w:tcPr>
            <w:tcW w:w="270" w:type="dxa"/>
            <w:vAlign w:val="bottom"/>
          </w:tcPr>
          <w:p w14:paraId="62689888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07B09" w14:textId="60AF44D3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2,395,972</w:t>
            </w:r>
          </w:p>
        </w:tc>
        <w:tc>
          <w:tcPr>
            <w:tcW w:w="270" w:type="dxa"/>
            <w:vAlign w:val="bottom"/>
          </w:tcPr>
          <w:p w14:paraId="4A6CFC1C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090F8" w14:textId="2096DC0C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2,700,082</w:t>
            </w:r>
          </w:p>
        </w:tc>
        <w:tc>
          <w:tcPr>
            <w:tcW w:w="270" w:type="dxa"/>
            <w:vAlign w:val="bottom"/>
          </w:tcPr>
          <w:p w14:paraId="609648EB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07"/>
                <w:tab w:val="decimal" w:pos="814"/>
              </w:tabs>
              <w:ind w:left="-1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783C83" w14:textId="303C8C1C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379,649</w:t>
            </w:r>
          </w:p>
        </w:tc>
        <w:tc>
          <w:tcPr>
            <w:tcW w:w="242" w:type="dxa"/>
            <w:vAlign w:val="bottom"/>
          </w:tcPr>
          <w:p w14:paraId="1FB6189A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DA8977" w14:textId="7A6C5FC4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1,505,029</w:t>
            </w:r>
          </w:p>
        </w:tc>
        <w:tc>
          <w:tcPr>
            <w:tcW w:w="236" w:type="dxa"/>
            <w:vAlign w:val="bottom"/>
          </w:tcPr>
          <w:p w14:paraId="05D85E15" w14:textId="77777777" w:rsidR="001435CE" w:rsidRPr="00E66C9D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9DFE2B" w14:textId="441CB564" w:rsidR="001435CE" w:rsidRPr="00D26778" w:rsidRDefault="001435CE" w:rsidP="001B34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1,884,678</w:t>
            </w:r>
          </w:p>
        </w:tc>
      </w:tr>
    </w:tbl>
    <w:p w14:paraId="1E95F4A9" w14:textId="6165B577" w:rsidR="00030124" w:rsidRPr="00D26778" w:rsidRDefault="00925CA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2</w:t>
      </w:r>
      <w:r w:rsidR="00FC380A">
        <w:rPr>
          <w:rFonts w:ascii="Angsana New" w:hAnsi="Angsana New"/>
          <w:b/>
          <w:bCs/>
          <w:sz w:val="30"/>
          <w:szCs w:val="30"/>
        </w:rPr>
        <w:t>3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79D7B7AE" w14:textId="77777777" w:rsidR="008C04B6" w:rsidRPr="00D26778" w:rsidRDefault="008C04B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70"/>
        <w:gridCol w:w="1143"/>
        <w:gridCol w:w="236"/>
        <w:gridCol w:w="1141"/>
        <w:gridCol w:w="236"/>
        <w:gridCol w:w="1114"/>
        <w:gridCol w:w="270"/>
        <w:gridCol w:w="1143"/>
      </w:tblGrid>
      <w:tr w:rsidR="003457E8" w:rsidRPr="00D26778" w14:paraId="2DADEAA9" w14:textId="77777777" w:rsidTr="008124C4">
        <w:tc>
          <w:tcPr>
            <w:tcW w:w="3870" w:type="dxa"/>
            <w:shd w:val="clear" w:color="auto" w:fill="auto"/>
          </w:tcPr>
          <w:p w14:paraId="63AE8891" w14:textId="77777777" w:rsidR="003457E8" w:rsidRPr="00D26778" w:rsidRDefault="002E3FB5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cs/>
              </w:rPr>
            </w:pPr>
            <w:r w:rsidRPr="00D26778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39BA1458" w14:textId="77777777" w:rsidR="003457E8" w:rsidRPr="00D26778" w:rsidRDefault="003457E8" w:rsidP="001B34C8">
            <w:pPr>
              <w:pStyle w:val="Heading7"/>
              <w:tabs>
                <w:tab w:val="left" w:pos="37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2677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2AB3C80" w14:textId="77777777" w:rsidR="003457E8" w:rsidRPr="00D26778" w:rsidRDefault="003457E8" w:rsidP="001B34C8">
            <w:pPr>
              <w:pStyle w:val="Heading7"/>
              <w:tabs>
                <w:tab w:val="left" w:pos="375"/>
              </w:tabs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6E3CCDBE" w14:textId="77777777" w:rsidR="003457E8" w:rsidRPr="00D26778" w:rsidRDefault="003457E8" w:rsidP="001B34C8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D2677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71C74" w:rsidRPr="00D26778" w14:paraId="154C2D3A" w14:textId="77777777" w:rsidTr="008124C4">
        <w:tc>
          <w:tcPr>
            <w:tcW w:w="3870" w:type="dxa"/>
            <w:shd w:val="clear" w:color="auto" w:fill="auto"/>
          </w:tcPr>
          <w:p w14:paraId="041019F5" w14:textId="77777777" w:rsidR="00971C74" w:rsidRPr="00D26778" w:rsidRDefault="00971C74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78C08732" w14:textId="424415CA" w:rsidR="00971C74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  <w:shd w:val="clear" w:color="auto" w:fill="auto"/>
          </w:tcPr>
          <w:p w14:paraId="0D0F760A" w14:textId="77777777" w:rsidR="00971C74" w:rsidRPr="00D26778" w:rsidRDefault="00971C7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25300E43" w14:textId="7BAAF243" w:rsidR="00971C74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F9FF5C2" w14:textId="77777777" w:rsidR="00971C74" w:rsidRPr="00D26778" w:rsidRDefault="00971C7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6A3F003" w14:textId="31061F63" w:rsidR="00971C74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0A3B8972" w14:textId="77777777" w:rsidR="00971C74" w:rsidRPr="00D26778" w:rsidRDefault="00971C7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91492B0" w14:textId="3AAD40EF" w:rsidR="00971C74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278B0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21798" w:rsidRPr="00D26778" w14:paraId="25E8B975" w14:textId="77777777" w:rsidTr="008124C4">
        <w:tc>
          <w:tcPr>
            <w:tcW w:w="3870" w:type="dxa"/>
            <w:shd w:val="clear" w:color="auto" w:fill="auto"/>
          </w:tcPr>
          <w:p w14:paraId="266FC1E5" w14:textId="77777777" w:rsidR="00A21798" w:rsidRPr="00D26778" w:rsidRDefault="00A21798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5283" w:type="dxa"/>
            <w:gridSpan w:val="7"/>
            <w:shd w:val="clear" w:color="auto" w:fill="auto"/>
          </w:tcPr>
          <w:p w14:paraId="286E2E08" w14:textId="77777777" w:rsidR="00A21798" w:rsidRPr="00D26778" w:rsidRDefault="00A21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A21798" w:rsidRPr="00D26778" w14:paraId="528F0869" w14:textId="77777777" w:rsidTr="008124C4">
        <w:tc>
          <w:tcPr>
            <w:tcW w:w="3870" w:type="dxa"/>
            <w:shd w:val="clear" w:color="auto" w:fill="auto"/>
          </w:tcPr>
          <w:p w14:paraId="6C1F7B18" w14:textId="77777777" w:rsidR="00A21798" w:rsidRPr="00D26778" w:rsidRDefault="00A217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0EC22D66" w14:textId="4BE5CC64" w:rsidR="00A21798" w:rsidRPr="00D26778" w:rsidRDefault="00A21798" w:rsidP="001B34C8">
            <w:pPr>
              <w:pStyle w:val="Heading7"/>
              <w:tabs>
                <w:tab w:val="left" w:pos="375"/>
              </w:tabs>
              <w:spacing w:line="240" w:lineRule="auto"/>
              <w:ind w:left="237"/>
              <w:rPr>
                <w:rFonts w:ascii="Angsana New" w:hAnsi="Angsana New" w:cs="Angsana New"/>
                <w:cs/>
              </w:rPr>
            </w:pPr>
            <w:r w:rsidRPr="00D26778">
              <w:rPr>
                <w:rFonts w:ascii="Angsana New" w:hAnsi="Angsana New" w:cs="Angsana New"/>
                <w:i/>
                <w:iCs/>
                <w:cs/>
              </w:rPr>
              <w:t xml:space="preserve">สำหรับปีสิ้นสุดวันที่ </w:t>
            </w:r>
            <w:r w:rsidR="00881763" w:rsidRPr="00D26778">
              <w:rPr>
                <w:rFonts w:ascii="Angsana New" w:hAnsi="Angsana New" w:cs="Angsana New"/>
                <w:i/>
                <w:iCs/>
              </w:rPr>
              <w:t>3</w:t>
            </w:r>
            <w:r w:rsidR="005F2398" w:rsidRPr="00D26778">
              <w:rPr>
                <w:rFonts w:ascii="Angsana New" w:hAnsi="Angsana New" w:cs="Angsana New"/>
                <w:i/>
                <w:iCs/>
              </w:rPr>
              <w:t>1</w:t>
            </w:r>
            <w:r w:rsidRPr="00D26778">
              <w:rPr>
                <w:rFonts w:ascii="Angsana New" w:hAnsi="Angsana New" w:cs="Angsana New"/>
                <w:i/>
                <w:iCs/>
              </w:rPr>
              <w:t xml:space="preserve"> </w:t>
            </w:r>
            <w:r w:rsidRPr="00D26778">
              <w:rPr>
                <w:rFonts w:ascii="Angsana New" w:hAnsi="Angsana New" w:cs="Angsana New"/>
                <w:i/>
                <w:iCs/>
                <w:cs/>
              </w:rPr>
              <w:t>ธันวาคม</w:t>
            </w:r>
          </w:p>
        </w:tc>
        <w:tc>
          <w:tcPr>
            <w:tcW w:w="1143" w:type="dxa"/>
            <w:shd w:val="clear" w:color="auto" w:fill="auto"/>
          </w:tcPr>
          <w:p w14:paraId="4A546843" w14:textId="77777777" w:rsidR="00A21798" w:rsidRPr="00D26778" w:rsidRDefault="00A21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30B3C0" w14:textId="77777777" w:rsidR="00A21798" w:rsidRPr="00D26778" w:rsidRDefault="00A21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E6C8553" w14:textId="77777777" w:rsidR="00A21798" w:rsidRPr="00D26778" w:rsidRDefault="00A21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4379F3" w14:textId="77777777" w:rsidR="00A21798" w:rsidRPr="00D26778" w:rsidRDefault="00A21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BAA2CFA" w14:textId="77777777" w:rsidR="00A21798" w:rsidRPr="00D26778" w:rsidRDefault="00A21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8C5A85" w14:textId="77777777" w:rsidR="00A21798" w:rsidRPr="00D26778" w:rsidRDefault="00A21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5798923" w14:textId="77777777" w:rsidR="00A21798" w:rsidRPr="00D26778" w:rsidRDefault="00A21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8B0" w:rsidRPr="00D26778" w14:paraId="568098BE" w14:textId="77777777" w:rsidTr="008124C4">
        <w:trPr>
          <w:trHeight w:val="371"/>
        </w:trPr>
        <w:tc>
          <w:tcPr>
            <w:tcW w:w="3870" w:type="dxa"/>
            <w:shd w:val="clear" w:color="auto" w:fill="auto"/>
          </w:tcPr>
          <w:p w14:paraId="5442985B" w14:textId="1661C51D" w:rsidR="005278B0" w:rsidRPr="00D26778" w:rsidRDefault="005278B0" w:rsidP="001B34C8">
            <w:pPr>
              <w:pStyle w:val="a"/>
              <w:tabs>
                <w:tab w:val="clear" w:pos="1080"/>
                <w:tab w:val="left" w:pos="375"/>
              </w:tabs>
              <w:ind w:left="272" w:hanging="27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26778">
              <w:rPr>
                <w:rFonts w:ascii="Angsana New" w:hAnsi="Angsana New" w:cs="Angsana New"/>
                <w:b/>
                <w:bCs/>
                <w:cs/>
                <w:lang w:val="en-US"/>
              </w:rPr>
              <w:t>กำไร</w:t>
            </w:r>
            <w:r w:rsidRPr="00D26778">
              <w:rPr>
                <w:rFonts w:ascii="Angsana New" w:hAnsi="Angsana New" w:cs="Angsana New"/>
                <w:b/>
                <w:bCs/>
                <w:cs/>
              </w:rPr>
              <w:t>สำหรับปีที่เป็นส่วนของผู้ถือหุ้นสามัญ</w:t>
            </w:r>
            <w:r w:rsidRPr="00D26778">
              <w:rPr>
                <w:rFonts w:ascii="Angsana New" w:hAnsi="Angsana New" w:cs="Angsana New" w:hint="cs"/>
                <w:b/>
                <w:bCs/>
                <w:cs/>
              </w:rPr>
              <w:t xml:space="preserve">   </w:t>
            </w:r>
            <w:r w:rsidRPr="00D26778">
              <w:rPr>
                <w:rFonts w:ascii="Angsana New" w:hAnsi="Angsana New" w:cs="Angsana New"/>
                <w:b/>
                <w:bCs/>
                <w:cs/>
              </w:rPr>
              <w:t>ของบริษัท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DBD0B3" w14:textId="5DAD17C0" w:rsidR="005278B0" w:rsidRPr="003B7459" w:rsidRDefault="001B6F40" w:rsidP="001B34C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highlight w:val="cyan"/>
                <w:lang w:val="en-US"/>
              </w:rPr>
            </w:pPr>
            <w:r w:rsidRPr="003B7459">
              <w:rPr>
                <w:rFonts w:ascii="Angsana New" w:hAnsi="Angsana New" w:cs="Angsana New"/>
                <w:b/>
                <w:bCs/>
                <w:lang w:val="en-US"/>
              </w:rPr>
              <w:t>9</w:t>
            </w:r>
            <w:r w:rsidR="007550F0" w:rsidRPr="003B7459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3B7459" w:rsidRPr="003B7459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Pr="003B7459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3B7459" w:rsidRPr="003B7459">
              <w:rPr>
                <w:rFonts w:ascii="Angsana New" w:hAnsi="Angsana New" w:cs="Angsana New"/>
                <w:b/>
                <w:bCs/>
                <w:lang w:val="en-US"/>
              </w:rPr>
              <w:t>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21D40" w14:textId="77777777" w:rsidR="005278B0" w:rsidRPr="003B7459" w:rsidRDefault="005278B0" w:rsidP="001B34C8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highlight w:val="cyan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88D8E6" w14:textId="073FA158" w:rsidR="005278B0" w:rsidRPr="003B7459" w:rsidRDefault="00881763" w:rsidP="001B34C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highlight w:val="cyan"/>
                <w:lang w:val="en-US"/>
              </w:rPr>
            </w:pPr>
            <w:r w:rsidRPr="003B7459">
              <w:rPr>
                <w:rFonts w:ascii="Angsana New" w:hAnsi="Angsana New" w:cs="Angsana New"/>
                <w:b/>
                <w:bCs/>
                <w:lang w:val="en-US"/>
              </w:rPr>
              <w:t>37</w:t>
            </w:r>
            <w:r w:rsidR="005F2398" w:rsidRPr="003B7459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5278B0" w:rsidRPr="003B7459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925CA2" w:rsidRPr="003B7459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="005278B0" w:rsidRPr="003B7459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="00925CA2" w:rsidRPr="003B7459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F5AF52" w14:textId="77777777" w:rsidR="005278B0" w:rsidRPr="003B7459" w:rsidRDefault="005278B0" w:rsidP="001B34C8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highlight w:val="cyan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53A65E" w14:textId="4D3608C3" w:rsidR="005278B0" w:rsidRPr="003B7459" w:rsidRDefault="001B6F40" w:rsidP="001B34C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7459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="007550F0" w:rsidRPr="003B7459">
              <w:rPr>
                <w:rFonts w:ascii="Angsana New" w:hAnsi="Angsana New" w:cs="Angsana New"/>
                <w:b/>
                <w:bCs/>
                <w:lang w:val="en-US"/>
              </w:rPr>
              <w:t>76</w:t>
            </w:r>
            <w:r w:rsidRPr="003B7459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B822CD" w:rsidRPr="003B7459">
              <w:rPr>
                <w:rFonts w:ascii="Angsana New" w:hAnsi="Angsana New" w:cs="Angsana New"/>
                <w:b/>
                <w:bCs/>
                <w:lang w:val="en-US"/>
              </w:rPr>
              <w:t>995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24C39" w14:textId="77777777" w:rsidR="005278B0" w:rsidRPr="003B7459" w:rsidRDefault="005278B0" w:rsidP="001B34C8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D30C02" w14:textId="7C3C62DD" w:rsidR="005278B0" w:rsidRPr="003B7459" w:rsidRDefault="005278B0" w:rsidP="001B34C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7459">
              <w:rPr>
                <w:rFonts w:ascii="Angsana New" w:hAnsi="Angsana New" w:cs="Angsana New"/>
                <w:b/>
                <w:bCs/>
                <w:lang w:val="en-US"/>
              </w:rPr>
              <w:t>409,905</w:t>
            </w:r>
          </w:p>
        </w:tc>
      </w:tr>
      <w:tr w:rsidR="005278B0" w:rsidRPr="00D26778" w14:paraId="00839A34" w14:textId="77777777" w:rsidTr="008124C4">
        <w:trPr>
          <w:trHeight w:val="368"/>
        </w:trPr>
        <w:tc>
          <w:tcPr>
            <w:tcW w:w="3870" w:type="dxa"/>
            <w:shd w:val="clear" w:color="auto" w:fill="auto"/>
            <w:vAlign w:val="bottom"/>
          </w:tcPr>
          <w:p w14:paraId="1E70A012" w14:textId="77777777" w:rsidR="005278B0" w:rsidRPr="00D26778" w:rsidRDefault="005278B0" w:rsidP="001B34C8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26778">
              <w:rPr>
                <w:rFonts w:ascii="Angsana New" w:hAnsi="Angsana New" w:cs="Angsana New"/>
                <w:b/>
                <w:bCs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98D5B" w14:textId="446717D7" w:rsidR="005278B0" w:rsidRPr="00D26778" w:rsidRDefault="001B6F40" w:rsidP="001B34C8">
            <w:pPr>
              <w:pStyle w:val="a"/>
              <w:tabs>
                <w:tab w:val="clear" w:pos="1080"/>
                <w:tab w:val="left" w:pos="914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26778">
              <w:rPr>
                <w:rFonts w:ascii="Angsana New" w:hAnsi="Angsana New" w:cs="Angsana New"/>
                <w:b/>
                <w:bCs/>
                <w:lang w:val="en-US"/>
              </w:rPr>
              <w:t>425,194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70CC74" w14:textId="77777777" w:rsidR="005278B0" w:rsidRPr="00D26778" w:rsidRDefault="005278B0" w:rsidP="001B34C8">
            <w:pPr>
              <w:pStyle w:val="Heading7"/>
              <w:tabs>
                <w:tab w:val="left" w:pos="375"/>
                <w:tab w:val="left" w:pos="914"/>
              </w:tabs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0434C" w14:textId="12F5FF04" w:rsidR="005278B0" w:rsidRPr="00D26778" w:rsidRDefault="005278B0" w:rsidP="001B34C8">
            <w:pPr>
              <w:pStyle w:val="a"/>
              <w:tabs>
                <w:tab w:val="clear" w:pos="1080"/>
                <w:tab w:val="left" w:pos="914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26778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  <w:r w:rsidR="00925CA2" w:rsidRPr="00D26778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Pr="00D26778">
              <w:rPr>
                <w:rFonts w:ascii="Angsana New" w:hAnsi="Angsana New" w:cs="Angsana New"/>
                <w:b/>
                <w:bCs/>
                <w:lang w:val="en-US"/>
              </w:rPr>
              <w:t>5,</w:t>
            </w:r>
            <w:r w:rsidR="005F2398" w:rsidRPr="00D26778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D26778">
              <w:rPr>
                <w:rFonts w:ascii="Angsana New" w:hAnsi="Angsana New" w:cs="Angsana New"/>
                <w:b/>
                <w:bCs/>
                <w:lang w:val="en-US"/>
              </w:rPr>
              <w:t>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02AD8D" w14:textId="77777777" w:rsidR="005278B0" w:rsidRPr="00D26778" w:rsidRDefault="005278B0" w:rsidP="001B34C8">
            <w:pPr>
              <w:pStyle w:val="a"/>
              <w:tabs>
                <w:tab w:val="clear" w:pos="1080"/>
                <w:tab w:val="decimal" w:pos="106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C8C620" w14:textId="22C5D441" w:rsidR="005278B0" w:rsidRPr="00D26778" w:rsidRDefault="001B6F40" w:rsidP="001B34C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lang w:val="en-US"/>
              </w:rPr>
              <w:t>425,194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59389" w14:textId="77777777" w:rsidR="005278B0" w:rsidRPr="00D26778" w:rsidRDefault="005278B0" w:rsidP="001B34C8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D9EDC5" w14:textId="28E93851" w:rsidR="005278B0" w:rsidRPr="00D26778" w:rsidRDefault="005278B0" w:rsidP="001B34C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D26778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  <w:r w:rsidR="00925CA2" w:rsidRPr="00D26778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Pr="00D26778">
              <w:rPr>
                <w:rFonts w:ascii="Angsana New" w:hAnsi="Angsana New" w:cs="Angsana New"/>
                <w:b/>
                <w:bCs/>
                <w:lang w:val="en-US"/>
              </w:rPr>
              <w:t>5,</w:t>
            </w:r>
            <w:r w:rsidR="005F2398" w:rsidRPr="00D26778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D26778">
              <w:rPr>
                <w:rFonts w:ascii="Angsana New" w:hAnsi="Angsana New" w:cs="Angsana New"/>
                <w:b/>
                <w:bCs/>
                <w:lang w:val="en-US"/>
              </w:rPr>
              <w:t>94</w:t>
            </w:r>
          </w:p>
        </w:tc>
      </w:tr>
      <w:tr w:rsidR="005278B0" w:rsidRPr="00D26778" w14:paraId="6286C8DE" w14:textId="77777777" w:rsidTr="008124C4">
        <w:trPr>
          <w:trHeight w:val="335"/>
        </w:trPr>
        <w:tc>
          <w:tcPr>
            <w:tcW w:w="3870" w:type="dxa"/>
            <w:shd w:val="clear" w:color="auto" w:fill="auto"/>
            <w:vAlign w:val="bottom"/>
          </w:tcPr>
          <w:p w14:paraId="53BF6520" w14:textId="77777777" w:rsidR="005278B0" w:rsidRPr="00D26778" w:rsidRDefault="005278B0" w:rsidP="001B34C8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D26778">
              <w:rPr>
                <w:rFonts w:ascii="Angsana New" w:hAnsi="Angsana New" w:cs="Angsana New"/>
                <w:b/>
                <w:bCs/>
                <w:cs/>
                <w:lang w:val="en-US"/>
              </w:rPr>
              <w:t>กำไรต่อหุ้น</w:t>
            </w:r>
            <w:r w:rsidRPr="00D2677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D2677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(ขั้นพื้นฐาน) </w:t>
            </w:r>
            <w:r w:rsidRPr="00D2677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976B38" w14:textId="088F64AC" w:rsidR="005278B0" w:rsidRPr="00D26778" w:rsidRDefault="001B6F40" w:rsidP="001B34C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lang w:val="en-US"/>
              </w:rPr>
              <w:t>2.2</w:t>
            </w:r>
            <w:r w:rsidR="007550F0" w:rsidRPr="00D26778">
              <w:rPr>
                <w:rFonts w:ascii="Angsana New" w:hAnsi="Angsana New"/>
                <w:b/>
                <w:bCs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92C8A" w14:textId="77777777" w:rsidR="005278B0" w:rsidRPr="00D26778" w:rsidRDefault="005278B0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2EAB3D" w14:textId="47D122B9" w:rsidR="005278B0" w:rsidRPr="00D26778" w:rsidRDefault="005278B0" w:rsidP="001B34C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lang w:val="en-US"/>
              </w:rPr>
              <w:t>0.87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BF571" w14:textId="77777777" w:rsidR="005278B0" w:rsidRPr="00D26778" w:rsidRDefault="005278B0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B39EF5" w14:textId="6062BE57" w:rsidR="005278B0" w:rsidRPr="00D26778" w:rsidRDefault="001B6F40" w:rsidP="001B34C8">
            <w:pPr>
              <w:pStyle w:val="a"/>
              <w:tabs>
                <w:tab w:val="clear" w:pos="1080"/>
                <w:tab w:val="left" w:pos="375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lang w:val="en-US"/>
              </w:rPr>
              <w:t>1.5</w:t>
            </w:r>
            <w:r w:rsidR="007550F0" w:rsidRPr="00D26778">
              <w:rPr>
                <w:rFonts w:ascii="Angsana New" w:hAnsi="Angsana New"/>
                <w:b/>
                <w:bCs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5EB9A" w14:textId="77777777" w:rsidR="005278B0" w:rsidRPr="00D26778" w:rsidRDefault="005278B0" w:rsidP="001B34C8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C618A" w14:textId="76ADA24A" w:rsidR="005278B0" w:rsidRPr="00D26778" w:rsidRDefault="005278B0" w:rsidP="001B34C8">
            <w:pPr>
              <w:pStyle w:val="a"/>
              <w:tabs>
                <w:tab w:val="clear" w:pos="1080"/>
                <w:tab w:val="left" w:pos="375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lang w:val="en-US"/>
              </w:rPr>
              <w:t>0.96</w:t>
            </w:r>
          </w:p>
        </w:tc>
      </w:tr>
    </w:tbl>
    <w:p w14:paraId="67D4CF67" w14:textId="77777777" w:rsidR="00CF3298" w:rsidRPr="00D26778" w:rsidRDefault="00CF32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A258BB1" w14:textId="1E781FD4" w:rsidR="00B27F46" w:rsidRPr="00D26778" w:rsidRDefault="00925CA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2</w:t>
      </w:r>
      <w:r w:rsidR="00FC380A">
        <w:rPr>
          <w:rFonts w:ascii="Angsana New" w:hAnsi="Angsana New"/>
          <w:b/>
          <w:bCs/>
          <w:sz w:val="30"/>
          <w:szCs w:val="30"/>
        </w:rPr>
        <w:t>4</w:t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3D6CE702" w14:textId="77777777" w:rsidR="009B637F" w:rsidRPr="00D26778" w:rsidRDefault="009B63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5E70C2C" w14:textId="7472D521" w:rsidR="00A21798" w:rsidRPr="00D26778" w:rsidRDefault="00A217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ผู้ถือหุ้น</w:t>
      </w:r>
      <w:r w:rsidR="007550F0" w:rsidRPr="00D26778">
        <w:rPr>
          <w:rFonts w:ascii="Angsana New" w:hAnsi="Angsana New" w:hint="cs"/>
          <w:sz w:val="30"/>
          <w:szCs w:val="30"/>
          <w:cs/>
        </w:rPr>
        <w:t>/คณะกรรมการ</w:t>
      </w:r>
      <w:r w:rsidRPr="00D26778">
        <w:rPr>
          <w:rFonts w:ascii="Angsana New" w:hAnsi="Angsana New"/>
          <w:sz w:val="30"/>
          <w:szCs w:val="30"/>
          <w:cs/>
        </w:rPr>
        <w:t>ของบริษัทได้อนุมัติเงินปันผลดังต่อไปนี้</w:t>
      </w:r>
    </w:p>
    <w:p w14:paraId="5BCAC2A8" w14:textId="77777777" w:rsidR="00097849" w:rsidRPr="00D26778" w:rsidRDefault="0009784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17" w:type="dxa"/>
        <w:tblInd w:w="423" w:type="dxa"/>
        <w:tblLook w:val="04A0" w:firstRow="1" w:lastRow="0" w:firstColumn="1" w:lastColumn="0" w:noHBand="0" w:noVBand="1"/>
      </w:tblPr>
      <w:tblGrid>
        <w:gridCol w:w="3060"/>
        <w:gridCol w:w="1710"/>
        <w:gridCol w:w="1530"/>
        <w:gridCol w:w="1377"/>
        <w:gridCol w:w="1440"/>
      </w:tblGrid>
      <w:tr w:rsidR="00104AE1" w:rsidRPr="00D26778" w14:paraId="33897E40" w14:textId="77777777" w:rsidTr="00104AE1">
        <w:tc>
          <w:tcPr>
            <w:tcW w:w="3060" w:type="dxa"/>
            <w:shd w:val="clear" w:color="auto" w:fill="auto"/>
            <w:vAlign w:val="bottom"/>
          </w:tcPr>
          <w:p w14:paraId="0C9A9C99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764CD6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6E6A83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9F8E2FB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C28844A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7872B" w14:textId="77777777" w:rsidR="00104AE1" w:rsidRPr="00D26778" w:rsidDel="00D43E7A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04AE1" w:rsidRPr="00D26778" w14:paraId="3E8FDD90" w14:textId="77777777" w:rsidTr="00104AE1">
        <w:tc>
          <w:tcPr>
            <w:tcW w:w="3060" w:type="dxa"/>
            <w:shd w:val="clear" w:color="auto" w:fill="auto"/>
          </w:tcPr>
          <w:p w14:paraId="3CBD1A04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D9BF135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2814B5B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534B860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shd w:val="clear" w:color="auto" w:fill="auto"/>
          </w:tcPr>
          <w:p w14:paraId="1AA1719A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4AE1" w:rsidRPr="00D26778" w14:paraId="25C256E3" w14:textId="77777777" w:rsidTr="00104AE1">
        <w:tc>
          <w:tcPr>
            <w:tcW w:w="3060" w:type="dxa"/>
            <w:shd w:val="clear" w:color="auto" w:fill="auto"/>
          </w:tcPr>
          <w:p w14:paraId="3033B521" w14:textId="2861308A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="00925CA2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5278B0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4AB88855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452FA73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1E5ED1E4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7619A3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3442" w:rsidRPr="00D26778" w14:paraId="771070DB" w14:textId="77777777" w:rsidTr="008E6BE8">
        <w:tc>
          <w:tcPr>
            <w:tcW w:w="3060" w:type="dxa"/>
            <w:shd w:val="clear" w:color="auto" w:fill="auto"/>
          </w:tcPr>
          <w:p w14:paraId="2B8BFFAF" w14:textId="2FAE1C3E" w:rsidR="00713442" w:rsidRPr="00D26778" w:rsidRDefault="0071344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5278B0"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34DC9F69" w14:textId="41A3E7A8" w:rsidR="00713442" w:rsidRPr="00D26778" w:rsidRDefault="007F3F95" w:rsidP="001B34C8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lang w:val="en-US"/>
              </w:rPr>
            </w:pPr>
            <w:r w:rsidRPr="00D26778">
              <w:rPr>
                <w:rFonts w:ascii="Angsana New" w:hAnsi="Angsana New" w:cs="Angsana New"/>
                <w:lang w:val="en-US"/>
              </w:rPr>
              <w:t xml:space="preserve">11 </w:t>
            </w:r>
            <w:r w:rsidRPr="00D26778"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 w:rsidRPr="00D2677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0EDC59E3" w14:textId="10BCAEA5" w:rsidR="00713442" w:rsidRPr="00D26778" w:rsidRDefault="007F3F95" w:rsidP="001B34C8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="Angsana New" w:hAnsi="Angsana New" w:cs="Angsana New"/>
                <w:lang w:val="en-US"/>
              </w:rPr>
            </w:pPr>
            <w:r w:rsidRPr="00D26778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D2677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77" w:type="dxa"/>
            <w:shd w:val="clear" w:color="auto" w:fill="auto"/>
          </w:tcPr>
          <w:p w14:paraId="36710BAB" w14:textId="24B0FF63" w:rsidR="00713442" w:rsidRPr="00D26778" w:rsidRDefault="007F3F9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1440" w:type="dxa"/>
            <w:shd w:val="clear" w:color="auto" w:fill="auto"/>
          </w:tcPr>
          <w:p w14:paraId="15479AF5" w14:textId="2E799433" w:rsidR="00713442" w:rsidRPr="00D26778" w:rsidRDefault="007F3F9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713442" w:rsidRPr="00D26778" w14:paraId="61A503B0" w14:textId="77777777" w:rsidTr="008E6BE8">
        <w:tc>
          <w:tcPr>
            <w:tcW w:w="3060" w:type="dxa"/>
            <w:shd w:val="clear" w:color="auto" w:fill="auto"/>
          </w:tcPr>
          <w:p w14:paraId="4CC6892E" w14:textId="18A156EE" w:rsidR="00713442" w:rsidRPr="00D26778" w:rsidRDefault="0071344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7550F0" w:rsidRPr="00D26778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77897ADB" w14:textId="1783B887" w:rsidR="00713442" w:rsidRPr="00D26778" w:rsidRDefault="007F3F95" w:rsidP="001B34C8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lang w:val="en-US"/>
              </w:rPr>
            </w:pPr>
            <w:r w:rsidRPr="00D26778">
              <w:rPr>
                <w:rFonts w:ascii="Angsana New" w:hAnsi="Angsana New" w:cs="Angsana New"/>
                <w:lang w:val="en-US"/>
              </w:rPr>
              <w:t xml:space="preserve">22 </w:t>
            </w:r>
            <w:r w:rsidRPr="00D26778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D2677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703B18E5" w14:textId="23ACADF7" w:rsidR="00713442" w:rsidRPr="00D26778" w:rsidRDefault="007F3F95" w:rsidP="001B34C8">
            <w:pPr>
              <w:pStyle w:val="a"/>
              <w:tabs>
                <w:tab w:val="clear" w:pos="1080"/>
                <w:tab w:val="left" w:pos="823"/>
              </w:tabs>
              <w:rPr>
                <w:rFonts w:ascii="Angsana New" w:hAnsi="Angsana New" w:cs="Angsana New"/>
                <w:lang w:val="en-US"/>
              </w:rPr>
            </w:pPr>
            <w:r w:rsidRPr="00D26778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D2677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77" w:type="dxa"/>
            <w:shd w:val="clear" w:color="auto" w:fill="auto"/>
          </w:tcPr>
          <w:p w14:paraId="2636F46A" w14:textId="14924245" w:rsidR="00713442" w:rsidRPr="00D26778" w:rsidRDefault="007F3F9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0.48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548CA9" w14:textId="5AA00579" w:rsidR="00713442" w:rsidRPr="00D26778" w:rsidRDefault="007F3F9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104AE1" w:rsidRPr="00D26778" w14:paraId="51CB7704" w14:textId="77777777" w:rsidTr="008E6BE8">
        <w:tc>
          <w:tcPr>
            <w:tcW w:w="3060" w:type="dxa"/>
            <w:shd w:val="clear" w:color="auto" w:fill="auto"/>
          </w:tcPr>
          <w:p w14:paraId="128B5E0B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7A37D14" w14:textId="77777777" w:rsidR="00104AE1" w:rsidRPr="00D26778" w:rsidRDefault="00104AE1" w:rsidP="001B34C8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6021AC5" w14:textId="77777777" w:rsidR="00104AE1" w:rsidRPr="00D26778" w:rsidRDefault="00104AE1" w:rsidP="001B34C8">
            <w:pPr>
              <w:pStyle w:val="a"/>
              <w:tabs>
                <w:tab w:val="clear" w:pos="1080"/>
                <w:tab w:val="left" w:pos="702"/>
              </w:tabs>
              <w:ind w:left="-7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39C9BB61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9E23AD" w14:textId="67BE8607" w:rsidR="00104AE1" w:rsidRPr="00D26778" w:rsidRDefault="007F3F9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</w:tr>
      <w:tr w:rsidR="00104AE1" w:rsidRPr="00D26778" w14:paraId="4AF7AEB0" w14:textId="77777777" w:rsidTr="00104AE1">
        <w:tc>
          <w:tcPr>
            <w:tcW w:w="3060" w:type="dxa"/>
            <w:shd w:val="clear" w:color="auto" w:fill="auto"/>
          </w:tcPr>
          <w:p w14:paraId="05A1C620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A3A5BCB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E04DFE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071CDB8C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10A80B0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AE1" w:rsidRPr="00D26778" w14:paraId="500C9ADA" w14:textId="77777777" w:rsidTr="00104AE1">
        <w:tc>
          <w:tcPr>
            <w:tcW w:w="3060" w:type="dxa"/>
            <w:shd w:val="clear" w:color="auto" w:fill="auto"/>
          </w:tcPr>
          <w:p w14:paraId="1AF56C1C" w14:textId="40DBAC93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="00925CA2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881763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54411D4D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10DF67A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FB5888C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559C5F8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8B0" w:rsidRPr="00D26778" w14:paraId="354482F0" w14:textId="77777777" w:rsidTr="005278B0">
        <w:tc>
          <w:tcPr>
            <w:tcW w:w="3060" w:type="dxa"/>
            <w:shd w:val="clear" w:color="auto" w:fill="auto"/>
          </w:tcPr>
          <w:p w14:paraId="0E9D7C48" w14:textId="12B2044B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4AB59CE3" w14:textId="73ED61C3" w:rsidR="005278B0" w:rsidRPr="00D26778" w:rsidRDefault="005278B0" w:rsidP="001B34C8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Theme="majorBidi" w:hAnsiTheme="majorBidi" w:cstheme="majorBidi"/>
                <w:cs/>
              </w:rPr>
            </w:pPr>
            <w:r w:rsidRPr="00D26778">
              <w:rPr>
                <w:rFonts w:ascii="Angsana New" w:hAnsi="Angsana New" w:cs="Angsana New"/>
                <w:cs/>
              </w:rPr>
              <w:t xml:space="preserve">6 สิงหาคม </w:t>
            </w:r>
            <w:r w:rsidR="007550F0" w:rsidRPr="00D26778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34509C4A" w14:textId="06E1EFBD" w:rsidR="005278B0" w:rsidRPr="00D26778" w:rsidRDefault="005278B0" w:rsidP="001B34C8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Theme="majorBidi" w:hAnsiTheme="majorBidi" w:cstheme="majorBidi"/>
                <w:lang w:val="en-US"/>
              </w:rPr>
            </w:pPr>
            <w:r w:rsidRPr="00D26778">
              <w:rPr>
                <w:rFonts w:ascii="Angsana New" w:hAnsi="Angsana New" w:cs="Angsana New"/>
                <w:cs/>
              </w:rPr>
              <w:t xml:space="preserve">กันยายน </w:t>
            </w:r>
            <w:r w:rsidR="007550F0" w:rsidRPr="00D26778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377" w:type="dxa"/>
            <w:shd w:val="clear" w:color="auto" w:fill="auto"/>
          </w:tcPr>
          <w:p w14:paraId="138884F9" w14:textId="3BF7B3DB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0.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5A20FCB" w14:textId="43394A6B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278B0" w:rsidRPr="00D26778" w14:paraId="52246F11" w14:textId="77777777" w:rsidTr="005278B0">
        <w:tc>
          <w:tcPr>
            <w:tcW w:w="3060" w:type="dxa"/>
            <w:shd w:val="clear" w:color="auto" w:fill="auto"/>
          </w:tcPr>
          <w:p w14:paraId="206000C3" w14:textId="13ECAC7A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1E0A0EEF" w14:textId="17A2CFDF" w:rsidR="005278B0" w:rsidRPr="00D26778" w:rsidRDefault="005278B0" w:rsidP="001B34C8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Theme="majorBidi" w:hAnsiTheme="majorBidi" w:cstheme="majorBidi"/>
                <w:cs/>
              </w:rPr>
            </w:pPr>
            <w:r w:rsidRPr="00D26778">
              <w:rPr>
                <w:rFonts w:ascii="Angsana New" w:hAnsi="Angsana New" w:cs="Angsana New"/>
                <w:cs/>
              </w:rPr>
              <w:t xml:space="preserve">6 เมษายน </w:t>
            </w:r>
            <w:r w:rsidR="007550F0" w:rsidRPr="00D26778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02EBB55A" w14:textId="6766ED7A" w:rsidR="005278B0" w:rsidRPr="00D26778" w:rsidRDefault="005278B0" w:rsidP="001B34C8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6778">
              <w:rPr>
                <w:rFonts w:ascii="Angsana New" w:hAnsi="Angsana New" w:cs="Angsana New"/>
                <w:cs/>
              </w:rPr>
              <w:t xml:space="preserve">เมษายน </w:t>
            </w:r>
            <w:r w:rsidRPr="00D26778">
              <w:rPr>
                <w:rFonts w:ascii="Angsana New" w:hAnsi="Angsana New" w:cs="Angsana New" w:hint="cs"/>
                <w:cs/>
              </w:rPr>
              <w:t xml:space="preserve"> </w:t>
            </w:r>
            <w:r w:rsidR="007550F0" w:rsidRPr="00D26778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377" w:type="dxa"/>
            <w:shd w:val="clear" w:color="auto" w:fill="auto"/>
          </w:tcPr>
          <w:p w14:paraId="2798FEF6" w14:textId="062B9EAD" w:rsidR="005278B0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5278B0" w:rsidRPr="00D26778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67974E" w14:textId="48839569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278B0" w:rsidRPr="00D26778" w14:paraId="51BA86F2" w14:textId="77777777" w:rsidTr="005278B0">
        <w:tc>
          <w:tcPr>
            <w:tcW w:w="3060" w:type="dxa"/>
            <w:shd w:val="clear" w:color="auto" w:fill="auto"/>
          </w:tcPr>
          <w:p w14:paraId="5AC5AFF2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CFBCFC5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35EB83F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33CF1025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98E08" w14:textId="1F223A05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</w:p>
        </w:tc>
      </w:tr>
    </w:tbl>
    <w:p w14:paraId="7BD7DB09" w14:textId="77777777" w:rsidR="00213531" w:rsidRPr="00D26778" w:rsidRDefault="00213531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24"/>
          <w:szCs w:val="24"/>
        </w:rPr>
      </w:pPr>
    </w:p>
    <w:p w14:paraId="22FAE268" w14:textId="77777777" w:rsidR="00213531" w:rsidRPr="00D26778" w:rsidRDefault="0021353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D26778">
        <w:rPr>
          <w:rFonts w:ascii="Angsana New" w:hAnsi="Angsana New"/>
          <w:sz w:val="24"/>
          <w:szCs w:val="24"/>
        </w:rPr>
        <w:br w:type="page"/>
      </w:r>
    </w:p>
    <w:p w14:paraId="037899C2" w14:textId="47D45B47" w:rsidR="007550F0" w:rsidRPr="00D26778" w:rsidRDefault="007550F0" w:rsidP="001B34C8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 xml:space="preserve">เงินปันผลระหว่างกาลปี </w:t>
      </w:r>
      <w:r w:rsidRPr="00D26778">
        <w:rPr>
          <w:rFonts w:ascii="Angsana New" w:hAnsi="Angsana New"/>
          <w:sz w:val="30"/>
          <w:szCs w:val="30"/>
        </w:rPr>
        <w:t xml:space="preserve">2564 </w:t>
      </w:r>
      <w:r w:rsidRPr="00D26778">
        <w:rPr>
          <w:rFonts w:ascii="Angsana New" w:hAnsi="Angsana New" w:hint="cs"/>
          <w:sz w:val="30"/>
          <w:szCs w:val="30"/>
          <w:cs/>
        </w:rPr>
        <w:t xml:space="preserve">มีจำนวนทั้งสิ้น </w:t>
      </w:r>
      <w:r w:rsidRPr="00D26778">
        <w:rPr>
          <w:rFonts w:ascii="Angsana New" w:hAnsi="Angsana New"/>
          <w:sz w:val="30"/>
          <w:szCs w:val="30"/>
        </w:rPr>
        <w:t xml:space="preserve">170 </w:t>
      </w:r>
      <w:r w:rsidRPr="00D26778">
        <w:rPr>
          <w:rFonts w:ascii="Angsana New" w:hAnsi="Angsana New" w:hint="cs"/>
          <w:sz w:val="30"/>
          <w:szCs w:val="30"/>
          <w:cs/>
        </w:rPr>
        <w:t xml:space="preserve">ล้านบาท เป็นการจ่ายจากผลการดำเนินงานงวดหกเดือนแรกของปี </w:t>
      </w:r>
      <w:r w:rsidRPr="00D26778">
        <w:rPr>
          <w:rFonts w:ascii="Angsana New" w:hAnsi="Angsana New"/>
          <w:sz w:val="30"/>
          <w:szCs w:val="30"/>
        </w:rPr>
        <w:t xml:space="preserve">2564 </w:t>
      </w:r>
      <w:r w:rsidRPr="00D26778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D26778">
        <w:rPr>
          <w:rFonts w:ascii="Angsana New" w:hAnsi="Angsana New"/>
          <w:sz w:val="30"/>
          <w:szCs w:val="30"/>
        </w:rPr>
        <w:t xml:space="preserve">0.40 </w:t>
      </w:r>
      <w:r w:rsidRPr="00D26778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D26778">
        <w:rPr>
          <w:rFonts w:ascii="Angsana New" w:hAnsi="Angsana New"/>
          <w:sz w:val="30"/>
          <w:szCs w:val="30"/>
        </w:rPr>
        <w:t xml:space="preserve">170 </w:t>
      </w:r>
      <w:r w:rsidRPr="00D26778">
        <w:rPr>
          <w:rFonts w:ascii="Angsana New" w:hAnsi="Angsana New" w:hint="cs"/>
          <w:sz w:val="30"/>
          <w:szCs w:val="30"/>
          <w:cs/>
        </w:rPr>
        <w:t xml:space="preserve">ล้านบาท ซึ่งเป็นการจ่ายจากกำไรสุทธิสำหรับกิจการที่ได้รับการส่งเสริมการลงทุนจำนวน </w:t>
      </w:r>
      <w:r w:rsidRPr="00D26778">
        <w:rPr>
          <w:rFonts w:ascii="Angsana New" w:hAnsi="Angsana New"/>
          <w:sz w:val="30"/>
          <w:szCs w:val="30"/>
        </w:rPr>
        <w:t xml:space="preserve">21 </w:t>
      </w:r>
      <w:r w:rsidRPr="00D26778">
        <w:rPr>
          <w:rFonts w:ascii="Angsana New" w:hAnsi="Angsana New" w:hint="cs"/>
          <w:sz w:val="30"/>
          <w:szCs w:val="30"/>
          <w:cs/>
        </w:rPr>
        <w:t xml:space="preserve">ล้านบาท ในอัตราหุ้นละ </w:t>
      </w:r>
      <w:r w:rsidRPr="00D26778">
        <w:rPr>
          <w:rFonts w:ascii="Angsana New" w:hAnsi="Angsana New"/>
          <w:sz w:val="30"/>
          <w:szCs w:val="30"/>
        </w:rPr>
        <w:t xml:space="preserve">0.0507 </w:t>
      </w:r>
      <w:r w:rsidRPr="00D26778">
        <w:rPr>
          <w:rFonts w:ascii="Angsana New" w:hAnsi="Angsana New" w:hint="cs"/>
          <w:sz w:val="30"/>
          <w:szCs w:val="30"/>
          <w:cs/>
        </w:rPr>
        <w:t xml:space="preserve">บาท และจ่ายจากกำไรสุทธิที่เสียภาษีเงินได้นิติบุคคลในอัตราร้อยละ </w:t>
      </w:r>
      <w:r w:rsidRPr="00D26778">
        <w:rPr>
          <w:rFonts w:ascii="Angsana New" w:hAnsi="Angsana New"/>
          <w:sz w:val="30"/>
          <w:szCs w:val="30"/>
        </w:rPr>
        <w:t xml:space="preserve">10 </w:t>
      </w:r>
      <w:r w:rsidRPr="00D2677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D26778">
        <w:rPr>
          <w:rFonts w:ascii="Angsana New" w:hAnsi="Angsana New"/>
          <w:sz w:val="30"/>
          <w:szCs w:val="30"/>
        </w:rPr>
        <w:t xml:space="preserve">44 </w:t>
      </w:r>
      <w:r w:rsidRPr="00D26778">
        <w:rPr>
          <w:rFonts w:ascii="Angsana New" w:hAnsi="Angsana New" w:hint="cs"/>
          <w:sz w:val="30"/>
          <w:szCs w:val="30"/>
          <w:cs/>
        </w:rPr>
        <w:t xml:space="preserve">ล้านบาท ในอัตราหุ้นละ </w:t>
      </w:r>
      <w:r w:rsidRPr="00D26778">
        <w:rPr>
          <w:rFonts w:ascii="Angsana New" w:hAnsi="Angsana New"/>
          <w:sz w:val="30"/>
          <w:szCs w:val="30"/>
        </w:rPr>
        <w:t xml:space="preserve">0.1033 </w:t>
      </w:r>
      <w:r w:rsidRPr="00D26778">
        <w:rPr>
          <w:rFonts w:ascii="Angsana New" w:hAnsi="Angsana New" w:hint="cs"/>
          <w:sz w:val="30"/>
          <w:szCs w:val="30"/>
          <w:cs/>
        </w:rPr>
        <w:t xml:space="preserve">บาท และจ่ายจากกำไรสุทธิที่เสียภาษีเงินได้นิติบุคคลในอัตราร้อยละ </w:t>
      </w:r>
      <w:r w:rsidRPr="00D26778">
        <w:rPr>
          <w:rFonts w:ascii="Angsana New" w:hAnsi="Angsana New"/>
          <w:sz w:val="30"/>
          <w:szCs w:val="30"/>
        </w:rPr>
        <w:t xml:space="preserve">20 </w:t>
      </w:r>
      <w:r w:rsidRPr="00D2677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D26778">
        <w:rPr>
          <w:rFonts w:ascii="Angsana New" w:hAnsi="Angsana New"/>
          <w:sz w:val="30"/>
          <w:szCs w:val="30"/>
        </w:rPr>
        <w:t xml:space="preserve">105 </w:t>
      </w:r>
      <w:r w:rsidRPr="00D26778">
        <w:rPr>
          <w:rFonts w:ascii="Angsana New" w:hAnsi="Angsana New" w:hint="cs"/>
          <w:sz w:val="30"/>
          <w:szCs w:val="30"/>
          <w:cs/>
        </w:rPr>
        <w:t xml:space="preserve">ล้านบาท ในอัตราหุ้นละ </w:t>
      </w:r>
      <w:r w:rsidRPr="00D26778">
        <w:rPr>
          <w:rFonts w:ascii="Angsana New" w:hAnsi="Angsana New"/>
          <w:sz w:val="30"/>
          <w:szCs w:val="30"/>
        </w:rPr>
        <w:t xml:space="preserve">0.2460 </w:t>
      </w:r>
      <w:r w:rsidRPr="00D26778">
        <w:rPr>
          <w:rFonts w:ascii="Angsana New" w:hAnsi="Angsana New" w:hint="cs"/>
          <w:sz w:val="30"/>
          <w:szCs w:val="30"/>
          <w:cs/>
        </w:rPr>
        <w:t>บาท</w:t>
      </w:r>
    </w:p>
    <w:p w14:paraId="38BE88D0" w14:textId="00935B20" w:rsidR="007550F0" w:rsidRPr="00D26778" w:rsidRDefault="007550F0" w:rsidP="001B34C8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916906D" w14:textId="77777777" w:rsidR="007550F0" w:rsidRPr="00D26778" w:rsidRDefault="007550F0" w:rsidP="001B34C8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D26778">
        <w:rPr>
          <w:rFonts w:ascii="Angsana New" w:hAnsi="Angsana New" w:hint="cs"/>
          <w:spacing w:val="-2"/>
          <w:sz w:val="30"/>
          <w:szCs w:val="30"/>
          <w:cs/>
        </w:rPr>
        <w:t>เงินปันผลประจำปี</w:t>
      </w:r>
      <w:r w:rsidRPr="00D26778">
        <w:rPr>
          <w:rFonts w:ascii="Angsana New" w:hAnsi="Angsana New"/>
          <w:spacing w:val="-2"/>
          <w:sz w:val="30"/>
          <w:szCs w:val="30"/>
        </w:rPr>
        <w:t xml:space="preserve"> 2563</w:t>
      </w:r>
      <w:r w:rsidRPr="00D26778">
        <w:rPr>
          <w:rFonts w:ascii="Angsana New" w:hAnsi="Angsana New" w:hint="cs"/>
          <w:spacing w:val="-2"/>
          <w:sz w:val="30"/>
          <w:szCs w:val="30"/>
          <w:cs/>
        </w:rPr>
        <w:t xml:space="preserve"> มีจำนวนทั้งสิ้น </w:t>
      </w:r>
      <w:r w:rsidRPr="00D26778">
        <w:rPr>
          <w:rFonts w:ascii="Angsana New" w:hAnsi="Angsana New"/>
          <w:spacing w:val="-2"/>
          <w:sz w:val="30"/>
          <w:szCs w:val="30"/>
        </w:rPr>
        <w:t xml:space="preserve">204 </w:t>
      </w:r>
      <w:r w:rsidRPr="00D26778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เป็นการจ่ายจากผลการดำเนินงานของปี 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>256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3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0.48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ซึ่งเป็นการจ่ายจากกำไรสุทธิที่เสียภาษีเงินได้นิติบุคคลในอัตราร้อยละ 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10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>0.0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588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25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ล้านบาท และจ่ายจากกำไรสุทธิที่เสียภาษีเงินได้นิติบุคคลในอัตราร้อยละ 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 xml:space="preserve">20 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>0.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4212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179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</w:t>
      </w:r>
    </w:p>
    <w:p w14:paraId="2416FAB8" w14:textId="77777777" w:rsidR="007550F0" w:rsidRPr="00D26778" w:rsidRDefault="007550F0" w:rsidP="001B34C8">
      <w:pPr>
        <w:tabs>
          <w:tab w:val="clear" w:pos="454"/>
          <w:tab w:val="left" w:pos="540"/>
        </w:tabs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</w:rPr>
      </w:pPr>
    </w:p>
    <w:p w14:paraId="2702EF38" w14:textId="12716AB2" w:rsidR="00DB40A4" w:rsidRPr="00D26778" w:rsidRDefault="00DB40A4" w:rsidP="001B34C8">
      <w:pPr>
        <w:tabs>
          <w:tab w:val="clear" w:pos="454"/>
          <w:tab w:val="left" w:pos="540"/>
        </w:tabs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 w:hint="cs"/>
          <w:sz w:val="30"/>
          <w:szCs w:val="30"/>
          <w:cs/>
        </w:rPr>
        <w:t xml:space="preserve">เงินปันผลระหว่างกาลปี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 xml:space="preserve">มีจำนวนทั้งสิ้น </w:t>
      </w:r>
      <w:r w:rsidRPr="00D26778">
        <w:rPr>
          <w:rFonts w:ascii="Angsana New" w:hAnsi="Angsana New"/>
          <w:sz w:val="30"/>
          <w:szCs w:val="30"/>
        </w:rPr>
        <w:t>5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 xml:space="preserve">ล้านบาท เป็นการจ่ายจากผลการดำเนินงานงวดหกเดือนแรกของปี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D26778">
        <w:rPr>
          <w:rFonts w:ascii="Angsana New" w:hAnsi="Angsana New"/>
          <w:sz w:val="30"/>
          <w:szCs w:val="30"/>
        </w:rPr>
        <w:t>0.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D26778">
        <w:rPr>
          <w:rFonts w:ascii="Angsana New" w:hAnsi="Angsana New"/>
          <w:sz w:val="30"/>
          <w:szCs w:val="30"/>
        </w:rPr>
        <w:t>5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ล้านบาท ซึ่งเป็นการจ่ายจากกิจการที่ไม่ได้รับการส่งเสริมการลงทุนทั้งจำนวน</w:t>
      </w:r>
    </w:p>
    <w:p w14:paraId="36A00D83" w14:textId="77777777" w:rsidR="00DB40A4" w:rsidRPr="00D26778" w:rsidRDefault="00DB40A4" w:rsidP="001B34C8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5333016" w14:textId="4E89D422" w:rsidR="00DB40A4" w:rsidRPr="00D26778" w:rsidRDefault="00DB40A4" w:rsidP="001B34C8">
      <w:pPr>
        <w:tabs>
          <w:tab w:val="clear" w:pos="454"/>
          <w:tab w:val="left" w:pos="540"/>
          <w:tab w:val="left" w:pos="9090"/>
        </w:tabs>
        <w:spacing w:line="240" w:lineRule="auto"/>
        <w:ind w:left="540" w:right="198"/>
        <w:jc w:val="thaiDistribute"/>
        <w:rPr>
          <w:rFonts w:ascii="Angsana New" w:eastAsia="Times New Roman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เงินปันผลระหว่างกาลปี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 w:hint="cs"/>
          <w:sz w:val="30"/>
          <w:szCs w:val="30"/>
          <w:cs/>
        </w:rPr>
        <w:t xml:space="preserve"> ครั้งที่สอง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 xml:space="preserve">มีจำนวนทั้งสิ้น </w:t>
      </w:r>
      <w:r w:rsidRPr="00D26778">
        <w:rPr>
          <w:rFonts w:ascii="Angsana New" w:hAnsi="Angsana New"/>
          <w:sz w:val="30"/>
          <w:szCs w:val="30"/>
        </w:rPr>
        <w:t>4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 xml:space="preserve">5 </w:t>
      </w:r>
      <w:r w:rsidRPr="00D2677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 xml:space="preserve">เป็นการจ่ายจากผลการดำเนินงานของปี </w:t>
      </w:r>
      <w:r w:rsidR="00925CA2" w:rsidRPr="00D26778">
        <w:rPr>
          <w:rFonts w:ascii="Angsana New" w:eastAsia="Times New Roman" w:hAnsi="Angsana New" w:hint="cs"/>
          <w:sz w:val="30"/>
          <w:szCs w:val="30"/>
        </w:rPr>
        <w:t>2</w:t>
      </w:r>
      <w:r w:rsidRPr="00D26778">
        <w:rPr>
          <w:rFonts w:ascii="Angsana New" w:eastAsia="Times New Roman" w:hAnsi="Angsana New" w:hint="cs"/>
          <w:sz w:val="30"/>
          <w:szCs w:val="30"/>
        </w:rPr>
        <w:t>56</w:t>
      </w:r>
      <w:r w:rsidR="00925CA2" w:rsidRPr="00D26778">
        <w:rPr>
          <w:rFonts w:ascii="Angsana New" w:eastAsia="Times New Roman" w:hAnsi="Angsana New" w:hint="cs"/>
          <w:sz w:val="30"/>
          <w:szCs w:val="30"/>
        </w:rPr>
        <w:t>2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 xml:space="preserve"> ในอัตราหุ้นละ </w:t>
      </w:r>
      <w:r w:rsidRPr="00D26778">
        <w:rPr>
          <w:rFonts w:ascii="Angsana New" w:eastAsia="Times New Roman" w:hAnsi="Angsana New" w:hint="cs"/>
          <w:sz w:val="30"/>
          <w:szCs w:val="30"/>
        </w:rPr>
        <w:t>0.</w:t>
      </w:r>
      <w:r w:rsidRPr="00D26778">
        <w:rPr>
          <w:rFonts w:ascii="Angsana New" w:eastAsia="Times New Roman" w:hAnsi="Angsana New"/>
          <w:sz w:val="30"/>
          <w:szCs w:val="30"/>
        </w:rPr>
        <w:t>8</w:t>
      </w:r>
      <w:r w:rsidR="00925CA2" w:rsidRPr="00D26778">
        <w:rPr>
          <w:rFonts w:ascii="Angsana New" w:eastAsia="Times New Roman" w:hAnsi="Angsana New"/>
          <w:sz w:val="30"/>
          <w:szCs w:val="30"/>
        </w:rPr>
        <w:t>2</w:t>
      </w:r>
      <w:r w:rsidRPr="00D26778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 xml:space="preserve">บาท เป็นจำนวนเงิน </w:t>
      </w:r>
      <w:r w:rsidR="00881763" w:rsidRPr="00D26778">
        <w:rPr>
          <w:rFonts w:ascii="Angsana New" w:eastAsia="Times New Roman" w:hAnsi="Angsana New"/>
          <w:sz w:val="30"/>
          <w:szCs w:val="30"/>
        </w:rPr>
        <w:t>3</w:t>
      </w:r>
      <w:r w:rsidRPr="00D26778">
        <w:rPr>
          <w:rFonts w:ascii="Angsana New" w:eastAsia="Times New Roman" w:hAnsi="Angsana New"/>
          <w:sz w:val="30"/>
          <w:szCs w:val="30"/>
        </w:rPr>
        <w:t>50</w:t>
      </w:r>
      <w:r w:rsidRPr="00D26778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 xml:space="preserve">ล้านบาท และจ่ายจากกำไรสะสมในอัตราหุ้นละ </w:t>
      </w:r>
      <w:r w:rsidRPr="00D26778">
        <w:rPr>
          <w:rFonts w:ascii="Angsana New" w:eastAsia="Times New Roman" w:hAnsi="Angsana New" w:hint="cs"/>
          <w:sz w:val="30"/>
          <w:szCs w:val="30"/>
        </w:rPr>
        <w:t>0.</w:t>
      </w:r>
      <w:r w:rsidR="005F2398" w:rsidRPr="00D26778">
        <w:rPr>
          <w:rFonts w:ascii="Angsana New" w:eastAsia="Times New Roman" w:hAnsi="Angsana New"/>
          <w:sz w:val="30"/>
          <w:szCs w:val="30"/>
        </w:rPr>
        <w:t>1</w:t>
      </w:r>
      <w:r w:rsidRPr="00D26778">
        <w:rPr>
          <w:rFonts w:ascii="Angsana New" w:eastAsia="Times New Roman" w:hAnsi="Angsana New"/>
          <w:sz w:val="30"/>
          <w:szCs w:val="30"/>
        </w:rPr>
        <w:t>8</w:t>
      </w:r>
      <w:r w:rsidRPr="00D26778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 xml:space="preserve">บาทเป็นจำนวนเงิน </w:t>
      </w:r>
      <w:r w:rsidRPr="00D26778">
        <w:rPr>
          <w:rFonts w:ascii="Angsana New" w:eastAsia="Times New Roman" w:hAnsi="Angsana New"/>
          <w:sz w:val="30"/>
          <w:szCs w:val="30"/>
        </w:rPr>
        <w:t>75</w:t>
      </w:r>
      <w:r w:rsidRPr="00D26778">
        <w:rPr>
          <w:rFonts w:ascii="Angsana New" w:eastAsia="Times New Roman" w:hAnsi="Angsana New" w:hint="cs"/>
          <w:sz w:val="30"/>
          <w:szCs w:val="30"/>
          <w:cs/>
        </w:rPr>
        <w:t xml:space="preserve"> ล้านบาท </w:t>
      </w:r>
    </w:p>
    <w:p w14:paraId="07C87923" w14:textId="77777777" w:rsidR="00DB40A4" w:rsidRPr="00D26778" w:rsidRDefault="00DB40A4" w:rsidP="001B34C8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z w:val="30"/>
          <w:szCs w:val="30"/>
        </w:rPr>
      </w:pPr>
    </w:p>
    <w:p w14:paraId="62856C36" w14:textId="507E601E" w:rsidR="00030124" w:rsidRPr="00D26778" w:rsidRDefault="00925CA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2</w:t>
      </w:r>
      <w:r w:rsidR="00FC380A">
        <w:rPr>
          <w:rFonts w:ascii="Angsana New" w:hAnsi="Angsana New"/>
          <w:b/>
          <w:bCs/>
          <w:sz w:val="30"/>
          <w:szCs w:val="30"/>
        </w:rPr>
        <w:t>5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FAFA424" w14:textId="0038C489" w:rsidR="000D29BE" w:rsidRPr="00D26778" w:rsidRDefault="000D29B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57C4F2" w14:textId="1480EE66" w:rsidR="0031721A" w:rsidRPr="00D26778" w:rsidRDefault="000D29BE" w:rsidP="001B34C8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</w:t>
      </w:r>
      <w:r w:rsidR="00844CD1" w:rsidRPr="00D267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และมูลค่ายุติธรรม</w:t>
      </w:r>
    </w:p>
    <w:p w14:paraId="1E85D9A6" w14:textId="3B9C9047" w:rsidR="000D29BE" w:rsidRPr="00D26778" w:rsidRDefault="0031721A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</w:p>
    <w:p w14:paraId="1D6DDE76" w14:textId="77777777" w:rsidR="00B56246" w:rsidRPr="00D26778" w:rsidRDefault="00B5624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 และหนี้สินทางการเงินที่วัดมูลค่าด้วยราคาทุนตัดจำหน่าย</w:t>
      </w:r>
    </w:p>
    <w:p w14:paraId="25958F24" w14:textId="77777777" w:rsidR="00614C2F" w:rsidRPr="00D26778" w:rsidRDefault="00614C2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989"/>
        <w:gridCol w:w="270"/>
        <w:gridCol w:w="899"/>
        <w:gridCol w:w="270"/>
        <w:gridCol w:w="815"/>
        <w:gridCol w:w="270"/>
        <w:gridCol w:w="720"/>
        <w:gridCol w:w="270"/>
        <w:gridCol w:w="765"/>
        <w:gridCol w:w="45"/>
        <w:gridCol w:w="194"/>
        <w:gridCol w:w="76"/>
        <w:gridCol w:w="697"/>
        <w:gridCol w:w="23"/>
        <w:gridCol w:w="270"/>
        <w:gridCol w:w="720"/>
      </w:tblGrid>
      <w:tr w:rsidR="008A392C" w:rsidRPr="00D26778" w14:paraId="5AFDC832" w14:textId="77777777" w:rsidTr="00E1280B">
        <w:trPr>
          <w:trHeight w:val="261"/>
          <w:tblHeader/>
        </w:trPr>
        <w:tc>
          <w:tcPr>
            <w:tcW w:w="2067" w:type="dxa"/>
            <w:vAlign w:val="bottom"/>
          </w:tcPr>
          <w:p w14:paraId="5A6C616E" w14:textId="77777777" w:rsidR="008A392C" w:rsidRPr="00D26778" w:rsidRDefault="008A392C" w:rsidP="001B34C8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AE2A250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293" w:type="dxa"/>
            <w:gridSpan w:val="16"/>
          </w:tcPr>
          <w:p w14:paraId="33799960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8A392C" w:rsidRPr="00D26778" w14:paraId="03821BC4" w14:textId="77777777" w:rsidTr="00E1280B">
        <w:trPr>
          <w:trHeight w:val="261"/>
          <w:tblHeader/>
        </w:trPr>
        <w:tc>
          <w:tcPr>
            <w:tcW w:w="2067" w:type="dxa"/>
            <w:vAlign w:val="bottom"/>
          </w:tcPr>
          <w:p w14:paraId="54F61B93" w14:textId="77777777" w:rsidR="008A392C" w:rsidRPr="00D26778" w:rsidRDefault="008A392C" w:rsidP="001B34C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08CC873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3243" w:type="dxa"/>
            <w:gridSpan w:val="5"/>
          </w:tcPr>
          <w:p w14:paraId="33F2826D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9824E3C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0" w:type="dxa"/>
            <w:gridSpan w:val="10"/>
          </w:tcPr>
          <w:p w14:paraId="170059CF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D267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</w:tr>
      <w:tr w:rsidR="008A392C" w:rsidRPr="00D26778" w14:paraId="38A7BF6D" w14:textId="77777777" w:rsidTr="00E1280B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316FDF35" w14:textId="77777777" w:rsidR="008A392C" w:rsidRPr="00D26778" w:rsidRDefault="008A392C" w:rsidP="001B34C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2BD2C627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0088E19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3403D4E" w14:textId="77777777" w:rsidR="008A392C" w:rsidRPr="00D26778" w:rsidRDefault="008A392C" w:rsidP="001B34C8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027CCC94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</w:tcPr>
          <w:p w14:paraId="08C10B55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0DC6CE2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A02FE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961A05D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115204AD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128A221D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84B6E07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0C8E4EC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6031E88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14:paraId="10B7175C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B07D0A1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5DB90C5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34DBF10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A392C" w:rsidRPr="00D26778" w14:paraId="154457BC" w14:textId="77777777" w:rsidTr="00E1280B">
        <w:trPr>
          <w:trHeight w:val="261"/>
        </w:trPr>
        <w:tc>
          <w:tcPr>
            <w:tcW w:w="2067" w:type="dxa"/>
            <w:hideMark/>
          </w:tcPr>
          <w:p w14:paraId="166780AE" w14:textId="77777777" w:rsidR="008A392C" w:rsidRPr="00D26778" w:rsidRDefault="008A392C" w:rsidP="001B34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06303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293" w:type="dxa"/>
            <w:gridSpan w:val="16"/>
          </w:tcPr>
          <w:p w14:paraId="3EA32EB9" w14:textId="77777777" w:rsidR="008A392C" w:rsidRPr="00D26778" w:rsidRDefault="008A392C" w:rsidP="001B34C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2677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D2677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D26778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A392C" w:rsidRPr="00D26778" w14:paraId="23B94CBE" w14:textId="77777777" w:rsidTr="00E1280B">
        <w:trPr>
          <w:trHeight w:val="261"/>
        </w:trPr>
        <w:tc>
          <w:tcPr>
            <w:tcW w:w="2067" w:type="dxa"/>
          </w:tcPr>
          <w:p w14:paraId="79E689AE" w14:textId="555D0C17" w:rsidR="008A392C" w:rsidRPr="00D26778" w:rsidRDefault="008A392C" w:rsidP="001B34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EF52C6"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="00EF52C6"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1C3CD5DE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64E570A6" w14:textId="77777777" w:rsidR="008A392C" w:rsidRPr="00D2677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1F89B0" w14:textId="77777777" w:rsidR="008A392C" w:rsidRPr="00D2677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41F208AB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4358E4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BB61BB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</w:tcPr>
          <w:p w14:paraId="34510854" w14:textId="77777777" w:rsidR="008A392C" w:rsidRPr="00D26778" w:rsidRDefault="008A392C" w:rsidP="001B34C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392C" w:rsidRPr="00D26778" w14:paraId="4928B36C" w14:textId="77777777" w:rsidTr="00E1280B">
        <w:trPr>
          <w:trHeight w:val="261"/>
        </w:trPr>
        <w:tc>
          <w:tcPr>
            <w:tcW w:w="2067" w:type="dxa"/>
          </w:tcPr>
          <w:p w14:paraId="16C1E0C7" w14:textId="77777777" w:rsidR="008A392C" w:rsidRPr="00D26778" w:rsidRDefault="008A392C" w:rsidP="001B34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6D8FE46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6D9F7DF2" w14:textId="77777777" w:rsidR="008A392C" w:rsidRPr="00D2677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AFA7CD" w14:textId="77777777" w:rsidR="008A392C" w:rsidRPr="00D2677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FC512C0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6D413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86ACECA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</w:tcPr>
          <w:p w14:paraId="448BFAFE" w14:textId="77777777" w:rsidR="008A392C" w:rsidRPr="00D26778" w:rsidRDefault="008A392C" w:rsidP="001B34C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392C" w:rsidRPr="00D26778" w14:paraId="64DB3EA5" w14:textId="77777777" w:rsidTr="00E1280B">
        <w:trPr>
          <w:trHeight w:val="261"/>
        </w:trPr>
        <w:tc>
          <w:tcPr>
            <w:tcW w:w="2067" w:type="dxa"/>
          </w:tcPr>
          <w:p w14:paraId="39780536" w14:textId="77777777" w:rsidR="008A392C" w:rsidRPr="00D26778" w:rsidRDefault="008A392C" w:rsidP="001B34C8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C6CAD53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04238A6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83F693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6C9716B4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4EF389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1EE1BEF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</w:tcPr>
          <w:p w14:paraId="5566D3E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A392C" w:rsidRPr="00D26778" w14:paraId="60276EA9" w14:textId="77777777" w:rsidTr="00E1280B">
        <w:trPr>
          <w:trHeight w:val="261"/>
        </w:trPr>
        <w:tc>
          <w:tcPr>
            <w:tcW w:w="2067" w:type="dxa"/>
          </w:tcPr>
          <w:p w14:paraId="49FF2CF6" w14:textId="77777777" w:rsidR="008A392C" w:rsidRPr="00D26778" w:rsidRDefault="008A392C" w:rsidP="001B34C8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5D6CBE38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FCA56EB" w14:textId="2A0E830D" w:rsidR="008A392C" w:rsidRPr="00D26778" w:rsidRDefault="003B3A3A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vAlign w:val="bottom"/>
          </w:tcPr>
          <w:p w14:paraId="0075306B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CF3172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432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A89B3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4573FD3" w14:textId="0A66F3FE" w:rsidR="008A392C" w:rsidRPr="00D26778" w:rsidRDefault="003B3A3A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vAlign w:val="bottom"/>
          </w:tcPr>
          <w:p w14:paraId="22382B5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FE2759A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C6711C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EE02AF" w14:textId="3AE0CCFE" w:rsidR="008A392C" w:rsidRPr="00D26778" w:rsidRDefault="003B3A3A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gridSpan w:val="2"/>
            <w:vAlign w:val="bottom"/>
          </w:tcPr>
          <w:p w14:paraId="15E9C04E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438323D0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01B43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16C3B2F" w14:textId="705E782E" w:rsidR="008A392C" w:rsidRPr="00D26778" w:rsidRDefault="003B3A3A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896,228</w:t>
            </w:r>
          </w:p>
        </w:tc>
      </w:tr>
      <w:tr w:rsidR="008A392C" w:rsidRPr="00D26778" w14:paraId="18512CA1" w14:textId="77777777" w:rsidTr="00E1280B">
        <w:trPr>
          <w:trHeight w:val="261"/>
        </w:trPr>
        <w:tc>
          <w:tcPr>
            <w:tcW w:w="2067" w:type="dxa"/>
          </w:tcPr>
          <w:p w14:paraId="63CD3B82" w14:textId="77777777" w:rsidR="008A392C" w:rsidRPr="00D26778" w:rsidRDefault="008A392C" w:rsidP="001B34C8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5370DC91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BCA878F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BF4D79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D0BCA3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92,483</w:t>
            </w:r>
          </w:p>
        </w:tc>
        <w:tc>
          <w:tcPr>
            <w:tcW w:w="270" w:type="dxa"/>
            <w:vAlign w:val="bottom"/>
          </w:tcPr>
          <w:p w14:paraId="385A513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BEB6B2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92,483</w:t>
            </w:r>
          </w:p>
        </w:tc>
        <w:tc>
          <w:tcPr>
            <w:tcW w:w="270" w:type="dxa"/>
          </w:tcPr>
          <w:p w14:paraId="117A706B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3763A8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F6F30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70D5586F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43AE89D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19E9FB8F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92,483</w:t>
            </w:r>
          </w:p>
        </w:tc>
        <w:tc>
          <w:tcPr>
            <w:tcW w:w="270" w:type="dxa"/>
          </w:tcPr>
          <w:p w14:paraId="40644E4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31ADB0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92,483</w:t>
            </w:r>
          </w:p>
        </w:tc>
      </w:tr>
      <w:tr w:rsidR="008A392C" w:rsidRPr="00D26778" w14:paraId="61CB8A75" w14:textId="77777777" w:rsidTr="00E1280B">
        <w:trPr>
          <w:trHeight w:val="261"/>
        </w:trPr>
        <w:tc>
          <w:tcPr>
            <w:tcW w:w="2067" w:type="dxa"/>
            <w:hideMark/>
          </w:tcPr>
          <w:p w14:paraId="7D29DFD8" w14:textId="77777777" w:rsidR="008A392C" w:rsidRPr="00D26778" w:rsidRDefault="008A392C" w:rsidP="001B34C8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A7D6CFC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AE1C7" w14:textId="7E404A94" w:rsidR="008A392C" w:rsidRPr="00D26778" w:rsidRDefault="003B3A3A" w:rsidP="001B34C8">
            <w:pPr>
              <w:pStyle w:val="acctfourfigures"/>
              <w:tabs>
                <w:tab w:val="clear" w:pos="765"/>
                <w:tab w:val="left" w:pos="703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446E27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E42A65C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92,483</w:t>
            </w:r>
          </w:p>
        </w:tc>
        <w:tc>
          <w:tcPr>
            <w:tcW w:w="270" w:type="dxa"/>
          </w:tcPr>
          <w:p w14:paraId="7DF4E93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7A4D6DA" w14:textId="3E2DE25C" w:rsidR="008A392C" w:rsidRPr="00D26778" w:rsidRDefault="003B3A3A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988,711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32F4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8A41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4BA0CE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64DD40" w14:textId="2A996033" w:rsidR="008A392C" w:rsidRPr="00D26778" w:rsidRDefault="003B3A3A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D888EA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D4A10A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92,483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32BB5A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4A2072" w14:textId="6C428750" w:rsidR="008A392C" w:rsidRPr="00D26778" w:rsidRDefault="003B3A3A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988,711</w:t>
            </w:r>
          </w:p>
        </w:tc>
      </w:tr>
      <w:tr w:rsidR="008A392C" w:rsidRPr="00D26778" w14:paraId="6629C110" w14:textId="77777777" w:rsidTr="00E1280B">
        <w:trPr>
          <w:trHeight w:val="261"/>
        </w:trPr>
        <w:tc>
          <w:tcPr>
            <w:tcW w:w="2067" w:type="dxa"/>
          </w:tcPr>
          <w:p w14:paraId="588B8A90" w14:textId="77777777" w:rsidR="008A392C" w:rsidRPr="00D26778" w:rsidRDefault="008A392C" w:rsidP="001B34C8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C4F8AE7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290C2E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919226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29A0962B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ADCBB6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766CC1A8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454E413E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A392C" w:rsidRPr="00D26778" w14:paraId="2D42591F" w14:textId="77777777" w:rsidTr="00E1280B">
        <w:trPr>
          <w:trHeight w:val="261"/>
        </w:trPr>
        <w:tc>
          <w:tcPr>
            <w:tcW w:w="2067" w:type="dxa"/>
          </w:tcPr>
          <w:p w14:paraId="6AE05EF9" w14:textId="77777777" w:rsidR="008A392C" w:rsidRPr="00D26778" w:rsidRDefault="008A392C" w:rsidP="001B34C8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CA86055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28469AF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D7190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72E7A25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4CC9EA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0BEAE0D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4CC1435E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A392C" w:rsidRPr="00D26778" w14:paraId="3E74DE71" w14:textId="77777777" w:rsidTr="00E1280B">
        <w:trPr>
          <w:trHeight w:val="261"/>
        </w:trPr>
        <w:tc>
          <w:tcPr>
            <w:tcW w:w="2067" w:type="dxa"/>
          </w:tcPr>
          <w:p w14:paraId="6561CA48" w14:textId="77777777" w:rsidR="008A392C" w:rsidRPr="00D26778" w:rsidRDefault="008A392C" w:rsidP="001B34C8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739A2C0E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C99179C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BA5B3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D807867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97DFFC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17894D8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39F31B8E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392C" w:rsidRPr="00D26778" w14:paraId="6FF06034" w14:textId="77777777" w:rsidTr="00E1280B">
        <w:trPr>
          <w:trHeight w:val="261"/>
        </w:trPr>
        <w:tc>
          <w:tcPr>
            <w:tcW w:w="2067" w:type="dxa"/>
          </w:tcPr>
          <w:p w14:paraId="2486764F" w14:textId="77777777" w:rsidR="008A392C" w:rsidRPr="00D26778" w:rsidRDefault="008A392C" w:rsidP="001B34C8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557585B2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896E51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DE8A20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4765DC5E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C3EDF9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5C8D2B8B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2ECC5547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A392C" w:rsidRPr="00D26778" w14:paraId="47E40647" w14:textId="77777777" w:rsidTr="00E1280B">
        <w:trPr>
          <w:trHeight w:val="261"/>
        </w:trPr>
        <w:tc>
          <w:tcPr>
            <w:tcW w:w="2067" w:type="dxa"/>
          </w:tcPr>
          <w:p w14:paraId="73A79BCE" w14:textId="77777777" w:rsidR="008A392C" w:rsidRPr="00D26778" w:rsidRDefault="008A392C" w:rsidP="001B34C8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001123DA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C9918F8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5FB379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A74CDBF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  <w:tc>
          <w:tcPr>
            <w:tcW w:w="270" w:type="dxa"/>
            <w:vAlign w:val="bottom"/>
          </w:tcPr>
          <w:p w14:paraId="4E05F958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563B807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  <w:tc>
          <w:tcPr>
            <w:tcW w:w="270" w:type="dxa"/>
            <w:vAlign w:val="bottom"/>
          </w:tcPr>
          <w:p w14:paraId="43BBDA07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8A80A00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94521C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21EA0D0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C0C1E9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bottom w:val="single" w:sz="4" w:space="0" w:color="auto"/>
            </w:tcBorders>
          </w:tcPr>
          <w:p w14:paraId="57FE295C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  <w:tc>
          <w:tcPr>
            <w:tcW w:w="293" w:type="dxa"/>
            <w:gridSpan w:val="2"/>
            <w:vAlign w:val="bottom"/>
          </w:tcPr>
          <w:p w14:paraId="4C858DE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AA0DA50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</w:tr>
      <w:tr w:rsidR="008A392C" w:rsidRPr="00D26778" w14:paraId="270E356E" w14:textId="77777777" w:rsidTr="00E1280B">
        <w:trPr>
          <w:trHeight w:val="261"/>
        </w:trPr>
        <w:tc>
          <w:tcPr>
            <w:tcW w:w="2067" w:type="dxa"/>
          </w:tcPr>
          <w:p w14:paraId="11D1BC1F" w14:textId="77777777" w:rsidR="008A392C" w:rsidRPr="00D26778" w:rsidRDefault="008A392C" w:rsidP="001B34C8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62A9B13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B8BE90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77125F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008B123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  <w:tc>
          <w:tcPr>
            <w:tcW w:w="270" w:type="dxa"/>
            <w:vAlign w:val="bottom"/>
          </w:tcPr>
          <w:p w14:paraId="58805166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DBF8D0C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92DAC7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FE0D4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10B5E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DDF3A3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38D8699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69FB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  <w:tc>
          <w:tcPr>
            <w:tcW w:w="293" w:type="dxa"/>
            <w:gridSpan w:val="2"/>
            <w:tcBorders>
              <w:left w:val="nil"/>
              <w:right w:val="nil"/>
            </w:tcBorders>
            <w:vAlign w:val="bottom"/>
          </w:tcPr>
          <w:p w14:paraId="533AFB1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05F2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</w:tr>
    </w:tbl>
    <w:p w14:paraId="3E7E187C" w14:textId="7211CC51" w:rsidR="00B5654B" w:rsidRPr="00D26778" w:rsidRDefault="00B5654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989"/>
        <w:gridCol w:w="270"/>
        <w:gridCol w:w="899"/>
        <w:gridCol w:w="270"/>
        <w:gridCol w:w="815"/>
        <w:gridCol w:w="270"/>
        <w:gridCol w:w="720"/>
        <w:gridCol w:w="270"/>
        <w:gridCol w:w="810"/>
        <w:gridCol w:w="270"/>
        <w:gridCol w:w="720"/>
        <w:gridCol w:w="270"/>
        <w:gridCol w:w="720"/>
      </w:tblGrid>
      <w:tr w:rsidR="008A392C" w:rsidRPr="00D26778" w14:paraId="634D4B24" w14:textId="77777777" w:rsidTr="00E1280B">
        <w:trPr>
          <w:trHeight w:val="261"/>
          <w:tblHeader/>
        </w:trPr>
        <w:tc>
          <w:tcPr>
            <w:tcW w:w="2067" w:type="dxa"/>
            <w:vAlign w:val="bottom"/>
          </w:tcPr>
          <w:p w14:paraId="1328369B" w14:textId="77777777" w:rsidR="008A392C" w:rsidRPr="00D26778" w:rsidRDefault="008A392C" w:rsidP="001B34C8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8C3875E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293" w:type="dxa"/>
            <w:gridSpan w:val="13"/>
          </w:tcPr>
          <w:p w14:paraId="502CD752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งบการเงินเฉพะกิจการ</w:t>
            </w:r>
          </w:p>
        </w:tc>
      </w:tr>
      <w:tr w:rsidR="008A392C" w:rsidRPr="00D26778" w14:paraId="41750F81" w14:textId="77777777" w:rsidTr="00E1280B">
        <w:trPr>
          <w:trHeight w:val="261"/>
          <w:tblHeader/>
        </w:trPr>
        <w:tc>
          <w:tcPr>
            <w:tcW w:w="2067" w:type="dxa"/>
            <w:vAlign w:val="bottom"/>
          </w:tcPr>
          <w:p w14:paraId="27488291" w14:textId="77777777" w:rsidR="008A392C" w:rsidRPr="00D26778" w:rsidRDefault="008A392C" w:rsidP="001B34C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3C5AA07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3243" w:type="dxa"/>
            <w:gridSpan w:val="5"/>
          </w:tcPr>
          <w:p w14:paraId="71188E9B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623B5C3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0" w:type="dxa"/>
            <w:gridSpan w:val="7"/>
          </w:tcPr>
          <w:p w14:paraId="3300D195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D267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</w:tr>
      <w:tr w:rsidR="008A392C" w:rsidRPr="00D26778" w14:paraId="1BA94E15" w14:textId="77777777" w:rsidTr="00E1280B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42E0A18D" w14:textId="77777777" w:rsidR="008A392C" w:rsidRPr="00D26778" w:rsidRDefault="008A392C" w:rsidP="001B34C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EA28852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C54936B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53A863B6" w14:textId="77777777" w:rsidR="008A392C" w:rsidRPr="00D26778" w:rsidRDefault="008A392C" w:rsidP="001B34C8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7E06100F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</w:tcPr>
          <w:p w14:paraId="49A31293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00C6673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6C30379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2690D8D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339B6D5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827F6B2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300B64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E31D76B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21E06A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3AB135B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5126386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D80E0DF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3FB903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A392C" w:rsidRPr="00D26778" w14:paraId="02F7F8A9" w14:textId="77777777" w:rsidTr="00E1280B">
        <w:trPr>
          <w:trHeight w:val="261"/>
        </w:trPr>
        <w:tc>
          <w:tcPr>
            <w:tcW w:w="2067" w:type="dxa"/>
            <w:hideMark/>
          </w:tcPr>
          <w:p w14:paraId="492532A0" w14:textId="77777777" w:rsidR="008A392C" w:rsidRPr="00D26778" w:rsidRDefault="008A392C" w:rsidP="001B34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3140A67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293" w:type="dxa"/>
            <w:gridSpan w:val="13"/>
          </w:tcPr>
          <w:p w14:paraId="22DFE8F0" w14:textId="77777777" w:rsidR="008A392C" w:rsidRPr="00D26778" w:rsidRDefault="008A392C" w:rsidP="001B34C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2677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D2677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D26778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A392C" w:rsidRPr="00D26778" w14:paraId="71F16756" w14:textId="77777777" w:rsidTr="00E1280B">
        <w:trPr>
          <w:trHeight w:val="261"/>
        </w:trPr>
        <w:tc>
          <w:tcPr>
            <w:tcW w:w="2067" w:type="dxa"/>
          </w:tcPr>
          <w:p w14:paraId="7E0B2B15" w14:textId="4CE8853E" w:rsidR="008A392C" w:rsidRPr="00D26778" w:rsidRDefault="008A392C" w:rsidP="001B34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EF52C6"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="00EF52C6"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D80AD9C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1C90F026" w14:textId="77777777" w:rsidR="008A392C" w:rsidRPr="00D2677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59974D" w14:textId="77777777" w:rsidR="008A392C" w:rsidRPr="00D2677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0E5957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861587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F4BB5B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51C44755" w14:textId="77777777" w:rsidR="008A392C" w:rsidRPr="00D26778" w:rsidRDefault="008A392C" w:rsidP="001B34C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392C" w:rsidRPr="00D26778" w14:paraId="593BEA65" w14:textId="77777777" w:rsidTr="00E1280B">
        <w:trPr>
          <w:trHeight w:val="261"/>
        </w:trPr>
        <w:tc>
          <w:tcPr>
            <w:tcW w:w="2067" w:type="dxa"/>
          </w:tcPr>
          <w:p w14:paraId="551637D1" w14:textId="77777777" w:rsidR="008A392C" w:rsidRPr="00D26778" w:rsidRDefault="008A392C" w:rsidP="001B34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0682437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46424346" w14:textId="77777777" w:rsidR="008A392C" w:rsidRPr="00D2677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1BA07B" w14:textId="77777777" w:rsidR="008A392C" w:rsidRPr="00D2677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E87688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18365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9E8A574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7D203FC9" w14:textId="77777777" w:rsidR="008A392C" w:rsidRPr="00D26778" w:rsidRDefault="008A392C" w:rsidP="001B34C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392C" w:rsidRPr="00D26778" w14:paraId="2BAB6C08" w14:textId="77777777" w:rsidTr="00E1280B">
        <w:trPr>
          <w:trHeight w:val="261"/>
        </w:trPr>
        <w:tc>
          <w:tcPr>
            <w:tcW w:w="2067" w:type="dxa"/>
          </w:tcPr>
          <w:p w14:paraId="6A9BFF94" w14:textId="77777777" w:rsidR="008A392C" w:rsidRPr="00D26778" w:rsidRDefault="008A392C" w:rsidP="001B34C8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DA8B744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C8B9820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57D72C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EE67AC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008B7F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2EF435E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69C452DA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A392C" w:rsidRPr="00D26778" w14:paraId="069C71F3" w14:textId="77777777" w:rsidTr="00E1280B">
        <w:trPr>
          <w:trHeight w:val="261"/>
        </w:trPr>
        <w:tc>
          <w:tcPr>
            <w:tcW w:w="2067" w:type="dxa"/>
          </w:tcPr>
          <w:p w14:paraId="6A5C4BE4" w14:textId="77777777" w:rsidR="008A392C" w:rsidRPr="00D26778" w:rsidRDefault="008A392C" w:rsidP="001B34C8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71D853A0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30D0D40" w14:textId="07B55BE8" w:rsidR="008A392C" w:rsidRPr="00D26778" w:rsidRDefault="003B3A3A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130,255</w:t>
            </w:r>
          </w:p>
        </w:tc>
        <w:tc>
          <w:tcPr>
            <w:tcW w:w="270" w:type="dxa"/>
            <w:vAlign w:val="bottom"/>
          </w:tcPr>
          <w:p w14:paraId="76C207EB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0CB6C10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438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16F5F0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DE5E954" w14:textId="3047990F" w:rsidR="008A392C" w:rsidRPr="00D26778" w:rsidRDefault="003B3A3A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130,255</w:t>
            </w:r>
          </w:p>
        </w:tc>
        <w:tc>
          <w:tcPr>
            <w:tcW w:w="270" w:type="dxa"/>
            <w:vAlign w:val="bottom"/>
          </w:tcPr>
          <w:p w14:paraId="38351FFF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919435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3A3CC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A3B3B2C" w14:textId="202B765E" w:rsidR="008A392C" w:rsidRPr="00D26778" w:rsidRDefault="003B3A3A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130,255</w:t>
            </w:r>
          </w:p>
        </w:tc>
        <w:tc>
          <w:tcPr>
            <w:tcW w:w="270" w:type="dxa"/>
            <w:vAlign w:val="bottom"/>
          </w:tcPr>
          <w:p w14:paraId="6D59D163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9C2AAF8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25A41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B13EDF4" w14:textId="51AD0AF2" w:rsidR="008A392C" w:rsidRPr="00D26778" w:rsidRDefault="003B3A3A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130,2</w:t>
            </w:r>
            <w:r w:rsidR="00830378"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8A392C" w:rsidRPr="00D26778" w14:paraId="24CF64BC" w14:textId="77777777" w:rsidTr="00E1280B">
        <w:trPr>
          <w:trHeight w:val="261"/>
        </w:trPr>
        <w:tc>
          <w:tcPr>
            <w:tcW w:w="2067" w:type="dxa"/>
          </w:tcPr>
          <w:p w14:paraId="3ACC359E" w14:textId="77777777" w:rsidR="008A392C" w:rsidRPr="00D26778" w:rsidRDefault="008A392C" w:rsidP="001B34C8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4731CD08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C93958E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16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DD46C6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7F0D9C4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  <w:vAlign w:val="bottom"/>
          </w:tcPr>
          <w:p w14:paraId="4DDF2B1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585DB7E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7B423016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53BA87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BB9DD9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A370E3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2E9340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ED3CF7A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3ECB2AE6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339A082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8A392C" w:rsidRPr="00D26778" w14:paraId="427D54ED" w14:textId="77777777" w:rsidTr="00E1280B">
        <w:trPr>
          <w:trHeight w:val="261"/>
        </w:trPr>
        <w:tc>
          <w:tcPr>
            <w:tcW w:w="2067" w:type="dxa"/>
            <w:hideMark/>
          </w:tcPr>
          <w:p w14:paraId="43583B0A" w14:textId="77777777" w:rsidR="008A392C" w:rsidRPr="00D26778" w:rsidRDefault="008A392C" w:rsidP="001B34C8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ADDD80F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680BB" w14:textId="1CDD3AB4" w:rsidR="008A392C" w:rsidRPr="00D26778" w:rsidRDefault="003B3A3A" w:rsidP="001B34C8">
            <w:pPr>
              <w:pStyle w:val="acctfourfigures"/>
              <w:tabs>
                <w:tab w:val="clear" w:pos="765"/>
                <w:tab w:val="left" w:pos="703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130,255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755223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6DCD82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615CA53B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A3BC591" w14:textId="29C42008" w:rsidR="008A392C" w:rsidRPr="00D26778" w:rsidRDefault="003B3A3A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175,363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170C3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B7656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37A679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A32A4" w14:textId="693970D0" w:rsidR="008A392C" w:rsidRPr="00D26778" w:rsidRDefault="003B3A3A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130,255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75B0BE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A49D4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BF3DED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7AD3A" w14:textId="37999E38" w:rsidR="008A392C" w:rsidRPr="00D26778" w:rsidRDefault="003B3A3A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175,363</w:t>
            </w:r>
          </w:p>
        </w:tc>
      </w:tr>
    </w:tbl>
    <w:p w14:paraId="1C4032DF" w14:textId="77777777" w:rsidR="004763B7" w:rsidRPr="00D26778" w:rsidRDefault="004763B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65EC5D17" w14:textId="77777777" w:rsidR="004763B7" w:rsidRPr="00D26778" w:rsidRDefault="004763B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270"/>
        <w:gridCol w:w="3600"/>
      </w:tblGrid>
      <w:tr w:rsidR="004763B7" w:rsidRPr="00D26778" w14:paraId="0C4D223A" w14:textId="77777777" w:rsidTr="004763B7">
        <w:trPr>
          <w:tblHeader/>
        </w:trPr>
        <w:tc>
          <w:tcPr>
            <w:tcW w:w="5310" w:type="dxa"/>
          </w:tcPr>
          <w:p w14:paraId="37BC3185" w14:textId="77777777" w:rsidR="004763B7" w:rsidRPr="00D26778" w:rsidRDefault="004763B7" w:rsidP="001B34C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9C47FF3" w14:textId="77777777" w:rsidR="004763B7" w:rsidRPr="00D26778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126D75CE" w14:textId="77777777" w:rsidR="004763B7" w:rsidRPr="00D26778" w:rsidRDefault="004763B7" w:rsidP="001B34C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763B7" w:rsidRPr="00D26778" w14:paraId="12C39874" w14:textId="77777777" w:rsidTr="004763B7">
        <w:tc>
          <w:tcPr>
            <w:tcW w:w="5310" w:type="dxa"/>
          </w:tcPr>
          <w:p w14:paraId="0626BC01" w14:textId="77777777" w:rsidR="004763B7" w:rsidRPr="00D26778" w:rsidRDefault="004763B7" w:rsidP="001B34C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</w:t>
            </w:r>
          </w:p>
          <w:p w14:paraId="170716EE" w14:textId="77777777" w:rsidR="004763B7" w:rsidRPr="00D26778" w:rsidRDefault="004763B7" w:rsidP="001B34C8">
            <w:pPr>
              <w:pStyle w:val="block"/>
              <w:spacing w:after="0" w:line="240" w:lineRule="auto"/>
              <w:ind w:left="336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70" w:type="dxa"/>
          </w:tcPr>
          <w:p w14:paraId="06077484" w14:textId="77777777" w:rsidR="004763B7" w:rsidRPr="00D26778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670DAD70" w14:textId="77777777" w:rsidR="004763B7" w:rsidRPr="00D26778" w:rsidRDefault="004763B7" w:rsidP="001B34C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D26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D26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4763B7" w:rsidRPr="00D26778" w14:paraId="7387154A" w14:textId="77777777" w:rsidTr="004763B7">
        <w:tc>
          <w:tcPr>
            <w:tcW w:w="5310" w:type="dxa"/>
          </w:tcPr>
          <w:p w14:paraId="74BC49CB" w14:textId="77777777" w:rsidR="004763B7" w:rsidRPr="00D26778" w:rsidRDefault="004763B7" w:rsidP="001B34C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เงินลงทุนในตราสารทุนที่ไม่ได้อยู่ในความต้องการของตลาด</w:t>
            </w:r>
          </w:p>
        </w:tc>
        <w:tc>
          <w:tcPr>
            <w:tcW w:w="270" w:type="dxa"/>
          </w:tcPr>
          <w:p w14:paraId="7667DEAA" w14:textId="77777777" w:rsidR="004763B7" w:rsidRPr="00D26778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3D41D9A2" w14:textId="77777777" w:rsidR="004763B7" w:rsidRPr="00D26778" w:rsidRDefault="004763B7" w:rsidP="001B34C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มูลค่าสินทรัพย์สุทธิที่ถูกปรับปรุง ณ วันที่</w:t>
            </w:r>
          </w:p>
          <w:p w14:paraId="09D60B95" w14:textId="2FEA7B75" w:rsidR="004763B7" w:rsidRPr="00D26778" w:rsidRDefault="004763B7" w:rsidP="001B34C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รายงาน</w:t>
            </w:r>
          </w:p>
        </w:tc>
      </w:tr>
    </w:tbl>
    <w:p w14:paraId="53F28DC5" w14:textId="77777777" w:rsidR="00B5654B" w:rsidRPr="00D26778" w:rsidRDefault="00B5654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5058C8E2" w14:textId="3017CDBB" w:rsidR="00AC6FC5" w:rsidRPr="00D26778" w:rsidRDefault="00A270B7" w:rsidP="001B34C8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</w:t>
      </w:r>
      <w:r w:rsidRPr="00D26778">
        <w:rPr>
          <w:rFonts w:ascii="Angsana New" w:hAnsi="Angsana New" w:hint="cs"/>
          <w:sz w:val="30"/>
          <w:szCs w:val="30"/>
          <w:cs/>
        </w:rPr>
        <w:t xml:space="preserve">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</w:p>
    <w:p w14:paraId="2C74E898" w14:textId="77777777" w:rsidR="00721BD3" w:rsidRPr="00D2677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421FDD7B" w14:textId="54C26FFA" w:rsidR="00DC50D9" w:rsidRPr="00D26778" w:rsidRDefault="00DC50D9" w:rsidP="001B34C8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31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  <w:tab w:val="num" w:pos="900"/>
        </w:tabs>
        <w:ind w:left="1170" w:hanging="108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D267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D26778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  </w:t>
      </w:r>
    </w:p>
    <w:p w14:paraId="7E74ABDD" w14:textId="77777777" w:rsidR="00DC50D9" w:rsidRPr="00D26778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CF22F66" w14:textId="4FA989BB" w:rsidR="00DC50D9" w:rsidRPr="00D26778" w:rsidRDefault="00DC50D9" w:rsidP="001B34C8">
      <w:pPr>
        <w:ind w:left="540" w:firstLine="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2114E78" w14:textId="77777777" w:rsidR="00DC50D9" w:rsidRPr="00D26778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CFC3971" w14:textId="425EA616" w:rsidR="00DC50D9" w:rsidRPr="00D26778" w:rsidRDefault="00DC50D9" w:rsidP="001B34C8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5846DA"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3349ACF" w14:textId="77777777" w:rsidR="00DC50D9" w:rsidRPr="00D26778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423F3A8" w14:textId="0EB67D3A" w:rsidR="00DC50D9" w:rsidRPr="00D26778" w:rsidRDefault="00DC50D9" w:rsidP="001B34C8">
      <w:pPr>
        <w:tabs>
          <w:tab w:val="clear" w:pos="454"/>
          <w:tab w:val="left" w:pos="630"/>
        </w:tabs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26778">
        <w:rPr>
          <w:rFonts w:ascii="Angsana New" w:hAnsi="Angsana New" w:hint="cs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2A1419B" w14:textId="76F76D4E" w:rsidR="00704D2B" w:rsidRPr="00D26778" w:rsidRDefault="00704D2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046149F5" w14:textId="7E58B528" w:rsidR="00721BD3" w:rsidRPr="00D26778" w:rsidRDefault="00DC50D9" w:rsidP="001B34C8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  <w:r w:rsidR="00721BD3" w:rsidRPr="00D26778">
        <w:rPr>
          <w:rFonts w:ascii="Angsana New" w:hAnsi="Angsana New"/>
          <w:sz w:val="30"/>
          <w:szCs w:val="30"/>
          <w:cs/>
        </w:rPr>
        <w:br w:type="page"/>
      </w:r>
    </w:p>
    <w:p w14:paraId="11F78524" w14:textId="41D79E21" w:rsidR="00EE2C9D" w:rsidRPr="00D26778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3A78A0" w:rsidRPr="00D267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F2398"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9705ED4" w14:textId="36F299FF" w:rsidR="00EE2C9D" w:rsidRPr="00D26778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E3D970" w14:textId="16D9B4CB" w:rsidR="00EE2C9D" w:rsidRPr="00D26778" w:rsidRDefault="00EE2C9D" w:rsidP="001B34C8">
      <w:pPr>
        <w:tabs>
          <w:tab w:val="clear" w:pos="454"/>
          <w:tab w:val="clear" w:pos="907"/>
          <w:tab w:val="left" w:pos="1260"/>
          <w:tab w:val="left" w:pos="1440"/>
        </w:tabs>
        <w:ind w:left="6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26778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1019481A" w14:textId="718D7591" w:rsidR="005356C2" w:rsidRPr="00D26778" w:rsidRDefault="005356C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EFB994" w14:textId="4FF1BAC9" w:rsidR="00EE2C9D" w:rsidRPr="00D26778" w:rsidRDefault="00EE2C9D" w:rsidP="001B34C8">
      <w:pPr>
        <w:pStyle w:val="block"/>
        <w:spacing w:after="0" w:line="240" w:lineRule="auto"/>
        <w:ind w:left="90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D26778">
        <w:rPr>
          <w:rFonts w:asciiTheme="majorBidi" w:hAnsiTheme="majorBidi" w:cstheme="majorBidi"/>
          <w:sz w:val="30"/>
          <w:szCs w:val="30"/>
        </w:rPr>
        <w:t>(</w:t>
      </w:r>
      <w:r w:rsidR="003A78A0" w:rsidRPr="00D26778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080FD0" w:rsidRPr="00D26778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5F2398" w:rsidRPr="00D26778">
        <w:rPr>
          <w:rFonts w:asciiTheme="majorBidi" w:hAnsiTheme="majorBidi" w:cstheme="majorBidi"/>
          <w:sz w:val="30"/>
          <w:szCs w:val="30"/>
        </w:rPr>
        <w:t>1</w:t>
      </w:r>
      <w:r w:rsidRPr="00D26778">
        <w:rPr>
          <w:rFonts w:asciiTheme="majorBidi" w:hAnsiTheme="majorBidi" w:cstheme="majorBidi"/>
          <w:sz w:val="30"/>
          <w:szCs w:val="30"/>
        </w:rPr>
        <w:t>.</w:t>
      </w:r>
      <w:r w:rsidR="005F2398" w:rsidRPr="00D26778">
        <w:rPr>
          <w:rFonts w:asciiTheme="majorBidi" w:hAnsiTheme="majorBidi" w:cstheme="majorBidi"/>
          <w:sz w:val="30"/>
          <w:szCs w:val="30"/>
        </w:rPr>
        <w:t>1</w:t>
      </w:r>
      <w:r w:rsidRPr="00D26778">
        <w:rPr>
          <w:rFonts w:asciiTheme="majorBidi" w:hAnsiTheme="majorBidi" w:cstheme="majorBidi"/>
          <w:sz w:val="30"/>
          <w:szCs w:val="30"/>
        </w:rPr>
        <w:t>)</w:t>
      </w:r>
      <w:r w:rsidRPr="00D2677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140AA135" w14:textId="77BBAE94" w:rsidR="00EE2C9D" w:rsidRPr="00D26778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0205962" w14:textId="23F0042D" w:rsidR="00EE2C9D" w:rsidRPr="00D26778" w:rsidRDefault="00EE2C9D" w:rsidP="001B34C8">
      <w:pPr>
        <w:tabs>
          <w:tab w:val="clear" w:pos="907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5F2398" w:rsidRPr="00D26778">
        <w:rPr>
          <w:rFonts w:asciiTheme="majorBidi" w:hAnsiTheme="majorBidi" w:cstheme="majorBidi"/>
          <w:sz w:val="30"/>
          <w:szCs w:val="30"/>
        </w:rPr>
        <w:t>1</w:t>
      </w:r>
      <w:r w:rsidR="00FC380A">
        <w:rPr>
          <w:rFonts w:asciiTheme="majorBidi" w:hAnsiTheme="majorBidi" w:cstheme="majorBidi"/>
          <w:sz w:val="30"/>
          <w:szCs w:val="30"/>
        </w:rPr>
        <w:t>8</w:t>
      </w:r>
    </w:p>
    <w:p w14:paraId="156BBA4D" w14:textId="77777777" w:rsidR="00EE2C9D" w:rsidRPr="00D26778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6D9795" w14:textId="79B9F4A7" w:rsidR="00537989" w:rsidRPr="00D26778" w:rsidRDefault="00EE2C9D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26778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spacing w:val="-4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D2677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81763" w:rsidRPr="00D26778">
        <w:rPr>
          <w:rFonts w:asciiTheme="majorBidi" w:hAnsiTheme="majorBidi" w:cstheme="majorBidi" w:hint="cs"/>
          <w:spacing w:val="-4"/>
          <w:sz w:val="30"/>
          <w:szCs w:val="30"/>
        </w:rPr>
        <w:t>3</w:t>
      </w:r>
      <w:r w:rsidRPr="00D26778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D26778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</w:p>
    <w:p w14:paraId="47F13D5B" w14:textId="0CCB9E69" w:rsidR="00E4422E" w:rsidRPr="00D26778" w:rsidRDefault="00E4422E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C4D3F64" w14:textId="018906E8" w:rsidR="00E4422E" w:rsidRPr="00D26778" w:rsidRDefault="00E4422E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26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Pr="00D26778">
        <w:rPr>
          <w:rFonts w:ascii="Angsana New" w:hAnsi="Angsana New" w:hint="cs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Pr="00D26778">
        <w:rPr>
          <w:rFonts w:ascii="Angsana New" w:hAnsi="Angsana New"/>
          <w:sz w:val="30"/>
          <w:szCs w:val="30"/>
        </w:rPr>
        <w:t xml:space="preserve"> </w:t>
      </w:r>
    </w:p>
    <w:p w14:paraId="7A88C728" w14:textId="77777777" w:rsidR="00E4422E" w:rsidRPr="00D26778" w:rsidRDefault="00E4422E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D722152" w14:textId="77777777" w:rsidR="003371C1" w:rsidRPr="00D26778" w:rsidRDefault="003371C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73809656" w14:textId="2A6039A4" w:rsidR="00080FD0" w:rsidRPr="00D26778" w:rsidRDefault="00080FD0" w:rsidP="001B34C8">
      <w:pPr>
        <w:pStyle w:val="block"/>
        <w:spacing w:after="0" w:line="240" w:lineRule="auto"/>
        <w:ind w:left="90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</w:rPr>
        <w:t>(</w:t>
      </w:r>
      <w:r w:rsidR="003A78A0" w:rsidRPr="00D26778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26778">
        <w:rPr>
          <w:rFonts w:asciiTheme="majorBidi" w:hAnsiTheme="majorBidi" w:cstheme="majorBidi"/>
          <w:sz w:val="30"/>
          <w:szCs w:val="30"/>
        </w:rPr>
        <w:t>.</w:t>
      </w:r>
      <w:r w:rsidR="005F2398" w:rsidRPr="00D26778">
        <w:rPr>
          <w:rFonts w:asciiTheme="majorBidi" w:hAnsiTheme="majorBidi" w:cstheme="majorBidi"/>
          <w:sz w:val="30"/>
          <w:szCs w:val="30"/>
        </w:rPr>
        <w:t>1</w:t>
      </w:r>
      <w:r w:rsidRPr="00D26778">
        <w:rPr>
          <w:rFonts w:asciiTheme="majorBidi" w:hAnsiTheme="majorBidi" w:cstheme="majorBidi"/>
          <w:sz w:val="30"/>
          <w:szCs w:val="30"/>
        </w:rPr>
        <w:t>.</w:t>
      </w:r>
      <w:r w:rsidR="00925CA2" w:rsidRPr="00D26778">
        <w:rPr>
          <w:rFonts w:asciiTheme="majorBidi" w:hAnsiTheme="majorBidi" w:cstheme="majorBidi"/>
          <w:sz w:val="30"/>
          <w:szCs w:val="30"/>
        </w:rPr>
        <w:t>2</w:t>
      </w:r>
      <w:r w:rsidRPr="00D26778">
        <w:rPr>
          <w:rFonts w:asciiTheme="majorBidi" w:hAnsiTheme="majorBidi" w:cstheme="majorBidi"/>
          <w:sz w:val="30"/>
          <w:szCs w:val="30"/>
        </w:rPr>
        <w:t xml:space="preserve">) </w:t>
      </w:r>
      <w:r w:rsidRPr="00D2677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27146232" w14:textId="77777777" w:rsidR="00080FD0" w:rsidRPr="00D26778" w:rsidRDefault="00080FD0" w:rsidP="001B34C8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20"/>
        </w:rPr>
      </w:pPr>
      <w:r w:rsidRPr="00D26778">
        <w:rPr>
          <w:rFonts w:ascii="Angsana New" w:hAnsi="Angsana New"/>
          <w:sz w:val="30"/>
          <w:szCs w:val="30"/>
        </w:rPr>
        <w:tab/>
      </w:r>
    </w:p>
    <w:p w14:paraId="5407E2DE" w14:textId="5AB2D477" w:rsidR="00080FD0" w:rsidRPr="00D26778" w:rsidRDefault="00080FD0" w:rsidP="001B34C8">
      <w:pPr>
        <w:pStyle w:val="block"/>
        <w:spacing w:after="0" w:line="240" w:lineRule="auto"/>
        <w:ind w:left="1260" w:right="-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  <w:lang w:bidi="th-TH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4763B7" w:rsidRPr="00D26778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D26778">
        <w:rPr>
          <w:rFonts w:ascii="Angsana New" w:hAnsi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3C24BB" w:rsidRPr="00D26778">
        <w:rPr>
          <w:rFonts w:ascii="Angsana New" w:hAnsi="Angsana New"/>
          <w:sz w:val="30"/>
          <w:szCs w:val="30"/>
          <w:lang w:bidi="th-TH"/>
        </w:rPr>
        <w:t xml:space="preserve"> </w:t>
      </w:r>
      <w:r w:rsidRPr="00D26778">
        <w:rPr>
          <w:rFonts w:ascii="Angsana New" w:hAnsi="Angsana New"/>
          <w:sz w:val="30"/>
          <w:szCs w:val="30"/>
          <w:cs/>
          <w:lang w:bidi="th-TH"/>
        </w:rPr>
        <w:t>ซึ่งกลุ่มบริษั</w:t>
      </w:r>
      <w:r w:rsidR="002E26A9" w:rsidRPr="00D26778">
        <w:rPr>
          <w:rFonts w:ascii="Angsana New" w:hAnsi="Angsana New"/>
          <w:sz w:val="30"/>
          <w:szCs w:val="30"/>
          <w:cs/>
          <w:lang w:bidi="th-TH"/>
        </w:rPr>
        <w:t>ท</w:t>
      </w:r>
      <w:r w:rsidRPr="00D26778">
        <w:rPr>
          <w:rFonts w:ascii="Angsana New" w:hAnsi="Angsana New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2A08A6B1" w14:textId="77777777" w:rsidR="00D8230E" w:rsidRPr="00D26778" w:rsidRDefault="00D8230E" w:rsidP="001B34C8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0"/>
        </w:rPr>
      </w:pPr>
    </w:p>
    <w:p w14:paraId="5661A90A" w14:textId="019D414E" w:rsidR="00D8230E" w:rsidRPr="00D26778" w:rsidRDefault="00D8230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3A78A0" w:rsidRPr="00D267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925CA2"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D2677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7B9ECE5A" w14:textId="77777777" w:rsidR="00D8230E" w:rsidRPr="00D26778" w:rsidRDefault="00D8230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165F5E37" w14:textId="77777777" w:rsidR="00D8230E" w:rsidRPr="00D26778" w:rsidRDefault="00D8230E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D26778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B74AB92" w14:textId="0B1D192B" w:rsidR="00080FD0" w:rsidRPr="00D26778" w:rsidRDefault="00080FD0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D59C72" w14:textId="77777777" w:rsidR="00721BD3" w:rsidRPr="00D2677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D26778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68DBDCE8" w14:textId="2BD2ECDD" w:rsidR="00691BBB" w:rsidRPr="00D26778" w:rsidRDefault="00691BBB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26778">
        <w:rPr>
          <w:rFonts w:asciiTheme="majorBidi" w:hAnsiTheme="majorBidi" w:cstheme="majorBidi" w:hint="cs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26778">
        <w:rPr>
          <w:rFonts w:asciiTheme="majorBidi" w:hAnsiTheme="majorBidi" w:cstheme="majorBidi" w:hint="cs"/>
          <w:spacing w:val="-6"/>
          <w:sz w:val="30"/>
          <w:szCs w:val="30"/>
        </w:rPr>
        <w:t xml:space="preserve"> </w:t>
      </w:r>
      <w:r w:rsidRPr="00D26778">
        <w:rPr>
          <w:rFonts w:asciiTheme="majorBidi" w:hAnsiTheme="majorBidi" w:cstheme="majorBidi" w:hint="cs"/>
          <w:spacing w:val="-6"/>
          <w:sz w:val="30"/>
          <w:szCs w:val="30"/>
          <w:cs/>
        </w:rPr>
        <w:t>ณ วันที่รายงาน</w:t>
      </w:r>
      <w:r w:rsidRPr="00D26778">
        <w:rPr>
          <w:rFonts w:asciiTheme="majorBidi" w:hAnsiTheme="majorBidi" w:cstheme="majorBidi" w:hint="cs"/>
          <w:spacing w:val="-6"/>
          <w:sz w:val="30"/>
          <w:szCs w:val="30"/>
        </w:rPr>
        <w:t xml:space="preserve"> </w:t>
      </w:r>
      <w:r w:rsidRPr="00D26778">
        <w:rPr>
          <w:rFonts w:asciiTheme="majorBidi" w:hAnsiTheme="majorBidi" w:cstheme="majorBidi" w:hint="cs"/>
          <w:spacing w:val="-6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D26778">
        <w:rPr>
          <w:rFonts w:asciiTheme="majorBidi" w:hAnsiTheme="majorBidi" w:cstheme="majorBidi"/>
          <w:spacing w:val="-6"/>
          <w:sz w:val="30"/>
          <w:szCs w:val="30"/>
          <w:cs/>
        </w:rPr>
        <w:t>หักกลบตามสัญญา</w:t>
      </w:r>
    </w:p>
    <w:p w14:paraId="55B69BCD" w14:textId="02245FEA" w:rsidR="00EB75A5" w:rsidRPr="00D26778" w:rsidRDefault="00EB75A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D500AF" w:rsidRPr="00D26778" w14:paraId="6AA6EB0B" w14:textId="77777777" w:rsidTr="00721BD3">
        <w:trPr>
          <w:tblHeader/>
        </w:trPr>
        <w:tc>
          <w:tcPr>
            <w:tcW w:w="2250" w:type="dxa"/>
          </w:tcPr>
          <w:p w14:paraId="64E2365C" w14:textId="77777777" w:rsidR="00D500AF" w:rsidRPr="00D26778" w:rsidRDefault="00D500AF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tcBorders>
              <w:left w:val="nil"/>
              <w:right w:val="nil"/>
            </w:tcBorders>
          </w:tcPr>
          <w:p w14:paraId="554C495A" w14:textId="694E3521" w:rsidR="00D500AF" w:rsidRPr="00D26778" w:rsidRDefault="00D500AF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00AF" w:rsidRPr="00D26778" w14:paraId="2DDBE879" w14:textId="77777777" w:rsidTr="00721BD3">
        <w:trPr>
          <w:tblHeader/>
        </w:trPr>
        <w:tc>
          <w:tcPr>
            <w:tcW w:w="2250" w:type="dxa"/>
          </w:tcPr>
          <w:p w14:paraId="2093EDAC" w14:textId="77777777" w:rsidR="00D500AF" w:rsidRPr="00D26778" w:rsidRDefault="00D500AF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11AFCE" w14:textId="77777777" w:rsidR="00D500AF" w:rsidRPr="00D26778" w:rsidRDefault="00D500AF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92673F" w14:textId="77777777" w:rsidR="00D500AF" w:rsidRPr="00D26778" w:rsidRDefault="00D500AF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left w:val="nil"/>
              <w:right w:val="nil"/>
            </w:tcBorders>
          </w:tcPr>
          <w:p w14:paraId="3E8FCDEE" w14:textId="77777777" w:rsidR="00D500AF" w:rsidRPr="00D26778" w:rsidRDefault="00D500AF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กระแสงินสดตามสัญญา</w:t>
            </w:r>
          </w:p>
        </w:tc>
      </w:tr>
      <w:tr w:rsidR="00C21D04" w:rsidRPr="00D26778" w14:paraId="5999D9F4" w14:textId="77777777" w:rsidTr="00721BD3">
        <w:trPr>
          <w:tblHeader/>
        </w:trPr>
        <w:tc>
          <w:tcPr>
            <w:tcW w:w="2250" w:type="dxa"/>
            <w:vAlign w:val="bottom"/>
            <w:hideMark/>
          </w:tcPr>
          <w:p w14:paraId="6D188560" w14:textId="5A7457D7" w:rsidR="00C21D04" w:rsidRPr="00D26778" w:rsidRDefault="00C21D04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81763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F2398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60C1AEE8" w14:textId="77777777" w:rsidR="00C21D04" w:rsidRPr="00D26778" w:rsidRDefault="00C21D04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15FDE04" w14:textId="77777777" w:rsidR="00C21D04" w:rsidRPr="00D26778" w:rsidRDefault="00C21D04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5D4E9DD" w14:textId="77777777" w:rsidR="00C21D04" w:rsidRPr="00D2677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7A57940" w14:textId="7E6FE8A9" w:rsidR="00C21D04" w:rsidRPr="00D26778" w:rsidRDefault="00C21D04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641C95C8" w14:textId="5187F3EC" w:rsidR="00C21D04" w:rsidRPr="00D26778" w:rsidRDefault="00C21D04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7AAFE70" w14:textId="77777777" w:rsidR="00C21D04" w:rsidRPr="00D2677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A6222ED" w14:textId="22174A78" w:rsidR="00C21D04" w:rsidRPr="00D26778" w:rsidRDefault="00C21D04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5EFCDEE" w14:textId="6C1E1507" w:rsidR="00C21D04" w:rsidRPr="00D26778" w:rsidRDefault="00C21D04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925CA2" w:rsidRPr="00D2677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BBE2A0" w14:textId="77777777" w:rsidR="00C21D04" w:rsidRPr="00D2677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14CE8A5" w14:textId="497A569D" w:rsidR="00C21D04" w:rsidRPr="00D26778" w:rsidRDefault="00C21D04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925CA2" w:rsidRPr="00D2677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1F1F2B0" w14:textId="61E2B52A" w:rsidR="00C21D04" w:rsidRPr="00D26778" w:rsidRDefault="00C21D04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9F80641" w14:textId="77777777" w:rsidR="00C21D04" w:rsidRPr="00D2677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4FD6F0C" w14:textId="77777777" w:rsidR="00C21D04" w:rsidRPr="00D2677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78A0" w:rsidRPr="00D26778" w14:paraId="63BA53BF" w14:textId="77777777" w:rsidTr="00721BD3">
        <w:trPr>
          <w:tblHeader/>
        </w:trPr>
        <w:tc>
          <w:tcPr>
            <w:tcW w:w="2250" w:type="dxa"/>
            <w:vAlign w:val="bottom"/>
          </w:tcPr>
          <w:p w14:paraId="3818CBD5" w14:textId="77777777" w:rsidR="003A78A0" w:rsidRPr="00D26778" w:rsidRDefault="003A78A0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E9C7827" w14:textId="31BD9187" w:rsidR="003A78A0" w:rsidRPr="00D26778" w:rsidRDefault="003A78A0" w:rsidP="001B34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643D" w:rsidRPr="00D26778" w14:paraId="0466CF5C" w14:textId="77777777" w:rsidTr="00C42189">
        <w:tc>
          <w:tcPr>
            <w:tcW w:w="2250" w:type="dxa"/>
          </w:tcPr>
          <w:p w14:paraId="2292E9DB" w14:textId="0BF414BF" w:rsidR="0078643D" w:rsidRPr="00D26778" w:rsidRDefault="00925CA2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78643D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564</w:t>
            </w:r>
          </w:p>
        </w:tc>
        <w:tc>
          <w:tcPr>
            <w:tcW w:w="1080" w:type="dxa"/>
          </w:tcPr>
          <w:p w14:paraId="792239B1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C31EA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3A62A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A7007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87D0F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C26AFD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8F2AC6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8D6FA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0C27FD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1D04" w:rsidRPr="00D26778" w14:paraId="41D1331F" w14:textId="77777777" w:rsidTr="00C42189">
        <w:tc>
          <w:tcPr>
            <w:tcW w:w="2250" w:type="dxa"/>
            <w:hideMark/>
          </w:tcPr>
          <w:p w14:paraId="762D7576" w14:textId="669ADEE9" w:rsidR="00C21D04" w:rsidRPr="00D26778" w:rsidRDefault="00C21D04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900213C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07CDE5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28E87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9DB2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F88888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AC590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99FE67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C18E22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CDE4D9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C380A" w:rsidRPr="00D26778" w14:paraId="5DC9F848" w14:textId="77777777" w:rsidTr="00C42189">
        <w:tc>
          <w:tcPr>
            <w:tcW w:w="2250" w:type="dxa"/>
            <w:hideMark/>
          </w:tcPr>
          <w:p w14:paraId="0FAA3535" w14:textId="77777777" w:rsidR="00FC380A" w:rsidRPr="00D26778" w:rsidRDefault="00FC380A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FC7F8D7" w14:textId="29D0B610" w:rsidR="00FC380A" w:rsidRPr="00D26778" w:rsidRDefault="00FC380A" w:rsidP="001B34C8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1,227,744</w:t>
            </w:r>
          </w:p>
        </w:tc>
        <w:tc>
          <w:tcPr>
            <w:tcW w:w="270" w:type="dxa"/>
          </w:tcPr>
          <w:p w14:paraId="05A207A2" w14:textId="77777777" w:rsidR="00FC380A" w:rsidRPr="00D26778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0B75D1" w14:textId="488A4EDB" w:rsidR="00FC380A" w:rsidRPr="00D26778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1,227,744</w:t>
            </w:r>
          </w:p>
        </w:tc>
        <w:tc>
          <w:tcPr>
            <w:tcW w:w="270" w:type="dxa"/>
          </w:tcPr>
          <w:p w14:paraId="36B3B3F5" w14:textId="77777777" w:rsidR="00FC380A" w:rsidRPr="00D26778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0BA076" w14:textId="7FEC51F0" w:rsidR="00FC380A" w:rsidRPr="00D26778" w:rsidRDefault="00FC380A" w:rsidP="001B34C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179C46" w14:textId="77777777" w:rsidR="00FC380A" w:rsidRPr="00D26778" w:rsidRDefault="00FC380A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8D2CEE6" w14:textId="5123AB4C" w:rsidR="00FC380A" w:rsidRPr="00D26778" w:rsidRDefault="00FC380A" w:rsidP="001B34C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57FA23" w14:textId="77777777" w:rsidR="00FC380A" w:rsidRPr="00D26778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DEAE1A" w14:textId="78818173" w:rsidR="00FC380A" w:rsidRPr="00D26778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1,227,744</w:t>
            </w:r>
          </w:p>
        </w:tc>
      </w:tr>
      <w:tr w:rsidR="00FC380A" w:rsidRPr="00294365" w14:paraId="49529036" w14:textId="77777777" w:rsidTr="00C42189">
        <w:tc>
          <w:tcPr>
            <w:tcW w:w="2250" w:type="dxa"/>
            <w:hideMark/>
          </w:tcPr>
          <w:p w14:paraId="34456DA0" w14:textId="416EDC0A" w:rsidR="00FC380A" w:rsidRPr="00D26778" w:rsidRDefault="00FC380A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68B5FC6" w14:textId="7E13F20F" w:rsidR="00FC380A" w:rsidRPr="00294365" w:rsidRDefault="00FC380A" w:rsidP="001B34C8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36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A6E16" w:rsidRPr="00294365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294365">
              <w:rPr>
                <w:rFonts w:asciiTheme="majorBidi" w:hAnsiTheme="majorBidi" w:cstheme="majorBidi"/>
                <w:sz w:val="28"/>
                <w:szCs w:val="28"/>
              </w:rPr>
              <w:t>,777</w:t>
            </w:r>
          </w:p>
        </w:tc>
        <w:tc>
          <w:tcPr>
            <w:tcW w:w="270" w:type="dxa"/>
          </w:tcPr>
          <w:p w14:paraId="0BE6282B" w14:textId="77777777" w:rsidR="00FC380A" w:rsidRPr="00294365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FA90E" w14:textId="7887DB8C" w:rsidR="00FC380A" w:rsidRPr="00294365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36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A6E16" w:rsidRPr="00294365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294365">
              <w:rPr>
                <w:rFonts w:asciiTheme="majorBidi" w:hAnsiTheme="majorBidi" w:cstheme="majorBidi"/>
                <w:sz w:val="28"/>
                <w:szCs w:val="28"/>
              </w:rPr>
              <w:t>,777</w:t>
            </w:r>
          </w:p>
        </w:tc>
        <w:tc>
          <w:tcPr>
            <w:tcW w:w="270" w:type="dxa"/>
          </w:tcPr>
          <w:p w14:paraId="632530BC" w14:textId="77777777" w:rsidR="00FC380A" w:rsidRPr="00294365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CB9469" w14:textId="02777BF8" w:rsidR="00FC380A" w:rsidRPr="00294365" w:rsidRDefault="00FC380A" w:rsidP="001B34C8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43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093A24" w14:textId="77777777" w:rsidR="00FC380A" w:rsidRPr="00294365" w:rsidRDefault="00FC380A" w:rsidP="001B34C8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A08412F" w14:textId="0FEF90DB" w:rsidR="00FC380A" w:rsidRPr="00294365" w:rsidRDefault="00FC380A" w:rsidP="001B34C8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2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43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B97434" w14:textId="77777777" w:rsidR="00FC380A" w:rsidRPr="00294365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C4011" w14:textId="54850AD5" w:rsidR="00FC380A" w:rsidRPr="00294365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36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A6E16" w:rsidRPr="00294365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294365">
              <w:rPr>
                <w:rFonts w:asciiTheme="majorBidi" w:hAnsiTheme="majorBidi" w:cstheme="majorBidi"/>
                <w:sz w:val="28"/>
                <w:szCs w:val="28"/>
              </w:rPr>
              <w:t>,777</w:t>
            </w:r>
          </w:p>
        </w:tc>
      </w:tr>
      <w:tr w:rsidR="00FC380A" w:rsidRPr="00D26778" w14:paraId="23AD7B52" w14:textId="77777777" w:rsidTr="00C42189">
        <w:tc>
          <w:tcPr>
            <w:tcW w:w="2250" w:type="dxa"/>
          </w:tcPr>
          <w:p w14:paraId="5727C74B" w14:textId="3A3B8B64" w:rsidR="00FC380A" w:rsidRPr="00D26778" w:rsidRDefault="00FC380A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2C156263" w14:textId="19ADD54A" w:rsidR="00FC380A" w:rsidRPr="00D26778" w:rsidRDefault="00FC380A" w:rsidP="001B34C8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104,29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B6C3725" w14:textId="77777777" w:rsidR="00FC380A" w:rsidRPr="00D26778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8C75B7" w14:textId="1A4858AE" w:rsidR="00FC380A" w:rsidRPr="00D26778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104,29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48C96D7" w14:textId="77777777" w:rsidR="00FC380A" w:rsidRPr="00D26778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839A23" w14:textId="6BB6AB86" w:rsidR="00FC380A" w:rsidRPr="00D26778" w:rsidRDefault="00FC380A" w:rsidP="001B34C8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BCF6FF" w14:textId="77777777" w:rsidR="00FC380A" w:rsidRPr="00D26778" w:rsidRDefault="00FC380A" w:rsidP="001B34C8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35C7D03" w14:textId="59DF154F" w:rsidR="00FC380A" w:rsidRPr="00D26778" w:rsidRDefault="00FC380A" w:rsidP="001B34C8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34B6E7" w14:textId="77777777" w:rsidR="00FC380A" w:rsidRPr="00D26778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99B73" w14:textId="52F2DD20" w:rsidR="00FC380A" w:rsidRPr="00D26778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104,29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228C1" w:rsidRPr="00D26778" w14:paraId="0A1580AB" w14:textId="77777777" w:rsidTr="00C42189">
        <w:trPr>
          <w:trHeight w:val="119"/>
        </w:trPr>
        <w:tc>
          <w:tcPr>
            <w:tcW w:w="2250" w:type="dxa"/>
            <w:hideMark/>
          </w:tcPr>
          <w:p w14:paraId="7F733EC1" w14:textId="77777777" w:rsidR="002228C1" w:rsidRPr="00D26778" w:rsidRDefault="002228C1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33B7BD6" w14:textId="651CEBD9" w:rsidR="002228C1" w:rsidRPr="00D26778" w:rsidRDefault="002228C1" w:rsidP="001B34C8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30,95</w:t>
            </w:r>
            <w:r w:rsidR="00FC380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1C0A6ED3" w14:textId="77777777" w:rsidR="002228C1" w:rsidRPr="00D26778" w:rsidRDefault="002228C1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4A6354" w14:textId="2C020917" w:rsidR="002228C1" w:rsidRPr="00D26778" w:rsidRDefault="002228C1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13,64</w:t>
            </w:r>
            <w:r w:rsidR="00FC380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5BD173B7" w14:textId="77777777" w:rsidR="002228C1" w:rsidRPr="00D26778" w:rsidRDefault="002228C1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512A65" w14:textId="13592EE2" w:rsidR="002228C1" w:rsidRPr="00D26778" w:rsidRDefault="002228C1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FC380A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0" w:type="dxa"/>
            <w:vAlign w:val="bottom"/>
          </w:tcPr>
          <w:p w14:paraId="7DD42247" w14:textId="77777777" w:rsidR="002228C1" w:rsidRPr="00D26778" w:rsidRDefault="002228C1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3409D5" w14:textId="15AED31A" w:rsidR="002228C1" w:rsidRPr="00D26778" w:rsidRDefault="002228C1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FC380A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270" w:type="dxa"/>
            <w:vAlign w:val="bottom"/>
          </w:tcPr>
          <w:p w14:paraId="3D6A1CF3" w14:textId="77777777" w:rsidR="002228C1" w:rsidRPr="00D26778" w:rsidRDefault="002228C1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E98163" w14:textId="224706BD" w:rsidR="002228C1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 w:rsidR="00FC380A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314E3C" w:rsidRPr="00D26778" w14:paraId="0BD901DF" w14:textId="77777777" w:rsidTr="0050323B">
        <w:tc>
          <w:tcPr>
            <w:tcW w:w="2250" w:type="dxa"/>
          </w:tcPr>
          <w:p w14:paraId="00D3A406" w14:textId="77777777" w:rsidR="00314E3C" w:rsidRPr="00D26778" w:rsidRDefault="00314E3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4838E5" w14:textId="592B9756" w:rsidR="00314E3C" w:rsidRPr="00D26778" w:rsidRDefault="00FC380A" w:rsidP="001B34C8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1,820,771</w:t>
            </w:r>
          </w:p>
        </w:tc>
        <w:tc>
          <w:tcPr>
            <w:tcW w:w="270" w:type="dxa"/>
          </w:tcPr>
          <w:p w14:paraId="37BB844E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F84D8" w14:textId="1FFB5B1C" w:rsidR="00314E3C" w:rsidRPr="00D26778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1,803,460</w:t>
            </w:r>
          </w:p>
        </w:tc>
        <w:tc>
          <w:tcPr>
            <w:tcW w:w="270" w:type="dxa"/>
          </w:tcPr>
          <w:p w14:paraId="47282A82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3A779" w14:textId="1E674661" w:rsidR="00314E3C" w:rsidRPr="00FC380A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38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14,580</w:t>
            </w:r>
          </w:p>
        </w:tc>
        <w:tc>
          <w:tcPr>
            <w:tcW w:w="270" w:type="dxa"/>
            <w:vAlign w:val="bottom"/>
          </w:tcPr>
          <w:p w14:paraId="206CBC87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894C5B" w14:textId="061404F3" w:rsidR="00314E3C" w:rsidRPr="00FC380A" w:rsidRDefault="00FC380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38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5,183</w:t>
            </w:r>
          </w:p>
        </w:tc>
        <w:tc>
          <w:tcPr>
            <w:tcW w:w="270" w:type="dxa"/>
          </w:tcPr>
          <w:p w14:paraId="5C42F335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0D219" w14:textId="736BCDAF" w:rsidR="00314E3C" w:rsidRPr="00D26778" w:rsidRDefault="0073659E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1,823,223</w:t>
            </w:r>
          </w:p>
        </w:tc>
      </w:tr>
      <w:tr w:rsidR="00314E3C" w:rsidRPr="00D26778" w14:paraId="0DA9560C" w14:textId="77777777" w:rsidTr="00721BD3">
        <w:tc>
          <w:tcPr>
            <w:tcW w:w="2250" w:type="dxa"/>
          </w:tcPr>
          <w:p w14:paraId="135BA9BD" w14:textId="77777777" w:rsidR="00314E3C" w:rsidRPr="00D26778" w:rsidRDefault="00314E3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8B7062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32656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4C276B4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0997A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61CBF1A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C23DC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358797A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390CE5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B0834A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4E3C" w:rsidRPr="00D26778" w14:paraId="45C47B81" w14:textId="77777777" w:rsidTr="00721BD3">
        <w:tc>
          <w:tcPr>
            <w:tcW w:w="2250" w:type="dxa"/>
          </w:tcPr>
          <w:p w14:paraId="6EEEBCD4" w14:textId="056116F1" w:rsidR="00314E3C" w:rsidRPr="00D26778" w:rsidRDefault="00314E3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CEF75E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F4AFC9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08754D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890F86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254798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869BD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3D3122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92A50A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D2599B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4E3C" w:rsidRPr="00D26778" w14:paraId="12F59DE9" w14:textId="77777777" w:rsidTr="00C42189">
        <w:tc>
          <w:tcPr>
            <w:tcW w:w="2250" w:type="dxa"/>
            <w:hideMark/>
          </w:tcPr>
          <w:p w14:paraId="57EC022A" w14:textId="7E69C616" w:rsidR="00314E3C" w:rsidRPr="00D26778" w:rsidRDefault="00314E3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41BF62E" w14:textId="77777777" w:rsidR="00314E3C" w:rsidRPr="00D26778" w:rsidRDefault="00314E3C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BFEBED" w14:textId="77777777" w:rsidR="00314E3C" w:rsidRPr="00D26778" w:rsidRDefault="00314E3C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A92D4" w14:textId="77777777" w:rsidR="00314E3C" w:rsidRPr="00D26778" w:rsidRDefault="00314E3C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F9D8B" w14:textId="77777777" w:rsidR="00314E3C" w:rsidRPr="00D26778" w:rsidRDefault="00314E3C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FB9EC3" w14:textId="77777777" w:rsidR="00314E3C" w:rsidRPr="00D26778" w:rsidRDefault="00314E3C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65A56" w14:textId="77777777" w:rsidR="00314E3C" w:rsidRPr="00D26778" w:rsidRDefault="00314E3C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C45143" w14:textId="77777777" w:rsidR="00314E3C" w:rsidRPr="00D26778" w:rsidRDefault="00314E3C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E54C3" w14:textId="77777777" w:rsidR="00314E3C" w:rsidRPr="00D26778" w:rsidRDefault="00314E3C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5D5E40" w14:textId="77777777" w:rsidR="00314E3C" w:rsidRPr="00D26778" w:rsidRDefault="00314E3C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4E3C" w:rsidRPr="00D26778" w14:paraId="574B3310" w14:textId="77777777" w:rsidTr="00346E32">
        <w:tc>
          <w:tcPr>
            <w:tcW w:w="2250" w:type="dxa"/>
            <w:hideMark/>
          </w:tcPr>
          <w:p w14:paraId="65937065" w14:textId="77777777" w:rsidR="00314E3C" w:rsidRPr="00D26778" w:rsidRDefault="00314E3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44BD24B" w14:textId="2B5504A5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974,475</w:t>
            </w:r>
          </w:p>
        </w:tc>
        <w:tc>
          <w:tcPr>
            <w:tcW w:w="270" w:type="dxa"/>
          </w:tcPr>
          <w:p w14:paraId="4BCF6DE6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B7E48C" w14:textId="779FF4D2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974,475</w:t>
            </w:r>
          </w:p>
        </w:tc>
        <w:tc>
          <w:tcPr>
            <w:tcW w:w="270" w:type="dxa"/>
          </w:tcPr>
          <w:p w14:paraId="7CC7C073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2EE3B5" w14:textId="4E80160C" w:rsidR="00314E3C" w:rsidRPr="00D26778" w:rsidRDefault="00314E3C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E247D6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EA8F3E" w14:textId="22DAAAA5" w:rsidR="00314E3C" w:rsidRPr="00D26778" w:rsidRDefault="00314E3C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8627B3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FA49E" w14:textId="39D13F14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974,475</w:t>
            </w:r>
          </w:p>
        </w:tc>
      </w:tr>
      <w:tr w:rsidR="00314E3C" w:rsidRPr="00D26778" w14:paraId="0036BDF6" w14:textId="77777777" w:rsidTr="00346E32">
        <w:tc>
          <w:tcPr>
            <w:tcW w:w="2250" w:type="dxa"/>
          </w:tcPr>
          <w:p w14:paraId="7850B24A" w14:textId="662B8C75" w:rsidR="00314E3C" w:rsidRPr="00D26778" w:rsidRDefault="00314E3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4AD4BB64" w14:textId="09CF8229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362,726</w:t>
            </w:r>
          </w:p>
        </w:tc>
        <w:tc>
          <w:tcPr>
            <w:tcW w:w="270" w:type="dxa"/>
          </w:tcPr>
          <w:p w14:paraId="5E25C491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F2D553" w14:textId="2246940C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362,726</w:t>
            </w:r>
          </w:p>
        </w:tc>
        <w:tc>
          <w:tcPr>
            <w:tcW w:w="270" w:type="dxa"/>
          </w:tcPr>
          <w:p w14:paraId="23EECB83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22BD2" w14:textId="2ECD3B12" w:rsidR="00314E3C" w:rsidRPr="00D26778" w:rsidRDefault="00314E3C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57D8DA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6FA8F" w14:textId="125FE62D" w:rsidR="00314E3C" w:rsidRPr="00D26778" w:rsidRDefault="00314E3C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673835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E4379F" w14:textId="0A2995B0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362,726</w:t>
            </w:r>
          </w:p>
        </w:tc>
      </w:tr>
      <w:tr w:rsidR="00314E3C" w:rsidRPr="00D26778" w14:paraId="71F89C0E" w14:textId="77777777" w:rsidTr="00346E32">
        <w:tc>
          <w:tcPr>
            <w:tcW w:w="2250" w:type="dxa"/>
          </w:tcPr>
          <w:p w14:paraId="2B76E751" w14:textId="6987C2BD" w:rsidR="00314E3C" w:rsidRPr="00D26778" w:rsidRDefault="00314E3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0B94C9B3" w14:textId="208AB85E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56,238</w:t>
            </w:r>
          </w:p>
        </w:tc>
        <w:tc>
          <w:tcPr>
            <w:tcW w:w="270" w:type="dxa"/>
          </w:tcPr>
          <w:p w14:paraId="660A7F23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C5AE0" w14:textId="2FB4238D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56,238</w:t>
            </w:r>
          </w:p>
        </w:tc>
        <w:tc>
          <w:tcPr>
            <w:tcW w:w="270" w:type="dxa"/>
          </w:tcPr>
          <w:p w14:paraId="43F71233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20BA9" w14:textId="1FA67A77" w:rsidR="00314E3C" w:rsidRPr="00D26778" w:rsidRDefault="00314E3C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064A22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6B804" w14:textId="50B4F348" w:rsidR="00314E3C" w:rsidRPr="00D26778" w:rsidRDefault="00314E3C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DE5E1A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CCCD9B" w14:textId="113A9E20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56,238</w:t>
            </w:r>
          </w:p>
        </w:tc>
      </w:tr>
      <w:tr w:rsidR="00314E3C" w:rsidRPr="00D26778" w14:paraId="3D8D3E4B" w14:textId="77777777" w:rsidTr="00F5417B">
        <w:tc>
          <w:tcPr>
            <w:tcW w:w="2250" w:type="dxa"/>
            <w:hideMark/>
          </w:tcPr>
          <w:p w14:paraId="7AF2DBC7" w14:textId="77777777" w:rsidR="00314E3C" w:rsidRPr="00D26778" w:rsidRDefault="00314E3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51E661DF" w14:textId="32E8A55F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129,580</w:t>
            </w:r>
          </w:p>
        </w:tc>
        <w:tc>
          <w:tcPr>
            <w:tcW w:w="270" w:type="dxa"/>
          </w:tcPr>
          <w:p w14:paraId="0E45762A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D2EE0B" w14:textId="337B5963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73,362</w:t>
            </w:r>
          </w:p>
        </w:tc>
        <w:tc>
          <w:tcPr>
            <w:tcW w:w="270" w:type="dxa"/>
          </w:tcPr>
          <w:p w14:paraId="4C02EC18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8353A" w14:textId="4C3D358F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50,178</w:t>
            </w:r>
          </w:p>
        </w:tc>
        <w:tc>
          <w:tcPr>
            <w:tcW w:w="270" w:type="dxa"/>
          </w:tcPr>
          <w:p w14:paraId="4C8ECA1C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EC7E6C" w14:textId="26AE6428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10,279</w:t>
            </w:r>
          </w:p>
        </w:tc>
        <w:tc>
          <w:tcPr>
            <w:tcW w:w="270" w:type="dxa"/>
          </w:tcPr>
          <w:p w14:paraId="37BABE71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1591F6" w14:textId="473D4CA0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133,819</w:t>
            </w:r>
          </w:p>
        </w:tc>
      </w:tr>
      <w:tr w:rsidR="00314E3C" w:rsidRPr="00D26778" w14:paraId="245C3053" w14:textId="77777777" w:rsidTr="00346E32">
        <w:trPr>
          <w:trHeight w:val="119"/>
        </w:trPr>
        <w:tc>
          <w:tcPr>
            <w:tcW w:w="2250" w:type="dxa"/>
            <w:hideMark/>
          </w:tcPr>
          <w:p w14:paraId="6E9B985D" w14:textId="77777777" w:rsidR="00314E3C" w:rsidRPr="00D26778" w:rsidRDefault="00314E3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2310ECF" w14:textId="13D30A90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25,628</w:t>
            </w:r>
          </w:p>
        </w:tc>
        <w:tc>
          <w:tcPr>
            <w:tcW w:w="270" w:type="dxa"/>
            <w:vAlign w:val="bottom"/>
          </w:tcPr>
          <w:p w14:paraId="0F12121D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DA020" w14:textId="5620A5DF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15,276</w:t>
            </w:r>
          </w:p>
        </w:tc>
        <w:tc>
          <w:tcPr>
            <w:tcW w:w="270" w:type="dxa"/>
            <w:vAlign w:val="bottom"/>
          </w:tcPr>
          <w:p w14:paraId="1404D14E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DE6379" w14:textId="2B063365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7,554</w:t>
            </w:r>
          </w:p>
        </w:tc>
        <w:tc>
          <w:tcPr>
            <w:tcW w:w="270" w:type="dxa"/>
            <w:vAlign w:val="bottom"/>
          </w:tcPr>
          <w:p w14:paraId="499ACD08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B88EF6" w14:textId="51E5EBCD" w:rsidR="00314E3C" w:rsidRPr="00D26778" w:rsidRDefault="00314E3C" w:rsidP="001B34C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4,434</w:t>
            </w:r>
          </w:p>
        </w:tc>
        <w:tc>
          <w:tcPr>
            <w:tcW w:w="270" w:type="dxa"/>
            <w:vAlign w:val="bottom"/>
          </w:tcPr>
          <w:p w14:paraId="0D515228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70D305" w14:textId="7AE98DCE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27,264</w:t>
            </w:r>
          </w:p>
        </w:tc>
      </w:tr>
      <w:tr w:rsidR="00314E3C" w:rsidRPr="00D26778" w14:paraId="0A564054" w14:textId="77777777" w:rsidTr="00346E32">
        <w:tc>
          <w:tcPr>
            <w:tcW w:w="2250" w:type="dxa"/>
          </w:tcPr>
          <w:p w14:paraId="7FB69AE4" w14:textId="77777777" w:rsidR="00314E3C" w:rsidRPr="00D26778" w:rsidRDefault="00314E3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12C9E" w14:textId="2F4A0990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D2677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D2677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548</w:t>
            </w:r>
            <w:r w:rsidRPr="00D2677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D2677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647</w:t>
            </w:r>
          </w:p>
        </w:tc>
        <w:tc>
          <w:tcPr>
            <w:tcW w:w="270" w:type="dxa"/>
          </w:tcPr>
          <w:p w14:paraId="79F972C0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42948" w14:textId="1463C8B2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1,482,077</w:t>
            </w:r>
          </w:p>
        </w:tc>
        <w:tc>
          <w:tcPr>
            <w:tcW w:w="270" w:type="dxa"/>
          </w:tcPr>
          <w:p w14:paraId="27A0A0F9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C4700" w14:textId="559CD934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57,732</w:t>
            </w:r>
          </w:p>
        </w:tc>
        <w:tc>
          <w:tcPr>
            <w:tcW w:w="270" w:type="dxa"/>
          </w:tcPr>
          <w:p w14:paraId="014C9CFA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ECB5B" w14:textId="4E57EB3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14,713</w:t>
            </w:r>
          </w:p>
        </w:tc>
        <w:tc>
          <w:tcPr>
            <w:tcW w:w="270" w:type="dxa"/>
          </w:tcPr>
          <w:p w14:paraId="653C4629" w14:textId="77777777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AB609" w14:textId="554476C2" w:rsidR="00314E3C" w:rsidRPr="00D26778" w:rsidRDefault="00314E3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1,554,522</w:t>
            </w:r>
          </w:p>
        </w:tc>
      </w:tr>
    </w:tbl>
    <w:p w14:paraId="24236628" w14:textId="5C3FC039" w:rsidR="00721BD3" w:rsidRPr="00D2677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14BE4418" w14:textId="77777777" w:rsidR="00721BD3" w:rsidRPr="00D2677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 w:rsidRPr="00D26778">
        <w:rPr>
          <w:rFonts w:ascii="Angsana New" w:hAnsi="Angsana New"/>
          <w:sz w:val="20"/>
          <w:szCs w:val="20"/>
          <w:cs/>
        </w:rPr>
        <w:br w:type="page"/>
      </w:r>
    </w:p>
    <w:tbl>
      <w:tblPr>
        <w:tblStyle w:val="TableGrid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78643D" w:rsidRPr="00D26778" w14:paraId="7DF1BC0A" w14:textId="77777777" w:rsidTr="00346E32">
        <w:tc>
          <w:tcPr>
            <w:tcW w:w="2250" w:type="dxa"/>
          </w:tcPr>
          <w:p w14:paraId="3924F62B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tcBorders>
              <w:left w:val="nil"/>
              <w:right w:val="nil"/>
            </w:tcBorders>
          </w:tcPr>
          <w:p w14:paraId="5A049C6C" w14:textId="2C6C1460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43D" w:rsidRPr="00D26778" w14:paraId="2D772A2C" w14:textId="77777777" w:rsidTr="00346E32">
        <w:tc>
          <w:tcPr>
            <w:tcW w:w="2250" w:type="dxa"/>
          </w:tcPr>
          <w:p w14:paraId="3DC7BF8C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0C37B3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19FB2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left w:val="nil"/>
              <w:right w:val="nil"/>
            </w:tcBorders>
          </w:tcPr>
          <w:p w14:paraId="7D186F6A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กระแสงินสดตามสัญญา</w:t>
            </w:r>
          </w:p>
        </w:tc>
      </w:tr>
      <w:tr w:rsidR="0078643D" w:rsidRPr="00D26778" w14:paraId="4F16B52D" w14:textId="77777777" w:rsidTr="00346E32">
        <w:trPr>
          <w:tblHeader/>
        </w:trPr>
        <w:tc>
          <w:tcPr>
            <w:tcW w:w="2250" w:type="dxa"/>
            <w:vAlign w:val="bottom"/>
            <w:hideMark/>
          </w:tcPr>
          <w:p w14:paraId="4F99ACC8" w14:textId="3E4248AC" w:rsidR="0078643D" w:rsidRPr="00D26778" w:rsidRDefault="0078643D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81763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F2398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5586437B" w14:textId="77777777" w:rsidR="0078643D" w:rsidRPr="00D26778" w:rsidRDefault="0078643D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AD7A2D2" w14:textId="77777777" w:rsidR="0078643D" w:rsidRPr="00D26778" w:rsidRDefault="0078643D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D8E23A9" w14:textId="77777777" w:rsidR="0078643D" w:rsidRPr="00D2677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0FAEE46" w14:textId="39C3EFFA" w:rsidR="0078643D" w:rsidRPr="00D26778" w:rsidRDefault="0078643D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593D224" w14:textId="77777777" w:rsidR="0078643D" w:rsidRPr="00D26778" w:rsidRDefault="0078643D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2F17955" w14:textId="77777777" w:rsidR="0078643D" w:rsidRPr="00D2677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4C88BF1" w14:textId="45BC9168" w:rsidR="0078643D" w:rsidRPr="00D26778" w:rsidRDefault="0078643D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4CAD8321" w14:textId="1675FC9F" w:rsidR="0078643D" w:rsidRPr="00D26778" w:rsidRDefault="0078643D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925CA2" w:rsidRPr="00D2677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8C5617" w14:textId="77777777" w:rsidR="0078643D" w:rsidRPr="00D2677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DCF86AD" w14:textId="24984265" w:rsidR="0078643D" w:rsidRPr="00D26778" w:rsidRDefault="0078643D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925CA2" w:rsidRPr="00D2677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D6E57EA" w14:textId="77777777" w:rsidR="0078643D" w:rsidRPr="00D26778" w:rsidRDefault="0078643D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D2F8745" w14:textId="77777777" w:rsidR="0078643D" w:rsidRPr="00D2677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365450C" w14:textId="77777777" w:rsidR="0078643D" w:rsidRPr="00D2677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643D" w:rsidRPr="00D26778" w14:paraId="2ABB3220" w14:textId="77777777" w:rsidTr="00346E32">
        <w:trPr>
          <w:tblHeader/>
        </w:trPr>
        <w:tc>
          <w:tcPr>
            <w:tcW w:w="2250" w:type="dxa"/>
            <w:vAlign w:val="bottom"/>
          </w:tcPr>
          <w:p w14:paraId="353154B1" w14:textId="77777777" w:rsidR="0078643D" w:rsidRPr="00D26778" w:rsidRDefault="0078643D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08ADFDF" w14:textId="77777777" w:rsidR="0078643D" w:rsidRPr="00D2677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643D" w:rsidRPr="00D26778" w14:paraId="6B3F8FBD" w14:textId="77777777" w:rsidTr="00346E32">
        <w:tc>
          <w:tcPr>
            <w:tcW w:w="2250" w:type="dxa"/>
          </w:tcPr>
          <w:p w14:paraId="6A7EAD5F" w14:textId="7BB7CB12" w:rsidR="0078643D" w:rsidRPr="00D26778" w:rsidRDefault="00925CA2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78643D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564</w:t>
            </w:r>
          </w:p>
        </w:tc>
        <w:tc>
          <w:tcPr>
            <w:tcW w:w="1080" w:type="dxa"/>
          </w:tcPr>
          <w:p w14:paraId="18CDF4C0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3180F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2EB4AB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5C6F6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3E7FBF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77496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009328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1A3854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EFBD57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3D" w:rsidRPr="00D26778" w14:paraId="36CE0EE6" w14:textId="77777777" w:rsidTr="00346E32">
        <w:tc>
          <w:tcPr>
            <w:tcW w:w="2250" w:type="dxa"/>
            <w:hideMark/>
          </w:tcPr>
          <w:p w14:paraId="007A3D66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C922FB8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3D927E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9B953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77EEB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8CC814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45E6A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06D65C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5A56B2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BCCB40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3D" w:rsidRPr="00D26778" w14:paraId="3C6B9420" w14:textId="77777777" w:rsidTr="00346E32">
        <w:tc>
          <w:tcPr>
            <w:tcW w:w="2250" w:type="dxa"/>
            <w:hideMark/>
          </w:tcPr>
          <w:p w14:paraId="1A1E4D52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7890C5F" w14:textId="4CFA5D9C" w:rsidR="0078643D" w:rsidRPr="00D26778" w:rsidRDefault="007858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alibri" w:hAnsi="Calibri" w:cstheme="minorBidi"/>
                <w:color w:val="000000"/>
                <w:sz w:val="22"/>
                <w:szCs w:val="22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402,627</w:t>
            </w:r>
          </w:p>
        </w:tc>
        <w:tc>
          <w:tcPr>
            <w:tcW w:w="270" w:type="dxa"/>
          </w:tcPr>
          <w:p w14:paraId="7FAC5A38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0E2203" w14:textId="30178EEF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402,627</w:t>
            </w:r>
          </w:p>
        </w:tc>
        <w:tc>
          <w:tcPr>
            <w:tcW w:w="270" w:type="dxa"/>
          </w:tcPr>
          <w:p w14:paraId="433B96BF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2E611" w14:textId="3E06525E" w:rsidR="0078643D" w:rsidRPr="00D26778" w:rsidRDefault="007858EA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10FB5B" w14:textId="77777777" w:rsidR="0078643D" w:rsidRPr="00D26778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87C274" w14:textId="74D13F1F" w:rsidR="0078643D" w:rsidRPr="00D26778" w:rsidRDefault="007858EA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3BA14D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7D38D" w14:textId="3EDD79A1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402,627</w:t>
            </w:r>
          </w:p>
        </w:tc>
      </w:tr>
      <w:tr w:rsidR="0078643D" w:rsidRPr="00D26778" w14:paraId="1AB4B206" w14:textId="77777777" w:rsidTr="00346E32">
        <w:tc>
          <w:tcPr>
            <w:tcW w:w="2250" w:type="dxa"/>
            <w:hideMark/>
          </w:tcPr>
          <w:p w14:paraId="061E698B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7C3ABC6" w14:textId="76F69164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190,675</w:t>
            </w:r>
          </w:p>
        </w:tc>
        <w:tc>
          <w:tcPr>
            <w:tcW w:w="270" w:type="dxa"/>
          </w:tcPr>
          <w:p w14:paraId="08A1A034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8B9321" w14:textId="2335CAD6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190,675</w:t>
            </w:r>
          </w:p>
        </w:tc>
        <w:tc>
          <w:tcPr>
            <w:tcW w:w="270" w:type="dxa"/>
          </w:tcPr>
          <w:p w14:paraId="74982137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F3F15" w14:textId="1392A490" w:rsidR="0078643D" w:rsidRPr="00D26778" w:rsidRDefault="007858EA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63C519" w14:textId="77777777" w:rsidR="0078643D" w:rsidRPr="00D26778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D19F6" w14:textId="1A6F7F2D" w:rsidR="0078643D" w:rsidRPr="00D26778" w:rsidRDefault="007858EA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29CFF5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1B9877" w14:textId="35C00C99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190,675</w:t>
            </w:r>
          </w:p>
        </w:tc>
      </w:tr>
      <w:tr w:rsidR="0078643D" w:rsidRPr="00D26778" w14:paraId="79E90573" w14:textId="77777777" w:rsidTr="00346E32">
        <w:tc>
          <w:tcPr>
            <w:tcW w:w="2250" w:type="dxa"/>
          </w:tcPr>
          <w:p w14:paraId="211E4AC7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222774EC" w14:textId="00F81147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43,736</w:t>
            </w:r>
          </w:p>
        </w:tc>
        <w:tc>
          <w:tcPr>
            <w:tcW w:w="270" w:type="dxa"/>
          </w:tcPr>
          <w:p w14:paraId="5EBD3B8A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20F5D" w14:textId="6D5D891B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43,736</w:t>
            </w:r>
          </w:p>
        </w:tc>
        <w:tc>
          <w:tcPr>
            <w:tcW w:w="270" w:type="dxa"/>
          </w:tcPr>
          <w:p w14:paraId="10342613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55EB9" w14:textId="7BBFD591" w:rsidR="0078643D" w:rsidRPr="00D26778" w:rsidRDefault="007858EA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2FC569" w14:textId="77777777" w:rsidR="0078643D" w:rsidRPr="00D26778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B51DB2" w14:textId="426E9F04" w:rsidR="0078643D" w:rsidRPr="00D26778" w:rsidRDefault="007858EA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40F341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C0EA4A" w14:textId="5218B610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43,736</w:t>
            </w:r>
          </w:p>
        </w:tc>
      </w:tr>
      <w:tr w:rsidR="0078643D" w:rsidRPr="00D26778" w14:paraId="1CAB6B21" w14:textId="77777777" w:rsidTr="00506CFD">
        <w:trPr>
          <w:trHeight w:val="119"/>
        </w:trPr>
        <w:tc>
          <w:tcPr>
            <w:tcW w:w="2250" w:type="dxa"/>
            <w:hideMark/>
          </w:tcPr>
          <w:p w14:paraId="1732D92E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C267A5" w14:textId="424B012A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8,275</w:t>
            </w:r>
          </w:p>
        </w:tc>
        <w:tc>
          <w:tcPr>
            <w:tcW w:w="270" w:type="dxa"/>
            <w:vAlign w:val="bottom"/>
          </w:tcPr>
          <w:p w14:paraId="010EE5AF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8E1BA7" w14:textId="08DB98E1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5,047</w:t>
            </w:r>
          </w:p>
        </w:tc>
        <w:tc>
          <w:tcPr>
            <w:tcW w:w="270" w:type="dxa"/>
            <w:vAlign w:val="bottom"/>
          </w:tcPr>
          <w:p w14:paraId="6DC7AE88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7F8D15" w14:textId="1756AD8D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1,706</w:t>
            </w:r>
          </w:p>
        </w:tc>
        <w:tc>
          <w:tcPr>
            <w:tcW w:w="270" w:type="dxa"/>
            <w:vAlign w:val="bottom"/>
          </w:tcPr>
          <w:p w14:paraId="58542FA0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B3F487" w14:textId="341222E3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2,010</w:t>
            </w:r>
          </w:p>
        </w:tc>
        <w:tc>
          <w:tcPr>
            <w:tcW w:w="270" w:type="dxa"/>
            <w:vAlign w:val="bottom"/>
          </w:tcPr>
          <w:p w14:paraId="02B8AC00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AB1E06" w14:textId="5ED84AAD" w:rsidR="0078643D" w:rsidRPr="00D26778" w:rsidRDefault="00506CF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8,763</w:t>
            </w:r>
          </w:p>
        </w:tc>
      </w:tr>
      <w:tr w:rsidR="0078643D" w:rsidRPr="00D26778" w14:paraId="3FF7BA50" w14:textId="77777777" w:rsidTr="00346E32">
        <w:tc>
          <w:tcPr>
            <w:tcW w:w="2250" w:type="dxa"/>
          </w:tcPr>
          <w:p w14:paraId="77399C22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7C407" w14:textId="1A85C19D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645,31</w:t>
            </w:r>
            <w:r w:rsidR="00506CFD"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8982E2A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FD134" w14:textId="6ACB7E39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642,08</w:t>
            </w:r>
            <w:r w:rsidR="00506CFD"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279B0D3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16F16" w14:textId="4645C210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1,706</w:t>
            </w:r>
          </w:p>
        </w:tc>
        <w:tc>
          <w:tcPr>
            <w:tcW w:w="270" w:type="dxa"/>
          </w:tcPr>
          <w:p w14:paraId="7D8F7010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B0430" w14:textId="27FE01DE" w:rsidR="0078643D" w:rsidRPr="00D26778" w:rsidRDefault="007858E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2,010</w:t>
            </w:r>
          </w:p>
        </w:tc>
        <w:tc>
          <w:tcPr>
            <w:tcW w:w="270" w:type="dxa"/>
          </w:tcPr>
          <w:p w14:paraId="416C47FB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237E8" w14:textId="67F668B7" w:rsidR="0078643D" w:rsidRPr="00D26778" w:rsidRDefault="00506CF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645,801</w:t>
            </w:r>
          </w:p>
        </w:tc>
      </w:tr>
      <w:tr w:rsidR="0078643D" w:rsidRPr="00D26778" w14:paraId="786E7B8A" w14:textId="77777777" w:rsidTr="00721BD3">
        <w:tc>
          <w:tcPr>
            <w:tcW w:w="2250" w:type="dxa"/>
          </w:tcPr>
          <w:p w14:paraId="1DB372CB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847A686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C0ED0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2611AE1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0F0FF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63A3682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A0B31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9C3B34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82303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842439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643D" w:rsidRPr="00D26778" w14:paraId="05E0586F" w14:textId="77777777" w:rsidTr="00721BD3">
        <w:tc>
          <w:tcPr>
            <w:tcW w:w="2250" w:type="dxa"/>
          </w:tcPr>
          <w:p w14:paraId="707F114C" w14:textId="3190B03C" w:rsidR="0078643D" w:rsidRPr="00D26778" w:rsidRDefault="00925CA2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78643D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881763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C78306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FA651A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05942C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2543F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36BCD2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F68627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85530A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FB4C6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56D970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3D" w:rsidRPr="00D26778" w14:paraId="387A8DF5" w14:textId="77777777" w:rsidTr="00346E32">
        <w:tc>
          <w:tcPr>
            <w:tcW w:w="2250" w:type="dxa"/>
            <w:hideMark/>
          </w:tcPr>
          <w:p w14:paraId="353CDA6D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A944A0E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9FFB6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03B014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6A344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243CB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5F7F4A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30ABC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F8165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73FB3F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3D" w:rsidRPr="00D26778" w14:paraId="70D235E6" w14:textId="77777777" w:rsidTr="00346E32">
        <w:tc>
          <w:tcPr>
            <w:tcW w:w="2250" w:type="dxa"/>
            <w:hideMark/>
          </w:tcPr>
          <w:p w14:paraId="50A4C366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BE90043" w14:textId="60881D28" w:rsidR="0078643D" w:rsidRPr="00D26778" w:rsidRDefault="00881763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4BBECE0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7AFB62" w14:textId="65132E2B" w:rsidR="0078643D" w:rsidRPr="00D26778" w:rsidRDefault="00881763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10AA64E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9AF805" w14:textId="394165E5" w:rsidR="0078643D" w:rsidRPr="00D26778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29B10F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7A4CBD" w14:textId="1CEECC26" w:rsidR="0078643D" w:rsidRPr="00D26778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DEC2A7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0DE7243" w14:textId="4B47AB90" w:rsidR="0078643D" w:rsidRPr="00D26778" w:rsidRDefault="00881763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78643D" w:rsidRPr="00D2677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5F2398" w:rsidRPr="00D2677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5F2398" w:rsidRPr="00D2677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5F2398" w:rsidRPr="00D2677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78643D" w:rsidRPr="00D26778" w14:paraId="053497CA" w14:textId="77777777" w:rsidTr="00346E32">
        <w:tc>
          <w:tcPr>
            <w:tcW w:w="2250" w:type="dxa"/>
          </w:tcPr>
          <w:p w14:paraId="4B6AB649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7DFEBF4" w14:textId="2CC8DEB4" w:rsidR="0078643D" w:rsidRPr="00D26778" w:rsidRDefault="005F2398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08,0</w:t>
            </w:r>
            <w:r w:rsidR="00881763"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46BDCE3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05C3DB" w14:textId="76E67BD9" w:rsidR="0078643D" w:rsidRPr="00D26778" w:rsidRDefault="005F2398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08,0</w:t>
            </w:r>
            <w:r w:rsidR="00881763"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D37AF21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66786" w14:textId="21AACF01" w:rsidR="0078643D" w:rsidRPr="00D26778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FE2DC4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2E6084" w14:textId="30D42040" w:rsidR="0078643D" w:rsidRPr="00D26778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397728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E9CECC9" w14:textId="035AA332" w:rsidR="0078643D" w:rsidRPr="00D26778" w:rsidRDefault="005F2398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 w:hint="cs"/>
                <w:sz w:val="28"/>
                <w:szCs w:val="28"/>
              </w:rPr>
              <w:t>08,0</w:t>
            </w:r>
            <w:r w:rsidR="00881763" w:rsidRPr="00D2677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78643D" w:rsidRPr="00D26778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  <w:tr w:rsidR="0078643D" w:rsidRPr="00D26778" w14:paraId="0FB5BAF1" w14:textId="77777777" w:rsidTr="00346E32">
        <w:tc>
          <w:tcPr>
            <w:tcW w:w="2250" w:type="dxa"/>
          </w:tcPr>
          <w:p w14:paraId="4DAFDFC6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6F287C07" w14:textId="09B9EA8D" w:rsidR="0078643D" w:rsidRPr="00D26778" w:rsidRDefault="005F2398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81763"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F2B1538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DA0F23" w14:textId="1A87DF17" w:rsidR="0078643D" w:rsidRPr="00D26778" w:rsidRDefault="005F2398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81763"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2838D0D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C715AC" w14:textId="263B5E0C" w:rsidR="0078643D" w:rsidRPr="00D26778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973B54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CBE92C" w14:textId="4E93B319" w:rsidR="0078643D" w:rsidRPr="00D26778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BD06C9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2BA4A01" w14:textId="19009AC5" w:rsidR="0078643D" w:rsidRPr="00D26778" w:rsidRDefault="005F2398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81763"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8643D" w:rsidRPr="00D26778" w14:paraId="0F7EAB0E" w14:textId="77777777" w:rsidTr="00346E32">
        <w:tc>
          <w:tcPr>
            <w:tcW w:w="2250" w:type="dxa"/>
            <w:hideMark/>
          </w:tcPr>
          <w:p w14:paraId="49D17A54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044ECD00" w14:textId="36903BF9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>,64</w:t>
            </w:r>
            <w:r w:rsidR="00881763"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E1B1C5D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1C11CC" w14:textId="1F2BF3BA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44,68</w:t>
            </w:r>
            <w:r w:rsidR="00925CA2" w:rsidRPr="00D2677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CE39C2C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EB0E64" w14:textId="3ABA6E29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81763"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925CA2" w:rsidRPr="00D2677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0E93D3F8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378911" w14:textId="25FDE690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4,795</w:t>
            </w:r>
          </w:p>
        </w:tc>
        <w:tc>
          <w:tcPr>
            <w:tcW w:w="270" w:type="dxa"/>
          </w:tcPr>
          <w:p w14:paraId="659235F4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2CB73F" w14:textId="0B1D1986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81763"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763"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78643D" w:rsidRPr="00D26778" w14:paraId="2C54804A" w14:textId="77777777" w:rsidTr="00346E32">
        <w:trPr>
          <w:trHeight w:val="119"/>
        </w:trPr>
        <w:tc>
          <w:tcPr>
            <w:tcW w:w="2250" w:type="dxa"/>
            <w:hideMark/>
          </w:tcPr>
          <w:p w14:paraId="0974F049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632DCD6" w14:textId="42DCD280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9,4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84EE00C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F61231" w14:textId="31A565EF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881763"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vAlign w:val="bottom"/>
          </w:tcPr>
          <w:p w14:paraId="3F248F82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A2406B" w14:textId="6D9F2B06" w:rsidR="0078643D" w:rsidRPr="00D26778" w:rsidRDefault="00881763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43D" w:rsidRPr="00D2677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038E530B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147E61" w14:textId="4FD0B2F0" w:rsidR="0078643D" w:rsidRPr="00D26778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40F740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65A2BF0" w14:textId="146D733D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9,805</w:t>
            </w:r>
          </w:p>
        </w:tc>
      </w:tr>
      <w:tr w:rsidR="0078643D" w:rsidRPr="00D26778" w14:paraId="4BB02714" w14:textId="77777777" w:rsidTr="00346E32">
        <w:tc>
          <w:tcPr>
            <w:tcW w:w="2250" w:type="dxa"/>
          </w:tcPr>
          <w:p w14:paraId="40CA5227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BE6FA5" w14:textId="1EDB544D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574,6</w:t>
            </w:r>
            <w:r w:rsidR="00881763"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0CDDFBD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D247D" w14:textId="6E209066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25CA2"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4,646</w:t>
            </w:r>
          </w:p>
        </w:tc>
        <w:tc>
          <w:tcPr>
            <w:tcW w:w="270" w:type="dxa"/>
          </w:tcPr>
          <w:p w14:paraId="343D862F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18A72" w14:textId="244F68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</w:t>
            </w:r>
            <w:r w:rsidR="00881763"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F2398"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E391B4B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8EAF4" w14:textId="353E120A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4,795</w:t>
            </w:r>
          </w:p>
        </w:tc>
        <w:tc>
          <w:tcPr>
            <w:tcW w:w="270" w:type="dxa"/>
          </w:tcPr>
          <w:p w14:paraId="3FBA8342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4A551D" w14:textId="164E4A98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576,78</w:t>
            </w:r>
            <w:r w:rsidR="00925CA2"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3C49CE17" w14:textId="77777777" w:rsidR="0078643D" w:rsidRPr="00D26778" w:rsidRDefault="007864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DB2E14" w14:textId="3357C0F8" w:rsidR="00030124" w:rsidRPr="00D26778" w:rsidRDefault="00453206" w:rsidP="001B34C8">
      <w:pPr>
        <w:tabs>
          <w:tab w:val="clear" w:pos="454"/>
          <w:tab w:val="left" w:pos="990"/>
          <w:tab w:val="left" w:pos="108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F84174" w:rsidRPr="00D267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881763"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F8393E7" w14:textId="77777777" w:rsidR="00315974" w:rsidRPr="00D26778" w:rsidRDefault="0031597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3AB3478" w14:textId="7A4DC95A" w:rsidR="000F143B" w:rsidRPr="00D26778" w:rsidRDefault="0045320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E0AE2" w:rsidRPr="00D26778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2E23ECDC" w14:textId="7E0F9E77" w:rsidR="00DE16F7" w:rsidRPr="00D26778" w:rsidRDefault="00DE16F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313A74" w14:textId="77777777" w:rsidR="00721BD3" w:rsidRPr="00D2677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  <w:r w:rsidRPr="00D26778">
        <w:rPr>
          <w:rFonts w:ascii="Angsana New" w:hAnsi="Angsana New"/>
          <w:sz w:val="30"/>
          <w:szCs w:val="30"/>
        </w:rPr>
        <w:br w:type="page"/>
      </w:r>
    </w:p>
    <w:p w14:paraId="245834F5" w14:textId="5C97875F" w:rsidR="00665AC8" w:rsidRPr="00D26778" w:rsidRDefault="00665AC8" w:rsidP="001B34C8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</w:rPr>
        <w:t>(</w:t>
      </w:r>
      <w:r w:rsidR="00F84174" w:rsidRPr="00D26778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D26778">
        <w:rPr>
          <w:rFonts w:ascii="Angsana New" w:hAnsi="Angsana New" w:hint="cs"/>
          <w:sz w:val="30"/>
          <w:szCs w:val="30"/>
        </w:rPr>
        <w:t>.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Pr="00D26778">
        <w:rPr>
          <w:rFonts w:ascii="Angsana New" w:hAnsi="Angsana New" w:hint="cs"/>
          <w:sz w:val="30"/>
          <w:szCs w:val="30"/>
        </w:rPr>
        <w:t>.</w:t>
      </w:r>
      <w:r w:rsidR="005F2398" w:rsidRPr="00D26778">
        <w:rPr>
          <w:rFonts w:ascii="Angsana New" w:hAnsi="Angsana New" w:hint="cs"/>
          <w:sz w:val="30"/>
          <w:szCs w:val="30"/>
        </w:rPr>
        <w:t>1</w:t>
      </w:r>
      <w:r w:rsidRPr="00D26778">
        <w:rPr>
          <w:rFonts w:ascii="Angsana New" w:hAnsi="Angsana New" w:hint="cs"/>
          <w:sz w:val="30"/>
          <w:szCs w:val="30"/>
          <w:lang w:val="en-US" w:bidi="th-TH"/>
        </w:rPr>
        <w:t xml:space="preserve">) </w:t>
      </w:r>
      <w:r w:rsidRPr="00D26778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184B85C9" w14:textId="1D89AB2A" w:rsidR="00665AC8" w:rsidRPr="00D26778" w:rsidRDefault="00665AC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2F63C114" w14:textId="0DD469DF" w:rsidR="00295D27" w:rsidRPr="00D26778" w:rsidRDefault="00295D27" w:rsidP="001B34C8">
      <w:pPr>
        <w:tabs>
          <w:tab w:val="clear" w:pos="454"/>
          <w:tab w:val="clear" w:pos="907"/>
          <w:tab w:val="clear" w:pos="1871"/>
          <w:tab w:val="left" w:pos="720"/>
          <w:tab w:val="left" w:pos="990"/>
          <w:tab w:val="left" w:pos="1170"/>
        </w:tabs>
        <w:spacing w:line="240" w:lineRule="auto"/>
        <w:ind w:left="990" w:right="-2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57833B0" w14:textId="77777777" w:rsidR="00295D27" w:rsidRPr="00D26778" w:rsidRDefault="00295D2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bidi="ar-SA"/>
        </w:rPr>
      </w:pPr>
    </w:p>
    <w:tbl>
      <w:tblPr>
        <w:tblW w:w="915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92"/>
        <w:gridCol w:w="180"/>
        <w:gridCol w:w="1080"/>
        <w:gridCol w:w="180"/>
        <w:gridCol w:w="1125"/>
        <w:gridCol w:w="183"/>
        <w:gridCol w:w="1079"/>
        <w:gridCol w:w="7"/>
      </w:tblGrid>
      <w:tr w:rsidR="00481AA0" w:rsidRPr="00D26778" w14:paraId="7EF01A94" w14:textId="77777777" w:rsidTr="00CE67E4">
        <w:trPr>
          <w:gridAfter w:val="1"/>
          <w:wAfter w:w="7" w:type="dxa"/>
          <w:cantSplit/>
          <w:tblHeader/>
        </w:trPr>
        <w:tc>
          <w:tcPr>
            <w:tcW w:w="4230" w:type="dxa"/>
          </w:tcPr>
          <w:p w14:paraId="5A65D85C" w14:textId="77777777" w:rsidR="00481AA0" w:rsidRPr="00D26778" w:rsidRDefault="00481AA0" w:rsidP="001B3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2352" w:type="dxa"/>
            <w:gridSpan w:val="3"/>
            <w:hideMark/>
          </w:tcPr>
          <w:p w14:paraId="1BC07723" w14:textId="77777777" w:rsidR="00481AA0" w:rsidRPr="00D26778" w:rsidRDefault="00481AA0" w:rsidP="001B34C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1A72DB7" w14:textId="77777777" w:rsidR="00481AA0" w:rsidRPr="00D26778" w:rsidRDefault="00481AA0" w:rsidP="001B34C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7" w:type="dxa"/>
            <w:gridSpan w:val="3"/>
            <w:hideMark/>
          </w:tcPr>
          <w:p w14:paraId="4591A191" w14:textId="77777777" w:rsidR="00481AA0" w:rsidRPr="00D26778" w:rsidRDefault="00481AA0" w:rsidP="001B34C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81AA0" w:rsidRPr="00D26778" w14:paraId="10A1D2B7" w14:textId="77777777" w:rsidTr="00CE67E4">
        <w:trPr>
          <w:gridAfter w:val="1"/>
          <w:wAfter w:w="7" w:type="dxa"/>
          <w:cantSplit/>
          <w:tblHeader/>
        </w:trPr>
        <w:tc>
          <w:tcPr>
            <w:tcW w:w="4230" w:type="dxa"/>
          </w:tcPr>
          <w:p w14:paraId="5C3896FA" w14:textId="77777777" w:rsidR="00481AA0" w:rsidRPr="00D26778" w:rsidRDefault="00481AA0" w:rsidP="001B34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3C2AED01" w14:textId="444347AD" w:rsidR="00481AA0" w:rsidRPr="00D26778" w:rsidRDefault="00925CA2" w:rsidP="001B34C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26399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80" w:type="dxa"/>
          </w:tcPr>
          <w:p w14:paraId="55D32318" w14:textId="77777777" w:rsidR="00481AA0" w:rsidRPr="00D26778" w:rsidRDefault="00481AA0" w:rsidP="001B34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FF6207E" w14:textId="7CB68661" w:rsidR="00481AA0" w:rsidRPr="00D26778" w:rsidRDefault="00925CA2" w:rsidP="001B34C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26399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0495445" w14:textId="77777777" w:rsidR="00481AA0" w:rsidRPr="00D26778" w:rsidRDefault="00481AA0" w:rsidP="001B34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14:paraId="5832B461" w14:textId="291E88CC" w:rsidR="00481AA0" w:rsidRPr="00D26778" w:rsidRDefault="00925CA2" w:rsidP="001B34C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26399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83" w:type="dxa"/>
          </w:tcPr>
          <w:p w14:paraId="2C3EDADC" w14:textId="77777777" w:rsidR="00481AA0" w:rsidRPr="00D26778" w:rsidRDefault="00481AA0" w:rsidP="001B34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025EF9CD" w14:textId="30BD3B48" w:rsidR="00481AA0" w:rsidRPr="00D26778" w:rsidRDefault="00925CA2" w:rsidP="001B34C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26399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81AA0" w:rsidRPr="00D26778" w14:paraId="75342FFE" w14:textId="77777777" w:rsidTr="00CE67E4">
        <w:trPr>
          <w:gridAfter w:val="1"/>
          <w:wAfter w:w="7" w:type="dxa"/>
          <w:cantSplit/>
        </w:trPr>
        <w:tc>
          <w:tcPr>
            <w:tcW w:w="4230" w:type="dxa"/>
          </w:tcPr>
          <w:p w14:paraId="2B1D7486" w14:textId="77777777" w:rsidR="00481AA0" w:rsidRPr="00D26778" w:rsidRDefault="00481AA0" w:rsidP="001B34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19" w:type="dxa"/>
            <w:gridSpan w:val="7"/>
            <w:hideMark/>
          </w:tcPr>
          <w:p w14:paraId="08EFDE6A" w14:textId="77777777" w:rsidR="00481AA0" w:rsidRPr="00D26778" w:rsidRDefault="00481AA0" w:rsidP="001B34C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1AA0" w:rsidRPr="00D26778" w14:paraId="7F8D1EC1" w14:textId="77777777" w:rsidTr="00CE67E4">
        <w:trPr>
          <w:gridAfter w:val="1"/>
          <w:wAfter w:w="7" w:type="dxa"/>
          <w:cantSplit/>
        </w:trPr>
        <w:tc>
          <w:tcPr>
            <w:tcW w:w="4230" w:type="dxa"/>
            <w:hideMark/>
          </w:tcPr>
          <w:p w14:paraId="6E2218E9" w14:textId="77777777" w:rsidR="00481AA0" w:rsidRPr="00D26778" w:rsidRDefault="00481AA0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92" w:type="dxa"/>
            <w:vAlign w:val="bottom"/>
          </w:tcPr>
          <w:p w14:paraId="29A4C40C" w14:textId="77777777" w:rsidR="00481AA0" w:rsidRPr="00D26778" w:rsidRDefault="00481AA0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01C692" w14:textId="77777777" w:rsidR="00481AA0" w:rsidRPr="00D26778" w:rsidRDefault="00481AA0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B8A16" w14:textId="77777777" w:rsidR="00481AA0" w:rsidRPr="00D26778" w:rsidRDefault="00481AA0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5D2691" w14:textId="77777777" w:rsidR="00481AA0" w:rsidRPr="00D26778" w:rsidRDefault="00481AA0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99D4179" w14:textId="77777777" w:rsidR="00481AA0" w:rsidRPr="00D26778" w:rsidRDefault="00481AA0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0E58CA8" w14:textId="77777777" w:rsidR="00481AA0" w:rsidRPr="00D26778" w:rsidRDefault="00481AA0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151F0BB" w14:textId="77777777" w:rsidR="00481AA0" w:rsidRPr="00D26778" w:rsidRDefault="00481AA0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33FC6" w:rsidRPr="00D26778" w14:paraId="36763884" w14:textId="77777777" w:rsidTr="00CE67E4">
        <w:trPr>
          <w:gridAfter w:val="1"/>
          <w:wAfter w:w="7" w:type="dxa"/>
          <w:cantSplit/>
        </w:trPr>
        <w:tc>
          <w:tcPr>
            <w:tcW w:w="4230" w:type="dxa"/>
            <w:hideMark/>
          </w:tcPr>
          <w:p w14:paraId="59A00A87" w14:textId="77777777" w:rsidR="00133FC6" w:rsidRPr="00D26778" w:rsidRDefault="00133FC6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92" w:type="dxa"/>
            <w:vAlign w:val="bottom"/>
          </w:tcPr>
          <w:p w14:paraId="5ACC73F0" w14:textId="508829B4" w:rsidR="00133FC6" w:rsidRPr="00556624" w:rsidRDefault="009E27A5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6624">
              <w:rPr>
                <w:rFonts w:ascii="Angsana New" w:hAnsi="Angsana New"/>
                <w:sz w:val="30"/>
                <w:szCs w:val="30"/>
                <w:lang w:val="en-US" w:bidi="th-TH"/>
              </w:rPr>
              <w:t>102,640</w:t>
            </w:r>
          </w:p>
        </w:tc>
        <w:tc>
          <w:tcPr>
            <w:tcW w:w="180" w:type="dxa"/>
            <w:vAlign w:val="bottom"/>
          </w:tcPr>
          <w:p w14:paraId="70889FE4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46AE8A3" w14:textId="47092309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66,076</w:t>
            </w:r>
          </w:p>
        </w:tc>
        <w:tc>
          <w:tcPr>
            <w:tcW w:w="180" w:type="dxa"/>
            <w:vAlign w:val="bottom"/>
          </w:tcPr>
          <w:p w14:paraId="546B83F7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BB270E6" w14:textId="7AF7234B" w:rsidR="00133FC6" w:rsidRPr="00D26778" w:rsidRDefault="001B6408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102,640</w:t>
            </w:r>
          </w:p>
        </w:tc>
        <w:tc>
          <w:tcPr>
            <w:tcW w:w="183" w:type="dxa"/>
            <w:vAlign w:val="bottom"/>
          </w:tcPr>
          <w:p w14:paraId="47A1FD0C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2C7598DE" w14:textId="3FAE622A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66,076</w:t>
            </w:r>
          </w:p>
        </w:tc>
      </w:tr>
      <w:tr w:rsidR="00133FC6" w:rsidRPr="00D26778" w14:paraId="1E7F2269" w14:textId="77777777" w:rsidTr="00CE67E4">
        <w:trPr>
          <w:gridAfter w:val="1"/>
          <w:wAfter w:w="7" w:type="dxa"/>
          <w:cantSplit/>
        </w:trPr>
        <w:tc>
          <w:tcPr>
            <w:tcW w:w="4230" w:type="dxa"/>
            <w:hideMark/>
          </w:tcPr>
          <w:p w14:paraId="57FB8D50" w14:textId="77777777" w:rsidR="00133FC6" w:rsidRPr="00D26778" w:rsidRDefault="00133FC6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2" w:type="dxa"/>
            <w:vAlign w:val="bottom"/>
          </w:tcPr>
          <w:p w14:paraId="7E30E6D3" w14:textId="4FCA06A2" w:rsidR="00133FC6" w:rsidRPr="00556624" w:rsidRDefault="009E27A5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6624">
              <w:rPr>
                <w:rFonts w:ascii="Angsana New" w:hAnsi="Angsana New"/>
                <w:sz w:val="30"/>
                <w:szCs w:val="30"/>
                <w:lang w:val="en-US" w:bidi="th-TH"/>
              </w:rPr>
              <w:t>(2,438)</w:t>
            </w:r>
          </w:p>
        </w:tc>
        <w:tc>
          <w:tcPr>
            <w:tcW w:w="180" w:type="dxa"/>
            <w:vAlign w:val="bottom"/>
          </w:tcPr>
          <w:p w14:paraId="35142FB4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276DA64" w14:textId="7621E6EE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,9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A50B8B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AB88579" w14:textId="29857568" w:rsidR="00133FC6" w:rsidRPr="00D26778" w:rsidRDefault="001B6408" w:rsidP="001B34C8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3E552B8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2FA31591" w14:textId="23FACA64" w:rsidR="00133FC6" w:rsidRPr="00D26778" w:rsidRDefault="00133FC6" w:rsidP="001B34C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33FC6" w:rsidRPr="00D26778" w14:paraId="7AF89E6E" w14:textId="77777777" w:rsidTr="00CE67E4">
        <w:trPr>
          <w:gridAfter w:val="1"/>
          <w:wAfter w:w="7" w:type="dxa"/>
          <w:cantSplit/>
        </w:trPr>
        <w:tc>
          <w:tcPr>
            <w:tcW w:w="4230" w:type="dxa"/>
            <w:hideMark/>
          </w:tcPr>
          <w:p w14:paraId="0E57DB9B" w14:textId="77777777" w:rsidR="00133FC6" w:rsidRPr="00D26778" w:rsidRDefault="00133FC6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vAlign w:val="bottom"/>
          </w:tcPr>
          <w:p w14:paraId="6D00945E" w14:textId="30B633EA" w:rsidR="00133FC6" w:rsidRPr="00556624" w:rsidRDefault="009E27A5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6624">
              <w:rPr>
                <w:rFonts w:ascii="Angsana New" w:hAnsi="Angsana New"/>
                <w:sz w:val="30"/>
                <w:szCs w:val="30"/>
                <w:lang w:val="en-US" w:bidi="th-TH"/>
              </w:rPr>
              <w:t>(75)</w:t>
            </w:r>
          </w:p>
        </w:tc>
        <w:tc>
          <w:tcPr>
            <w:tcW w:w="180" w:type="dxa"/>
            <w:vAlign w:val="bottom"/>
          </w:tcPr>
          <w:p w14:paraId="4A48CB11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5A31AD3" w14:textId="620EBDF2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,6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180" w:type="dxa"/>
            <w:vAlign w:val="bottom"/>
          </w:tcPr>
          <w:p w14:paraId="3D48EDB7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1D44FE3" w14:textId="1C50E47B" w:rsidR="00133FC6" w:rsidRPr="00D26778" w:rsidRDefault="001B6408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(75)</w:t>
            </w:r>
          </w:p>
        </w:tc>
        <w:tc>
          <w:tcPr>
            <w:tcW w:w="183" w:type="dxa"/>
            <w:vAlign w:val="bottom"/>
          </w:tcPr>
          <w:p w14:paraId="3909791A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3B77B8C8" w14:textId="6950CC51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,6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4)</w:t>
            </w:r>
          </w:p>
        </w:tc>
      </w:tr>
      <w:tr w:rsidR="00133FC6" w:rsidRPr="00D26778" w14:paraId="1B9AC118" w14:textId="77777777" w:rsidTr="00CE67E4">
        <w:trPr>
          <w:gridAfter w:val="1"/>
          <w:wAfter w:w="7" w:type="dxa"/>
          <w:cantSplit/>
        </w:trPr>
        <w:tc>
          <w:tcPr>
            <w:tcW w:w="4230" w:type="dxa"/>
          </w:tcPr>
          <w:p w14:paraId="48537F09" w14:textId="4766136A" w:rsidR="00133FC6" w:rsidRPr="00D26778" w:rsidRDefault="00133FC6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92" w:type="dxa"/>
            <w:vAlign w:val="bottom"/>
          </w:tcPr>
          <w:p w14:paraId="463D5D87" w14:textId="58F27272" w:rsidR="00133FC6" w:rsidRPr="00556624" w:rsidRDefault="009E27A5" w:rsidP="0055662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66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39D50B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4AEC809" w14:textId="664ECE1C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,4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03CCE39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7C02917" w14:textId="665A16AD" w:rsidR="00133FC6" w:rsidRPr="00D26778" w:rsidRDefault="001B6408" w:rsidP="001B34C8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1F51CAB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3598046" w14:textId="37BB4E60" w:rsidR="00133FC6" w:rsidRPr="00D26778" w:rsidRDefault="00133FC6" w:rsidP="001B34C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33FC6" w:rsidRPr="00D26778" w14:paraId="18DD3479" w14:textId="77777777" w:rsidTr="00CE67E4">
        <w:trPr>
          <w:gridAfter w:val="1"/>
          <w:wAfter w:w="7" w:type="dxa"/>
          <w:cantSplit/>
        </w:trPr>
        <w:tc>
          <w:tcPr>
            <w:tcW w:w="4230" w:type="dxa"/>
            <w:hideMark/>
          </w:tcPr>
          <w:p w14:paraId="2EE2D0A2" w14:textId="432B48C0" w:rsidR="00133FC6" w:rsidRPr="00D26778" w:rsidRDefault="00133FC6" w:rsidP="001B34C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F90DD" w14:textId="3BE931E2" w:rsidR="00133FC6" w:rsidRPr="00556624" w:rsidRDefault="009E27A5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66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100,127</w:t>
            </w:r>
          </w:p>
        </w:tc>
        <w:tc>
          <w:tcPr>
            <w:tcW w:w="180" w:type="dxa"/>
            <w:vAlign w:val="bottom"/>
          </w:tcPr>
          <w:p w14:paraId="6F154CD8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31DD27" w14:textId="2F691752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180" w:type="dxa"/>
            <w:vAlign w:val="bottom"/>
          </w:tcPr>
          <w:p w14:paraId="56FDDD2F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40DE" w14:textId="28757A09" w:rsidR="00133FC6" w:rsidRPr="00D26778" w:rsidRDefault="009E27A5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102,565</w:t>
            </w:r>
          </w:p>
        </w:tc>
        <w:tc>
          <w:tcPr>
            <w:tcW w:w="183" w:type="dxa"/>
            <w:vAlign w:val="bottom"/>
          </w:tcPr>
          <w:p w14:paraId="04947AF7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3E01F0" w14:textId="7AC5EFB6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,45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133FC6" w:rsidRPr="00D26778" w14:paraId="3998018E" w14:textId="77777777" w:rsidTr="00CE67E4">
        <w:trPr>
          <w:cantSplit/>
        </w:trPr>
        <w:tc>
          <w:tcPr>
            <w:tcW w:w="4230" w:type="dxa"/>
          </w:tcPr>
          <w:p w14:paraId="079DB4C1" w14:textId="1B84F8F7" w:rsidR="00133FC6" w:rsidRPr="00D26778" w:rsidRDefault="00133FC6" w:rsidP="001B34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92" w:type="dxa"/>
            <w:vAlign w:val="bottom"/>
          </w:tcPr>
          <w:p w14:paraId="3ACFC6C1" w14:textId="77777777" w:rsidR="00133FC6" w:rsidRPr="0034012A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</w:pPr>
          </w:p>
        </w:tc>
        <w:tc>
          <w:tcPr>
            <w:tcW w:w="180" w:type="dxa"/>
            <w:vAlign w:val="bottom"/>
          </w:tcPr>
          <w:p w14:paraId="5008B706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9624402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D7F0F8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7C4437D3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01EA2C5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125748FE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133FC6" w:rsidRPr="00D26778" w14:paraId="02E5FDB2" w14:textId="77777777" w:rsidTr="00CE67E4">
        <w:trPr>
          <w:cantSplit/>
        </w:trPr>
        <w:tc>
          <w:tcPr>
            <w:tcW w:w="4230" w:type="dxa"/>
          </w:tcPr>
          <w:p w14:paraId="6110D394" w14:textId="28E0CCB1" w:rsidR="00133FC6" w:rsidRPr="00D26778" w:rsidRDefault="00133FC6" w:rsidP="001B34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092" w:type="dxa"/>
            <w:vAlign w:val="bottom"/>
          </w:tcPr>
          <w:p w14:paraId="0F7C0587" w14:textId="77777777" w:rsidR="00133FC6" w:rsidRPr="0034012A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</w:pPr>
          </w:p>
        </w:tc>
        <w:tc>
          <w:tcPr>
            <w:tcW w:w="180" w:type="dxa"/>
            <w:vAlign w:val="bottom"/>
          </w:tcPr>
          <w:p w14:paraId="23ECC331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08FCA7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D161F1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7A73B22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5946670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92A9D6B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33FC6" w:rsidRPr="00D26778" w14:paraId="1B061AB6" w14:textId="77777777" w:rsidTr="00CE67E4">
        <w:trPr>
          <w:cantSplit/>
        </w:trPr>
        <w:tc>
          <w:tcPr>
            <w:tcW w:w="4230" w:type="dxa"/>
          </w:tcPr>
          <w:p w14:paraId="79166E54" w14:textId="5D38EABB" w:rsidR="00133FC6" w:rsidRPr="00D26778" w:rsidRDefault="00133FC6" w:rsidP="001B34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92" w:type="dxa"/>
            <w:vAlign w:val="bottom"/>
          </w:tcPr>
          <w:p w14:paraId="6C9393D5" w14:textId="0DF1E38B" w:rsidR="00133FC6" w:rsidRPr="00556624" w:rsidRDefault="009E27A5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6624">
              <w:rPr>
                <w:rFonts w:ascii="Angsana New" w:hAnsi="Angsana New"/>
                <w:sz w:val="30"/>
                <w:szCs w:val="30"/>
                <w:lang w:val="en-US" w:bidi="th-TH"/>
              </w:rPr>
              <w:t>6,052</w:t>
            </w:r>
          </w:p>
        </w:tc>
        <w:tc>
          <w:tcPr>
            <w:tcW w:w="180" w:type="dxa"/>
            <w:vAlign w:val="bottom"/>
          </w:tcPr>
          <w:p w14:paraId="749B5460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00ECC7" w14:textId="22846B60" w:rsidR="00133FC6" w:rsidRPr="00D26778" w:rsidRDefault="005F2398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33FC6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6C88322E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FFA0F23" w14:textId="510D8DF2" w:rsidR="00133FC6" w:rsidRPr="00D26778" w:rsidRDefault="001B6408" w:rsidP="001B34C8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7239870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B9C0204" w14:textId="3565FE8A" w:rsidR="00133FC6" w:rsidRPr="00D26778" w:rsidRDefault="00133FC6" w:rsidP="001B34C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33FC6" w:rsidRPr="00D26778" w14:paraId="158F556E" w14:textId="77777777" w:rsidTr="00CE67E4">
        <w:trPr>
          <w:cantSplit/>
        </w:trPr>
        <w:tc>
          <w:tcPr>
            <w:tcW w:w="4230" w:type="dxa"/>
            <w:hideMark/>
          </w:tcPr>
          <w:p w14:paraId="178070CA" w14:textId="77777777" w:rsidR="00133FC6" w:rsidRPr="00D26778" w:rsidRDefault="00133FC6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2" w:type="dxa"/>
            <w:vAlign w:val="bottom"/>
          </w:tcPr>
          <w:p w14:paraId="260AD6D4" w14:textId="252FA299" w:rsidR="00133FC6" w:rsidRPr="00556624" w:rsidRDefault="009E27A5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6624">
              <w:rPr>
                <w:rFonts w:ascii="Angsana New" w:hAnsi="Angsana New"/>
                <w:sz w:val="30"/>
                <w:szCs w:val="30"/>
                <w:lang w:val="en-US" w:bidi="th-TH"/>
              </w:rPr>
              <w:t>(3,406)</w:t>
            </w:r>
          </w:p>
        </w:tc>
        <w:tc>
          <w:tcPr>
            <w:tcW w:w="180" w:type="dxa"/>
            <w:vAlign w:val="bottom"/>
          </w:tcPr>
          <w:p w14:paraId="08E04388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E8B7AF2" w14:textId="2E3A2C31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,790)</w:t>
            </w:r>
          </w:p>
        </w:tc>
        <w:tc>
          <w:tcPr>
            <w:tcW w:w="180" w:type="dxa"/>
            <w:vAlign w:val="bottom"/>
          </w:tcPr>
          <w:p w14:paraId="67F854C7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CD93F58" w14:textId="3F107AC7" w:rsidR="00133FC6" w:rsidRPr="00D26778" w:rsidRDefault="001B6408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(342)</w:t>
            </w:r>
          </w:p>
        </w:tc>
        <w:tc>
          <w:tcPr>
            <w:tcW w:w="183" w:type="dxa"/>
            <w:vAlign w:val="bottom"/>
          </w:tcPr>
          <w:p w14:paraId="755FDFC4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  <w:hideMark/>
          </w:tcPr>
          <w:p w14:paraId="7A18695F" w14:textId="2B04C6A4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(508)</w:t>
            </w:r>
          </w:p>
        </w:tc>
      </w:tr>
      <w:tr w:rsidR="00133FC6" w:rsidRPr="00D26778" w14:paraId="092F6F97" w14:textId="77777777" w:rsidTr="00CE67E4">
        <w:trPr>
          <w:cantSplit/>
        </w:trPr>
        <w:tc>
          <w:tcPr>
            <w:tcW w:w="4230" w:type="dxa"/>
            <w:hideMark/>
          </w:tcPr>
          <w:p w14:paraId="36CD1070" w14:textId="77777777" w:rsidR="00133FC6" w:rsidRPr="00D26778" w:rsidRDefault="00133FC6" w:rsidP="001B34C8">
            <w:pPr>
              <w:tabs>
                <w:tab w:val="right" w:pos="3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vAlign w:val="bottom"/>
          </w:tcPr>
          <w:p w14:paraId="69560DDC" w14:textId="78499A94" w:rsidR="00133FC6" w:rsidRPr="00556624" w:rsidRDefault="009E27A5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6624">
              <w:rPr>
                <w:rFonts w:ascii="Angsana New" w:hAnsi="Angsana New"/>
                <w:sz w:val="30"/>
                <w:szCs w:val="30"/>
                <w:lang w:val="en-US" w:bidi="th-TH"/>
              </w:rPr>
              <w:t>(2,695)</w:t>
            </w:r>
          </w:p>
        </w:tc>
        <w:tc>
          <w:tcPr>
            <w:tcW w:w="180" w:type="dxa"/>
            <w:vAlign w:val="bottom"/>
          </w:tcPr>
          <w:p w14:paraId="255EAA02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BACD695" w14:textId="01968D84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81763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180" w:type="dxa"/>
            <w:vAlign w:val="bottom"/>
          </w:tcPr>
          <w:p w14:paraId="70B0F362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4F75EDF6" w14:textId="2833823B" w:rsidR="00133FC6" w:rsidRPr="00D26778" w:rsidRDefault="001B6408" w:rsidP="001B34C8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A36DDD7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  <w:hideMark/>
          </w:tcPr>
          <w:p w14:paraId="25E97B64" w14:textId="0A38E76C" w:rsidR="00133FC6" w:rsidRPr="00D26778" w:rsidRDefault="00133FC6" w:rsidP="001B34C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33FC6" w:rsidRPr="00D26778" w14:paraId="3AE7FDFE" w14:textId="77777777" w:rsidTr="00CE67E4">
        <w:trPr>
          <w:cantSplit/>
        </w:trPr>
        <w:tc>
          <w:tcPr>
            <w:tcW w:w="4230" w:type="dxa"/>
            <w:hideMark/>
          </w:tcPr>
          <w:p w14:paraId="7BD8B989" w14:textId="77777777" w:rsidR="00133FC6" w:rsidRPr="00D26778" w:rsidRDefault="00133FC6" w:rsidP="001B34C8">
            <w:pPr>
              <w:tabs>
                <w:tab w:val="right" w:pos="3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E968" w14:textId="61934A86" w:rsidR="00133FC6" w:rsidRPr="00556624" w:rsidRDefault="009E27A5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6624">
              <w:rPr>
                <w:rFonts w:ascii="Angsana New" w:hAnsi="Angsana New"/>
                <w:sz w:val="30"/>
                <w:szCs w:val="30"/>
                <w:lang w:val="en-US" w:bidi="th-TH"/>
              </w:rPr>
              <w:t>(1,466)</w:t>
            </w:r>
          </w:p>
        </w:tc>
        <w:tc>
          <w:tcPr>
            <w:tcW w:w="180" w:type="dxa"/>
            <w:vAlign w:val="bottom"/>
          </w:tcPr>
          <w:p w14:paraId="2D9AF6A7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F51D2A" w14:textId="5C1277C5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(6,476)</w:t>
            </w:r>
          </w:p>
        </w:tc>
        <w:tc>
          <w:tcPr>
            <w:tcW w:w="180" w:type="dxa"/>
            <w:vAlign w:val="bottom"/>
          </w:tcPr>
          <w:p w14:paraId="526CAC73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0899A" w14:textId="55CDE73B" w:rsidR="00133FC6" w:rsidRPr="00D26778" w:rsidRDefault="001B6408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(916)</w:t>
            </w:r>
          </w:p>
        </w:tc>
        <w:tc>
          <w:tcPr>
            <w:tcW w:w="183" w:type="dxa"/>
            <w:vAlign w:val="bottom"/>
          </w:tcPr>
          <w:p w14:paraId="314B99E9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C45A1" w14:textId="12EF6DC1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(5,</w:t>
            </w:r>
            <w:r w:rsidR="00925CA2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68)</w:t>
            </w:r>
          </w:p>
        </w:tc>
      </w:tr>
      <w:tr w:rsidR="00133FC6" w:rsidRPr="00D26778" w14:paraId="68E36817" w14:textId="77777777" w:rsidTr="00557F03">
        <w:trPr>
          <w:cantSplit/>
        </w:trPr>
        <w:tc>
          <w:tcPr>
            <w:tcW w:w="4230" w:type="dxa"/>
            <w:hideMark/>
          </w:tcPr>
          <w:p w14:paraId="7107BE34" w14:textId="116FACFA" w:rsidR="00133FC6" w:rsidRPr="00D26778" w:rsidRDefault="00133FC6" w:rsidP="001B34C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17A77" w14:textId="621366A6" w:rsidR="00133FC6" w:rsidRPr="00556624" w:rsidRDefault="009E27A5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66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(1,515)</w:t>
            </w:r>
          </w:p>
        </w:tc>
        <w:tc>
          <w:tcPr>
            <w:tcW w:w="180" w:type="dxa"/>
            <w:vAlign w:val="bottom"/>
          </w:tcPr>
          <w:p w14:paraId="6CC40650" w14:textId="77777777" w:rsidR="00133FC6" w:rsidRPr="00556624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33183C" w14:textId="5E8B47E0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25CA2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66)</w:t>
            </w:r>
          </w:p>
        </w:tc>
        <w:tc>
          <w:tcPr>
            <w:tcW w:w="180" w:type="dxa"/>
            <w:vAlign w:val="bottom"/>
          </w:tcPr>
          <w:p w14:paraId="3E35824D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488E9" w14:textId="2CFF6529" w:rsidR="00133FC6" w:rsidRPr="00D26778" w:rsidRDefault="001B6408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(1,258)</w:t>
            </w:r>
          </w:p>
        </w:tc>
        <w:tc>
          <w:tcPr>
            <w:tcW w:w="183" w:type="dxa"/>
            <w:vAlign w:val="bottom"/>
          </w:tcPr>
          <w:p w14:paraId="65950A50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B99DB2" w14:textId="26741BE1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(5,776)</w:t>
            </w:r>
          </w:p>
        </w:tc>
      </w:tr>
      <w:tr w:rsidR="00133FC6" w:rsidRPr="00D26778" w14:paraId="6A6AF4CD" w14:textId="77777777" w:rsidTr="00F42E01">
        <w:trPr>
          <w:cantSplit/>
        </w:trPr>
        <w:tc>
          <w:tcPr>
            <w:tcW w:w="4230" w:type="dxa"/>
          </w:tcPr>
          <w:p w14:paraId="12228E58" w14:textId="77777777" w:rsidR="00133FC6" w:rsidRPr="00D26778" w:rsidRDefault="00133FC6" w:rsidP="001B34C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BB7639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341A5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EA4816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DC3242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80E5A5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2F6B259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24DE24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33FC6" w:rsidRPr="00D26778" w14:paraId="3D6CE13F" w14:textId="77777777" w:rsidTr="00CE67E4">
        <w:trPr>
          <w:cantSplit/>
        </w:trPr>
        <w:tc>
          <w:tcPr>
            <w:tcW w:w="4230" w:type="dxa"/>
            <w:hideMark/>
          </w:tcPr>
          <w:p w14:paraId="7BCFD5DD" w14:textId="77777777" w:rsidR="00133FC6" w:rsidRPr="00D26778" w:rsidRDefault="00133FC6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92" w:type="dxa"/>
            <w:vAlign w:val="bottom"/>
          </w:tcPr>
          <w:p w14:paraId="2D038AD0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F11BEF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C99FE0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073E8D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7DF76988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7987D18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5003D0C4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33FC6" w:rsidRPr="00D26778" w14:paraId="5A503033" w14:textId="77777777" w:rsidTr="00CE67E4">
        <w:trPr>
          <w:cantSplit/>
        </w:trPr>
        <w:tc>
          <w:tcPr>
            <w:tcW w:w="4230" w:type="dxa"/>
            <w:hideMark/>
          </w:tcPr>
          <w:p w14:paraId="1509F2E6" w14:textId="77777777" w:rsidR="00133FC6" w:rsidRPr="00D26778" w:rsidRDefault="00133FC6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799DE" w14:textId="1D55DD47" w:rsidR="00133FC6" w:rsidRPr="00D26778" w:rsidRDefault="009E27A5" w:rsidP="001B34C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3692F7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10C36" w14:textId="6AFF0B0E" w:rsidR="00133FC6" w:rsidRPr="00D26778" w:rsidRDefault="00133FC6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2398"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97)</w:t>
            </w:r>
          </w:p>
        </w:tc>
        <w:tc>
          <w:tcPr>
            <w:tcW w:w="180" w:type="dxa"/>
            <w:vAlign w:val="bottom"/>
          </w:tcPr>
          <w:p w14:paraId="732E3E78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F6D0A" w14:textId="5CD8943C" w:rsidR="00133FC6" w:rsidRPr="00D26778" w:rsidRDefault="001B6408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0A704C1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6E3E14" w14:textId="07DADD54" w:rsidR="00133FC6" w:rsidRPr="00D26778" w:rsidRDefault="00133FC6" w:rsidP="001B34C8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33FC6" w:rsidRPr="00D26778" w14:paraId="4BC4C098" w14:textId="77777777" w:rsidTr="00CE67E4">
        <w:trPr>
          <w:cantSplit/>
        </w:trPr>
        <w:tc>
          <w:tcPr>
            <w:tcW w:w="4230" w:type="dxa"/>
            <w:hideMark/>
          </w:tcPr>
          <w:p w14:paraId="5155F171" w14:textId="044BAF97" w:rsidR="00133FC6" w:rsidRPr="00D26778" w:rsidRDefault="00133FC6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8282F" w14:textId="0216A0A6" w:rsidR="00133FC6" w:rsidRPr="00D26778" w:rsidRDefault="009E27A5" w:rsidP="001B34C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6A67D1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1DA77A" w14:textId="2FCB1F14" w:rsidR="00133FC6" w:rsidRPr="00D26778" w:rsidRDefault="00133FC6" w:rsidP="001B34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F2398"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97)</w:t>
            </w:r>
          </w:p>
        </w:tc>
        <w:tc>
          <w:tcPr>
            <w:tcW w:w="180" w:type="dxa"/>
            <w:vAlign w:val="bottom"/>
          </w:tcPr>
          <w:p w14:paraId="36AEB209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0DE61" w14:textId="7BBBA06E" w:rsidR="00133FC6" w:rsidRPr="00D26778" w:rsidRDefault="001B6408" w:rsidP="001B34C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1902AA5" w14:textId="77777777" w:rsidR="00133FC6" w:rsidRPr="00D26778" w:rsidRDefault="00133FC6" w:rsidP="001B34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C0DC00" w14:textId="5738EBF2" w:rsidR="00133FC6" w:rsidRPr="00D26778" w:rsidRDefault="00133FC6" w:rsidP="001B34C8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E69CD31" w14:textId="77777777" w:rsidR="006723DC" w:rsidRDefault="006723DC" w:rsidP="001B34C8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</w:p>
    <w:p w14:paraId="49DFBB50" w14:textId="77777777" w:rsidR="006723DC" w:rsidRDefault="006723D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F07BDB9" w14:textId="0BF179F1" w:rsidR="009536FB" w:rsidRPr="00D26778" w:rsidRDefault="009536FB" w:rsidP="001B34C8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t>(</w:t>
      </w:r>
      <w:r w:rsidR="00764333" w:rsidRPr="00D26778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D26778">
        <w:rPr>
          <w:rFonts w:ascii="Angsana New" w:hAnsi="Angsana New"/>
          <w:sz w:val="30"/>
          <w:szCs w:val="30"/>
        </w:rPr>
        <w:t>.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Pr="00D26778">
        <w:rPr>
          <w:rFonts w:ascii="Angsana New" w:hAnsi="Angsana New"/>
          <w:sz w:val="30"/>
          <w:szCs w:val="30"/>
        </w:rPr>
        <w:t>.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 xml:space="preserve">) </w:t>
      </w:r>
      <w:r w:rsidRPr="00D26778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9B078B4" w14:textId="327A60E8" w:rsidR="009536FB" w:rsidRPr="00D26778" w:rsidRDefault="009536FB" w:rsidP="001B34C8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20"/>
        </w:rPr>
      </w:pPr>
    </w:p>
    <w:p w14:paraId="1BE46B04" w14:textId="72F47896" w:rsidR="009536FB" w:rsidRPr="00D26778" w:rsidRDefault="009536FB" w:rsidP="001B34C8">
      <w:pPr>
        <w:pStyle w:val="block"/>
        <w:spacing w:after="0" w:line="240" w:lineRule="auto"/>
        <w:ind w:left="990" w:right="-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ความเสี่ยงด้านอัตราดอกเบี้ย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  <w:lang w:bidi="th-TH"/>
        </w:rPr>
        <w:t>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  <w:lang w:bidi="th-TH"/>
        </w:rPr>
        <w:t>เนื่องจากดอกเบี้ยของเงินกู้ยืมส่วนใหญ่มีอัตรา</w:t>
      </w:r>
      <w:r w:rsidRPr="00D26778">
        <w:rPr>
          <w:rFonts w:ascii="Angsana New" w:hAnsi="Angsana New" w:hint="cs"/>
          <w:sz w:val="30"/>
          <w:szCs w:val="30"/>
          <w:cs/>
          <w:lang w:bidi="th-TH"/>
        </w:rPr>
        <w:t>ลอยตัว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กลุ่มบริษัทมีความเสี่ยงด้านอัตราดอกเบี้ยที่เกิดจากเงินกู้ยืม </w:t>
      </w:r>
      <w:r w:rsidRPr="00D26778">
        <w:rPr>
          <w:rFonts w:ascii="Angsana New" w:hAnsi="Angsana New"/>
          <w:sz w:val="30"/>
          <w:szCs w:val="30"/>
          <w:rtl/>
          <w:cs/>
        </w:rPr>
        <w:t>(</w:t>
      </w:r>
      <w:r w:rsidRPr="00D26778">
        <w:rPr>
          <w:rFonts w:ascii="Angsana New" w:hAnsi="Angsana New"/>
          <w:sz w:val="30"/>
          <w:szCs w:val="30"/>
          <w:rtl/>
          <w:cs/>
          <w:lang w:bidi="th-TH"/>
        </w:rPr>
        <w:t>ดูหม</w:t>
      </w:r>
      <w:r w:rsidRPr="00D26778">
        <w:rPr>
          <w:rFonts w:ascii="Angsana New" w:hAnsi="Angsana New"/>
          <w:sz w:val="30"/>
          <w:szCs w:val="30"/>
          <w:cs/>
          <w:lang w:bidi="th-TH"/>
        </w:rPr>
        <w:t xml:space="preserve">ายเหตุข้อ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73659E">
        <w:rPr>
          <w:rFonts w:ascii="Angsana New" w:hAnsi="Angsana New"/>
          <w:sz w:val="30"/>
          <w:szCs w:val="30"/>
          <w:lang w:val="en-US" w:bidi="th-TH"/>
        </w:rPr>
        <w:t>4</w:t>
      </w:r>
      <w:r w:rsidRPr="00D26778">
        <w:rPr>
          <w:rFonts w:ascii="Angsana New" w:hAnsi="Angsana New"/>
          <w:sz w:val="30"/>
          <w:szCs w:val="30"/>
          <w:rtl/>
          <w:cs/>
        </w:rPr>
        <w:t xml:space="preserve">) </w:t>
      </w:r>
      <w:r w:rsidRPr="00D26778">
        <w:rPr>
          <w:rFonts w:ascii="Angsana New" w:hAnsi="Angsana New"/>
          <w:sz w:val="30"/>
          <w:szCs w:val="30"/>
          <w:rtl/>
          <w:cs/>
          <w:lang w:bidi="th-TH"/>
        </w:rPr>
        <w:t>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คงที่ และ</w:t>
      </w:r>
      <w:r w:rsidRPr="00D26778">
        <w:rPr>
          <w:rFonts w:ascii="Angsana New" w:hAnsi="Angsana New" w:hint="cs"/>
          <w:sz w:val="30"/>
          <w:szCs w:val="30"/>
          <w:cs/>
          <w:lang w:bidi="th-TH"/>
        </w:rPr>
        <w:t>ใช้</w:t>
      </w:r>
      <w:r w:rsidRPr="00D26778">
        <w:rPr>
          <w:rFonts w:ascii="Angsana New" w:hAnsi="Angsana New"/>
          <w:sz w:val="30"/>
          <w:szCs w:val="30"/>
          <w:cs/>
          <w:lang w:bidi="th-TH"/>
        </w:rPr>
        <w:t>ตราสารอนุพันธ์ซึ่งส่วนใหญ่เป็นสัญญาแลกเปลี่ยนอัตราดอกเบี้ย เพื่อใช้ในการจัดการความเสี่ยงที่เกิดจาก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  <w:lang w:bidi="th-TH"/>
        </w:rPr>
        <w:t>ความผันผวนของอัตราดอกเบี้ยที่เกิดจากเงินกู้ยืมเป็นการเฉพาะ</w:t>
      </w:r>
    </w:p>
    <w:p w14:paraId="543E2AA0" w14:textId="77777777" w:rsidR="002F6623" w:rsidRPr="00D26778" w:rsidRDefault="002F6623" w:rsidP="001B34C8">
      <w:pPr>
        <w:pStyle w:val="block"/>
        <w:spacing w:after="0" w:line="240" w:lineRule="auto"/>
        <w:ind w:left="99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70"/>
        <w:gridCol w:w="1260"/>
      </w:tblGrid>
      <w:tr w:rsidR="00633A50" w:rsidRPr="00D26778" w14:paraId="6C81BE3A" w14:textId="77777777" w:rsidTr="00044C59">
        <w:trPr>
          <w:tblHeader/>
        </w:trPr>
        <w:tc>
          <w:tcPr>
            <w:tcW w:w="3870" w:type="dxa"/>
            <w:hideMark/>
          </w:tcPr>
          <w:p w14:paraId="7C908537" w14:textId="58F28BCF" w:rsidR="00633A50" w:rsidRPr="00D26778" w:rsidRDefault="00633A50" w:rsidP="001B34C8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F538D4F" w14:textId="1530C221" w:rsidR="00633A50" w:rsidRPr="00D26778" w:rsidRDefault="00633A50" w:rsidP="001B34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360F321" w14:textId="77777777" w:rsidR="00633A50" w:rsidRPr="00D26778" w:rsidRDefault="00633A50" w:rsidP="001B34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495C1440" w14:textId="110EAB87" w:rsidR="00633A50" w:rsidRPr="00D26778" w:rsidRDefault="00633A50" w:rsidP="001B34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33A50" w:rsidRPr="00D26778" w14:paraId="6A3C44CB" w14:textId="77777777" w:rsidTr="00044C59">
        <w:trPr>
          <w:tblHeader/>
        </w:trPr>
        <w:tc>
          <w:tcPr>
            <w:tcW w:w="3870" w:type="dxa"/>
            <w:hideMark/>
          </w:tcPr>
          <w:p w14:paraId="486BB540" w14:textId="2BE69C50" w:rsidR="00633A50" w:rsidRPr="00D26778" w:rsidRDefault="00633A50" w:rsidP="001B34C8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881763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F2398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67152D97" w14:textId="00975206" w:rsidR="00633A50" w:rsidRPr="00D26778" w:rsidRDefault="00925CA2" w:rsidP="001B34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33FC6"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270" w:type="dxa"/>
          </w:tcPr>
          <w:p w14:paraId="3282F5CA" w14:textId="77777777" w:rsidR="00633A50" w:rsidRPr="00D26778" w:rsidRDefault="00633A50" w:rsidP="001B34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651C0A7E" w14:textId="43E59D82" w:rsidR="00633A50" w:rsidRPr="00D26778" w:rsidRDefault="00925CA2" w:rsidP="001B34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33FC6"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881763"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FCB61E1" w14:textId="77777777" w:rsidR="00633A50" w:rsidRPr="00D26778" w:rsidRDefault="00633A50" w:rsidP="001B34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876FA56" w14:textId="41237BBC" w:rsidR="00633A50" w:rsidRPr="00D26778" w:rsidRDefault="00925CA2" w:rsidP="001B34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33FC6"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270" w:type="dxa"/>
          </w:tcPr>
          <w:p w14:paraId="476E89FC" w14:textId="77777777" w:rsidR="00633A50" w:rsidRPr="00D26778" w:rsidRDefault="00633A50" w:rsidP="001B34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hideMark/>
          </w:tcPr>
          <w:p w14:paraId="76B07318" w14:textId="36C084D4" w:rsidR="00633A50" w:rsidRPr="00D26778" w:rsidRDefault="00925CA2" w:rsidP="001B34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33FC6"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881763"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633A50" w:rsidRPr="00D26778" w14:paraId="782C7BB2" w14:textId="77777777" w:rsidTr="00044C59">
        <w:trPr>
          <w:tblHeader/>
        </w:trPr>
        <w:tc>
          <w:tcPr>
            <w:tcW w:w="3870" w:type="dxa"/>
          </w:tcPr>
          <w:p w14:paraId="2528214D" w14:textId="23B3DB12" w:rsidR="00633A50" w:rsidRPr="00D26778" w:rsidRDefault="00633A50" w:rsidP="001B34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20" w:type="dxa"/>
            <w:gridSpan w:val="7"/>
            <w:hideMark/>
          </w:tcPr>
          <w:p w14:paraId="0F923CA0" w14:textId="56700862" w:rsidR="00633A50" w:rsidRPr="00D26778" w:rsidRDefault="00633A50" w:rsidP="001B34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33A50" w:rsidRPr="00D26778" w14:paraId="6B9A25CA" w14:textId="77777777" w:rsidTr="00044C59">
        <w:tc>
          <w:tcPr>
            <w:tcW w:w="3870" w:type="dxa"/>
            <w:hideMark/>
          </w:tcPr>
          <w:p w14:paraId="5D9256FF" w14:textId="77777777" w:rsidR="00633A50" w:rsidRPr="00D26778" w:rsidRDefault="00633A50" w:rsidP="001B34C8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</w:tcPr>
          <w:p w14:paraId="52204DE0" w14:textId="77777777" w:rsidR="00633A50" w:rsidRPr="00D26778" w:rsidRDefault="00633A50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587107" w14:textId="77777777" w:rsidR="00633A50" w:rsidRPr="00D26778" w:rsidRDefault="00633A50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F4ED8A" w14:textId="77777777" w:rsidR="00633A50" w:rsidRPr="00D26778" w:rsidRDefault="00633A50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49925C" w14:textId="77777777" w:rsidR="00633A50" w:rsidRPr="00D26778" w:rsidRDefault="00633A50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80BB58" w14:textId="77777777" w:rsidR="00633A50" w:rsidRPr="00D26778" w:rsidRDefault="00633A50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A01CC6" w14:textId="77777777" w:rsidR="00633A50" w:rsidRPr="00D26778" w:rsidRDefault="00633A50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57CB0DF" w14:textId="77777777" w:rsidR="00633A50" w:rsidRPr="00D26778" w:rsidRDefault="00633A50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F6623" w:rsidRPr="00D26778" w14:paraId="706C4F1C" w14:textId="77777777" w:rsidTr="00044C59">
        <w:tc>
          <w:tcPr>
            <w:tcW w:w="3870" w:type="dxa"/>
            <w:hideMark/>
          </w:tcPr>
          <w:p w14:paraId="678CC9AF" w14:textId="77777777" w:rsidR="002F6623" w:rsidRPr="00D26778" w:rsidRDefault="002F6623" w:rsidP="001B34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22275" w14:textId="4C1934E6" w:rsidR="002F6623" w:rsidRPr="00D26778" w:rsidRDefault="002F6623" w:rsidP="001B34C8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909AD9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16772" w14:textId="16B10D63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7,800</w:t>
            </w:r>
          </w:p>
        </w:tc>
        <w:tc>
          <w:tcPr>
            <w:tcW w:w="270" w:type="dxa"/>
          </w:tcPr>
          <w:p w14:paraId="663A80EA" w14:textId="77777777" w:rsidR="002F6623" w:rsidRPr="00D26778" w:rsidRDefault="002F6623" w:rsidP="001B34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07EA0" w14:textId="5901D697" w:rsidR="002F6623" w:rsidRPr="00D26778" w:rsidRDefault="002F6623" w:rsidP="001B34C8">
            <w:pPr>
              <w:pStyle w:val="block"/>
              <w:tabs>
                <w:tab w:val="decimal" w:pos="520"/>
              </w:tabs>
              <w:spacing w:after="0" w:line="240" w:lineRule="atLeast"/>
              <w:ind w:left="0" w:right="67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0FB6B65D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ED989" w14:textId="0A2515FE" w:rsidR="002F6623" w:rsidRPr="00D26778" w:rsidRDefault="002F6623" w:rsidP="001B34C8">
            <w:pPr>
              <w:pStyle w:val="block"/>
              <w:tabs>
                <w:tab w:val="decimal" w:pos="736"/>
              </w:tabs>
              <w:spacing w:after="0" w:line="240" w:lineRule="atLeast"/>
              <w:ind w:left="0" w:right="-1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F6623" w:rsidRPr="00D26778" w14:paraId="300B2F3A" w14:textId="77777777" w:rsidTr="00044C59">
        <w:tc>
          <w:tcPr>
            <w:tcW w:w="3870" w:type="dxa"/>
          </w:tcPr>
          <w:p w14:paraId="6FFEB5CD" w14:textId="77777777" w:rsidR="002F6623" w:rsidRPr="00D26778" w:rsidRDefault="002F6623" w:rsidP="001B34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16CB7" w14:textId="7E0F305F" w:rsidR="002F6623" w:rsidRPr="00D26778" w:rsidRDefault="002F6623" w:rsidP="001B34C8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046A0A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4FF5C" w14:textId="46EDE541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7,800</w:t>
            </w:r>
          </w:p>
        </w:tc>
        <w:tc>
          <w:tcPr>
            <w:tcW w:w="270" w:type="dxa"/>
          </w:tcPr>
          <w:p w14:paraId="04A564D6" w14:textId="77777777" w:rsidR="002F6623" w:rsidRPr="00D26778" w:rsidRDefault="002F6623" w:rsidP="001B34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1A1552" w14:textId="36925671" w:rsidR="002F6623" w:rsidRPr="00D26778" w:rsidRDefault="002F6623" w:rsidP="001B34C8">
            <w:pPr>
              <w:pStyle w:val="block"/>
              <w:tabs>
                <w:tab w:val="decimal" w:pos="520"/>
              </w:tabs>
              <w:spacing w:after="0" w:line="240" w:lineRule="atLeast"/>
              <w:ind w:left="0" w:right="6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7BB0D1BD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6B2F87" w14:textId="4BC9656C" w:rsidR="002F6623" w:rsidRPr="00D26778" w:rsidRDefault="002F6623" w:rsidP="001B34C8">
            <w:pPr>
              <w:pStyle w:val="block"/>
              <w:tabs>
                <w:tab w:val="decimal" w:pos="736"/>
              </w:tabs>
              <w:spacing w:after="0" w:line="240" w:lineRule="atLeast"/>
              <w:ind w:left="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2F6623" w:rsidRPr="00D26778" w14:paraId="6F99449D" w14:textId="77777777" w:rsidTr="00044C59">
        <w:tc>
          <w:tcPr>
            <w:tcW w:w="3870" w:type="dxa"/>
          </w:tcPr>
          <w:p w14:paraId="381F8E1A" w14:textId="77777777" w:rsidR="002F6623" w:rsidRPr="00D26778" w:rsidRDefault="002F6623" w:rsidP="001B34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9B409B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0A46E3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4E3E5D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BB7610" w14:textId="77777777" w:rsidR="002F6623" w:rsidRPr="00D26778" w:rsidRDefault="002F6623" w:rsidP="001B34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AD1C74" w14:textId="77777777" w:rsidR="002F6623" w:rsidRPr="00D26778" w:rsidRDefault="002F6623" w:rsidP="001B34C8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B296369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D781BF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F6623" w:rsidRPr="00D26778" w14:paraId="6178D832" w14:textId="77777777" w:rsidTr="00044C59">
        <w:tc>
          <w:tcPr>
            <w:tcW w:w="3870" w:type="dxa"/>
            <w:hideMark/>
          </w:tcPr>
          <w:p w14:paraId="65EA3F22" w14:textId="77777777" w:rsidR="002F6623" w:rsidRPr="00D26778" w:rsidRDefault="002F6623" w:rsidP="001B34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6684DE2E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4C7AF5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15C03B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C45E4" w14:textId="77777777" w:rsidR="002F6623" w:rsidRPr="00D26778" w:rsidRDefault="002F6623" w:rsidP="001B34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9206FB" w14:textId="77777777" w:rsidR="002F6623" w:rsidRPr="00D26778" w:rsidRDefault="002F6623" w:rsidP="001B34C8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B22AC25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C32BC91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F6623" w:rsidRPr="00D26778" w14:paraId="06E5D408" w14:textId="77777777" w:rsidTr="00044C59">
        <w:tc>
          <w:tcPr>
            <w:tcW w:w="3870" w:type="dxa"/>
            <w:hideMark/>
          </w:tcPr>
          <w:p w14:paraId="6CF5955C" w14:textId="77777777" w:rsidR="002F6623" w:rsidRPr="00D26778" w:rsidRDefault="002F6623" w:rsidP="001B34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FCADB" w14:textId="3FB522F5" w:rsidR="002F6623" w:rsidRPr="00D26778" w:rsidRDefault="002F6623" w:rsidP="001B34C8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FC604B4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F62BB" w14:textId="6E9193E6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121,780</w:t>
            </w:r>
          </w:p>
        </w:tc>
        <w:tc>
          <w:tcPr>
            <w:tcW w:w="270" w:type="dxa"/>
          </w:tcPr>
          <w:p w14:paraId="556B64CB" w14:textId="77777777" w:rsidR="002F6623" w:rsidRPr="00D26778" w:rsidRDefault="002F6623" w:rsidP="001B34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696D1" w14:textId="45F1CB85" w:rsidR="002F6623" w:rsidRPr="00D26778" w:rsidRDefault="002F6623" w:rsidP="001B34C8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5BD485F3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393B2" w14:textId="79EED7F2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91,643</w:t>
            </w:r>
          </w:p>
        </w:tc>
      </w:tr>
      <w:tr w:rsidR="002F6623" w:rsidRPr="00D26778" w14:paraId="250359A7" w14:textId="77777777" w:rsidTr="00044C59">
        <w:tc>
          <w:tcPr>
            <w:tcW w:w="3870" w:type="dxa"/>
          </w:tcPr>
          <w:p w14:paraId="4DA0BC57" w14:textId="77777777" w:rsidR="002F6623" w:rsidRPr="00D26778" w:rsidRDefault="002F6623" w:rsidP="001B34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6354A" w14:textId="230ADF9B" w:rsidR="002F6623" w:rsidRPr="00D26778" w:rsidRDefault="002F6623" w:rsidP="001B34C8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2E173000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93ADA" w14:textId="138FE728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121,780</w:t>
            </w:r>
          </w:p>
        </w:tc>
        <w:tc>
          <w:tcPr>
            <w:tcW w:w="270" w:type="dxa"/>
          </w:tcPr>
          <w:p w14:paraId="7373A8A4" w14:textId="77777777" w:rsidR="002F6623" w:rsidRPr="00D26778" w:rsidRDefault="002F6623" w:rsidP="001B34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19878D" w14:textId="681998D6" w:rsidR="002F6623" w:rsidRPr="00D26778" w:rsidRDefault="002F6623" w:rsidP="001B34C8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971FC52" w14:textId="77777777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9B64C" w14:textId="292D0E83" w:rsidR="002F6623" w:rsidRPr="00D26778" w:rsidRDefault="002F6623" w:rsidP="001B34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91,643</w:t>
            </w:r>
          </w:p>
        </w:tc>
      </w:tr>
    </w:tbl>
    <w:p w14:paraId="690BBE22" w14:textId="77777777" w:rsidR="009536FB" w:rsidRPr="00D26778" w:rsidRDefault="009536F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</w:rPr>
      </w:pPr>
    </w:p>
    <w:p w14:paraId="696FE3B8" w14:textId="01FEA500" w:rsidR="00747A89" w:rsidRPr="00D26778" w:rsidRDefault="00925CA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2</w:t>
      </w:r>
      <w:r w:rsidR="0073659E">
        <w:rPr>
          <w:rFonts w:ascii="Angsana New" w:hAnsi="Angsana New"/>
          <w:b/>
          <w:bCs/>
          <w:sz w:val="30"/>
          <w:szCs w:val="30"/>
        </w:rPr>
        <w:t>6</w:t>
      </w:r>
      <w:r w:rsidR="00CA3144" w:rsidRPr="00D26778">
        <w:rPr>
          <w:rFonts w:ascii="Angsana New" w:hAnsi="Angsana New"/>
          <w:b/>
          <w:bCs/>
          <w:sz w:val="30"/>
          <w:szCs w:val="30"/>
        </w:rPr>
        <w:tab/>
      </w:r>
      <w:r w:rsidR="00747A89" w:rsidRPr="00D26778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047FF452" w14:textId="77777777" w:rsidR="00747A89" w:rsidRPr="00D26778" w:rsidRDefault="00747A8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3BCCA589" w14:textId="2D772FE0" w:rsidR="00747A89" w:rsidRPr="00D26778" w:rsidRDefault="00747A8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26778">
        <w:rPr>
          <w:rFonts w:ascii="Angsana New" w:hAnsi="Angsana New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07482A2" w14:textId="77777777" w:rsidR="008933C5" w:rsidRPr="00D26778" w:rsidRDefault="008933C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D225268" w14:textId="77777777" w:rsidR="002F6623" w:rsidRPr="00D26778" w:rsidRDefault="002F662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br w:type="page"/>
      </w:r>
    </w:p>
    <w:p w14:paraId="013AF036" w14:textId="79E6F255" w:rsidR="00030124" w:rsidRPr="00D26778" w:rsidRDefault="00925CA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2</w:t>
      </w:r>
      <w:r w:rsidR="0073659E">
        <w:rPr>
          <w:rFonts w:ascii="Angsana New" w:hAnsi="Angsana New"/>
          <w:b/>
          <w:bCs/>
          <w:sz w:val="30"/>
          <w:szCs w:val="30"/>
        </w:rPr>
        <w:t>7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1DFADE" w14:textId="77777777" w:rsidR="00E66E01" w:rsidRPr="00D26778" w:rsidRDefault="00E66E0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589"/>
        <w:gridCol w:w="990"/>
        <w:gridCol w:w="275"/>
        <w:gridCol w:w="901"/>
        <w:gridCol w:w="275"/>
        <w:gridCol w:w="896"/>
        <w:gridCol w:w="275"/>
        <w:gridCol w:w="979"/>
      </w:tblGrid>
      <w:tr w:rsidR="00E66E01" w:rsidRPr="00D26778" w14:paraId="283C3087" w14:textId="77777777" w:rsidTr="00481AA0">
        <w:trPr>
          <w:tblHeader/>
        </w:trPr>
        <w:tc>
          <w:tcPr>
            <w:tcW w:w="2499" w:type="pct"/>
            <w:shd w:val="clear" w:color="auto" w:fill="auto"/>
          </w:tcPr>
          <w:p w14:paraId="122DF9C8" w14:textId="77777777" w:rsidR="00E66E01" w:rsidRPr="00D26778" w:rsidRDefault="00E66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pct"/>
            <w:gridSpan w:val="3"/>
            <w:shd w:val="clear" w:color="auto" w:fill="auto"/>
          </w:tcPr>
          <w:p w14:paraId="08D43883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5088BEAC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pct"/>
            <w:gridSpan w:val="3"/>
            <w:shd w:val="clear" w:color="auto" w:fill="auto"/>
          </w:tcPr>
          <w:p w14:paraId="2907B875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E01" w:rsidRPr="00D26778" w14:paraId="187C4F3D" w14:textId="77777777" w:rsidTr="00481AA0">
        <w:trPr>
          <w:trHeight w:val="344"/>
          <w:tblHeader/>
        </w:trPr>
        <w:tc>
          <w:tcPr>
            <w:tcW w:w="2499" w:type="pct"/>
            <w:shd w:val="clear" w:color="auto" w:fill="auto"/>
          </w:tcPr>
          <w:p w14:paraId="281E8496" w14:textId="77777777" w:rsidR="00E66E01" w:rsidRPr="00D26778" w:rsidRDefault="00E66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35D1244B" w14:textId="55C9B8AC" w:rsidR="00E66E01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BC5606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50" w:type="pct"/>
            <w:shd w:val="clear" w:color="auto" w:fill="auto"/>
          </w:tcPr>
          <w:p w14:paraId="336A14C2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07AB2335" w14:textId="0F99E490" w:rsidR="00E66E01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BC5606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14:paraId="4B725BBB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7D35E69A" w14:textId="4B512C7C" w:rsidR="00E66E01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BC5606" w:rsidRPr="00D2677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50" w:type="pct"/>
            <w:shd w:val="clear" w:color="auto" w:fill="auto"/>
          </w:tcPr>
          <w:p w14:paraId="17DCA1B3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6341E55" w14:textId="06B58188" w:rsidR="00E66E01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BC5606"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66E01" w:rsidRPr="00D26778" w14:paraId="2BC14044" w14:textId="77777777" w:rsidTr="00481AA0">
        <w:trPr>
          <w:tblHeader/>
        </w:trPr>
        <w:tc>
          <w:tcPr>
            <w:tcW w:w="2499" w:type="pct"/>
            <w:shd w:val="clear" w:color="auto" w:fill="auto"/>
            <w:vAlign w:val="center"/>
          </w:tcPr>
          <w:p w14:paraId="73F89F03" w14:textId="77777777" w:rsidR="00E66E01" w:rsidRPr="00D26778" w:rsidRDefault="00E66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1" w:type="pct"/>
            <w:gridSpan w:val="7"/>
            <w:shd w:val="clear" w:color="auto" w:fill="auto"/>
          </w:tcPr>
          <w:p w14:paraId="23F93DB6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6E01" w:rsidRPr="00D26778" w14:paraId="767EC527" w14:textId="77777777" w:rsidTr="00481AA0">
        <w:tc>
          <w:tcPr>
            <w:tcW w:w="2499" w:type="pct"/>
            <w:shd w:val="clear" w:color="auto" w:fill="auto"/>
          </w:tcPr>
          <w:p w14:paraId="2FCB3FAE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D26778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39" w:type="pct"/>
            <w:shd w:val="clear" w:color="auto" w:fill="auto"/>
          </w:tcPr>
          <w:p w14:paraId="2356BAEC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14DB8DD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2DB9DAEA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E101AAC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5ADC2641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AB4696C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63D3DF6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606" w:rsidRPr="00D26778" w14:paraId="07F62FCB" w14:textId="77777777" w:rsidTr="00481AA0">
        <w:tc>
          <w:tcPr>
            <w:tcW w:w="2499" w:type="pct"/>
            <w:shd w:val="clear" w:color="auto" w:fill="auto"/>
          </w:tcPr>
          <w:p w14:paraId="785E719C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5A396508" w14:textId="0859BB7C" w:rsidR="00BC5606" w:rsidRPr="00D26778" w:rsidRDefault="003C13E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50" w:type="pct"/>
            <w:shd w:val="clear" w:color="auto" w:fill="auto"/>
          </w:tcPr>
          <w:p w14:paraId="66E5CB61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18B84286" w14:textId="5149A17C" w:rsidR="00BC5606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881763"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14:paraId="6FDCD2F0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05952D3D" w14:textId="005984C5" w:rsidR="00BC5606" w:rsidRPr="00D26778" w:rsidRDefault="005830E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6F52DF0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6F0338B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5606" w:rsidRPr="00D26778" w14:paraId="6576DA4C" w14:textId="77777777" w:rsidTr="00481AA0">
        <w:tc>
          <w:tcPr>
            <w:tcW w:w="2499" w:type="pct"/>
            <w:shd w:val="clear" w:color="auto" w:fill="auto"/>
          </w:tcPr>
          <w:p w14:paraId="0A943F7D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44F7C" w14:textId="6E828C66" w:rsidR="00BC5606" w:rsidRPr="00D26778" w:rsidRDefault="003C13E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50" w:type="pct"/>
            <w:shd w:val="clear" w:color="auto" w:fill="auto"/>
          </w:tcPr>
          <w:p w14:paraId="617A4746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D32C1" w14:textId="71856800" w:rsidR="00BC5606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81763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14:paraId="3460E64A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F6600" w14:textId="05472A6C" w:rsidR="00BC5606" w:rsidRPr="00D26778" w:rsidRDefault="005830E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0A8BB8F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02136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BA192F8" w14:textId="77777777" w:rsidR="001D68B3" w:rsidRPr="00D26778" w:rsidRDefault="001D68B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cs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6"/>
        <w:gridCol w:w="961"/>
        <w:gridCol w:w="298"/>
        <w:gridCol w:w="899"/>
        <w:gridCol w:w="269"/>
        <w:gridCol w:w="899"/>
        <w:gridCol w:w="271"/>
        <w:gridCol w:w="994"/>
      </w:tblGrid>
      <w:tr w:rsidR="00E641AC" w:rsidRPr="00D26778" w14:paraId="285EAEA1" w14:textId="77777777" w:rsidTr="00E641AC">
        <w:tc>
          <w:tcPr>
            <w:tcW w:w="2507" w:type="pct"/>
          </w:tcPr>
          <w:p w14:paraId="441FEF38" w14:textId="56A4175D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22" w:type="pct"/>
          </w:tcPr>
          <w:p w14:paraId="18290965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" w:type="pct"/>
          </w:tcPr>
          <w:p w14:paraId="795A1731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1038B927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23B481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53D0A090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AC9D24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A1525F9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606" w:rsidRPr="00D26778" w14:paraId="3B07CA3B" w14:textId="77777777" w:rsidTr="00E641AC">
        <w:tc>
          <w:tcPr>
            <w:tcW w:w="2507" w:type="pct"/>
          </w:tcPr>
          <w:p w14:paraId="35FA09DD" w14:textId="768FF7DA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22" w:type="pct"/>
          </w:tcPr>
          <w:p w14:paraId="545937CE" w14:textId="21511560" w:rsidR="00BC5606" w:rsidRPr="00D26778" w:rsidRDefault="003C13E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" w:type="pct"/>
          </w:tcPr>
          <w:p w14:paraId="7DBEAF7A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175ECCC4" w14:textId="0825144A" w:rsidR="00BC5606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6" w:type="pct"/>
          </w:tcPr>
          <w:p w14:paraId="2AE22EFB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42311A5E" w14:textId="3EADC224" w:rsidR="00BC5606" w:rsidRPr="00D26778" w:rsidRDefault="003C13E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0CD510D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FAB55D0" w14:textId="1980BF7D" w:rsidR="00BC5606" w:rsidRPr="00D26778" w:rsidRDefault="008817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5606" w:rsidRPr="00D26778" w14:paraId="46325D58" w14:textId="77777777" w:rsidTr="00E641AC">
        <w:tc>
          <w:tcPr>
            <w:tcW w:w="2507" w:type="pct"/>
          </w:tcPr>
          <w:p w14:paraId="535E22EA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  <w:p w14:paraId="5D6E4F56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522" w:type="pct"/>
            <w:vAlign w:val="bottom"/>
          </w:tcPr>
          <w:p w14:paraId="6BE67865" w14:textId="2D0300EE" w:rsidR="00BC5606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" w:type="pct"/>
          </w:tcPr>
          <w:p w14:paraId="03A5B8F3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7B4F84E" w14:textId="3B248CBE" w:rsidR="00BC5606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4A67A63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41B20EB1" w14:textId="05E57806" w:rsidR="00BC5606" w:rsidRPr="00D26778" w:rsidRDefault="00E772B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EA7743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0C201781" w14:textId="38A70DDB" w:rsidR="00BC5606" w:rsidRPr="00D26778" w:rsidRDefault="0088176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5606" w:rsidRPr="00D26778" w14:paraId="5366DE30" w14:textId="77777777" w:rsidTr="00E641AC">
        <w:tc>
          <w:tcPr>
            <w:tcW w:w="2507" w:type="pct"/>
          </w:tcPr>
          <w:p w14:paraId="1533DCA0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01A3AFEF" w14:textId="625884CB" w:rsidR="00BC5606" w:rsidRPr="00D26778" w:rsidRDefault="003C13E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62" w:type="pct"/>
          </w:tcPr>
          <w:p w14:paraId="7FA11413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618C1C34" w14:textId="62F85FCF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6" w:type="pct"/>
          </w:tcPr>
          <w:p w14:paraId="5722F3A5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72E9EB56" w14:textId="1A845D41" w:rsidR="00BC5606" w:rsidRPr="00D26778" w:rsidRDefault="00283B9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7" w:type="pct"/>
          </w:tcPr>
          <w:p w14:paraId="12F63FC0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BF865D2" w14:textId="7B537B7A" w:rsidR="00BC5606" w:rsidRPr="00D26778" w:rsidRDefault="005F23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BC5606"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C5606" w:rsidRPr="00D26778" w14:paraId="262790BA" w14:textId="77777777" w:rsidTr="00E641AC">
        <w:tc>
          <w:tcPr>
            <w:tcW w:w="2507" w:type="pct"/>
          </w:tcPr>
          <w:p w14:paraId="2C66BA6B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7C0A72AF" w14:textId="73A55A4F" w:rsidR="00BC5606" w:rsidRPr="00D26778" w:rsidRDefault="003C13E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162" w:type="pct"/>
          </w:tcPr>
          <w:p w14:paraId="37DE9F48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729162CC" w14:textId="74D5C1EB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6" w:type="pct"/>
          </w:tcPr>
          <w:p w14:paraId="4E881D8D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56E2845C" w14:textId="11BC77A8" w:rsidR="00BC5606" w:rsidRPr="00D26778" w:rsidRDefault="003C13ED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7" w:type="pct"/>
          </w:tcPr>
          <w:p w14:paraId="4AFCAAF7" w14:textId="77777777" w:rsidR="00BC5606" w:rsidRPr="00D26778" w:rsidRDefault="00BC5606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A37B4FF" w14:textId="0E2A4B56" w:rsidR="00BC5606" w:rsidRPr="00D26778" w:rsidRDefault="00925CA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C5606" w:rsidRPr="00D2677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65BC490D" w14:textId="77777777" w:rsidR="002F6623" w:rsidRPr="00D26778" w:rsidRDefault="002F6623" w:rsidP="001B34C8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1A850372" w14:textId="58C05651" w:rsidR="00E65F22" w:rsidRPr="00D26778" w:rsidRDefault="00DB56C7" w:rsidP="001B34C8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กลุ่ม</w:t>
      </w:r>
      <w:r w:rsidR="00203EFA" w:rsidRPr="00D26778">
        <w:rPr>
          <w:rFonts w:ascii="Angsana New" w:hAnsi="Angsana New"/>
          <w:sz w:val="30"/>
          <w:szCs w:val="30"/>
          <w:cs/>
        </w:rPr>
        <w:t>บริษัท</w:t>
      </w:r>
      <w:r w:rsidR="00203EFA" w:rsidRPr="00D26778">
        <w:rPr>
          <w:rFonts w:ascii="Angsana New" w:hAnsi="Angsana New" w:hint="cs"/>
          <w:sz w:val="30"/>
          <w:szCs w:val="30"/>
          <w:cs/>
        </w:rPr>
        <w:t>มี</w:t>
      </w:r>
      <w:r w:rsidR="000A1E5A" w:rsidRPr="00D26778">
        <w:rPr>
          <w:rFonts w:ascii="Angsana New" w:hAnsi="Angsana New"/>
          <w:sz w:val="30"/>
          <w:szCs w:val="30"/>
          <w:cs/>
        </w:rPr>
        <w:t>สัญญาความช่วยเหลือทางเทคนิคกับบริษัทต่างประเทศ</w:t>
      </w:r>
      <w:r w:rsidR="004A1C90" w:rsidRPr="00D26778">
        <w:rPr>
          <w:rFonts w:ascii="Angsana New" w:hAnsi="Angsana New" w:hint="cs"/>
          <w:sz w:val="30"/>
          <w:szCs w:val="30"/>
          <w:cs/>
        </w:rPr>
        <w:t>หลายแห่ง</w:t>
      </w:r>
      <w:r w:rsidR="000A1E5A" w:rsidRPr="00D26778">
        <w:rPr>
          <w:rFonts w:ascii="Angsana New" w:hAnsi="Angsana New"/>
          <w:sz w:val="30"/>
          <w:szCs w:val="30"/>
        </w:rPr>
        <w:t xml:space="preserve"> </w:t>
      </w:r>
      <w:r w:rsidR="000A1E5A" w:rsidRPr="00D26778">
        <w:rPr>
          <w:rFonts w:ascii="Angsana New" w:hAnsi="Angsana New"/>
          <w:sz w:val="30"/>
          <w:szCs w:val="30"/>
          <w:cs/>
        </w:rPr>
        <w:t>เพื่อ</w:t>
      </w:r>
      <w:r w:rsidR="00BA7D21" w:rsidRPr="00D26778">
        <w:rPr>
          <w:rFonts w:ascii="Angsana New" w:hAnsi="Angsana New" w:hint="cs"/>
          <w:sz w:val="30"/>
          <w:szCs w:val="30"/>
          <w:cs/>
        </w:rPr>
        <w:t>รับความช่วยเหลือใน</w:t>
      </w:r>
      <w:r w:rsidR="0083696E" w:rsidRPr="00D26778">
        <w:rPr>
          <w:rFonts w:ascii="Angsana New" w:hAnsi="Angsana New"/>
          <w:sz w:val="30"/>
          <w:szCs w:val="30"/>
          <w:cs/>
        </w:rPr>
        <w:t>กระบวนการผลิต</w:t>
      </w:r>
      <w:r w:rsidR="004A1C90" w:rsidRPr="00D26778">
        <w:rPr>
          <w:rFonts w:ascii="Angsana New" w:hAnsi="Angsana New" w:hint="cs"/>
          <w:sz w:val="30"/>
          <w:szCs w:val="30"/>
          <w:cs/>
        </w:rPr>
        <w:t xml:space="preserve">ต่างๆ </w:t>
      </w:r>
      <w:r w:rsidR="000A1E5A" w:rsidRPr="00D26778">
        <w:rPr>
          <w:rFonts w:ascii="Angsana New" w:hAnsi="Angsana New"/>
          <w:sz w:val="30"/>
          <w:szCs w:val="30"/>
          <w:cs/>
        </w:rPr>
        <w:t>โดย</w:t>
      </w:r>
      <w:r w:rsidR="004A1C90" w:rsidRPr="00D26778">
        <w:rPr>
          <w:rFonts w:ascii="Angsana New" w:hAnsi="Angsana New" w:hint="cs"/>
          <w:sz w:val="30"/>
          <w:szCs w:val="30"/>
          <w:cs/>
        </w:rPr>
        <w:t>กลุ่ม</w:t>
      </w:r>
      <w:r w:rsidR="000A1E5A" w:rsidRPr="00D26778">
        <w:rPr>
          <w:rFonts w:ascii="Angsana New" w:hAnsi="Angsana New"/>
          <w:sz w:val="30"/>
          <w:szCs w:val="30"/>
          <w:cs/>
        </w:rPr>
        <w:t>บริษัทต้องจ่ายค่าธรรมเนียม</w:t>
      </w:r>
      <w:r w:rsidRPr="00D26778">
        <w:rPr>
          <w:rFonts w:ascii="Angsana New" w:hAnsi="Angsana New" w:hint="cs"/>
          <w:sz w:val="30"/>
          <w:szCs w:val="30"/>
          <w:cs/>
        </w:rPr>
        <w:t>ตาม</w:t>
      </w:r>
      <w:r w:rsidR="004A1C90" w:rsidRPr="00D26778">
        <w:rPr>
          <w:rFonts w:ascii="Angsana New" w:hAnsi="Angsana New" w:hint="cs"/>
          <w:sz w:val="30"/>
          <w:szCs w:val="30"/>
          <w:cs/>
        </w:rPr>
        <w:t>อัตรา</w:t>
      </w:r>
      <w:r w:rsidRPr="00D26778">
        <w:rPr>
          <w:rFonts w:ascii="Angsana New" w:hAnsi="Angsana New" w:hint="cs"/>
          <w:sz w:val="30"/>
          <w:szCs w:val="30"/>
          <w:cs/>
        </w:rPr>
        <w:t xml:space="preserve">ที่ระบุในสัญญา </w:t>
      </w:r>
      <w:r w:rsidR="00F6400E" w:rsidRPr="00D26778">
        <w:rPr>
          <w:rFonts w:ascii="Angsana New" w:hAnsi="Angsana New"/>
          <w:sz w:val="30"/>
          <w:szCs w:val="30"/>
          <w:cs/>
        </w:rPr>
        <w:t>สัญญา</w:t>
      </w:r>
      <w:r w:rsidR="004A1C90" w:rsidRPr="00D26778">
        <w:rPr>
          <w:rFonts w:ascii="Angsana New" w:hAnsi="Angsana New" w:hint="cs"/>
          <w:sz w:val="30"/>
          <w:szCs w:val="30"/>
          <w:cs/>
        </w:rPr>
        <w:t>เหล่านี้</w:t>
      </w:r>
      <w:r w:rsidR="00F6400E" w:rsidRPr="00D26778">
        <w:rPr>
          <w:rFonts w:ascii="Angsana New" w:hAnsi="Angsana New"/>
          <w:sz w:val="30"/>
          <w:szCs w:val="30"/>
          <w:cs/>
        </w:rPr>
        <w:t>มีอายุ</w:t>
      </w:r>
      <w:r w:rsidR="00F6400E" w:rsidRPr="00D26778">
        <w:rPr>
          <w:rFonts w:ascii="Angsana New" w:hAnsi="Angsana New"/>
          <w:sz w:val="30"/>
          <w:szCs w:val="30"/>
        </w:rPr>
        <w:t xml:space="preserve"> 5</w:t>
      </w:r>
      <w:r w:rsidR="00F6400E" w:rsidRPr="00D26778">
        <w:rPr>
          <w:rFonts w:ascii="Angsana New" w:hAnsi="Angsana New"/>
          <w:sz w:val="30"/>
          <w:szCs w:val="30"/>
          <w:cs/>
        </w:rPr>
        <w:t xml:space="preserve"> ปี สิ้นสุด</w:t>
      </w:r>
      <w:r w:rsidR="004A1C90" w:rsidRPr="00D26778">
        <w:rPr>
          <w:rFonts w:ascii="Angsana New" w:hAnsi="Angsana New" w:hint="cs"/>
          <w:sz w:val="30"/>
          <w:szCs w:val="30"/>
          <w:cs/>
        </w:rPr>
        <w:t>ในงวดต่างกัน</w:t>
      </w:r>
      <w:r w:rsidR="0009306D" w:rsidRPr="00D26778">
        <w:rPr>
          <w:rFonts w:ascii="Angsana New" w:hAnsi="Angsana New" w:hint="cs"/>
          <w:sz w:val="30"/>
          <w:szCs w:val="30"/>
          <w:cs/>
        </w:rPr>
        <w:t>จนถึง</w:t>
      </w:r>
      <w:r w:rsidR="00F6400E" w:rsidRPr="00D26778">
        <w:rPr>
          <w:rFonts w:ascii="Angsana New" w:hAnsi="Angsana New"/>
          <w:sz w:val="30"/>
          <w:szCs w:val="30"/>
          <w:cs/>
        </w:rPr>
        <w:t>ปี</w:t>
      </w:r>
      <w:r w:rsidR="00F6400E" w:rsidRPr="00D26778">
        <w:rPr>
          <w:rFonts w:ascii="Angsana New" w:hAnsi="Angsana New"/>
          <w:sz w:val="30"/>
          <w:szCs w:val="30"/>
        </w:rPr>
        <w:t xml:space="preserve">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F6400E" w:rsidRPr="00D26778">
        <w:rPr>
          <w:rFonts w:ascii="Angsana New" w:hAnsi="Angsana New"/>
          <w:sz w:val="30"/>
          <w:szCs w:val="30"/>
        </w:rPr>
        <w:t>5</w:t>
      </w:r>
      <w:r w:rsidR="004A1C90" w:rsidRPr="00D26778">
        <w:rPr>
          <w:rFonts w:ascii="Angsana New" w:hAnsi="Angsana New"/>
          <w:sz w:val="30"/>
          <w:szCs w:val="30"/>
        </w:rPr>
        <w:t>6</w:t>
      </w:r>
      <w:r w:rsidR="00C92DFE" w:rsidRPr="00D26778">
        <w:rPr>
          <w:rFonts w:ascii="Angsana New" w:hAnsi="Angsana New"/>
          <w:sz w:val="30"/>
          <w:szCs w:val="30"/>
        </w:rPr>
        <w:t>4</w:t>
      </w:r>
      <w:r w:rsidR="00F6400E" w:rsidRPr="00D26778">
        <w:rPr>
          <w:rFonts w:ascii="Angsana New" w:hAnsi="Angsana New"/>
          <w:sz w:val="30"/>
          <w:szCs w:val="30"/>
        </w:rPr>
        <w:t xml:space="preserve"> </w:t>
      </w:r>
      <w:r w:rsidR="00BA7D21" w:rsidRPr="00D26778">
        <w:rPr>
          <w:rFonts w:ascii="Angsana New" w:hAnsi="Angsana New" w:hint="cs"/>
          <w:sz w:val="30"/>
          <w:szCs w:val="30"/>
          <w:cs/>
        </w:rPr>
        <w:t>กลุ่ม</w:t>
      </w:r>
      <w:r w:rsidR="00BA7D21" w:rsidRPr="00D26778">
        <w:rPr>
          <w:rFonts w:ascii="Angsana New" w:hAnsi="Angsana New"/>
          <w:sz w:val="30"/>
          <w:szCs w:val="30"/>
          <w:cs/>
        </w:rPr>
        <w:t>บริษัท</w:t>
      </w:r>
      <w:r w:rsidR="00F6400E" w:rsidRPr="00D26778">
        <w:rPr>
          <w:rFonts w:ascii="Angsana New" w:hAnsi="Angsana New"/>
          <w:sz w:val="30"/>
          <w:szCs w:val="30"/>
          <w:cs/>
        </w:rPr>
        <w:t xml:space="preserve">มีสิทธิต่อสัญญาได้อีกเป็นระยะเวลา </w:t>
      </w:r>
      <w:r w:rsidR="00F6400E" w:rsidRPr="00D26778">
        <w:rPr>
          <w:rFonts w:ascii="Angsana New" w:hAnsi="Angsana New"/>
          <w:sz w:val="30"/>
          <w:szCs w:val="30"/>
        </w:rPr>
        <w:t>5</w:t>
      </w:r>
      <w:r w:rsidR="00F6400E" w:rsidRPr="00D26778">
        <w:rPr>
          <w:rFonts w:ascii="Angsana New" w:hAnsi="Angsana New"/>
          <w:sz w:val="30"/>
          <w:szCs w:val="30"/>
          <w:cs/>
        </w:rPr>
        <w:t xml:space="preserve"> ปี</w:t>
      </w:r>
    </w:p>
    <w:p w14:paraId="7BE1EE6C" w14:textId="586BEE14" w:rsidR="000B44BE" w:rsidRPr="00D26778" w:rsidRDefault="000B44B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584A66A" w14:textId="09283162" w:rsidR="00A94257" w:rsidRPr="00D26778" w:rsidRDefault="00925CA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_Hlk33009563"/>
      <w:r w:rsidRPr="00D26778">
        <w:rPr>
          <w:rFonts w:ascii="Angsana New" w:hAnsi="Angsana New"/>
          <w:b/>
          <w:bCs/>
          <w:sz w:val="30"/>
          <w:szCs w:val="30"/>
        </w:rPr>
        <w:t>2</w:t>
      </w:r>
      <w:r w:rsidR="0073659E">
        <w:rPr>
          <w:rFonts w:ascii="Angsana New" w:hAnsi="Angsana New"/>
          <w:b/>
          <w:bCs/>
          <w:sz w:val="30"/>
          <w:szCs w:val="30"/>
        </w:rPr>
        <w:t>8</w:t>
      </w:r>
      <w:r w:rsidR="000A1E5A" w:rsidRPr="00D26778">
        <w:rPr>
          <w:rFonts w:ascii="Angsana New" w:hAnsi="Angsana New"/>
          <w:b/>
          <w:bCs/>
          <w:sz w:val="30"/>
          <w:szCs w:val="30"/>
        </w:rPr>
        <w:tab/>
      </w:r>
      <w:r w:rsidR="000A1E5A" w:rsidRPr="00D2677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6CF0E9AD" w14:textId="77777777" w:rsidR="000A1E5A" w:rsidRPr="00D26778" w:rsidRDefault="000A1E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3DC72B" w14:textId="61316EEB" w:rsidR="00CC7AA1" w:rsidRPr="00D26778" w:rsidRDefault="00CC7A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 w:hint="cs"/>
          <w:i/>
          <w:iCs/>
          <w:sz w:val="30"/>
          <w:szCs w:val="30"/>
          <w:cs/>
        </w:rPr>
        <w:t>สัญญาร่วมทุน</w:t>
      </w:r>
    </w:p>
    <w:p w14:paraId="17894934" w14:textId="77777777" w:rsidR="00CC7AA1" w:rsidRPr="00D26778" w:rsidRDefault="00CC7A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C9DD508" w14:textId="470EA2D3" w:rsidR="00204D27" w:rsidRPr="00D26778" w:rsidRDefault="00204D2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Pr="00D26778">
        <w:rPr>
          <w:rFonts w:ascii="Angsana New" w:hAnsi="Angsana New"/>
          <w:sz w:val="30"/>
          <w:szCs w:val="30"/>
        </w:rPr>
        <w:t xml:space="preserve"> 27 </w:t>
      </w:r>
      <w:r w:rsidRPr="00D26778">
        <w:rPr>
          <w:rFonts w:ascii="Angsana New" w:hAnsi="Angsana New" w:hint="cs"/>
          <w:sz w:val="30"/>
          <w:szCs w:val="30"/>
          <w:cs/>
        </w:rPr>
        <w:t>มกราคม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</w:rPr>
        <w:t>2565</w:t>
      </w:r>
      <w:r w:rsidRPr="00D26778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</w:t>
      </w:r>
      <w:r w:rsidRPr="00D26778">
        <w:rPr>
          <w:rFonts w:ascii="Angsana New" w:hAnsi="Angsana New" w:hint="cs"/>
          <w:sz w:val="30"/>
          <w:szCs w:val="30"/>
          <w:cs/>
        </w:rPr>
        <w:t xml:space="preserve">การทำสัญญาร่วมทุนกับบริษัท </w:t>
      </w:r>
      <w:r w:rsidRPr="00D26778">
        <w:rPr>
          <w:rFonts w:ascii="Angsana New" w:hAnsi="Angsana New"/>
          <w:sz w:val="30"/>
          <w:szCs w:val="30"/>
        </w:rPr>
        <w:t xml:space="preserve">Tron Energy Technology Co., Ltd. </w:t>
      </w:r>
      <w:r w:rsidRPr="00D26778">
        <w:rPr>
          <w:rFonts w:ascii="Angsana New" w:hAnsi="Angsana New"/>
          <w:sz w:val="30"/>
          <w:szCs w:val="30"/>
          <w:cs/>
        </w:rPr>
        <w:t>ซึ่งเป็นบริษัทจัดตั</w:t>
      </w:r>
      <w:r w:rsidRPr="00D26778">
        <w:rPr>
          <w:rFonts w:ascii="Angsana New" w:hAnsi="Angsana New" w:hint="cs"/>
          <w:sz w:val="30"/>
          <w:szCs w:val="30"/>
          <w:cs/>
        </w:rPr>
        <w:t>้</w:t>
      </w:r>
      <w:r w:rsidRPr="00D26778">
        <w:rPr>
          <w:rFonts w:ascii="Angsana New" w:hAnsi="Angsana New"/>
          <w:sz w:val="30"/>
          <w:szCs w:val="30"/>
          <w:cs/>
        </w:rPr>
        <w:t>งตามกฎหมายไต้หวัน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โดยมีวัตถุประสงค์เพื่อด</w:t>
      </w:r>
      <w:r w:rsidR="00CC7AA1" w:rsidRPr="00D26778">
        <w:rPr>
          <w:rFonts w:ascii="Angsana New" w:hAnsi="Angsana New" w:hint="cs"/>
          <w:sz w:val="30"/>
          <w:szCs w:val="30"/>
          <w:cs/>
        </w:rPr>
        <w:t>ำ</w:t>
      </w:r>
      <w:r w:rsidRPr="00D26778">
        <w:rPr>
          <w:rFonts w:ascii="Angsana New" w:hAnsi="Angsana New"/>
          <w:sz w:val="30"/>
          <w:szCs w:val="30"/>
          <w:cs/>
        </w:rPr>
        <w:t>เนินธุรกิจน</w:t>
      </w:r>
      <w:r w:rsidR="00CC7AA1" w:rsidRPr="00D26778">
        <w:rPr>
          <w:rFonts w:ascii="Angsana New" w:hAnsi="Angsana New" w:hint="cs"/>
          <w:sz w:val="30"/>
          <w:szCs w:val="30"/>
          <w:cs/>
        </w:rPr>
        <w:t>ำ</w:t>
      </w:r>
      <w:r w:rsidRPr="00D26778">
        <w:rPr>
          <w:rFonts w:ascii="Angsana New" w:hAnsi="Angsana New"/>
          <w:sz w:val="30"/>
          <w:szCs w:val="30"/>
          <w:cs/>
        </w:rPr>
        <w:t>เข้า พัฒนาผลิต ประกอบ จัดจ</w:t>
      </w:r>
      <w:r w:rsidR="00CC7AA1" w:rsidRPr="00D26778">
        <w:rPr>
          <w:rFonts w:ascii="Angsana New" w:hAnsi="Angsana New" w:hint="cs"/>
          <w:sz w:val="30"/>
          <w:szCs w:val="30"/>
          <w:cs/>
        </w:rPr>
        <w:t>ำ</w:t>
      </w:r>
      <w:r w:rsidRPr="00D26778">
        <w:rPr>
          <w:rFonts w:ascii="Angsana New" w:hAnsi="Angsana New"/>
          <w:sz w:val="30"/>
          <w:szCs w:val="30"/>
          <w:cs/>
        </w:rPr>
        <w:t>หน่าย และให้บริการยานยนต์ รถขนส่ง รถบัส โดยมุ่งเน้น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ในอุตสาหกรรมยานยนต์ การให้บริการด้านยานยนต์ และระบบการขนส่ง</w:t>
      </w:r>
    </w:p>
    <w:p w14:paraId="517D8493" w14:textId="77777777" w:rsidR="00204D27" w:rsidRPr="00D26778" w:rsidRDefault="00204D2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2D7340" w14:textId="77777777" w:rsidR="00CC7AA1" w:rsidRPr="00D26778" w:rsidRDefault="00CC7A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418263" w14:textId="407907CF" w:rsidR="003F1377" w:rsidRPr="00D26778" w:rsidRDefault="003F137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 w:hint="cs"/>
          <w:i/>
          <w:iCs/>
          <w:sz w:val="30"/>
          <w:szCs w:val="30"/>
          <w:cs/>
        </w:rPr>
        <w:t>เงินปันผล</w:t>
      </w:r>
    </w:p>
    <w:p w14:paraId="2C00FF93" w14:textId="3D59630C" w:rsidR="00CF6F16" w:rsidRPr="00D26778" w:rsidRDefault="00CF6F1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6A5573" w14:textId="372E94A3" w:rsidR="006B45FA" w:rsidRPr="00D26778" w:rsidRDefault="0060412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7024B7" w:rsidRPr="00D26778">
        <w:rPr>
          <w:rFonts w:ascii="Angsana New" w:hAnsi="Angsana New"/>
          <w:sz w:val="30"/>
          <w:szCs w:val="30"/>
        </w:rPr>
        <w:t>22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7024B7" w:rsidRPr="00D26778">
        <w:rPr>
          <w:rFonts w:ascii="Angsana New" w:hAnsi="Angsana New"/>
          <w:sz w:val="30"/>
          <w:szCs w:val="30"/>
        </w:rPr>
        <w:t>5</w:t>
      </w:r>
      <w:r w:rsidRPr="00D26778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คณะกรรมการมีมติอนุมัติจ่ายปันผล</w:t>
      </w:r>
      <w:r w:rsidRPr="00D26778">
        <w:rPr>
          <w:rFonts w:ascii="Angsana New" w:hAnsi="Angsana New" w:hint="cs"/>
          <w:sz w:val="30"/>
          <w:szCs w:val="30"/>
          <w:cs/>
        </w:rPr>
        <w:t>ประจำปี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7024B7" w:rsidRPr="00D26778">
        <w:rPr>
          <w:rFonts w:ascii="Angsana New" w:hAnsi="Angsana New"/>
          <w:sz w:val="30"/>
          <w:szCs w:val="30"/>
        </w:rPr>
        <w:t>4</w:t>
      </w:r>
      <w:r w:rsidRPr="00D26778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="005C7FDB" w:rsidRPr="00D26778">
        <w:rPr>
          <w:rFonts w:ascii="Angsana New" w:hAnsi="Angsana New"/>
          <w:sz w:val="30"/>
          <w:szCs w:val="30"/>
        </w:rPr>
        <w:t xml:space="preserve"> </w:t>
      </w:r>
      <w:r w:rsidR="00BB67D4">
        <w:rPr>
          <w:rFonts w:ascii="Angsana New" w:hAnsi="Angsana New"/>
          <w:sz w:val="30"/>
          <w:szCs w:val="30"/>
        </w:rPr>
        <w:t xml:space="preserve">1.50 </w:t>
      </w:r>
      <w:r w:rsidRPr="00D26778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BB67D4">
        <w:rPr>
          <w:rFonts w:ascii="Angsana New" w:hAnsi="Angsana New"/>
          <w:sz w:val="30"/>
          <w:szCs w:val="30"/>
        </w:rPr>
        <w:t>63</w:t>
      </w:r>
      <w:r w:rsidR="003801A1">
        <w:rPr>
          <w:rFonts w:ascii="Angsana New" w:hAnsi="Angsana New"/>
          <w:sz w:val="30"/>
          <w:szCs w:val="30"/>
        </w:rPr>
        <w:t>8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ล้านบาท ซึ่งเป็นการจ่าย</w:t>
      </w:r>
      <w:r w:rsidRPr="00D26778">
        <w:rPr>
          <w:rFonts w:ascii="Angsana New" w:hAnsi="Angsana New" w:hint="cs"/>
          <w:sz w:val="30"/>
          <w:szCs w:val="30"/>
          <w:cs/>
        </w:rPr>
        <w:t xml:space="preserve">ผลการดำเนินงานของปี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7024B7" w:rsidRPr="00D26778">
        <w:rPr>
          <w:rFonts w:ascii="Angsana New" w:hAnsi="Angsana New"/>
          <w:sz w:val="30"/>
          <w:szCs w:val="30"/>
        </w:rPr>
        <w:t>4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5C7FDB" w:rsidRPr="00D26778">
        <w:rPr>
          <w:rFonts w:ascii="Angsana New" w:hAnsi="Angsana New" w:hint="cs"/>
          <w:sz w:val="30"/>
          <w:szCs w:val="30"/>
          <w:cs/>
        </w:rPr>
        <w:t>ทั้งจำนวน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ทั้งนี้เงินปันผลระหว่างกาลปี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7024B7" w:rsidRPr="00D26778">
        <w:rPr>
          <w:rFonts w:ascii="Angsana New" w:hAnsi="Angsana New"/>
          <w:sz w:val="30"/>
          <w:szCs w:val="30"/>
        </w:rPr>
        <w:t>4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ในอั</w:t>
      </w:r>
      <w:r w:rsidRPr="00D26778">
        <w:rPr>
          <w:rFonts w:ascii="Angsana New" w:hAnsi="Angsana New"/>
          <w:sz w:val="30"/>
          <w:szCs w:val="30"/>
          <w:cs/>
        </w:rPr>
        <w:t xml:space="preserve">ตราหุ้นละ </w:t>
      </w:r>
      <w:r w:rsidRPr="00D26778">
        <w:rPr>
          <w:rFonts w:ascii="Angsana New" w:hAnsi="Angsana New"/>
          <w:sz w:val="30"/>
          <w:szCs w:val="30"/>
        </w:rPr>
        <w:t>0.</w:t>
      </w:r>
      <w:r w:rsidR="007024B7" w:rsidRPr="00D26778">
        <w:rPr>
          <w:rFonts w:ascii="Angsana New" w:hAnsi="Angsana New"/>
          <w:sz w:val="30"/>
          <w:szCs w:val="30"/>
        </w:rPr>
        <w:t xml:space="preserve">40 </w:t>
      </w:r>
      <w:r w:rsidRPr="00D26778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7024B7" w:rsidRPr="00D26778">
        <w:rPr>
          <w:rFonts w:ascii="Angsana New" w:hAnsi="Angsana New"/>
          <w:sz w:val="30"/>
          <w:szCs w:val="30"/>
        </w:rPr>
        <w:t>170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ล้านบาท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 xml:space="preserve">ได้จ่ายให้แก่ผู้ถือหุ้นในเดือนกันยายน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7024B7" w:rsidRPr="00D26778">
        <w:rPr>
          <w:rFonts w:ascii="Angsana New" w:hAnsi="Angsana New"/>
          <w:sz w:val="30"/>
          <w:szCs w:val="30"/>
        </w:rPr>
        <w:t>4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ดังนั้นเงินปันผลส่วนที่คงเหลือในอัตราหุ้นละ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BB67D4">
        <w:rPr>
          <w:rFonts w:ascii="Angsana New" w:hAnsi="Angsana New"/>
          <w:sz w:val="30"/>
          <w:szCs w:val="30"/>
        </w:rPr>
        <w:t>1.10</w:t>
      </w:r>
      <w:r w:rsidRPr="00D26778">
        <w:rPr>
          <w:rFonts w:ascii="Angsana New" w:hAnsi="Angsana New" w:hint="cs"/>
          <w:sz w:val="30"/>
          <w:szCs w:val="30"/>
          <w:cs/>
        </w:rPr>
        <w:t xml:space="preserve"> บาท เป็นจำนวนเงิน </w:t>
      </w:r>
      <w:r w:rsidR="003801A1">
        <w:rPr>
          <w:rFonts w:ascii="Angsana New" w:hAnsi="Angsana New"/>
          <w:sz w:val="30"/>
          <w:szCs w:val="30"/>
        </w:rPr>
        <w:t>468</w:t>
      </w:r>
      <w:r w:rsidRPr="00D2677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จะ</w:t>
      </w:r>
      <w:r w:rsidRPr="00D26778">
        <w:rPr>
          <w:rFonts w:ascii="Angsana New" w:hAnsi="Angsana New"/>
          <w:sz w:val="30"/>
          <w:szCs w:val="30"/>
          <w:cs/>
        </w:rPr>
        <w:t>จ่ายให้แก่ผู้ถือหุ้น</w:t>
      </w:r>
      <w:r w:rsidRPr="00D26778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bookmarkEnd w:id="8"/>
      <w:r w:rsidR="007024B7" w:rsidRPr="00D26778">
        <w:rPr>
          <w:rFonts w:ascii="Angsana New" w:hAnsi="Angsana New"/>
          <w:sz w:val="30"/>
          <w:szCs w:val="30"/>
        </w:rPr>
        <w:t>5</w:t>
      </w:r>
      <w:r w:rsidR="00BE1359">
        <w:rPr>
          <w:rFonts w:ascii="Angsana New" w:hAnsi="Angsana New" w:hint="cs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2D262633" w14:textId="2B94342B" w:rsidR="00686293" w:rsidRPr="00D26778" w:rsidRDefault="0068629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1FD374" w14:textId="01CD7CDE" w:rsidR="00A55E77" w:rsidRPr="00F05E33" w:rsidRDefault="00A55E7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A55E77" w:rsidRPr="00F05E33" w:rsidSect="00646F4B">
      <w:headerReference w:type="default" r:id="rId3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D1A78" w14:textId="77777777" w:rsidR="002A5AB7" w:rsidRDefault="002A5AB7">
      <w:r>
        <w:separator/>
      </w:r>
    </w:p>
  </w:endnote>
  <w:endnote w:type="continuationSeparator" w:id="0">
    <w:p w14:paraId="52C2BD80" w14:textId="77777777" w:rsidR="002A5AB7" w:rsidRDefault="002A5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27129" w14:textId="77777777" w:rsidR="002A5AB7" w:rsidRPr="004C2902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DC8F2" w14:textId="500F1D76" w:rsidR="002A5AB7" w:rsidRPr="004C2902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 w:rsidR="00DD40A0">
      <w:rPr>
        <w:rFonts w:ascii="Angsana New" w:hAnsi="Angsana New"/>
        <w:noProof/>
        <w:sz w:val="30"/>
        <w:szCs w:val="30"/>
      </w:rPr>
      <w:t>18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0CF1E6" w14:textId="77777777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E859E" w14:textId="77777777" w:rsidR="002A5AB7" w:rsidRPr="004C2902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20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3E5A1" w14:textId="77777777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A4F55" w14:textId="77777777" w:rsidR="002A5AB7" w:rsidRDefault="002A5AB7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00AE7" w14:textId="77777777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54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076F9" w14:textId="77777777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57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BCB93" w14:textId="1AF9A53E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72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8361E" w14:textId="77777777" w:rsidR="002A5AB7" w:rsidRDefault="002A5AB7">
      <w:r>
        <w:separator/>
      </w:r>
    </w:p>
  </w:footnote>
  <w:footnote w:type="continuationSeparator" w:id="0">
    <w:p w14:paraId="2121D20E" w14:textId="77777777" w:rsidR="002A5AB7" w:rsidRDefault="002A5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E73FD" w14:textId="77777777" w:rsidR="002A5AB7" w:rsidRDefault="002A5AB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AC358" w14:textId="77777777" w:rsidR="002A5AB7" w:rsidRPr="00774FEB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994B81F" w14:textId="4926CE13" w:rsidR="002A5AB7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685D19" w14:textId="0BF259C3" w:rsidR="002A5AB7" w:rsidRPr="009D0D6C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lang w:val="x-none" w:eastAsia="x-none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3C847C6" w14:textId="77777777" w:rsidR="002A5AB7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B36FE" w14:textId="77777777" w:rsidR="002A5AB7" w:rsidRDefault="002A5AB7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44683" w14:textId="77777777" w:rsidR="002A5AB7" w:rsidRPr="00774FEB" w:rsidRDefault="002A5AB7" w:rsidP="009F68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461E3CF" w14:textId="77777777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6D5C56" w14:textId="663EB342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07C0470" w14:textId="77777777" w:rsidR="002A5AB7" w:rsidRPr="004F073B" w:rsidRDefault="002A5AB7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524B" w14:textId="77777777" w:rsidR="002A5AB7" w:rsidRDefault="002A5AB7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AE724" w14:textId="77777777" w:rsidR="002A5AB7" w:rsidRDefault="002A5AB7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91FA6" w14:textId="77777777" w:rsidR="002A5AB7" w:rsidRPr="00774FEB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FFFF460" w14:textId="77777777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4EF53E" w14:textId="765ED83A" w:rsidR="002A5AB7" w:rsidRPr="006E020C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5233AB7" w14:textId="77777777" w:rsidR="002A5AB7" w:rsidRPr="00666BC6" w:rsidRDefault="002A5AB7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96EBC" w14:textId="77777777" w:rsidR="002A5AB7" w:rsidRDefault="002A5AB7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DFECA" w14:textId="77777777" w:rsidR="002A5AB7" w:rsidRPr="00774FEB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A645470" w14:textId="77777777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082A5A" w14:textId="4473DF1D" w:rsidR="002A5AB7" w:rsidRPr="006E020C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224D741F" w14:textId="77777777" w:rsidR="002A5AB7" w:rsidRPr="00666BC6" w:rsidRDefault="002A5AB7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86E94" w14:textId="77777777" w:rsidR="002A5AB7" w:rsidRDefault="002A5AB7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41836" w14:textId="77777777" w:rsidR="002A5AB7" w:rsidRPr="00EC2581" w:rsidRDefault="002A5AB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C2581">
      <w:rPr>
        <w:rFonts w:ascii="Angsana New" w:hAnsi="Angsana New"/>
        <w:b/>
        <w:bCs/>
        <w:sz w:val="32"/>
        <w:szCs w:val="32"/>
        <w:cs/>
      </w:rPr>
      <w:t>บริษัท สมบูรณ์ แอ๊ดวานซ์ เทคโนโลยี จำกัด (มหาชน)</w:t>
    </w:r>
    <w:r w:rsidRPr="00EC2581">
      <w:rPr>
        <w:rFonts w:ascii="Angsana New" w:hAnsi="Angsana New"/>
        <w:b/>
        <w:bCs/>
        <w:sz w:val="32"/>
        <w:szCs w:val="32"/>
      </w:rPr>
      <w:t xml:space="preserve"> </w:t>
    </w:r>
    <w:r w:rsidRPr="00EC258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31C350" w14:textId="77777777" w:rsidR="002A5AB7" w:rsidRDefault="002A5AB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C258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31E89A3" w14:textId="286F208B" w:rsidR="002A5AB7" w:rsidRPr="00EC2581" w:rsidRDefault="002A5AB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593072F" w14:textId="77777777" w:rsidR="002A5AB7" w:rsidRPr="0075591B" w:rsidRDefault="002A5AB7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0D76C" w14:textId="77777777" w:rsidR="002A5AB7" w:rsidRPr="00774FEB" w:rsidRDefault="002A5AB7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3546FE" w14:textId="77777777" w:rsidR="002A5AB7" w:rsidRPr="00C30CBE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F1424F" w14:textId="04575FA9" w:rsidR="002A5AB7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0CBE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</w:t>
    </w:r>
    <w:r w:rsidRPr="00C30CBE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189A7D7" w14:textId="77777777" w:rsidR="002A5AB7" w:rsidRPr="006E020C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41924" w14:textId="77777777" w:rsidR="002A5AB7" w:rsidRDefault="002A5AB7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8D060" w14:textId="77777777" w:rsidR="002A5AB7" w:rsidRPr="00774FEB" w:rsidRDefault="002A5AB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5E9CC2" w14:textId="77777777" w:rsidR="002A5AB7" w:rsidRDefault="002A5AB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B0ACEC" w14:textId="5012A7D5" w:rsidR="002A5AB7" w:rsidRPr="006E020C" w:rsidRDefault="002A5AB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4E6A988" w14:textId="77777777" w:rsidR="002A5AB7" w:rsidRPr="00D52E97" w:rsidRDefault="002A5AB7">
    <w:pPr>
      <w:pStyle w:val="Header"/>
      <w:rPr>
        <w:sz w:val="22"/>
        <w:szCs w:val="2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E1DD6" w14:textId="77777777" w:rsidR="002A5AB7" w:rsidRPr="00774FEB" w:rsidRDefault="002A5AB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2AB6E4B" w14:textId="77777777" w:rsidR="002A5AB7" w:rsidRDefault="002A5AB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2D4AB" w14:textId="5CBAA3B0" w:rsidR="002A5AB7" w:rsidRPr="006E020C" w:rsidRDefault="002A5AB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3895580D" w14:textId="77777777" w:rsidR="002A5AB7" w:rsidRPr="006E020C" w:rsidRDefault="002A5AB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7C614" w14:textId="77777777" w:rsidR="002A5AB7" w:rsidRPr="00774FEB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76C622" w14:textId="77777777" w:rsidR="002A5AB7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9BCA29" w14:textId="695C8DA3" w:rsidR="002A5AB7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6A76F7E" w14:textId="77777777" w:rsidR="002A5AB7" w:rsidRPr="0015281B" w:rsidRDefault="002A5AB7" w:rsidP="00D20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1679D" w14:textId="77777777" w:rsidR="002A5AB7" w:rsidRDefault="002A5A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0B970" w14:textId="77777777" w:rsidR="002A5AB7" w:rsidRPr="00774FEB" w:rsidRDefault="002A5AB7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6D6E16A" w14:textId="77777777" w:rsidR="002A5AB7" w:rsidRPr="00C30CBE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9296B8" w14:textId="42D8B462" w:rsidR="002A5AB7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0CBE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EACEA4E" w14:textId="77777777" w:rsidR="002A5AB7" w:rsidRPr="006E020C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B19CF" w14:textId="77777777" w:rsidR="002A5AB7" w:rsidRDefault="002A5AB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EBC7A" w14:textId="77777777" w:rsidR="002A5AB7" w:rsidRPr="00774FEB" w:rsidRDefault="002A5AB7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DD16FE2" w14:textId="77777777" w:rsidR="002A5AB7" w:rsidRDefault="002A5AB7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6BE150E" w14:textId="51D0DEF4" w:rsidR="002A5AB7" w:rsidRPr="006E020C" w:rsidRDefault="002A5AB7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53A9FC3" w14:textId="77777777" w:rsidR="002A5AB7" w:rsidRDefault="002A5A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E38CE" w14:textId="77777777" w:rsidR="002A5AB7" w:rsidRDefault="002A5AB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BBF16" w14:textId="77777777" w:rsidR="002A5AB7" w:rsidRPr="00774FEB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74EB74A" w14:textId="77777777" w:rsidR="002A5AB7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DA54F1" w14:textId="72B0DC40" w:rsidR="002A5AB7" w:rsidRPr="006E020C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FF99131" w14:textId="77777777" w:rsidR="002A5AB7" w:rsidRDefault="002A5AB7">
    <w:pPr>
      <w:pStyle w:val="Header"/>
    </w:pPr>
  </w:p>
  <w:p w14:paraId="0443F785" w14:textId="77777777" w:rsidR="002A5AB7" w:rsidRDefault="002A5A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0D2CC2"/>
    <w:multiLevelType w:val="multilevel"/>
    <w:tmpl w:val="9828E0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2E4749"/>
    <w:multiLevelType w:val="multilevel"/>
    <w:tmpl w:val="E79036C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9" w15:restartNumberingAfterBreak="0">
    <w:nsid w:val="3FC94AA7"/>
    <w:multiLevelType w:val="hybridMultilevel"/>
    <w:tmpl w:val="C4021B7C"/>
    <w:lvl w:ilvl="0" w:tplc="E53A9A9A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C146537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-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" w:hanging="360"/>
      </w:pPr>
    </w:lvl>
    <w:lvl w:ilvl="2" w:tplc="0409001B" w:tentative="1">
      <w:start w:val="1"/>
      <w:numFmt w:val="lowerRoman"/>
      <w:lvlText w:val="%3."/>
      <w:lvlJc w:val="right"/>
      <w:pPr>
        <w:ind w:left="817" w:hanging="180"/>
      </w:pPr>
    </w:lvl>
    <w:lvl w:ilvl="3" w:tplc="0409000F" w:tentative="1">
      <w:start w:val="1"/>
      <w:numFmt w:val="decimal"/>
      <w:lvlText w:val="%4."/>
      <w:lvlJc w:val="left"/>
      <w:pPr>
        <w:ind w:left="1537" w:hanging="360"/>
      </w:pPr>
    </w:lvl>
    <w:lvl w:ilvl="4" w:tplc="04090019" w:tentative="1">
      <w:start w:val="1"/>
      <w:numFmt w:val="lowerLetter"/>
      <w:lvlText w:val="%5."/>
      <w:lvlJc w:val="left"/>
      <w:pPr>
        <w:ind w:left="2257" w:hanging="360"/>
      </w:pPr>
    </w:lvl>
    <w:lvl w:ilvl="5" w:tplc="0409001B" w:tentative="1">
      <w:start w:val="1"/>
      <w:numFmt w:val="lowerRoman"/>
      <w:lvlText w:val="%6."/>
      <w:lvlJc w:val="right"/>
      <w:pPr>
        <w:ind w:left="2977" w:hanging="180"/>
      </w:pPr>
    </w:lvl>
    <w:lvl w:ilvl="6" w:tplc="0409000F" w:tentative="1">
      <w:start w:val="1"/>
      <w:numFmt w:val="decimal"/>
      <w:lvlText w:val="%7."/>
      <w:lvlJc w:val="left"/>
      <w:pPr>
        <w:ind w:left="3697" w:hanging="360"/>
      </w:pPr>
    </w:lvl>
    <w:lvl w:ilvl="7" w:tplc="04090019" w:tentative="1">
      <w:start w:val="1"/>
      <w:numFmt w:val="lowerLetter"/>
      <w:lvlText w:val="%8."/>
      <w:lvlJc w:val="left"/>
      <w:pPr>
        <w:ind w:left="4417" w:hanging="360"/>
      </w:pPr>
    </w:lvl>
    <w:lvl w:ilvl="8" w:tplc="0409001B" w:tentative="1">
      <w:start w:val="1"/>
      <w:numFmt w:val="lowerRoman"/>
      <w:lvlText w:val="%9."/>
      <w:lvlJc w:val="right"/>
      <w:pPr>
        <w:ind w:left="5137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1EE245B"/>
    <w:multiLevelType w:val="hybridMultilevel"/>
    <w:tmpl w:val="FE4AFBB6"/>
    <w:lvl w:ilvl="0" w:tplc="F0C68A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96C31"/>
    <w:multiLevelType w:val="hybridMultilevel"/>
    <w:tmpl w:val="DFF20560"/>
    <w:lvl w:ilvl="0" w:tplc="FEF0F7D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9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9007BC1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38"/>
  </w:num>
  <w:num w:numId="14">
    <w:abstractNumId w:val="23"/>
  </w:num>
  <w:num w:numId="15">
    <w:abstractNumId w:val="28"/>
  </w:num>
  <w:num w:numId="16">
    <w:abstractNumId w:val="18"/>
  </w:num>
  <w:num w:numId="17">
    <w:abstractNumId w:val="42"/>
  </w:num>
  <w:num w:numId="18">
    <w:abstractNumId w:val="25"/>
  </w:num>
  <w:num w:numId="19">
    <w:abstractNumId w:val="11"/>
  </w:num>
  <w:num w:numId="20">
    <w:abstractNumId w:val="29"/>
  </w:num>
  <w:num w:numId="21">
    <w:abstractNumId w:val="44"/>
  </w:num>
  <w:num w:numId="22">
    <w:abstractNumId w:val="33"/>
  </w:num>
  <w:num w:numId="23">
    <w:abstractNumId w:val="13"/>
  </w:num>
  <w:num w:numId="24">
    <w:abstractNumId w:val="27"/>
  </w:num>
  <w:num w:numId="25">
    <w:abstractNumId w:val="12"/>
  </w:num>
  <w:num w:numId="26">
    <w:abstractNumId w:val="35"/>
  </w:num>
  <w:num w:numId="27">
    <w:abstractNumId w:val="17"/>
  </w:num>
  <w:num w:numId="28">
    <w:abstractNumId w:val="29"/>
  </w:num>
  <w:num w:numId="29">
    <w:abstractNumId w:val="39"/>
  </w:num>
  <w:num w:numId="30">
    <w:abstractNumId w:val="30"/>
  </w:num>
  <w:num w:numId="31">
    <w:abstractNumId w:val="14"/>
  </w:num>
  <w:num w:numId="32">
    <w:abstractNumId w:val="41"/>
  </w:num>
  <w:num w:numId="33">
    <w:abstractNumId w:val="22"/>
  </w:num>
  <w:num w:numId="34">
    <w:abstractNumId w:val="45"/>
  </w:num>
  <w:num w:numId="35">
    <w:abstractNumId w:val="34"/>
  </w:num>
  <w:num w:numId="36">
    <w:abstractNumId w:val="32"/>
  </w:num>
  <w:num w:numId="37">
    <w:abstractNumId w:val="43"/>
  </w:num>
  <w:num w:numId="38">
    <w:abstractNumId w:val="24"/>
  </w:num>
  <w:num w:numId="39">
    <w:abstractNumId w:val="40"/>
  </w:num>
  <w:num w:numId="40">
    <w:abstractNumId w:val="16"/>
  </w:num>
  <w:num w:numId="41">
    <w:abstractNumId w:val="20"/>
  </w:num>
  <w:num w:numId="42">
    <w:abstractNumId w:val="10"/>
  </w:num>
  <w:num w:numId="43">
    <w:abstractNumId w:val="31"/>
  </w:num>
  <w:num w:numId="44">
    <w:abstractNumId w:val="15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27"/>
  </w:num>
  <w:num w:numId="48">
    <w:abstractNumId w:val="36"/>
  </w:num>
  <w:num w:numId="49">
    <w:abstractNumId w:val="3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CE9"/>
    <w:rsid w:val="00000DCC"/>
    <w:rsid w:val="00001124"/>
    <w:rsid w:val="000017BC"/>
    <w:rsid w:val="00001864"/>
    <w:rsid w:val="000019E1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73A"/>
    <w:rsid w:val="000039B8"/>
    <w:rsid w:val="00003EBA"/>
    <w:rsid w:val="00004178"/>
    <w:rsid w:val="0000424B"/>
    <w:rsid w:val="0000482B"/>
    <w:rsid w:val="0000487E"/>
    <w:rsid w:val="000049E5"/>
    <w:rsid w:val="00004B38"/>
    <w:rsid w:val="00004E31"/>
    <w:rsid w:val="00004EAE"/>
    <w:rsid w:val="00004FF1"/>
    <w:rsid w:val="0000509A"/>
    <w:rsid w:val="000053CC"/>
    <w:rsid w:val="00005411"/>
    <w:rsid w:val="000055EB"/>
    <w:rsid w:val="00005659"/>
    <w:rsid w:val="000057A1"/>
    <w:rsid w:val="00005908"/>
    <w:rsid w:val="00005ACD"/>
    <w:rsid w:val="00005CC7"/>
    <w:rsid w:val="00006497"/>
    <w:rsid w:val="00006C99"/>
    <w:rsid w:val="00007010"/>
    <w:rsid w:val="000070FA"/>
    <w:rsid w:val="0000714E"/>
    <w:rsid w:val="000071ED"/>
    <w:rsid w:val="00007433"/>
    <w:rsid w:val="00007524"/>
    <w:rsid w:val="00007568"/>
    <w:rsid w:val="0000779F"/>
    <w:rsid w:val="0000795D"/>
    <w:rsid w:val="00007C06"/>
    <w:rsid w:val="00007CC3"/>
    <w:rsid w:val="00010590"/>
    <w:rsid w:val="0001094D"/>
    <w:rsid w:val="00010C43"/>
    <w:rsid w:val="00010CC0"/>
    <w:rsid w:val="00010D89"/>
    <w:rsid w:val="00011152"/>
    <w:rsid w:val="00011265"/>
    <w:rsid w:val="000114BF"/>
    <w:rsid w:val="000114F8"/>
    <w:rsid w:val="00011513"/>
    <w:rsid w:val="00012002"/>
    <w:rsid w:val="0001203C"/>
    <w:rsid w:val="000123A4"/>
    <w:rsid w:val="00012A28"/>
    <w:rsid w:val="00012AC2"/>
    <w:rsid w:val="00012B2F"/>
    <w:rsid w:val="00012BD8"/>
    <w:rsid w:val="00012DA4"/>
    <w:rsid w:val="00012F54"/>
    <w:rsid w:val="000131C0"/>
    <w:rsid w:val="0001363D"/>
    <w:rsid w:val="000136ED"/>
    <w:rsid w:val="00013756"/>
    <w:rsid w:val="00013928"/>
    <w:rsid w:val="00014104"/>
    <w:rsid w:val="000142C5"/>
    <w:rsid w:val="00014363"/>
    <w:rsid w:val="00014398"/>
    <w:rsid w:val="00014880"/>
    <w:rsid w:val="000152E6"/>
    <w:rsid w:val="00015EF8"/>
    <w:rsid w:val="00015F20"/>
    <w:rsid w:val="00015F37"/>
    <w:rsid w:val="00015F74"/>
    <w:rsid w:val="0001613D"/>
    <w:rsid w:val="000168BB"/>
    <w:rsid w:val="00017778"/>
    <w:rsid w:val="00017874"/>
    <w:rsid w:val="00017A71"/>
    <w:rsid w:val="00017CF0"/>
    <w:rsid w:val="0002037C"/>
    <w:rsid w:val="0002043D"/>
    <w:rsid w:val="0002077F"/>
    <w:rsid w:val="00020A1D"/>
    <w:rsid w:val="00020A23"/>
    <w:rsid w:val="00020EA8"/>
    <w:rsid w:val="000210F4"/>
    <w:rsid w:val="00021548"/>
    <w:rsid w:val="00021717"/>
    <w:rsid w:val="00021740"/>
    <w:rsid w:val="00021AD8"/>
    <w:rsid w:val="00021B0F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4E62"/>
    <w:rsid w:val="00025204"/>
    <w:rsid w:val="000254CA"/>
    <w:rsid w:val="000256AE"/>
    <w:rsid w:val="000258D6"/>
    <w:rsid w:val="00025937"/>
    <w:rsid w:val="00025B15"/>
    <w:rsid w:val="00026201"/>
    <w:rsid w:val="0002624F"/>
    <w:rsid w:val="000266D4"/>
    <w:rsid w:val="00026D83"/>
    <w:rsid w:val="00026F8B"/>
    <w:rsid w:val="00027204"/>
    <w:rsid w:val="00027588"/>
    <w:rsid w:val="00030124"/>
    <w:rsid w:val="00030781"/>
    <w:rsid w:val="00030E00"/>
    <w:rsid w:val="00030E2E"/>
    <w:rsid w:val="00031318"/>
    <w:rsid w:val="0003173C"/>
    <w:rsid w:val="00031B22"/>
    <w:rsid w:val="00031C47"/>
    <w:rsid w:val="00031C7E"/>
    <w:rsid w:val="000322AF"/>
    <w:rsid w:val="00032392"/>
    <w:rsid w:val="000330F4"/>
    <w:rsid w:val="0003324D"/>
    <w:rsid w:val="000334D5"/>
    <w:rsid w:val="000336DA"/>
    <w:rsid w:val="0003383A"/>
    <w:rsid w:val="00033A69"/>
    <w:rsid w:val="00033BBD"/>
    <w:rsid w:val="00033E54"/>
    <w:rsid w:val="00033E59"/>
    <w:rsid w:val="000341DA"/>
    <w:rsid w:val="000346A2"/>
    <w:rsid w:val="00034B64"/>
    <w:rsid w:val="00034CB4"/>
    <w:rsid w:val="00034F14"/>
    <w:rsid w:val="000350E9"/>
    <w:rsid w:val="000351AE"/>
    <w:rsid w:val="00035210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397"/>
    <w:rsid w:val="00037440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10BE"/>
    <w:rsid w:val="0004144D"/>
    <w:rsid w:val="0004164D"/>
    <w:rsid w:val="00041CA9"/>
    <w:rsid w:val="000424B3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0F2"/>
    <w:rsid w:val="000445A8"/>
    <w:rsid w:val="00044A77"/>
    <w:rsid w:val="00044C59"/>
    <w:rsid w:val="00044D9E"/>
    <w:rsid w:val="00045229"/>
    <w:rsid w:val="00045249"/>
    <w:rsid w:val="0004527F"/>
    <w:rsid w:val="00045369"/>
    <w:rsid w:val="00045E90"/>
    <w:rsid w:val="000465E6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286"/>
    <w:rsid w:val="000503FB"/>
    <w:rsid w:val="000505AE"/>
    <w:rsid w:val="00050845"/>
    <w:rsid w:val="000509BA"/>
    <w:rsid w:val="00050DDB"/>
    <w:rsid w:val="00050F48"/>
    <w:rsid w:val="0005106F"/>
    <w:rsid w:val="00051647"/>
    <w:rsid w:val="00051895"/>
    <w:rsid w:val="00051C88"/>
    <w:rsid w:val="00051EC0"/>
    <w:rsid w:val="00051F21"/>
    <w:rsid w:val="0005229D"/>
    <w:rsid w:val="000526A7"/>
    <w:rsid w:val="0005289B"/>
    <w:rsid w:val="0005295D"/>
    <w:rsid w:val="00052A3F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86"/>
    <w:rsid w:val="00054BCD"/>
    <w:rsid w:val="00055049"/>
    <w:rsid w:val="00055193"/>
    <w:rsid w:val="00055413"/>
    <w:rsid w:val="00055454"/>
    <w:rsid w:val="00055595"/>
    <w:rsid w:val="000557F2"/>
    <w:rsid w:val="00055809"/>
    <w:rsid w:val="00055C7B"/>
    <w:rsid w:val="00055EFA"/>
    <w:rsid w:val="000563F0"/>
    <w:rsid w:val="00056659"/>
    <w:rsid w:val="0005679E"/>
    <w:rsid w:val="000569BE"/>
    <w:rsid w:val="00056B41"/>
    <w:rsid w:val="00056DEB"/>
    <w:rsid w:val="0005743F"/>
    <w:rsid w:val="00057667"/>
    <w:rsid w:val="00057714"/>
    <w:rsid w:val="00057944"/>
    <w:rsid w:val="00057B3E"/>
    <w:rsid w:val="00057B8B"/>
    <w:rsid w:val="00057BE5"/>
    <w:rsid w:val="000600A0"/>
    <w:rsid w:val="000603FD"/>
    <w:rsid w:val="000604C0"/>
    <w:rsid w:val="000604E1"/>
    <w:rsid w:val="000608F7"/>
    <w:rsid w:val="0006093F"/>
    <w:rsid w:val="0006129D"/>
    <w:rsid w:val="00061952"/>
    <w:rsid w:val="00061DC1"/>
    <w:rsid w:val="00061E2A"/>
    <w:rsid w:val="00061E88"/>
    <w:rsid w:val="00062240"/>
    <w:rsid w:val="000629E9"/>
    <w:rsid w:val="00062DDC"/>
    <w:rsid w:val="00062E94"/>
    <w:rsid w:val="0006338F"/>
    <w:rsid w:val="00063472"/>
    <w:rsid w:val="00063480"/>
    <w:rsid w:val="00063833"/>
    <w:rsid w:val="000643E7"/>
    <w:rsid w:val="0006472B"/>
    <w:rsid w:val="00064ECA"/>
    <w:rsid w:val="00064F5C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81E"/>
    <w:rsid w:val="000679F6"/>
    <w:rsid w:val="00067C89"/>
    <w:rsid w:val="00067EB1"/>
    <w:rsid w:val="00067F21"/>
    <w:rsid w:val="00067FF6"/>
    <w:rsid w:val="00070192"/>
    <w:rsid w:val="000701FC"/>
    <w:rsid w:val="00070385"/>
    <w:rsid w:val="0007046C"/>
    <w:rsid w:val="000708AA"/>
    <w:rsid w:val="00070A97"/>
    <w:rsid w:val="00070B9D"/>
    <w:rsid w:val="0007172C"/>
    <w:rsid w:val="00071A8B"/>
    <w:rsid w:val="00071C22"/>
    <w:rsid w:val="00072306"/>
    <w:rsid w:val="00072622"/>
    <w:rsid w:val="0007268E"/>
    <w:rsid w:val="00072828"/>
    <w:rsid w:val="00073AA6"/>
    <w:rsid w:val="00073C92"/>
    <w:rsid w:val="00073DCC"/>
    <w:rsid w:val="0007429D"/>
    <w:rsid w:val="00074342"/>
    <w:rsid w:val="00074CDA"/>
    <w:rsid w:val="00074DAB"/>
    <w:rsid w:val="00074E17"/>
    <w:rsid w:val="00075205"/>
    <w:rsid w:val="00075253"/>
    <w:rsid w:val="00075464"/>
    <w:rsid w:val="000755E8"/>
    <w:rsid w:val="00075826"/>
    <w:rsid w:val="000760E1"/>
    <w:rsid w:val="00076590"/>
    <w:rsid w:val="000767CA"/>
    <w:rsid w:val="00076862"/>
    <w:rsid w:val="00076CF3"/>
    <w:rsid w:val="00076E8D"/>
    <w:rsid w:val="00076F97"/>
    <w:rsid w:val="0007722C"/>
    <w:rsid w:val="000772FB"/>
    <w:rsid w:val="00077414"/>
    <w:rsid w:val="000775BB"/>
    <w:rsid w:val="0007773B"/>
    <w:rsid w:val="00077F57"/>
    <w:rsid w:val="000802E9"/>
    <w:rsid w:val="000803B9"/>
    <w:rsid w:val="00080B6D"/>
    <w:rsid w:val="00080CDB"/>
    <w:rsid w:val="00080D61"/>
    <w:rsid w:val="00080FD0"/>
    <w:rsid w:val="00081048"/>
    <w:rsid w:val="00081721"/>
    <w:rsid w:val="00081F53"/>
    <w:rsid w:val="000822A5"/>
    <w:rsid w:val="0008234D"/>
    <w:rsid w:val="00082B6E"/>
    <w:rsid w:val="00082BBE"/>
    <w:rsid w:val="00082C53"/>
    <w:rsid w:val="000830A7"/>
    <w:rsid w:val="000838A1"/>
    <w:rsid w:val="00083AC7"/>
    <w:rsid w:val="0008408D"/>
    <w:rsid w:val="000840FB"/>
    <w:rsid w:val="00084659"/>
    <w:rsid w:val="00084D1F"/>
    <w:rsid w:val="00084ED3"/>
    <w:rsid w:val="00084FCB"/>
    <w:rsid w:val="00084FE7"/>
    <w:rsid w:val="000853CB"/>
    <w:rsid w:val="000855C8"/>
    <w:rsid w:val="000856F3"/>
    <w:rsid w:val="00085932"/>
    <w:rsid w:val="00086026"/>
    <w:rsid w:val="00086C4B"/>
    <w:rsid w:val="00086E1A"/>
    <w:rsid w:val="0008744D"/>
    <w:rsid w:val="000874C6"/>
    <w:rsid w:val="00087771"/>
    <w:rsid w:val="0008791B"/>
    <w:rsid w:val="00087C18"/>
    <w:rsid w:val="00087C42"/>
    <w:rsid w:val="000902CA"/>
    <w:rsid w:val="00090477"/>
    <w:rsid w:val="00090576"/>
    <w:rsid w:val="00090766"/>
    <w:rsid w:val="00090C1D"/>
    <w:rsid w:val="00090F2C"/>
    <w:rsid w:val="00090F7F"/>
    <w:rsid w:val="00091CCD"/>
    <w:rsid w:val="00091CFF"/>
    <w:rsid w:val="000920D1"/>
    <w:rsid w:val="0009216A"/>
    <w:rsid w:val="00092F7D"/>
    <w:rsid w:val="0009306D"/>
    <w:rsid w:val="000931C2"/>
    <w:rsid w:val="00093435"/>
    <w:rsid w:val="000936B9"/>
    <w:rsid w:val="00093901"/>
    <w:rsid w:val="0009391B"/>
    <w:rsid w:val="00093B12"/>
    <w:rsid w:val="00093CF9"/>
    <w:rsid w:val="00093E55"/>
    <w:rsid w:val="00094012"/>
    <w:rsid w:val="0009436D"/>
    <w:rsid w:val="000947ED"/>
    <w:rsid w:val="00094BDD"/>
    <w:rsid w:val="000950F2"/>
    <w:rsid w:val="00095103"/>
    <w:rsid w:val="0009519B"/>
    <w:rsid w:val="000957D3"/>
    <w:rsid w:val="00095E37"/>
    <w:rsid w:val="00096045"/>
    <w:rsid w:val="000961B9"/>
    <w:rsid w:val="00096870"/>
    <w:rsid w:val="00096937"/>
    <w:rsid w:val="00096E64"/>
    <w:rsid w:val="00097616"/>
    <w:rsid w:val="00097752"/>
    <w:rsid w:val="00097849"/>
    <w:rsid w:val="00097CFC"/>
    <w:rsid w:val="000A0914"/>
    <w:rsid w:val="000A17C2"/>
    <w:rsid w:val="000A184D"/>
    <w:rsid w:val="000A1BE2"/>
    <w:rsid w:val="000A1C6C"/>
    <w:rsid w:val="000A1CEB"/>
    <w:rsid w:val="000A1E52"/>
    <w:rsid w:val="000A1E5A"/>
    <w:rsid w:val="000A1EAB"/>
    <w:rsid w:val="000A214D"/>
    <w:rsid w:val="000A236C"/>
    <w:rsid w:val="000A2606"/>
    <w:rsid w:val="000A2A4D"/>
    <w:rsid w:val="000A2C3B"/>
    <w:rsid w:val="000A2CD6"/>
    <w:rsid w:val="000A2E6B"/>
    <w:rsid w:val="000A2F0C"/>
    <w:rsid w:val="000A32CE"/>
    <w:rsid w:val="000A362E"/>
    <w:rsid w:val="000A363B"/>
    <w:rsid w:val="000A365B"/>
    <w:rsid w:val="000A371B"/>
    <w:rsid w:val="000A39C9"/>
    <w:rsid w:val="000A41AB"/>
    <w:rsid w:val="000A41B1"/>
    <w:rsid w:val="000A42DB"/>
    <w:rsid w:val="000A43B2"/>
    <w:rsid w:val="000A4808"/>
    <w:rsid w:val="000A484D"/>
    <w:rsid w:val="000A488B"/>
    <w:rsid w:val="000A4E0B"/>
    <w:rsid w:val="000A51FB"/>
    <w:rsid w:val="000A53FF"/>
    <w:rsid w:val="000A5AAA"/>
    <w:rsid w:val="000A5CF4"/>
    <w:rsid w:val="000A5F47"/>
    <w:rsid w:val="000A6011"/>
    <w:rsid w:val="000A6026"/>
    <w:rsid w:val="000A621C"/>
    <w:rsid w:val="000A66B6"/>
    <w:rsid w:val="000A6746"/>
    <w:rsid w:val="000A67C5"/>
    <w:rsid w:val="000A716B"/>
    <w:rsid w:val="000A721A"/>
    <w:rsid w:val="000A784F"/>
    <w:rsid w:val="000A7C5F"/>
    <w:rsid w:val="000A7C8E"/>
    <w:rsid w:val="000B0610"/>
    <w:rsid w:val="000B092C"/>
    <w:rsid w:val="000B104A"/>
    <w:rsid w:val="000B14C7"/>
    <w:rsid w:val="000B16EF"/>
    <w:rsid w:val="000B19AB"/>
    <w:rsid w:val="000B1B3F"/>
    <w:rsid w:val="000B1BE0"/>
    <w:rsid w:val="000B25D8"/>
    <w:rsid w:val="000B26AB"/>
    <w:rsid w:val="000B26B9"/>
    <w:rsid w:val="000B2A40"/>
    <w:rsid w:val="000B2A5F"/>
    <w:rsid w:val="000B2C9C"/>
    <w:rsid w:val="000B302E"/>
    <w:rsid w:val="000B3129"/>
    <w:rsid w:val="000B33DB"/>
    <w:rsid w:val="000B3A29"/>
    <w:rsid w:val="000B3C4A"/>
    <w:rsid w:val="000B3C93"/>
    <w:rsid w:val="000B3D36"/>
    <w:rsid w:val="000B3F07"/>
    <w:rsid w:val="000B40F8"/>
    <w:rsid w:val="000B44BE"/>
    <w:rsid w:val="000B45BB"/>
    <w:rsid w:val="000B4806"/>
    <w:rsid w:val="000B4DDC"/>
    <w:rsid w:val="000B5037"/>
    <w:rsid w:val="000B5480"/>
    <w:rsid w:val="000B549D"/>
    <w:rsid w:val="000B55EC"/>
    <w:rsid w:val="000B5A60"/>
    <w:rsid w:val="000B5DD6"/>
    <w:rsid w:val="000B611A"/>
    <w:rsid w:val="000B61F5"/>
    <w:rsid w:val="000B6212"/>
    <w:rsid w:val="000B6520"/>
    <w:rsid w:val="000B6D36"/>
    <w:rsid w:val="000B7409"/>
    <w:rsid w:val="000B76F0"/>
    <w:rsid w:val="000B7868"/>
    <w:rsid w:val="000B7DCA"/>
    <w:rsid w:val="000B7F28"/>
    <w:rsid w:val="000B7F6C"/>
    <w:rsid w:val="000C01B4"/>
    <w:rsid w:val="000C02E6"/>
    <w:rsid w:val="000C05F7"/>
    <w:rsid w:val="000C0BFA"/>
    <w:rsid w:val="000C0C99"/>
    <w:rsid w:val="000C1746"/>
    <w:rsid w:val="000C1999"/>
    <w:rsid w:val="000C1A08"/>
    <w:rsid w:val="000C1B3F"/>
    <w:rsid w:val="000C20C3"/>
    <w:rsid w:val="000C267C"/>
    <w:rsid w:val="000C272E"/>
    <w:rsid w:val="000C279A"/>
    <w:rsid w:val="000C3256"/>
    <w:rsid w:val="000C346B"/>
    <w:rsid w:val="000C3BE8"/>
    <w:rsid w:val="000C3E49"/>
    <w:rsid w:val="000C3F2F"/>
    <w:rsid w:val="000C420B"/>
    <w:rsid w:val="000C444C"/>
    <w:rsid w:val="000C4650"/>
    <w:rsid w:val="000C4FBD"/>
    <w:rsid w:val="000C5016"/>
    <w:rsid w:val="000C5132"/>
    <w:rsid w:val="000C5398"/>
    <w:rsid w:val="000C551F"/>
    <w:rsid w:val="000C57F5"/>
    <w:rsid w:val="000C5A45"/>
    <w:rsid w:val="000C5A83"/>
    <w:rsid w:val="000C5E81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AAC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098"/>
    <w:rsid w:val="000D10A5"/>
    <w:rsid w:val="000D11A7"/>
    <w:rsid w:val="000D1430"/>
    <w:rsid w:val="000D1CB3"/>
    <w:rsid w:val="000D1EF3"/>
    <w:rsid w:val="000D21E9"/>
    <w:rsid w:val="000D22CA"/>
    <w:rsid w:val="000D2354"/>
    <w:rsid w:val="000D2604"/>
    <w:rsid w:val="000D29BE"/>
    <w:rsid w:val="000D29F0"/>
    <w:rsid w:val="000D3690"/>
    <w:rsid w:val="000D3D99"/>
    <w:rsid w:val="000D3ED8"/>
    <w:rsid w:val="000D42E1"/>
    <w:rsid w:val="000D42F3"/>
    <w:rsid w:val="000D4353"/>
    <w:rsid w:val="000D4637"/>
    <w:rsid w:val="000D46A9"/>
    <w:rsid w:val="000D4765"/>
    <w:rsid w:val="000D488A"/>
    <w:rsid w:val="000D4D0D"/>
    <w:rsid w:val="000D4D80"/>
    <w:rsid w:val="000D5597"/>
    <w:rsid w:val="000D55C7"/>
    <w:rsid w:val="000D566D"/>
    <w:rsid w:val="000D5683"/>
    <w:rsid w:val="000D577E"/>
    <w:rsid w:val="000D5ADB"/>
    <w:rsid w:val="000D5B0A"/>
    <w:rsid w:val="000D5C03"/>
    <w:rsid w:val="000D5F1C"/>
    <w:rsid w:val="000D5F68"/>
    <w:rsid w:val="000D618E"/>
    <w:rsid w:val="000D625E"/>
    <w:rsid w:val="000D686E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0BC7"/>
    <w:rsid w:val="000E14C3"/>
    <w:rsid w:val="000E1AEB"/>
    <w:rsid w:val="000E1E5C"/>
    <w:rsid w:val="000E23CD"/>
    <w:rsid w:val="000E241E"/>
    <w:rsid w:val="000E2E49"/>
    <w:rsid w:val="000E3923"/>
    <w:rsid w:val="000E3B69"/>
    <w:rsid w:val="000E3BBB"/>
    <w:rsid w:val="000E3CDD"/>
    <w:rsid w:val="000E3D1D"/>
    <w:rsid w:val="000E41CB"/>
    <w:rsid w:val="000E4305"/>
    <w:rsid w:val="000E4319"/>
    <w:rsid w:val="000E4679"/>
    <w:rsid w:val="000E480F"/>
    <w:rsid w:val="000E4980"/>
    <w:rsid w:val="000E49C0"/>
    <w:rsid w:val="000E4AD6"/>
    <w:rsid w:val="000E5D24"/>
    <w:rsid w:val="000E6868"/>
    <w:rsid w:val="000E69AF"/>
    <w:rsid w:val="000E71D6"/>
    <w:rsid w:val="000E735E"/>
    <w:rsid w:val="000E7C8D"/>
    <w:rsid w:val="000E7CFD"/>
    <w:rsid w:val="000F0243"/>
    <w:rsid w:val="000F0331"/>
    <w:rsid w:val="000F0BA5"/>
    <w:rsid w:val="000F0E76"/>
    <w:rsid w:val="000F119E"/>
    <w:rsid w:val="000F1323"/>
    <w:rsid w:val="000F143B"/>
    <w:rsid w:val="000F149A"/>
    <w:rsid w:val="000F1CAD"/>
    <w:rsid w:val="000F1CF8"/>
    <w:rsid w:val="000F1DAC"/>
    <w:rsid w:val="000F257C"/>
    <w:rsid w:val="000F290E"/>
    <w:rsid w:val="000F2976"/>
    <w:rsid w:val="000F2A99"/>
    <w:rsid w:val="000F2E8F"/>
    <w:rsid w:val="000F3104"/>
    <w:rsid w:val="000F3163"/>
    <w:rsid w:val="000F3626"/>
    <w:rsid w:val="000F3704"/>
    <w:rsid w:val="000F3727"/>
    <w:rsid w:val="000F3DBD"/>
    <w:rsid w:val="000F3DE9"/>
    <w:rsid w:val="000F3E7D"/>
    <w:rsid w:val="000F3F91"/>
    <w:rsid w:val="000F4148"/>
    <w:rsid w:val="000F4466"/>
    <w:rsid w:val="000F4ADF"/>
    <w:rsid w:val="000F4B69"/>
    <w:rsid w:val="000F4D2D"/>
    <w:rsid w:val="000F5578"/>
    <w:rsid w:val="000F5BF3"/>
    <w:rsid w:val="000F68B5"/>
    <w:rsid w:val="000F70EA"/>
    <w:rsid w:val="000F7352"/>
    <w:rsid w:val="000F7E14"/>
    <w:rsid w:val="000F7E40"/>
    <w:rsid w:val="000F7F8C"/>
    <w:rsid w:val="00100016"/>
    <w:rsid w:val="0010028C"/>
    <w:rsid w:val="001005E2"/>
    <w:rsid w:val="0010068A"/>
    <w:rsid w:val="00100BFA"/>
    <w:rsid w:val="001016D1"/>
    <w:rsid w:val="00101BBD"/>
    <w:rsid w:val="00101F19"/>
    <w:rsid w:val="00102046"/>
    <w:rsid w:val="00102DCB"/>
    <w:rsid w:val="001030A3"/>
    <w:rsid w:val="00103262"/>
    <w:rsid w:val="001034D6"/>
    <w:rsid w:val="0010385F"/>
    <w:rsid w:val="001039D6"/>
    <w:rsid w:val="00103D96"/>
    <w:rsid w:val="00103DBB"/>
    <w:rsid w:val="00103EEE"/>
    <w:rsid w:val="001041F1"/>
    <w:rsid w:val="001044C1"/>
    <w:rsid w:val="001046D1"/>
    <w:rsid w:val="0010479F"/>
    <w:rsid w:val="0010482A"/>
    <w:rsid w:val="00104A46"/>
    <w:rsid w:val="00104AE1"/>
    <w:rsid w:val="00104C16"/>
    <w:rsid w:val="0010503E"/>
    <w:rsid w:val="0010553C"/>
    <w:rsid w:val="0010567C"/>
    <w:rsid w:val="00105785"/>
    <w:rsid w:val="0010623F"/>
    <w:rsid w:val="00106722"/>
    <w:rsid w:val="00106899"/>
    <w:rsid w:val="001068A3"/>
    <w:rsid w:val="001068BC"/>
    <w:rsid w:val="00106912"/>
    <w:rsid w:val="00106AF1"/>
    <w:rsid w:val="00106B1B"/>
    <w:rsid w:val="00106D89"/>
    <w:rsid w:val="00106EAD"/>
    <w:rsid w:val="00107283"/>
    <w:rsid w:val="001074B7"/>
    <w:rsid w:val="0010782A"/>
    <w:rsid w:val="00107C4F"/>
    <w:rsid w:val="00110124"/>
    <w:rsid w:val="001101F0"/>
    <w:rsid w:val="00110332"/>
    <w:rsid w:val="001104CC"/>
    <w:rsid w:val="001109BD"/>
    <w:rsid w:val="00110A24"/>
    <w:rsid w:val="00110C08"/>
    <w:rsid w:val="0011107F"/>
    <w:rsid w:val="00111108"/>
    <w:rsid w:val="00111701"/>
    <w:rsid w:val="001119A0"/>
    <w:rsid w:val="00112076"/>
    <w:rsid w:val="001120CC"/>
    <w:rsid w:val="00112212"/>
    <w:rsid w:val="0011225C"/>
    <w:rsid w:val="00112271"/>
    <w:rsid w:val="001124A0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9C6"/>
    <w:rsid w:val="00115B2D"/>
    <w:rsid w:val="00115CB3"/>
    <w:rsid w:val="00115D25"/>
    <w:rsid w:val="00115EC8"/>
    <w:rsid w:val="001162C7"/>
    <w:rsid w:val="001163DF"/>
    <w:rsid w:val="0011692D"/>
    <w:rsid w:val="00116E31"/>
    <w:rsid w:val="0011712D"/>
    <w:rsid w:val="0011735D"/>
    <w:rsid w:val="0011753F"/>
    <w:rsid w:val="001175AC"/>
    <w:rsid w:val="0011768D"/>
    <w:rsid w:val="00117808"/>
    <w:rsid w:val="00117F23"/>
    <w:rsid w:val="00117FD2"/>
    <w:rsid w:val="001202E8"/>
    <w:rsid w:val="00120327"/>
    <w:rsid w:val="001206AD"/>
    <w:rsid w:val="00120839"/>
    <w:rsid w:val="0012088C"/>
    <w:rsid w:val="0012122E"/>
    <w:rsid w:val="00121A0B"/>
    <w:rsid w:val="00121AD1"/>
    <w:rsid w:val="00121C0C"/>
    <w:rsid w:val="001224EC"/>
    <w:rsid w:val="00122579"/>
    <w:rsid w:val="0012262A"/>
    <w:rsid w:val="00122C0D"/>
    <w:rsid w:val="00123232"/>
    <w:rsid w:val="00123261"/>
    <w:rsid w:val="00123923"/>
    <w:rsid w:val="00123C9E"/>
    <w:rsid w:val="00123F41"/>
    <w:rsid w:val="0012483F"/>
    <w:rsid w:val="00124B50"/>
    <w:rsid w:val="00124EA3"/>
    <w:rsid w:val="00124FD0"/>
    <w:rsid w:val="001252F6"/>
    <w:rsid w:val="0012583D"/>
    <w:rsid w:val="001258C4"/>
    <w:rsid w:val="00125AAA"/>
    <w:rsid w:val="00125D09"/>
    <w:rsid w:val="00126213"/>
    <w:rsid w:val="001262F3"/>
    <w:rsid w:val="001263D9"/>
    <w:rsid w:val="001266AC"/>
    <w:rsid w:val="00126E06"/>
    <w:rsid w:val="00126FE2"/>
    <w:rsid w:val="001271FD"/>
    <w:rsid w:val="00127A61"/>
    <w:rsid w:val="00130089"/>
    <w:rsid w:val="00130273"/>
    <w:rsid w:val="00130383"/>
    <w:rsid w:val="001303D7"/>
    <w:rsid w:val="001307BC"/>
    <w:rsid w:val="001309C5"/>
    <w:rsid w:val="00130D88"/>
    <w:rsid w:val="00130DAE"/>
    <w:rsid w:val="0013108E"/>
    <w:rsid w:val="001310A1"/>
    <w:rsid w:val="00131198"/>
    <w:rsid w:val="0013138A"/>
    <w:rsid w:val="00131957"/>
    <w:rsid w:val="00131B69"/>
    <w:rsid w:val="00131BE7"/>
    <w:rsid w:val="001322CC"/>
    <w:rsid w:val="00132376"/>
    <w:rsid w:val="00132755"/>
    <w:rsid w:val="00132A61"/>
    <w:rsid w:val="00132CA1"/>
    <w:rsid w:val="00133092"/>
    <w:rsid w:val="00133250"/>
    <w:rsid w:val="00133285"/>
    <w:rsid w:val="00133395"/>
    <w:rsid w:val="0013346F"/>
    <w:rsid w:val="001336EF"/>
    <w:rsid w:val="001337E8"/>
    <w:rsid w:val="001337EF"/>
    <w:rsid w:val="001337FB"/>
    <w:rsid w:val="001339A6"/>
    <w:rsid w:val="001339B3"/>
    <w:rsid w:val="00133E02"/>
    <w:rsid w:val="00133FC6"/>
    <w:rsid w:val="00134015"/>
    <w:rsid w:val="001342FA"/>
    <w:rsid w:val="001348DD"/>
    <w:rsid w:val="0013496F"/>
    <w:rsid w:val="00134A31"/>
    <w:rsid w:val="00134B83"/>
    <w:rsid w:val="00134C6A"/>
    <w:rsid w:val="00134DC0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281"/>
    <w:rsid w:val="0013748F"/>
    <w:rsid w:val="001379C9"/>
    <w:rsid w:val="00137CE3"/>
    <w:rsid w:val="00140137"/>
    <w:rsid w:val="001402D3"/>
    <w:rsid w:val="001404EF"/>
    <w:rsid w:val="001405BD"/>
    <w:rsid w:val="00140784"/>
    <w:rsid w:val="00140887"/>
    <w:rsid w:val="00140B69"/>
    <w:rsid w:val="00140BD0"/>
    <w:rsid w:val="00140D0C"/>
    <w:rsid w:val="00141217"/>
    <w:rsid w:val="0014150E"/>
    <w:rsid w:val="001416BD"/>
    <w:rsid w:val="0014193A"/>
    <w:rsid w:val="0014194D"/>
    <w:rsid w:val="00141BB5"/>
    <w:rsid w:val="00141EEE"/>
    <w:rsid w:val="0014211C"/>
    <w:rsid w:val="001425DF"/>
    <w:rsid w:val="001427CB"/>
    <w:rsid w:val="00142C2E"/>
    <w:rsid w:val="00142CC3"/>
    <w:rsid w:val="00142CD7"/>
    <w:rsid w:val="001435CE"/>
    <w:rsid w:val="001442D9"/>
    <w:rsid w:val="00144793"/>
    <w:rsid w:val="00145672"/>
    <w:rsid w:val="00145B8A"/>
    <w:rsid w:val="00145C7F"/>
    <w:rsid w:val="00145E5A"/>
    <w:rsid w:val="001461CC"/>
    <w:rsid w:val="00146253"/>
    <w:rsid w:val="0014633F"/>
    <w:rsid w:val="00146601"/>
    <w:rsid w:val="0014664A"/>
    <w:rsid w:val="001467A3"/>
    <w:rsid w:val="00146AC9"/>
    <w:rsid w:val="00146E97"/>
    <w:rsid w:val="00147029"/>
    <w:rsid w:val="001470E0"/>
    <w:rsid w:val="00147146"/>
    <w:rsid w:val="00147428"/>
    <w:rsid w:val="0014746F"/>
    <w:rsid w:val="001474F0"/>
    <w:rsid w:val="001477CF"/>
    <w:rsid w:val="00147869"/>
    <w:rsid w:val="00147924"/>
    <w:rsid w:val="00147953"/>
    <w:rsid w:val="00147BEB"/>
    <w:rsid w:val="0015026C"/>
    <w:rsid w:val="00150310"/>
    <w:rsid w:val="00150729"/>
    <w:rsid w:val="0015094E"/>
    <w:rsid w:val="00150984"/>
    <w:rsid w:val="00150A39"/>
    <w:rsid w:val="00150AEB"/>
    <w:rsid w:val="001513DA"/>
    <w:rsid w:val="00151775"/>
    <w:rsid w:val="00151ACD"/>
    <w:rsid w:val="00151BAC"/>
    <w:rsid w:val="00152120"/>
    <w:rsid w:val="001522D3"/>
    <w:rsid w:val="0015281B"/>
    <w:rsid w:val="00152D34"/>
    <w:rsid w:val="00152D37"/>
    <w:rsid w:val="00153206"/>
    <w:rsid w:val="0015351F"/>
    <w:rsid w:val="001538FD"/>
    <w:rsid w:val="00153C0D"/>
    <w:rsid w:val="0015409E"/>
    <w:rsid w:val="001540A2"/>
    <w:rsid w:val="0015421D"/>
    <w:rsid w:val="00154229"/>
    <w:rsid w:val="001544C4"/>
    <w:rsid w:val="00154556"/>
    <w:rsid w:val="00154563"/>
    <w:rsid w:val="001546C0"/>
    <w:rsid w:val="001547DB"/>
    <w:rsid w:val="00154845"/>
    <w:rsid w:val="00154A6F"/>
    <w:rsid w:val="00154B68"/>
    <w:rsid w:val="00154F65"/>
    <w:rsid w:val="0015545B"/>
    <w:rsid w:val="001558D9"/>
    <w:rsid w:val="00155996"/>
    <w:rsid w:val="00155D09"/>
    <w:rsid w:val="00155D22"/>
    <w:rsid w:val="00155D43"/>
    <w:rsid w:val="00155F96"/>
    <w:rsid w:val="00156410"/>
    <w:rsid w:val="00156B62"/>
    <w:rsid w:val="00156C09"/>
    <w:rsid w:val="00156DC2"/>
    <w:rsid w:val="00156DC5"/>
    <w:rsid w:val="00157158"/>
    <w:rsid w:val="00157637"/>
    <w:rsid w:val="00157793"/>
    <w:rsid w:val="0015788E"/>
    <w:rsid w:val="001579A7"/>
    <w:rsid w:val="00157F5A"/>
    <w:rsid w:val="00160482"/>
    <w:rsid w:val="001608C2"/>
    <w:rsid w:val="0016092E"/>
    <w:rsid w:val="00161017"/>
    <w:rsid w:val="00161019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7A"/>
    <w:rsid w:val="001660CE"/>
    <w:rsid w:val="00166692"/>
    <w:rsid w:val="001668A8"/>
    <w:rsid w:val="00166D34"/>
    <w:rsid w:val="00166D3B"/>
    <w:rsid w:val="00167250"/>
    <w:rsid w:val="0016726B"/>
    <w:rsid w:val="00167400"/>
    <w:rsid w:val="00167787"/>
    <w:rsid w:val="001677AE"/>
    <w:rsid w:val="00167B49"/>
    <w:rsid w:val="0017021B"/>
    <w:rsid w:val="0017045A"/>
    <w:rsid w:val="001705BC"/>
    <w:rsid w:val="00170D38"/>
    <w:rsid w:val="00170D4A"/>
    <w:rsid w:val="00170E1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20FC"/>
    <w:rsid w:val="0017218B"/>
    <w:rsid w:val="00172281"/>
    <w:rsid w:val="0017239B"/>
    <w:rsid w:val="00172466"/>
    <w:rsid w:val="0017292D"/>
    <w:rsid w:val="00172A37"/>
    <w:rsid w:val="00172CFD"/>
    <w:rsid w:val="00172D80"/>
    <w:rsid w:val="00172DE5"/>
    <w:rsid w:val="00173735"/>
    <w:rsid w:val="00173994"/>
    <w:rsid w:val="00173B34"/>
    <w:rsid w:val="001740EE"/>
    <w:rsid w:val="001742AF"/>
    <w:rsid w:val="001744D8"/>
    <w:rsid w:val="0017480F"/>
    <w:rsid w:val="00174CE9"/>
    <w:rsid w:val="00174EB8"/>
    <w:rsid w:val="00174F36"/>
    <w:rsid w:val="00174FC2"/>
    <w:rsid w:val="001754CF"/>
    <w:rsid w:val="00175882"/>
    <w:rsid w:val="00176129"/>
    <w:rsid w:val="001761D5"/>
    <w:rsid w:val="0017623D"/>
    <w:rsid w:val="0017643B"/>
    <w:rsid w:val="00176557"/>
    <w:rsid w:val="0017683B"/>
    <w:rsid w:val="00176A4D"/>
    <w:rsid w:val="00176CD0"/>
    <w:rsid w:val="00176FB6"/>
    <w:rsid w:val="001770BB"/>
    <w:rsid w:val="00177728"/>
    <w:rsid w:val="00177856"/>
    <w:rsid w:val="00177BAD"/>
    <w:rsid w:val="00177C3D"/>
    <w:rsid w:val="00177E01"/>
    <w:rsid w:val="001802EE"/>
    <w:rsid w:val="0018063D"/>
    <w:rsid w:val="00180872"/>
    <w:rsid w:val="00180895"/>
    <w:rsid w:val="001810C2"/>
    <w:rsid w:val="00181172"/>
    <w:rsid w:val="001815A8"/>
    <w:rsid w:val="00181628"/>
    <w:rsid w:val="00181E82"/>
    <w:rsid w:val="0018254B"/>
    <w:rsid w:val="0018259E"/>
    <w:rsid w:val="00182903"/>
    <w:rsid w:val="00182A17"/>
    <w:rsid w:val="0018313F"/>
    <w:rsid w:val="0018346E"/>
    <w:rsid w:val="001834FF"/>
    <w:rsid w:val="001838AB"/>
    <w:rsid w:val="00183A2B"/>
    <w:rsid w:val="00183D05"/>
    <w:rsid w:val="00183E6D"/>
    <w:rsid w:val="00184042"/>
    <w:rsid w:val="00184165"/>
    <w:rsid w:val="001846B9"/>
    <w:rsid w:val="00184F70"/>
    <w:rsid w:val="001852B0"/>
    <w:rsid w:val="00185348"/>
    <w:rsid w:val="001854AF"/>
    <w:rsid w:val="001854B4"/>
    <w:rsid w:val="00185CFB"/>
    <w:rsid w:val="00185D35"/>
    <w:rsid w:val="001860D9"/>
    <w:rsid w:val="001863B0"/>
    <w:rsid w:val="0018670A"/>
    <w:rsid w:val="00186998"/>
    <w:rsid w:val="00186A3C"/>
    <w:rsid w:val="00187305"/>
    <w:rsid w:val="00187A5D"/>
    <w:rsid w:val="00187AA7"/>
    <w:rsid w:val="00187C04"/>
    <w:rsid w:val="00187C0D"/>
    <w:rsid w:val="00187E82"/>
    <w:rsid w:val="00187F71"/>
    <w:rsid w:val="00190075"/>
    <w:rsid w:val="00190631"/>
    <w:rsid w:val="00190656"/>
    <w:rsid w:val="00190D0B"/>
    <w:rsid w:val="00190FA1"/>
    <w:rsid w:val="001912B3"/>
    <w:rsid w:val="001914DF"/>
    <w:rsid w:val="00191595"/>
    <w:rsid w:val="0019191C"/>
    <w:rsid w:val="00191A9E"/>
    <w:rsid w:val="00191E69"/>
    <w:rsid w:val="001924C6"/>
    <w:rsid w:val="001925B9"/>
    <w:rsid w:val="001925F2"/>
    <w:rsid w:val="00192B5E"/>
    <w:rsid w:val="00192CFC"/>
    <w:rsid w:val="00192D64"/>
    <w:rsid w:val="00192F85"/>
    <w:rsid w:val="00192FC3"/>
    <w:rsid w:val="001931F4"/>
    <w:rsid w:val="0019361A"/>
    <w:rsid w:val="0019364F"/>
    <w:rsid w:val="00193894"/>
    <w:rsid w:val="001939C2"/>
    <w:rsid w:val="00193DB0"/>
    <w:rsid w:val="00193DEA"/>
    <w:rsid w:val="00194063"/>
    <w:rsid w:val="0019461A"/>
    <w:rsid w:val="001947EF"/>
    <w:rsid w:val="00194CC4"/>
    <w:rsid w:val="00194E00"/>
    <w:rsid w:val="00194EB9"/>
    <w:rsid w:val="00195250"/>
    <w:rsid w:val="00195382"/>
    <w:rsid w:val="0019571F"/>
    <w:rsid w:val="00195AFE"/>
    <w:rsid w:val="00195EAF"/>
    <w:rsid w:val="0019631E"/>
    <w:rsid w:val="00196564"/>
    <w:rsid w:val="00196845"/>
    <w:rsid w:val="00196EE3"/>
    <w:rsid w:val="0019721F"/>
    <w:rsid w:val="001974AE"/>
    <w:rsid w:val="001975EC"/>
    <w:rsid w:val="00197727"/>
    <w:rsid w:val="00197D41"/>
    <w:rsid w:val="00197D72"/>
    <w:rsid w:val="00197D81"/>
    <w:rsid w:val="001A07C3"/>
    <w:rsid w:val="001A0966"/>
    <w:rsid w:val="001A0D2D"/>
    <w:rsid w:val="001A1478"/>
    <w:rsid w:val="001A1712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071"/>
    <w:rsid w:val="001A322B"/>
    <w:rsid w:val="001A3589"/>
    <w:rsid w:val="001A38C2"/>
    <w:rsid w:val="001A39F5"/>
    <w:rsid w:val="001A3B81"/>
    <w:rsid w:val="001A3C26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EB7"/>
    <w:rsid w:val="001A5F33"/>
    <w:rsid w:val="001A5FA1"/>
    <w:rsid w:val="001A604F"/>
    <w:rsid w:val="001A60BC"/>
    <w:rsid w:val="001A60FF"/>
    <w:rsid w:val="001A65FC"/>
    <w:rsid w:val="001A67DB"/>
    <w:rsid w:val="001A6851"/>
    <w:rsid w:val="001A6B1E"/>
    <w:rsid w:val="001A6B9D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90E"/>
    <w:rsid w:val="001B2C20"/>
    <w:rsid w:val="001B2C6C"/>
    <w:rsid w:val="001B2D5E"/>
    <w:rsid w:val="001B2F4B"/>
    <w:rsid w:val="001B320E"/>
    <w:rsid w:val="001B32A9"/>
    <w:rsid w:val="001B337F"/>
    <w:rsid w:val="001B34C8"/>
    <w:rsid w:val="001B3A1A"/>
    <w:rsid w:val="001B3B04"/>
    <w:rsid w:val="001B49B9"/>
    <w:rsid w:val="001B4A38"/>
    <w:rsid w:val="001B4DD5"/>
    <w:rsid w:val="001B511A"/>
    <w:rsid w:val="001B5221"/>
    <w:rsid w:val="001B527B"/>
    <w:rsid w:val="001B5B1F"/>
    <w:rsid w:val="001B5BC3"/>
    <w:rsid w:val="001B5C63"/>
    <w:rsid w:val="001B5C71"/>
    <w:rsid w:val="001B5CBD"/>
    <w:rsid w:val="001B5EA4"/>
    <w:rsid w:val="001B5EA5"/>
    <w:rsid w:val="001B5F04"/>
    <w:rsid w:val="001B5F63"/>
    <w:rsid w:val="001B606B"/>
    <w:rsid w:val="001B6340"/>
    <w:rsid w:val="001B6408"/>
    <w:rsid w:val="001B649D"/>
    <w:rsid w:val="001B65BE"/>
    <w:rsid w:val="001B6642"/>
    <w:rsid w:val="001B676A"/>
    <w:rsid w:val="001B67D5"/>
    <w:rsid w:val="001B6938"/>
    <w:rsid w:val="001B6C4D"/>
    <w:rsid w:val="001B6F40"/>
    <w:rsid w:val="001B72DE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5A"/>
    <w:rsid w:val="001C16C5"/>
    <w:rsid w:val="001C1A00"/>
    <w:rsid w:val="001C1D19"/>
    <w:rsid w:val="001C1E2B"/>
    <w:rsid w:val="001C2038"/>
    <w:rsid w:val="001C2085"/>
    <w:rsid w:val="001C2426"/>
    <w:rsid w:val="001C2D34"/>
    <w:rsid w:val="001C2DAC"/>
    <w:rsid w:val="001C2FB2"/>
    <w:rsid w:val="001C3545"/>
    <w:rsid w:val="001C37F9"/>
    <w:rsid w:val="001C41CB"/>
    <w:rsid w:val="001C41DE"/>
    <w:rsid w:val="001C438B"/>
    <w:rsid w:val="001C4581"/>
    <w:rsid w:val="001C45A9"/>
    <w:rsid w:val="001C54E9"/>
    <w:rsid w:val="001C5753"/>
    <w:rsid w:val="001C58FB"/>
    <w:rsid w:val="001C5DF9"/>
    <w:rsid w:val="001C5F24"/>
    <w:rsid w:val="001C6330"/>
    <w:rsid w:val="001C66B0"/>
    <w:rsid w:val="001C67D3"/>
    <w:rsid w:val="001C6821"/>
    <w:rsid w:val="001C6BCE"/>
    <w:rsid w:val="001C6C6B"/>
    <w:rsid w:val="001C6C81"/>
    <w:rsid w:val="001C6CDC"/>
    <w:rsid w:val="001C6EF9"/>
    <w:rsid w:val="001C6FE3"/>
    <w:rsid w:val="001C77FB"/>
    <w:rsid w:val="001C7C3F"/>
    <w:rsid w:val="001C7E8D"/>
    <w:rsid w:val="001D05EB"/>
    <w:rsid w:val="001D069A"/>
    <w:rsid w:val="001D0AA2"/>
    <w:rsid w:val="001D0AE1"/>
    <w:rsid w:val="001D0ED7"/>
    <w:rsid w:val="001D1032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9DC"/>
    <w:rsid w:val="001D2A0D"/>
    <w:rsid w:val="001D3187"/>
    <w:rsid w:val="001D3633"/>
    <w:rsid w:val="001D380E"/>
    <w:rsid w:val="001D3A7B"/>
    <w:rsid w:val="001D3B9C"/>
    <w:rsid w:val="001D3C05"/>
    <w:rsid w:val="001D3E5C"/>
    <w:rsid w:val="001D40D5"/>
    <w:rsid w:val="001D4172"/>
    <w:rsid w:val="001D434C"/>
    <w:rsid w:val="001D48A0"/>
    <w:rsid w:val="001D4FD1"/>
    <w:rsid w:val="001D51EB"/>
    <w:rsid w:val="001D5215"/>
    <w:rsid w:val="001D558E"/>
    <w:rsid w:val="001D5689"/>
    <w:rsid w:val="001D5D62"/>
    <w:rsid w:val="001D5FD6"/>
    <w:rsid w:val="001D63F9"/>
    <w:rsid w:val="001D650A"/>
    <w:rsid w:val="001D661C"/>
    <w:rsid w:val="001D67FA"/>
    <w:rsid w:val="001D686E"/>
    <w:rsid w:val="001D68B3"/>
    <w:rsid w:val="001D6FC5"/>
    <w:rsid w:val="001D72F9"/>
    <w:rsid w:val="001D7612"/>
    <w:rsid w:val="001D7AC3"/>
    <w:rsid w:val="001D7AED"/>
    <w:rsid w:val="001D7C23"/>
    <w:rsid w:val="001D7C8A"/>
    <w:rsid w:val="001D7D1B"/>
    <w:rsid w:val="001D7D60"/>
    <w:rsid w:val="001D7DBC"/>
    <w:rsid w:val="001D7F71"/>
    <w:rsid w:val="001E000A"/>
    <w:rsid w:val="001E028F"/>
    <w:rsid w:val="001E030E"/>
    <w:rsid w:val="001E080B"/>
    <w:rsid w:val="001E0FD3"/>
    <w:rsid w:val="001E1210"/>
    <w:rsid w:val="001E16C8"/>
    <w:rsid w:val="001E16CC"/>
    <w:rsid w:val="001E17AC"/>
    <w:rsid w:val="001E1F01"/>
    <w:rsid w:val="001E2501"/>
    <w:rsid w:val="001E25F1"/>
    <w:rsid w:val="001E277A"/>
    <w:rsid w:val="001E2869"/>
    <w:rsid w:val="001E28EA"/>
    <w:rsid w:val="001E2B0C"/>
    <w:rsid w:val="001E2DD4"/>
    <w:rsid w:val="001E2EDE"/>
    <w:rsid w:val="001E2F95"/>
    <w:rsid w:val="001E316A"/>
    <w:rsid w:val="001E32F1"/>
    <w:rsid w:val="001E3328"/>
    <w:rsid w:val="001E359F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4E35"/>
    <w:rsid w:val="001E4E5F"/>
    <w:rsid w:val="001E5193"/>
    <w:rsid w:val="001E59C7"/>
    <w:rsid w:val="001E5E24"/>
    <w:rsid w:val="001E5F6D"/>
    <w:rsid w:val="001E64CF"/>
    <w:rsid w:val="001E6D33"/>
    <w:rsid w:val="001E7477"/>
    <w:rsid w:val="001E7654"/>
    <w:rsid w:val="001E771C"/>
    <w:rsid w:val="001E7A0F"/>
    <w:rsid w:val="001E7AC9"/>
    <w:rsid w:val="001E7D8A"/>
    <w:rsid w:val="001F0150"/>
    <w:rsid w:val="001F024A"/>
    <w:rsid w:val="001F0631"/>
    <w:rsid w:val="001F0851"/>
    <w:rsid w:val="001F0984"/>
    <w:rsid w:val="001F0C13"/>
    <w:rsid w:val="001F0CFA"/>
    <w:rsid w:val="001F0FA7"/>
    <w:rsid w:val="001F117B"/>
    <w:rsid w:val="001F11D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3FE9"/>
    <w:rsid w:val="001F4078"/>
    <w:rsid w:val="001F4329"/>
    <w:rsid w:val="001F48B8"/>
    <w:rsid w:val="001F556F"/>
    <w:rsid w:val="001F55DE"/>
    <w:rsid w:val="001F608F"/>
    <w:rsid w:val="001F638A"/>
    <w:rsid w:val="001F63BA"/>
    <w:rsid w:val="001F6424"/>
    <w:rsid w:val="001F64F2"/>
    <w:rsid w:val="001F6878"/>
    <w:rsid w:val="001F6A93"/>
    <w:rsid w:val="001F6F7A"/>
    <w:rsid w:val="001F6FEB"/>
    <w:rsid w:val="001F73E5"/>
    <w:rsid w:val="001F7520"/>
    <w:rsid w:val="001F75C8"/>
    <w:rsid w:val="001F764D"/>
    <w:rsid w:val="001F7914"/>
    <w:rsid w:val="0020014C"/>
    <w:rsid w:val="00200166"/>
    <w:rsid w:val="002002CB"/>
    <w:rsid w:val="00200359"/>
    <w:rsid w:val="002008F2"/>
    <w:rsid w:val="00200975"/>
    <w:rsid w:val="00200B4A"/>
    <w:rsid w:val="00201192"/>
    <w:rsid w:val="002015D2"/>
    <w:rsid w:val="002016F8"/>
    <w:rsid w:val="00201701"/>
    <w:rsid w:val="002020F7"/>
    <w:rsid w:val="0020211F"/>
    <w:rsid w:val="00202197"/>
    <w:rsid w:val="00202553"/>
    <w:rsid w:val="00202599"/>
    <w:rsid w:val="002025B8"/>
    <w:rsid w:val="00202BF1"/>
    <w:rsid w:val="00202CE0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D27"/>
    <w:rsid w:val="00204E93"/>
    <w:rsid w:val="00205459"/>
    <w:rsid w:val="0020549E"/>
    <w:rsid w:val="002055C2"/>
    <w:rsid w:val="00205875"/>
    <w:rsid w:val="002058F2"/>
    <w:rsid w:val="00205D7E"/>
    <w:rsid w:val="00205E50"/>
    <w:rsid w:val="002061EA"/>
    <w:rsid w:val="00206397"/>
    <w:rsid w:val="00206EFC"/>
    <w:rsid w:val="00206F6C"/>
    <w:rsid w:val="002072FC"/>
    <w:rsid w:val="00207542"/>
    <w:rsid w:val="0020755F"/>
    <w:rsid w:val="0020758B"/>
    <w:rsid w:val="00207646"/>
    <w:rsid w:val="00207670"/>
    <w:rsid w:val="00207E20"/>
    <w:rsid w:val="0021055A"/>
    <w:rsid w:val="00210A1C"/>
    <w:rsid w:val="00210D59"/>
    <w:rsid w:val="00211167"/>
    <w:rsid w:val="00211390"/>
    <w:rsid w:val="002116E4"/>
    <w:rsid w:val="00211C58"/>
    <w:rsid w:val="00212070"/>
    <w:rsid w:val="00212A59"/>
    <w:rsid w:val="00212C38"/>
    <w:rsid w:val="00212F20"/>
    <w:rsid w:val="002130D8"/>
    <w:rsid w:val="0021317C"/>
    <w:rsid w:val="002132FB"/>
    <w:rsid w:val="00213531"/>
    <w:rsid w:val="002138C4"/>
    <w:rsid w:val="00213BF6"/>
    <w:rsid w:val="00213F58"/>
    <w:rsid w:val="002140CD"/>
    <w:rsid w:val="00214134"/>
    <w:rsid w:val="00214246"/>
    <w:rsid w:val="002142F7"/>
    <w:rsid w:val="00214439"/>
    <w:rsid w:val="002145C9"/>
    <w:rsid w:val="00214A9B"/>
    <w:rsid w:val="00214B57"/>
    <w:rsid w:val="00214F92"/>
    <w:rsid w:val="00214FB9"/>
    <w:rsid w:val="0021526D"/>
    <w:rsid w:val="00215CF2"/>
    <w:rsid w:val="00215EE6"/>
    <w:rsid w:val="00215F22"/>
    <w:rsid w:val="0021634C"/>
    <w:rsid w:val="002164F8"/>
    <w:rsid w:val="0021653E"/>
    <w:rsid w:val="0021662E"/>
    <w:rsid w:val="00216908"/>
    <w:rsid w:val="00216F2B"/>
    <w:rsid w:val="002170CC"/>
    <w:rsid w:val="00217197"/>
    <w:rsid w:val="00217557"/>
    <w:rsid w:val="00217CEA"/>
    <w:rsid w:val="00217D45"/>
    <w:rsid w:val="00217ECD"/>
    <w:rsid w:val="00220373"/>
    <w:rsid w:val="002203DE"/>
    <w:rsid w:val="002203E1"/>
    <w:rsid w:val="00220FEE"/>
    <w:rsid w:val="00221293"/>
    <w:rsid w:val="0022132F"/>
    <w:rsid w:val="002218AC"/>
    <w:rsid w:val="00221966"/>
    <w:rsid w:val="00221BBA"/>
    <w:rsid w:val="00221D44"/>
    <w:rsid w:val="00221D93"/>
    <w:rsid w:val="00222021"/>
    <w:rsid w:val="00222356"/>
    <w:rsid w:val="0022274E"/>
    <w:rsid w:val="002228C1"/>
    <w:rsid w:val="00222912"/>
    <w:rsid w:val="00222A6D"/>
    <w:rsid w:val="00222ACA"/>
    <w:rsid w:val="00222BEF"/>
    <w:rsid w:val="00222E3D"/>
    <w:rsid w:val="002230DB"/>
    <w:rsid w:val="00223420"/>
    <w:rsid w:val="00223583"/>
    <w:rsid w:val="00223802"/>
    <w:rsid w:val="00223832"/>
    <w:rsid w:val="0022383B"/>
    <w:rsid w:val="00223CA2"/>
    <w:rsid w:val="00224113"/>
    <w:rsid w:val="0022516B"/>
    <w:rsid w:val="0022521E"/>
    <w:rsid w:val="0022563E"/>
    <w:rsid w:val="00225664"/>
    <w:rsid w:val="00225A69"/>
    <w:rsid w:val="00226E9E"/>
    <w:rsid w:val="0022744F"/>
    <w:rsid w:val="00227917"/>
    <w:rsid w:val="00227925"/>
    <w:rsid w:val="002300FD"/>
    <w:rsid w:val="002302AB"/>
    <w:rsid w:val="0023068B"/>
    <w:rsid w:val="0023084A"/>
    <w:rsid w:val="002308F2"/>
    <w:rsid w:val="00230AD9"/>
    <w:rsid w:val="00230DFE"/>
    <w:rsid w:val="00230EB5"/>
    <w:rsid w:val="00230FBC"/>
    <w:rsid w:val="00231B24"/>
    <w:rsid w:val="00231C06"/>
    <w:rsid w:val="00231CD6"/>
    <w:rsid w:val="00231FD6"/>
    <w:rsid w:val="002321D5"/>
    <w:rsid w:val="002328D0"/>
    <w:rsid w:val="00232C5F"/>
    <w:rsid w:val="00232DB8"/>
    <w:rsid w:val="002331B1"/>
    <w:rsid w:val="00233467"/>
    <w:rsid w:val="00233505"/>
    <w:rsid w:val="002336E2"/>
    <w:rsid w:val="00233751"/>
    <w:rsid w:val="002339D0"/>
    <w:rsid w:val="002339E7"/>
    <w:rsid w:val="00233B5C"/>
    <w:rsid w:val="00234284"/>
    <w:rsid w:val="0023435B"/>
    <w:rsid w:val="00234462"/>
    <w:rsid w:val="00234A87"/>
    <w:rsid w:val="00234C87"/>
    <w:rsid w:val="00234C9E"/>
    <w:rsid w:val="00234D82"/>
    <w:rsid w:val="00234D9E"/>
    <w:rsid w:val="00234DD2"/>
    <w:rsid w:val="00234E1F"/>
    <w:rsid w:val="00234E57"/>
    <w:rsid w:val="00234E83"/>
    <w:rsid w:val="00234F4D"/>
    <w:rsid w:val="002351B7"/>
    <w:rsid w:val="00235200"/>
    <w:rsid w:val="0023528F"/>
    <w:rsid w:val="002352AD"/>
    <w:rsid w:val="002353B6"/>
    <w:rsid w:val="00235819"/>
    <w:rsid w:val="002358C9"/>
    <w:rsid w:val="002358FE"/>
    <w:rsid w:val="00235981"/>
    <w:rsid w:val="00235986"/>
    <w:rsid w:val="00236188"/>
    <w:rsid w:val="0023632F"/>
    <w:rsid w:val="002363E1"/>
    <w:rsid w:val="002364CA"/>
    <w:rsid w:val="00236626"/>
    <w:rsid w:val="00236749"/>
    <w:rsid w:val="00236933"/>
    <w:rsid w:val="00236A80"/>
    <w:rsid w:val="00236E09"/>
    <w:rsid w:val="0023748E"/>
    <w:rsid w:val="002400D9"/>
    <w:rsid w:val="002401F2"/>
    <w:rsid w:val="002406B3"/>
    <w:rsid w:val="002406E7"/>
    <w:rsid w:val="00240955"/>
    <w:rsid w:val="00240E2F"/>
    <w:rsid w:val="002410BB"/>
    <w:rsid w:val="002412EF"/>
    <w:rsid w:val="00241368"/>
    <w:rsid w:val="002415B4"/>
    <w:rsid w:val="002415FF"/>
    <w:rsid w:val="00241809"/>
    <w:rsid w:val="00241897"/>
    <w:rsid w:val="002418D3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BC9"/>
    <w:rsid w:val="00243CB2"/>
    <w:rsid w:val="00243D1C"/>
    <w:rsid w:val="00243F3F"/>
    <w:rsid w:val="00244090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5D67"/>
    <w:rsid w:val="00246192"/>
    <w:rsid w:val="0024621E"/>
    <w:rsid w:val="00246AC6"/>
    <w:rsid w:val="00247B78"/>
    <w:rsid w:val="002501C4"/>
    <w:rsid w:val="0025027F"/>
    <w:rsid w:val="00250482"/>
    <w:rsid w:val="002505DA"/>
    <w:rsid w:val="00250B13"/>
    <w:rsid w:val="002512E1"/>
    <w:rsid w:val="00251B3C"/>
    <w:rsid w:val="00251BE3"/>
    <w:rsid w:val="00251BFC"/>
    <w:rsid w:val="00251D7D"/>
    <w:rsid w:val="0025219B"/>
    <w:rsid w:val="0025239A"/>
    <w:rsid w:val="002523BF"/>
    <w:rsid w:val="002525F9"/>
    <w:rsid w:val="00252729"/>
    <w:rsid w:val="002527B9"/>
    <w:rsid w:val="00252869"/>
    <w:rsid w:val="00252B7C"/>
    <w:rsid w:val="00252C4C"/>
    <w:rsid w:val="00253023"/>
    <w:rsid w:val="0025315F"/>
    <w:rsid w:val="00253537"/>
    <w:rsid w:val="00253876"/>
    <w:rsid w:val="00253950"/>
    <w:rsid w:val="00253C75"/>
    <w:rsid w:val="00253D9D"/>
    <w:rsid w:val="00253E2E"/>
    <w:rsid w:val="00254505"/>
    <w:rsid w:val="002547A0"/>
    <w:rsid w:val="00254BED"/>
    <w:rsid w:val="00254F8A"/>
    <w:rsid w:val="002550D3"/>
    <w:rsid w:val="0025519A"/>
    <w:rsid w:val="002552B1"/>
    <w:rsid w:val="00255628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C28"/>
    <w:rsid w:val="00257E0A"/>
    <w:rsid w:val="002600A8"/>
    <w:rsid w:val="00260297"/>
    <w:rsid w:val="00260439"/>
    <w:rsid w:val="00260696"/>
    <w:rsid w:val="00260C9F"/>
    <w:rsid w:val="00260FD8"/>
    <w:rsid w:val="002610E2"/>
    <w:rsid w:val="002616D8"/>
    <w:rsid w:val="00261736"/>
    <w:rsid w:val="002617E6"/>
    <w:rsid w:val="00261A1D"/>
    <w:rsid w:val="00261EFB"/>
    <w:rsid w:val="002622BA"/>
    <w:rsid w:val="00262472"/>
    <w:rsid w:val="0026249A"/>
    <w:rsid w:val="002625F7"/>
    <w:rsid w:val="00262618"/>
    <w:rsid w:val="00262849"/>
    <w:rsid w:val="00262971"/>
    <w:rsid w:val="00262B2D"/>
    <w:rsid w:val="00263125"/>
    <w:rsid w:val="002632C6"/>
    <w:rsid w:val="00263441"/>
    <w:rsid w:val="00263C7E"/>
    <w:rsid w:val="00263E4C"/>
    <w:rsid w:val="00263EFD"/>
    <w:rsid w:val="00264119"/>
    <w:rsid w:val="0026466E"/>
    <w:rsid w:val="002646B2"/>
    <w:rsid w:val="002647DC"/>
    <w:rsid w:val="0026485B"/>
    <w:rsid w:val="0026491F"/>
    <w:rsid w:val="00264A15"/>
    <w:rsid w:val="00264D0A"/>
    <w:rsid w:val="00265022"/>
    <w:rsid w:val="002653C4"/>
    <w:rsid w:val="00265576"/>
    <w:rsid w:val="002657AC"/>
    <w:rsid w:val="002657E8"/>
    <w:rsid w:val="002662C5"/>
    <w:rsid w:val="00266324"/>
    <w:rsid w:val="002666D0"/>
    <w:rsid w:val="00266ADD"/>
    <w:rsid w:val="00266B46"/>
    <w:rsid w:val="00266B7A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67CF3"/>
    <w:rsid w:val="002700CA"/>
    <w:rsid w:val="00270419"/>
    <w:rsid w:val="00270993"/>
    <w:rsid w:val="00270A3F"/>
    <w:rsid w:val="00270BD9"/>
    <w:rsid w:val="002718F0"/>
    <w:rsid w:val="00271978"/>
    <w:rsid w:val="00271CB7"/>
    <w:rsid w:val="00271D89"/>
    <w:rsid w:val="00271D9B"/>
    <w:rsid w:val="00272206"/>
    <w:rsid w:val="002723FA"/>
    <w:rsid w:val="00272781"/>
    <w:rsid w:val="00272828"/>
    <w:rsid w:val="00272A7E"/>
    <w:rsid w:val="00272FB4"/>
    <w:rsid w:val="00273086"/>
    <w:rsid w:val="0027308B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0A9"/>
    <w:rsid w:val="002752FE"/>
    <w:rsid w:val="0027554C"/>
    <w:rsid w:val="00275643"/>
    <w:rsid w:val="00275E7B"/>
    <w:rsid w:val="00275EAE"/>
    <w:rsid w:val="00275EC8"/>
    <w:rsid w:val="00276443"/>
    <w:rsid w:val="002764B9"/>
    <w:rsid w:val="002769DF"/>
    <w:rsid w:val="00276C68"/>
    <w:rsid w:val="00276CDE"/>
    <w:rsid w:val="00276DD3"/>
    <w:rsid w:val="00276FBE"/>
    <w:rsid w:val="002773A0"/>
    <w:rsid w:val="002773EC"/>
    <w:rsid w:val="00277580"/>
    <w:rsid w:val="00277D7C"/>
    <w:rsid w:val="00277F91"/>
    <w:rsid w:val="00280014"/>
    <w:rsid w:val="002802AD"/>
    <w:rsid w:val="002803AA"/>
    <w:rsid w:val="00280CBF"/>
    <w:rsid w:val="002811D4"/>
    <w:rsid w:val="00281542"/>
    <w:rsid w:val="002815B6"/>
    <w:rsid w:val="00281621"/>
    <w:rsid w:val="0028178D"/>
    <w:rsid w:val="00281E75"/>
    <w:rsid w:val="0028205E"/>
    <w:rsid w:val="00282193"/>
    <w:rsid w:val="0028240B"/>
    <w:rsid w:val="002824C2"/>
    <w:rsid w:val="00282992"/>
    <w:rsid w:val="0028299B"/>
    <w:rsid w:val="00282DC1"/>
    <w:rsid w:val="00282DFA"/>
    <w:rsid w:val="00282E3E"/>
    <w:rsid w:val="002830D8"/>
    <w:rsid w:val="0028325C"/>
    <w:rsid w:val="002833DB"/>
    <w:rsid w:val="002836DE"/>
    <w:rsid w:val="002838D9"/>
    <w:rsid w:val="00283B9E"/>
    <w:rsid w:val="00283BC4"/>
    <w:rsid w:val="00283BEB"/>
    <w:rsid w:val="00283D95"/>
    <w:rsid w:val="00284041"/>
    <w:rsid w:val="002840AF"/>
    <w:rsid w:val="00284235"/>
    <w:rsid w:val="002847FE"/>
    <w:rsid w:val="00284C20"/>
    <w:rsid w:val="00284DA3"/>
    <w:rsid w:val="0028577F"/>
    <w:rsid w:val="00285E7A"/>
    <w:rsid w:val="00285FE2"/>
    <w:rsid w:val="00286093"/>
    <w:rsid w:val="00286714"/>
    <w:rsid w:val="002870A4"/>
    <w:rsid w:val="0028734D"/>
    <w:rsid w:val="0028762C"/>
    <w:rsid w:val="00287A6A"/>
    <w:rsid w:val="00287BB1"/>
    <w:rsid w:val="0029011D"/>
    <w:rsid w:val="002905C2"/>
    <w:rsid w:val="0029070F"/>
    <w:rsid w:val="00290B03"/>
    <w:rsid w:val="00290B2C"/>
    <w:rsid w:val="00290E3C"/>
    <w:rsid w:val="00290E46"/>
    <w:rsid w:val="00290F38"/>
    <w:rsid w:val="00290F7C"/>
    <w:rsid w:val="00291082"/>
    <w:rsid w:val="0029121B"/>
    <w:rsid w:val="00291251"/>
    <w:rsid w:val="002913E3"/>
    <w:rsid w:val="002914B9"/>
    <w:rsid w:val="0029189D"/>
    <w:rsid w:val="00291BD3"/>
    <w:rsid w:val="00291DA9"/>
    <w:rsid w:val="00291E5F"/>
    <w:rsid w:val="00291EE6"/>
    <w:rsid w:val="00291FF3"/>
    <w:rsid w:val="00292042"/>
    <w:rsid w:val="002921F6"/>
    <w:rsid w:val="00292368"/>
    <w:rsid w:val="002923F4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40AB"/>
    <w:rsid w:val="002940BF"/>
    <w:rsid w:val="00294110"/>
    <w:rsid w:val="00294365"/>
    <w:rsid w:val="002945F0"/>
    <w:rsid w:val="002948D7"/>
    <w:rsid w:val="00294A28"/>
    <w:rsid w:val="00294AB6"/>
    <w:rsid w:val="00294BA7"/>
    <w:rsid w:val="00294BC5"/>
    <w:rsid w:val="00295127"/>
    <w:rsid w:val="002954AD"/>
    <w:rsid w:val="002955CD"/>
    <w:rsid w:val="0029594D"/>
    <w:rsid w:val="00295966"/>
    <w:rsid w:val="00295A18"/>
    <w:rsid w:val="00295BAC"/>
    <w:rsid w:val="00295D27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CD4"/>
    <w:rsid w:val="002A0E79"/>
    <w:rsid w:val="002A0ECC"/>
    <w:rsid w:val="002A0F28"/>
    <w:rsid w:val="002A158E"/>
    <w:rsid w:val="002A1A24"/>
    <w:rsid w:val="002A2035"/>
    <w:rsid w:val="002A2136"/>
    <w:rsid w:val="002A241E"/>
    <w:rsid w:val="002A28B6"/>
    <w:rsid w:val="002A2936"/>
    <w:rsid w:val="002A2984"/>
    <w:rsid w:val="002A299E"/>
    <w:rsid w:val="002A2D17"/>
    <w:rsid w:val="002A2EF5"/>
    <w:rsid w:val="002A2F19"/>
    <w:rsid w:val="002A30FB"/>
    <w:rsid w:val="002A3252"/>
    <w:rsid w:val="002A3434"/>
    <w:rsid w:val="002A34A8"/>
    <w:rsid w:val="002A363B"/>
    <w:rsid w:val="002A368F"/>
    <w:rsid w:val="002A3B06"/>
    <w:rsid w:val="002A43C8"/>
    <w:rsid w:val="002A4596"/>
    <w:rsid w:val="002A49BB"/>
    <w:rsid w:val="002A4CE4"/>
    <w:rsid w:val="002A4EB0"/>
    <w:rsid w:val="002A4F11"/>
    <w:rsid w:val="002A5049"/>
    <w:rsid w:val="002A507F"/>
    <w:rsid w:val="002A529B"/>
    <w:rsid w:val="002A571D"/>
    <w:rsid w:val="002A5AB7"/>
    <w:rsid w:val="002A61B8"/>
    <w:rsid w:val="002A6250"/>
    <w:rsid w:val="002A6474"/>
    <w:rsid w:val="002A65F8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3E4"/>
    <w:rsid w:val="002B256B"/>
    <w:rsid w:val="002B2740"/>
    <w:rsid w:val="002B294A"/>
    <w:rsid w:val="002B2E88"/>
    <w:rsid w:val="002B2F2C"/>
    <w:rsid w:val="002B3594"/>
    <w:rsid w:val="002B3A1A"/>
    <w:rsid w:val="002B3C19"/>
    <w:rsid w:val="002B3FBF"/>
    <w:rsid w:val="002B411E"/>
    <w:rsid w:val="002B418F"/>
    <w:rsid w:val="002B4307"/>
    <w:rsid w:val="002B430F"/>
    <w:rsid w:val="002B4E05"/>
    <w:rsid w:val="002B4EF8"/>
    <w:rsid w:val="002B4F46"/>
    <w:rsid w:val="002B4F76"/>
    <w:rsid w:val="002B5497"/>
    <w:rsid w:val="002B566B"/>
    <w:rsid w:val="002B5697"/>
    <w:rsid w:val="002B5808"/>
    <w:rsid w:val="002B59A8"/>
    <w:rsid w:val="002B5EC8"/>
    <w:rsid w:val="002B6433"/>
    <w:rsid w:val="002B64E3"/>
    <w:rsid w:val="002B673B"/>
    <w:rsid w:val="002B6D91"/>
    <w:rsid w:val="002B7093"/>
    <w:rsid w:val="002B71A5"/>
    <w:rsid w:val="002B776A"/>
    <w:rsid w:val="002B7C8E"/>
    <w:rsid w:val="002B7CBB"/>
    <w:rsid w:val="002B7CC7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D8"/>
    <w:rsid w:val="002C25CC"/>
    <w:rsid w:val="002C2CE8"/>
    <w:rsid w:val="002C2D9A"/>
    <w:rsid w:val="002C2DF4"/>
    <w:rsid w:val="002C2F29"/>
    <w:rsid w:val="002C3188"/>
    <w:rsid w:val="002C32F2"/>
    <w:rsid w:val="002C32F3"/>
    <w:rsid w:val="002C33DC"/>
    <w:rsid w:val="002C387F"/>
    <w:rsid w:val="002C3AC1"/>
    <w:rsid w:val="002C3CB5"/>
    <w:rsid w:val="002C3E1E"/>
    <w:rsid w:val="002C4194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84A"/>
    <w:rsid w:val="002C586B"/>
    <w:rsid w:val="002C595B"/>
    <w:rsid w:val="002C59CD"/>
    <w:rsid w:val="002C5A65"/>
    <w:rsid w:val="002C5BD0"/>
    <w:rsid w:val="002C5D25"/>
    <w:rsid w:val="002C5EC1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4CF"/>
    <w:rsid w:val="002C78FA"/>
    <w:rsid w:val="002C7A0E"/>
    <w:rsid w:val="002C7C21"/>
    <w:rsid w:val="002C7C91"/>
    <w:rsid w:val="002D0BA0"/>
    <w:rsid w:val="002D0BC0"/>
    <w:rsid w:val="002D0F28"/>
    <w:rsid w:val="002D10C3"/>
    <w:rsid w:val="002D151B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E7"/>
    <w:rsid w:val="002D382C"/>
    <w:rsid w:val="002D3873"/>
    <w:rsid w:val="002D388A"/>
    <w:rsid w:val="002D3C8C"/>
    <w:rsid w:val="002D3F99"/>
    <w:rsid w:val="002D4A9D"/>
    <w:rsid w:val="002D550B"/>
    <w:rsid w:val="002D553B"/>
    <w:rsid w:val="002D586D"/>
    <w:rsid w:val="002D5926"/>
    <w:rsid w:val="002D5B9E"/>
    <w:rsid w:val="002D5C58"/>
    <w:rsid w:val="002D5E2D"/>
    <w:rsid w:val="002D5F8A"/>
    <w:rsid w:val="002D60B5"/>
    <w:rsid w:val="002D611D"/>
    <w:rsid w:val="002D6C49"/>
    <w:rsid w:val="002D6C6D"/>
    <w:rsid w:val="002D6CF3"/>
    <w:rsid w:val="002D7621"/>
    <w:rsid w:val="002D782F"/>
    <w:rsid w:val="002D7908"/>
    <w:rsid w:val="002D7C69"/>
    <w:rsid w:val="002E0631"/>
    <w:rsid w:val="002E07EF"/>
    <w:rsid w:val="002E0C91"/>
    <w:rsid w:val="002E0E19"/>
    <w:rsid w:val="002E1C8F"/>
    <w:rsid w:val="002E2593"/>
    <w:rsid w:val="002E26A9"/>
    <w:rsid w:val="002E2783"/>
    <w:rsid w:val="002E2D21"/>
    <w:rsid w:val="002E2EB7"/>
    <w:rsid w:val="002E3192"/>
    <w:rsid w:val="002E32A8"/>
    <w:rsid w:val="002E3418"/>
    <w:rsid w:val="002E3743"/>
    <w:rsid w:val="002E37CF"/>
    <w:rsid w:val="002E3E1D"/>
    <w:rsid w:val="002E3FB5"/>
    <w:rsid w:val="002E43F0"/>
    <w:rsid w:val="002E455D"/>
    <w:rsid w:val="002E4705"/>
    <w:rsid w:val="002E495C"/>
    <w:rsid w:val="002E4A0A"/>
    <w:rsid w:val="002E4C10"/>
    <w:rsid w:val="002E4EF1"/>
    <w:rsid w:val="002E4FD7"/>
    <w:rsid w:val="002E55A8"/>
    <w:rsid w:val="002E55CB"/>
    <w:rsid w:val="002E589E"/>
    <w:rsid w:val="002E592A"/>
    <w:rsid w:val="002E5A5E"/>
    <w:rsid w:val="002E6640"/>
    <w:rsid w:val="002E6860"/>
    <w:rsid w:val="002E6C71"/>
    <w:rsid w:val="002E6FF9"/>
    <w:rsid w:val="002E7370"/>
    <w:rsid w:val="002E7580"/>
    <w:rsid w:val="002E76DD"/>
    <w:rsid w:val="002E7932"/>
    <w:rsid w:val="002F0060"/>
    <w:rsid w:val="002F0074"/>
    <w:rsid w:val="002F05A4"/>
    <w:rsid w:val="002F05E2"/>
    <w:rsid w:val="002F13AE"/>
    <w:rsid w:val="002F14D6"/>
    <w:rsid w:val="002F17AC"/>
    <w:rsid w:val="002F1C6E"/>
    <w:rsid w:val="002F2116"/>
    <w:rsid w:val="002F213F"/>
    <w:rsid w:val="002F22FF"/>
    <w:rsid w:val="002F238E"/>
    <w:rsid w:val="002F23D9"/>
    <w:rsid w:val="002F24F9"/>
    <w:rsid w:val="002F2A9E"/>
    <w:rsid w:val="002F2BF5"/>
    <w:rsid w:val="002F2C68"/>
    <w:rsid w:val="002F2E59"/>
    <w:rsid w:val="002F2FBD"/>
    <w:rsid w:val="002F318E"/>
    <w:rsid w:val="002F3224"/>
    <w:rsid w:val="002F3401"/>
    <w:rsid w:val="002F355C"/>
    <w:rsid w:val="002F371A"/>
    <w:rsid w:val="002F3E6D"/>
    <w:rsid w:val="002F3F59"/>
    <w:rsid w:val="002F3F85"/>
    <w:rsid w:val="002F3FBF"/>
    <w:rsid w:val="002F4143"/>
    <w:rsid w:val="002F44B2"/>
    <w:rsid w:val="002F45CC"/>
    <w:rsid w:val="002F4681"/>
    <w:rsid w:val="002F4A05"/>
    <w:rsid w:val="002F4B6E"/>
    <w:rsid w:val="002F5488"/>
    <w:rsid w:val="002F5503"/>
    <w:rsid w:val="002F55A6"/>
    <w:rsid w:val="002F5ACF"/>
    <w:rsid w:val="002F5E96"/>
    <w:rsid w:val="002F642B"/>
    <w:rsid w:val="002F657D"/>
    <w:rsid w:val="002F6623"/>
    <w:rsid w:val="002F6633"/>
    <w:rsid w:val="002F664D"/>
    <w:rsid w:val="002F669D"/>
    <w:rsid w:val="002F6760"/>
    <w:rsid w:val="002F690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392"/>
    <w:rsid w:val="003003F1"/>
    <w:rsid w:val="00300936"/>
    <w:rsid w:val="00300B72"/>
    <w:rsid w:val="00300D0C"/>
    <w:rsid w:val="00301140"/>
    <w:rsid w:val="00301205"/>
    <w:rsid w:val="003018B3"/>
    <w:rsid w:val="00301B7C"/>
    <w:rsid w:val="00301CD4"/>
    <w:rsid w:val="00301D8B"/>
    <w:rsid w:val="00302337"/>
    <w:rsid w:val="00302340"/>
    <w:rsid w:val="00302449"/>
    <w:rsid w:val="00302873"/>
    <w:rsid w:val="00302D62"/>
    <w:rsid w:val="00302E7D"/>
    <w:rsid w:val="00302F00"/>
    <w:rsid w:val="00303070"/>
    <w:rsid w:val="003030DC"/>
    <w:rsid w:val="00303119"/>
    <w:rsid w:val="00303162"/>
    <w:rsid w:val="00303310"/>
    <w:rsid w:val="003033C1"/>
    <w:rsid w:val="00303B9A"/>
    <w:rsid w:val="00304179"/>
    <w:rsid w:val="003046BE"/>
    <w:rsid w:val="0030480E"/>
    <w:rsid w:val="00304A94"/>
    <w:rsid w:val="00304B1B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E76"/>
    <w:rsid w:val="00306F06"/>
    <w:rsid w:val="003071E5"/>
    <w:rsid w:val="0030720A"/>
    <w:rsid w:val="003074DD"/>
    <w:rsid w:val="003075C3"/>
    <w:rsid w:val="003075D0"/>
    <w:rsid w:val="00307A9A"/>
    <w:rsid w:val="00307D1A"/>
    <w:rsid w:val="00307EA4"/>
    <w:rsid w:val="003101E1"/>
    <w:rsid w:val="00310206"/>
    <w:rsid w:val="00310520"/>
    <w:rsid w:val="003105A5"/>
    <w:rsid w:val="00310899"/>
    <w:rsid w:val="00310C85"/>
    <w:rsid w:val="00310EEC"/>
    <w:rsid w:val="00311146"/>
    <w:rsid w:val="003111B8"/>
    <w:rsid w:val="00311271"/>
    <w:rsid w:val="00311305"/>
    <w:rsid w:val="00311591"/>
    <w:rsid w:val="0031162E"/>
    <w:rsid w:val="0031229A"/>
    <w:rsid w:val="00312411"/>
    <w:rsid w:val="00312501"/>
    <w:rsid w:val="00312596"/>
    <w:rsid w:val="003126A6"/>
    <w:rsid w:val="0031285B"/>
    <w:rsid w:val="00312AF5"/>
    <w:rsid w:val="00312DB4"/>
    <w:rsid w:val="00312DF3"/>
    <w:rsid w:val="00312E5D"/>
    <w:rsid w:val="00313009"/>
    <w:rsid w:val="00313047"/>
    <w:rsid w:val="003133A1"/>
    <w:rsid w:val="003135A8"/>
    <w:rsid w:val="00313AFB"/>
    <w:rsid w:val="00313B60"/>
    <w:rsid w:val="00313D51"/>
    <w:rsid w:val="00313D5D"/>
    <w:rsid w:val="00314046"/>
    <w:rsid w:val="00314185"/>
    <w:rsid w:val="0031438B"/>
    <w:rsid w:val="0031456A"/>
    <w:rsid w:val="00314854"/>
    <w:rsid w:val="003149AD"/>
    <w:rsid w:val="00314A28"/>
    <w:rsid w:val="00314B7F"/>
    <w:rsid w:val="00314E3C"/>
    <w:rsid w:val="00315309"/>
    <w:rsid w:val="00315738"/>
    <w:rsid w:val="003157B0"/>
    <w:rsid w:val="00315837"/>
    <w:rsid w:val="00315974"/>
    <w:rsid w:val="00316104"/>
    <w:rsid w:val="00316190"/>
    <w:rsid w:val="00316D5F"/>
    <w:rsid w:val="00316E7A"/>
    <w:rsid w:val="00317192"/>
    <w:rsid w:val="0031721A"/>
    <w:rsid w:val="00317277"/>
    <w:rsid w:val="003175E2"/>
    <w:rsid w:val="00317B69"/>
    <w:rsid w:val="00317D17"/>
    <w:rsid w:val="00320297"/>
    <w:rsid w:val="00320D6B"/>
    <w:rsid w:val="0032172C"/>
    <w:rsid w:val="0032172D"/>
    <w:rsid w:val="00321BD1"/>
    <w:rsid w:val="00321D4D"/>
    <w:rsid w:val="00321EF3"/>
    <w:rsid w:val="00321FB1"/>
    <w:rsid w:val="00322069"/>
    <w:rsid w:val="003229AE"/>
    <w:rsid w:val="003229C8"/>
    <w:rsid w:val="00322B8F"/>
    <w:rsid w:val="00323531"/>
    <w:rsid w:val="003235D4"/>
    <w:rsid w:val="00323968"/>
    <w:rsid w:val="00323A3C"/>
    <w:rsid w:val="00323A7B"/>
    <w:rsid w:val="00323BDF"/>
    <w:rsid w:val="00323C29"/>
    <w:rsid w:val="00323ED7"/>
    <w:rsid w:val="003248B8"/>
    <w:rsid w:val="0032492B"/>
    <w:rsid w:val="00324AA4"/>
    <w:rsid w:val="00324AE9"/>
    <w:rsid w:val="00324FEE"/>
    <w:rsid w:val="00325749"/>
    <w:rsid w:val="00325774"/>
    <w:rsid w:val="003258A6"/>
    <w:rsid w:val="00325BA2"/>
    <w:rsid w:val="00325C93"/>
    <w:rsid w:val="00325D78"/>
    <w:rsid w:val="00325E71"/>
    <w:rsid w:val="003261EA"/>
    <w:rsid w:val="0032645E"/>
    <w:rsid w:val="00326A53"/>
    <w:rsid w:val="00326A54"/>
    <w:rsid w:val="00326E2B"/>
    <w:rsid w:val="00326E4D"/>
    <w:rsid w:val="00327341"/>
    <w:rsid w:val="003273E7"/>
    <w:rsid w:val="0032756C"/>
    <w:rsid w:val="003275BF"/>
    <w:rsid w:val="00327688"/>
    <w:rsid w:val="00327692"/>
    <w:rsid w:val="003278A5"/>
    <w:rsid w:val="00327A36"/>
    <w:rsid w:val="00327C0D"/>
    <w:rsid w:val="00327F72"/>
    <w:rsid w:val="003300D7"/>
    <w:rsid w:val="003301CB"/>
    <w:rsid w:val="00330243"/>
    <w:rsid w:val="00330557"/>
    <w:rsid w:val="00330578"/>
    <w:rsid w:val="0033069C"/>
    <w:rsid w:val="003306CC"/>
    <w:rsid w:val="00330DB3"/>
    <w:rsid w:val="00330FCC"/>
    <w:rsid w:val="00331057"/>
    <w:rsid w:val="003310F5"/>
    <w:rsid w:val="00331303"/>
    <w:rsid w:val="0033142C"/>
    <w:rsid w:val="00331860"/>
    <w:rsid w:val="003319C0"/>
    <w:rsid w:val="00331E7E"/>
    <w:rsid w:val="0033271D"/>
    <w:rsid w:val="00332890"/>
    <w:rsid w:val="00332C43"/>
    <w:rsid w:val="00333529"/>
    <w:rsid w:val="00333675"/>
    <w:rsid w:val="00333894"/>
    <w:rsid w:val="00333927"/>
    <w:rsid w:val="00333A32"/>
    <w:rsid w:val="003345F0"/>
    <w:rsid w:val="00334695"/>
    <w:rsid w:val="00334884"/>
    <w:rsid w:val="003350B8"/>
    <w:rsid w:val="00335310"/>
    <w:rsid w:val="0033540B"/>
    <w:rsid w:val="00335726"/>
    <w:rsid w:val="00335A9E"/>
    <w:rsid w:val="00335D40"/>
    <w:rsid w:val="00335E85"/>
    <w:rsid w:val="00335F82"/>
    <w:rsid w:val="0033637B"/>
    <w:rsid w:val="003367FE"/>
    <w:rsid w:val="00336808"/>
    <w:rsid w:val="00336824"/>
    <w:rsid w:val="003369C7"/>
    <w:rsid w:val="003369DC"/>
    <w:rsid w:val="00336C17"/>
    <w:rsid w:val="00336CEB"/>
    <w:rsid w:val="00337128"/>
    <w:rsid w:val="003371C1"/>
    <w:rsid w:val="00337440"/>
    <w:rsid w:val="00337BF2"/>
    <w:rsid w:val="00337D9D"/>
    <w:rsid w:val="0034012A"/>
    <w:rsid w:val="00340CE6"/>
    <w:rsid w:val="00340E2A"/>
    <w:rsid w:val="00340E7D"/>
    <w:rsid w:val="0034125B"/>
    <w:rsid w:val="00341313"/>
    <w:rsid w:val="00341334"/>
    <w:rsid w:val="003415EC"/>
    <w:rsid w:val="003416A3"/>
    <w:rsid w:val="00341B41"/>
    <w:rsid w:val="00341B5F"/>
    <w:rsid w:val="00341E82"/>
    <w:rsid w:val="00341EA8"/>
    <w:rsid w:val="00342271"/>
    <w:rsid w:val="0034237B"/>
    <w:rsid w:val="00342821"/>
    <w:rsid w:val="003428D1"/>
    <w:rsid w:val="00342F93"/>
    <w:rsid w:val="00342FDF"/>
    <w:rsid w:val="003435FF"/>
    <w:rsid w:val="003436CC"/>
    <w:rsid w:val="00343B8D"/>
    <w:rsid w:val="00343BE1"/>
    <w:rsid w:val="00343C13"/>
    <w:rsid w:val="00343C18"/>
    <w:rsid w:val="00343C21"/>
    <w:rsid w:val="00343D49"/>
    <w:rsid w:val="00343DFF"/>
    <w:rsid w:val="0034456B"/>
    <w:rsid w:val="003446A3"/>
    <w:rsid w:val="0034481F"/>
    <w:rsid w:val="00344ED1"/>
    <w:rsid w:val="00345292"/>
    <w:rsid w:val="003456DB"/>
    <w:rsid w:val="003457E8"/>
    <w:rsid w:val="0034591C"/>
    <w:rsid w:val="00345E52"/>
    <w:rsid w:val="00345F8B"/>
    <w:rsid w:val="00346044"/>
    <w:rsid w:val="00346054"/>
    <w:rsid w:val="0034626F"/>
    <w:rsid w:val="0034649A"/>
    <w:rsid w:val="003464D7"/>
    <w:rsid w:val="003468E8"/>
    <w:rsid w:val="00346D84"/>
    <w:rsid w:val="00346E32"/>
    <w:rsid w:val="00346F61"/>
    <w:rsid w:val="003471ED"/>
    <w:rsid w:val="003477A5"/>
    <w:rsid w:val="003479F2"/>
    <w:rsid w:val="00347DF1"/>
    <w:rsid w:val="00347ED3"/>
    <w:rsid w:val="003501F0"/>
    <w:rsid w:val="0035047B"/>
    <w:rsid w:val="0035056E"/>
    <w:rsid w:val="00350649"/>
    <w:rsid w:val="00350AD9"/>
    <w:rsid w:val="00350CF2"/>
    <w:rsid w:val="00350F08"/>
    <w:rsid w:val="00351493"/>
    <w:rsid w:val="003518D4"/>
    <w:rsid w:val="00351EF0"/>
    <w:rsid w:val="003520BB"/>
    <w:rsid w:val="003521F0"/>
    <w:rsid w:val="0035228D"/>
    <w:rsid w:val="003529FB"/>
    <w:rsid w:val="00352C07"/>
    <w:rsid w:val="00352CE3"/>
    <w:rsid w:val="00352F7F"/>
    <w:rsid w:val="0035301E"/>
    <w:rsid w:val="00353060"/>
    <w:rsid w:val="0035313B"/>
    <w:rsid w:val="0035360E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62BC"/>
    <w:rsid w:val="00356628"/>
    <w:rsid w:val="003568B4"/>
    <w:rsid w:val="00356C4B"/>
    <w:rsid w:val="003574AB"/>
    <w:rsid w:val="003575E4"/>
    <w:rsid w:val="003578AC"/>
    <w:rsid w:val="00357934"/>
    <w:rsid w:val="00357CEA"/>
    <w:rsid w:val="00357EAF"/>
    <w:rsid w:val="00357F8E"/>
    <w:rsid w:val="0036057D"/>
    <w:rsid w:val="003605FC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2EB5"/>
    <w:rsid w:val="00363209"/>
    <w:rsid w:val="0036337F"/>
    <w:rsid w:val="00363395"/>
    <w:rsid w:val="003637F5"/>
    <w:rsid w:val="0036396B"/>
    <w:rsid w:val="00363AF4"/>
    <w:rsid w:val="00363D01"/>
    <w:rsid w:val="0036409A"/>
    <w:rsid w:val="003640B1"/>
    <w:rsid w:val="003643DA"/>
    <w:rsid w:val="00364F1F"/>
    <w:rsid w:val="003651C4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FDC"/>
    <w:rsid w:val="0036738E"/>
    <w:rsid w:val="0036744C"/>
    <w:rsid w:val="00367605"/>
    <w:rsid w:val="00367A02"/>
    <w:rsid w:val="00367CB6"/>
    <w:rsid w:val="00367CBC"/>
    <w:rsid w:val="00367E26"/>
    <w:rsid w:val="00367E9B"/>
    <w:rsid w:val="00370410"/>
    <w:rsid w:val="003704C4"/>
    <w:rsid w:val="003708B8"/>
    <w:rsid w:val="00370B68"/>
    <w:rsid w:val="00370DA5"/>
    <w:rsid w:val="00371266"/>
    <w:rsid w:val="00372415"/>
    <w:rsid w:val="0037247E"/>
    <w:rsid w:val="003724F6"/>
    <w:rsid w:val="003730B7"/>
    <w:rsid w:val="00373621"/>
    <w:rsid w:val="0037369A"/>
    <w:rsid w:val="003737C7"/>
    <w:rsid w:val="003737DE"/>
    <w:rsid w:val="00373C49"/>
    <w:rsid w:val="00373EAC"/>
    <w:rsid w:val="003740E6"/>
    <w:rsid w:val="003740FC"/>
    <w:rsid w:val="003743CA"/>
    <w:rsid w:val="00374725"/>
    <w:rsid w:val="003749E4"/>
    <w:rsid w:val="00374A56"/>
    <w:rsid w:val="00374ABD"/>
    <w:rsid w:val="003756C2"/>
    <w:rsid w:val="00375A1A"/>
    <w:rsid w:val="00375C4D"/>
    <w:rsid w:val="0037623F"/>
    <w:rsid w:val="0037624E"/>
    <w:rsid w:val="003763CB"/>
    <w:rsid w:val="00376782"/>
    <w:rsid w:val="00376D03"/>
    <w:rsid w:val="0037735C"/>
    <w:rsid w:val="003778C1"/>
    <w:rsid w:val="00377D9C"/>
    <w:rsid w:val="00377F0A"/>
    <w:rsid w:val="00377FFE"/>
    <w:rsid w:val="003801A1"/>
    <w:rsid w:val="00380540"/>
    <w:rsid w:val="00380548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5"/>
    <w:rsid w:val="00381FF2"/>
    <w:rsid w:val="00382166"/>
    <w:rsid w:val="003822F3"/>
    <w:rsid w:val="003835FF"/>
    <w:rsid w:val="00383985"/>
    <w:rsid w:val="00383AB5"/>
    <w:rsid w:val="00383C92"/>
    <w:rsid w:val="0038405C"/>
    <w:rsid w:val="00384649"/>
    <w:rsid w:val="0038477A"/>
    <w:rsid w:val="00384A86"/>
    <w:rsid w:val="00384C3D"/>
    <w:rsid w:val="00384F5F"/>
    <w:rsid w:val="0038500D"/>
    <w:rsid w:val="0038534C"/>
    <w:rsid w:val="0038545E"/>
    <w:rsid w:val="00385505"/>
    <w:rsid w:val="00385A50"/>
    <w:rsid w:val="00385BAD"/>
    <w:rsid w:val="0038601B"/>
    <w:rsid w:val="003862FB"/>
    <w:rsid w:val="00386399"/>
    <w:rsid w:val="003864D6"/>
    <w:rsid w:val="0038688F"/>
    <w:rsid w:val="003868F5"/>
    <w:rsid w:val="0038695E"/>
    <w:rsid w:val="003869FD"/>
    <w:rsid w:val="00386ADC"/>
    <w:rsid w:val="00386E7F"/>
    <w:rsid w:val="00386F63"/>
    <w:rsid w:val="00387346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0EF1"/>
    <w:rsid w:val="003911F6"/>
    <w:rsid w:val="00391394"/>
    <w:rsid w:val="003916D3"/>
    <w:rsid w:val="00391B60"/>
    <w:rsid w:val="00391BFC"/>
    <w:rsid w:val="00391EB9"/>
    <w:rsid w:val="00391ECB"/>
    <w:rsid w:val="00392000"/>
    <w:rsid w:val="0039200A"/>
    <w:rsid w:val="00392422"/>
    <w:rsid w:val="0039269F"/>
    <w:rsid w:val="003926ED"/>
    <w:rsid w:val="0039293F"/>
    <w:rsid w:val="00392A5D"/>
    <w:rsid w:val="00392AC4"/>
    <w:rsid w:val="00393011"/>
    <w:rsid w:val="00393364"/>
    <w:rsid w:val="00393490"/>
    <w:rsid w:val="00393528"/>
    <w:rsid w:val="00393A96"/>
    <w:rsid w:val="003944D3"/>
    <w:rsid w:val="003947D7"/>
    <w:rsid w:val="0039496D"/>
    <w:rsid w:val="00394C22"/>
    <w:rsid w:val="003953EA"/>
    <w:rsid w:val="003954CC"/>
    <w:rsid w:val="003955A3"/>
    <w:rsid w:val="0039572E"/>
    <w:rsid w:val="0039595D"/>
    <w:rsid w:val="0039596C"/>
    <w:rsid w:val="003965C7"/>
    <w:rsid w:val="00396810"/>
    <w:rsid w:val="00396BF0"/>
    <w:rsid w:val="00396E94"/>
    <w:rsid w:val="003976B3"/>
    <w:rsid w:val="00397E60"/>
    <w:rsid w:val="003A0151"/>
    <w:rsid w:val="003A02F8"/>
    <w:rsid w:val="003A03ED"/>
    <w:rsid w:val="003A08BE"/>
    <w:rsid w:val="003A0940"/>
    <w:rsid w:val="003A0A39"/>
    <w:rsid w:val="003A0D4C"/>
    <w:rsid w:val="003A1431"/>
    <w:rsid w:val="003A1610"/>
    <w:rsid w:val="003A1A6E"/>
    <w:rsid w:val="003A1B00"/>
    <w:rsid w:val="003A1CA5"/>
    <w:rsid w:val="003A1FF5"/>
    <w:rsid w:val="003A244F"/>
    <w:rsid w:val="003A2E7E"/>
    <w:rsid w:val="003A3E02"/>
    <w:rsid w:val="003A4121"/>
    <w:rsid w:val="003A427E"/>
    <w:rsid w:val="003A4546"/>
    <w:rsid w:val="003A4E48"/>
    <w:rsid w:val="003A4EE5"/>
    <w:rsid w:val="003A5164"/>
    <w:rsid w:val="003A53A0"/>
    <w:rsid w:val="003A5B17"/>
    <w:rsid w:val="003A5F6D"/>
    <w:rsid w:val="003A5FEC"/>
    <w:rsid w:val="003A693A"/>
    <w:rsid w:val="003A6AFD"/>
    <w:rsid w:val="003A75F2"/>
    <w:rsid w:val="003A78A0"/>
    <w:rsid w:val="003A7AB3"/>
    <w:rsid w:val="003A7D2B"/>
    <w:rsid w:val="003A7F29"/>
    <w:rsid w:val="003B008C"/>
    <w:rsid w:val="003B0718"/>
    <w:rsid w:val="003B0868"/>
    <w:rsid w:val="003B0872"/>
    <w:rsid w:val="003B0C8A"/>
    <w:rsid w:val="003B0DC7"/>
    <w:rsid w:val="003B0F7D"/>
    <w:rsid w:val="003B122C"/>
    <w:rsid w:val="003B144A"/>
    <w:rsid w:val="003B154C"/>
    <w:rsid w:val="003B1F55"/>
    <w:rsid w:val="003B24E5"/>
    <w:rsid w:val="003B2690"/>
    <w:rsid w:val="003B2BA0"/>
    <w:rsid w:val="003B2E66"/>
    <w:rsid w:val="003B323F"/>
    <w:rsid w:val="003B35BC"/>
    <w:rsid w:val="003B394A"/>
    <w:rsid w:val="003B3A18"/>
    <w:rsid w:val="003B3A3A"/>
    <w:rsid w:val="003B3CE9"/>
    <w:rsid w:val="003B3FA2"/>
    <w:rsid w:val="003B4052"/>
    <w:rsid w:val="003B416B"/>
    <w:rsid w:val="003B41B6"/>
    <w:rsid w:val="003B423F"/>
    <w:rsid w:val="003B4462"/>
    <w:rsid w:val="003B49BD"/>
    <w:rsid w:val="003B4C3E"/>
    <w:rsid w:val="003B4D5B"/>
    <w:rsid w:val="003B518D"/>
    <w:rsid w:val="003B5578"/>
    <w:rsid w:val="003B5A81"/>
    <w:rsid w:val="003B5B53"/>
    <w:rsid w:val="003B5B8D"/>
    <w:rsid w:val="003B5C03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459"/>
    <w:rsid w:val="003B77C7"/>
    <w:rsid w:val="003B7967"/>
    <w:rsid w:val="003B7B94"/>
    <w:rsid w:val="003B7C3B"/>
    <w:rsid w:val="003B7D39"/>
    <w:rsid w:val="003C00A4"/>
    <w:rsid w:val="003C0153"/>
    <w:rsid w:val="003C067B"/>
    <w:rsid w:val="003C0BB2"/>
    <w:rsid w:val="003C0BF5"/>
    <w:rsid w:val="003C13ED"/>
    <w:rsid w:val="003C1A03"/>
    <w:rsid w:val="003C24BB"/>
    <w:rsid w:val="003C252B"/>
    <w:rsid w:val="003C263F"/>
    <w:rsid w:val="003C2854"/>
    <w:rsid w:val="003C3068"/>
    <w:rsid w:val="003C351A"/>
    <w:rsid w:val="003C3524"/>
    <w:rsid w:val="003C3565"/>
    <w:rsid w:val="003C37DE"/>
    <w:rsid w:val="003C3948"/>
    <w:rsid w:val="003C3A8E"/>
    <w:rsid w:val="003C3C4D"/>
    <w:rsid w:val="003C3EBA"/>
    <w:rsid w:val="003C3F8B"/>
    <w:rsid w:val="003C4AE2"/>
    <w:rsid w:val="003C4FBD"/>
    <w:rsid w:val="003C5127"/>
    <w:rsid w:val="003C5202"/>
    <w:rsid w:val="003C5285"/>
    <w:rsid w:val="003C52D7"/>
    <w:rsid w:val="003C565C"/>
    <w:rsid w:val="003C57F0"/>
    <w:rsid w:val="003C595B"/>
    <w:rsid w:val="003C5AD7"/>
    <w:rsid w:val="003C5B6A"/>
    <w:rsid w:val="003C67B4"/>
    <w:rsid w:val="003C6C36"/>
    <w:rsid w:val="003C6ED2"/>
    <w:rsid w:val="003C7462"/>
    <w:rsid w:val="003C74C1"/>
    <w:rsid w:val="003C7534"/>
    <w:rsid w:val="003C757B"/>
    <w:rsid w:val="003C7656"/>
    <w:rsid w:val="003C76D1"/>
    <w:rsid w:val="003C7D9A"/>
    <w:rsid w:val="003C7F55"/>
    <w:rsid w:val="003D0744"/>
    <w:rsid w:val="003D0800"/>
    <w:rsid w:val="003D0C18"/>
    <w:rsid w:val="003D0C3D"/>
    <w:rsid w:val="003D0D5B"/>
    <w:rsid w:val="003D0D8F"/>
    <w:rsid w:val="003D0E37"/>
    <w:rsid w:val="003D0E9E"/>
    <w:rsid w:val="003D0FFD"/>
    <w:rsid w:val="003D104A"/>
    <w:rsid w:val="003D1107"/>
    <w:rsid w:val="003D1163"/>
    <w:rsid w:val="003D11BF"/>
    <w:rsid w:val="003D1BCC"/>
    <w:rsid w:val="003D1BE3"/>
    <w:rsid w:val="003D2072"/>
    <w:rsid w:val="003D21D2"/>
    <w:rsid w:val="003D2542"/>
    <w:rsid w:val="003D2BE2"/>
    <w:rsid w:val="003D2C87"/>
    <w:rsid w:val="003D35DE"/>
    <w:rsid w:val="003D3678"/>
    <w:rsid w:val="003D38DE"/>
    <w:rsid w:val="003D39B4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4E7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176"/>
    <w:rsid w:val="003D6445"/>
    <w:rsid w:val="003D6EEC"/>
    <w:rsid w:val="003D7303"/>
    <w:rsid w:val="003D756B"/>
    <w:rsid w:val="003D7A50"/>
    <w:rsid w:val="003D7B95"/>
    <w:rsid w:val="003D7D5B"/>
    <w:rsid w:val="003D7F9E"/>
    <w:rsid w:val="003E04D3"/>
    <w:rsid w:val="003E055B"/>
    <w:rsid w:val="003E05C9"/>
    <w:rsid w:val="003E0A72"/>
    <w:rsid w:val="003E11E3"/>
    <w:rsid w:val="003E11F4"/>
    <w:rsid w:val="003E1796"/>
    <w:rsid w:val="003E1ABC"/>
    <w:rsid w:val="003E1B04"/>
    <w:rsid w:val="003E1CFC"/>
    <w:rsid w:val="003E1EF7"/>
    <w:rsid w:val="003E236B"/>
    <w:rsid w:val="003E2473"/>
    <w:rsid w:val="003E2691"/>
    <w:rsid w:val="003E26D1"/>
    <w:rsid w:val="003E2C17"/>
    <w:rsid w:val="003E2CD0"/>
    <w:rsid w:val="003E2EBB"/>
    <w:rsid w:val="003E3247"/>
    <w:rsid w:val="003E3275"/>
    <w:rsid w:val="003E47F2"/>
    <w:rsid w:val="003E4903"/>
    <w:rsid w:val="003E4DCE"/>
    <w:rsid w:val="003E4EBB"/>
    <w:rsid w:val="003E5AFC"/>
    <w:rsid w:val="003E5B41"/>
    <w:rsid w:val="003E60FA"/>
    <w:rsid w:val="003E61DC"/>
    <w:rsid w:val="003E63CD"/>
    <w:rsid w:val="003E64C0"/>
    <w:rsid w:val="003E672A"/>
    <w:rsid w:val="003E6776"/>
    <w:rsid w:val="003E6783"/>
    <w:rsid w:val="003E697B"/>
    <w:rsid w:val="003E6A2C"/>
    <w:rsid w:val="003E6B6A"/>
    <w:rsid w:val="003E6DE9"/>
    <w:rsid w:val="003E6E4C"/>
    <w:rsid w:val="003E6F95"/>
    <w:rsid w:val="003E778D"/>
    <w:rsid w:val="003F00E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269"/>
    <w:rsid w:val="003F27FE"/>
    <w:rsid w:val="003F2B7E"/>
    <w:rsid w:val="003F354A"/>
    <w:rsid w:val="003F3B9F"/>
    <w:rsid w:val="003F3C2C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7C6"/>
    <w:rsid w:val="003F5EC4"/>
    <w:rsid w:val="003F5FE8"/>
    <w:rsid w:val="003F6334"/>
    <w:rsid w:val="003F63FC"/>
    <w:rsid w:val="003F660F"/>
    <w:rsid w:val="003F6790"/>
    <w:rsid w:val="003F6941"/>
    <w:rsid w:val="003F6A31"/>
    <w:rsid w:val="003F6BC4"/>
    <w:rsid w:val="003F6D4C"/>
    <w:rsid w:val="003F7879"/>
    <w:rsid w:val="003F7B17"/>
    <w:rsid w:val="003F7D89"/>
    <w:rsid w:val="003F7FCA"/>
    <w:rsid w:val="0040001F"/>
    <w:rsid w:val="00400334"/>
    <w:rsid w:val="004004A5"/>
    <w:rsid w:val="00400501"/>
    <w:rsid w:val="004008AC"/>
    <w:rsid w:val="00400BE3"/>
    <w:rsid w:val="00400EBD"/>
    <w:rsid w:val="00400FE3"/>
    <w:rsid w:val="0040106F"/>
    <w:rsid w:val="0040120C"/>
    <w:rsid w:val="004016A5"/>
    <w:rsid w:val="00401BB7"/>
    <w:rsid w:val="00401C0D"/>
    <w:rsid w:val="00401D50"/>
    <w:rsid w:val="00401D83"/>
    <w:rsid w:val="004020A8"/>
    <w:rsid w:val="00402308"/>
    <w:rsid w:val="00402625"/>
    <w:rsid w:val="0040281F"/>
    <w:rsid w:val="00402C4D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619"/>
    <w:rsid w:val="00404DA2"/>
    <w:rsid w:val="00405146"/>
    <w:rsid w:val="0040516E"/>
    <w:rsid w:val="00405467"/>
    <w:rsid w:val="004059FE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A67"/>
    <w:rsid w:val="00407B1F"/>
    <w:rsid w:val="00407C93"/>
    <w:rsid w:val="00407CDA"/>
    <w:rsid w:val="00407CFE"/>
    <w:rsid w:val="00407D91"/>
    <w:rsid w:val="00407ED1"/>
    <w:rsid w:val="0041018F"/>
    <w:rsid w:val="0041034B"/>
    <w:rsid w:val="0041038E"/>
    <w:rsid w:val="00410890"/>
    <w:rsid w:val="0041089B"/>
    <w:rsid w:val="00410944"/>
    <w:rsid w:val="00410A98"/>
    <w:rsid w:val="00410B49"/>
    <w:rsid w:val="00410D5E"/>
    <w:rsid w:val="00410E01"/>
    <w:rsid w:val="004119D8"/>
    <w:rsid w:val="00411A2C"/>
    <w:rsid w:val="00411A79"/>
    <w:rsid w:val="00411B6C"/>
    <w:rsid w:val="00411C12"/>
    <w:rsid w:val="00411E9E"/>
    <w:rsid w:val="00411FE4"/>
    <w:rsid w:val="004123D6"/>
    <w:rsid w:val="00412448"/>
    <w:rsid w:val="00412876"/>
    <w:rsid w:val="004128DD"/>
    <w:rsid w:val="00412CC1"/>
    <w:rsid w:val="00412D69"/>
    <w:rsid w:val="00412DC5"/>
    <w:rsid w:val="00413487"/>
    <w:rsid w:val="0041351D"/>
    <w:rsid w:val="004137DC"/>
    <w:rsid w:val="00413DB8"/>
    <w:rsid w:val="00413DD8"/>
    <w:rsid w:val="00413E24"/>
    <w:rsid w:val="0041428D"/>
    <w:rsid w:val="00414481"/>
    <w:rsid w:val="00414DA7"/>
    <w:rsid w:val="00415520"/>
    <w:rsid w:val="00415577"/>
    <w:rsid w:val="004157A4"/>
    <w:rsid w:val="00415BFF"/>
    <w:rsid w:val="00416258"/>
    <w:rsid w:val="0041716D"/>
    <w:rsid w:val="004173FB"/>
    <w:rsid w:val="0041782F"/>
    <w:rsid w:val="00417A96"/>
    <w:rsid w:val="00417C18"/>
    <w:rsid w:val="00417E5E"/>
    <w:rsid w:val="00420085"/>
    <w:rsid w:val="0042025E"/>
    <w:rsid w:val="0042090F"/>
    <w:rsid w:val="00420A93"/>
    <w:rsid w:val="00420F80"/>
    <w:rsid w:val="004215FA"/>
    <w:rsid w:val="00421AA3"/>
    <w:rsid w:val="00421ABE"/>
    <w:rsid w:val="0042219B"/>
    <w:rsid w:val="004221F5"/>
    <w:rsid w:val="0042231A"/>
    <w:rsid w:val="0042235A"/>
    <w:rsid w:val="004223C1"/>
    <w:rsid w:val="0042242C"/>
    <w:rsid w:val="00422531"/>
    <w:rsid w:val="0042256C"/>
    <w:rsid w:val="00422BA4"/>
    <w:rsid w:val="00422DA3"/>
    <w:rsid w:val="0042306B"/>
    <w:rsid w:val="00423164"/>
    <w:rsid w:val="00423D27"/>
    <w:rsid w:val="00423DA4"/>
    <w:rsid w:val="00423DE7"/>
    <w:rsid w:val="00423E48"/>
    <w:rsid w:val="00424245"/>
    <w:rsid w:val="00424369"/>
    <w:rsid w:val="004243F6"/>
    <w:rsid w:val="004246A2"/>
    <w:rsid w:val="0042475A"/>
    <w:rsid w:val="00424B2E"/>
    <w:rsid w:val="00424C63"/>
    <w:rsid w:val="00424F61"/>
    <w:rsid w:val="00425FDA"/>
    <w:rsid w:val="00426491"/>
    <w:rsid w:val="00426540"/>
    <w:rsid w:val="00426915"/>
    <w:rsid w:val="00426C10"/>
    <w:rsid w:val="00426D6B"/>
    <w:rsid w:val="00426FB8"/>
    <w:rsid w:val="00427314"/>
    <w:rsid w:val="00427329"/>
    <w:rsid w:val="004277B7"/>
    <w:rsid w:val="00427852"/>
    <w:rsid w:val="00427872"/>
    <w:rsid w:val="004278F3"/>
    <w:rsid w:val="00427CA9"/>
    <w:rsid w:val="00427FCA"/>
    <w:rsid w:val="00430406"/>
    <w:rsid w:val="004304D7"/>
    <w:rsid w:val="00430565"/>
    <w:rsid w:val="0043058B"/>
    <w:rsid w:val="004309C8"/>
    <w:rsid w:val="00430C9F"/>
    <w:rsid w:val="00430D27"/>
    <w:rsid w:val="004312D6"/>
    <w:rsid w:val="004317C2"/>
    <w:rsid w:val="00431C2C"/>
    <w:rsid w:val="00432048"/>
    <w:rsid w:val="004321C1"/>
    <w:rsid w:val="004325DD"/>
    <w:rsid w:val="00432651"/>
    <w:rsid w:val="004327E7"/>
    <w:rsid w:val="004328BD"/>
    <w:rsid w:val="004328DE"/>
    <w:rsid w:val="00432D70"/>
    <w:rsid w:val="004337DB"/>
    <w:rsid w:val="004337EF"/>
    <w:rsid w:val="004338F3"/>
    <w:rsid w:val="00433A3A"/>
    <w:rsid w:val="00433C5A"/>
    <w:rsid w:val="00434156"/>
    <w:rsid w:val="0043444A"/>
    <w:rsid w:val="00434857"/>
    <w:rsid w:val="00434A80"/>
    <w:rsid w:val="00434DB4"/>
    <w:rsid w:val="00435199"/>
    <w:rsid w:val="0043529D"/>
    <w:rsid w:val="004353C1"/>
    <w:rsid w:val="00435425"/>
    <w:rsid w:val="00435481"/>
    <w:rsid w:val="00435A59"/>
    <w:rsid w:val="00435AD8"/>
    <w:rsid w:val="00436356"/>
    <w:rsid w:val="00436413"/>
    <w:rsid w:val="00436948"/>
    <w:rsid w:val="00437244"/>
    <w:rsid w:val="004375ED"/>
    <w:rsid w:val="00437BDF"/>
    <w:rsid w:val="00437CBF"/>
    <w:rsid w:val="00437F67"/>
    <w:rsid w:val="004401E5"/>
    <w:rsid w:val="00440582"/>
    <w:rsid w:val="0044089B"/>
    <w:rsid w:val="00440BE5"/>
    <w:rsid w:val="00440E03"/>
    <w:rsid w:val="00440ED0"/>
    <w:rsid w:val="00441044"/>
    <w:rsid w:val="004410DF"/>
    <w:rsid w:val="0044127A"/>
    <w:rsid w:val="004419F8"/>
    <w:rsid w:val="00441A29"/>
    <w:rsid w:val="00441FA1"/>
    <w:rsid w:val="004421A8"/>
    <w:rsid w:val="00442350"/>
    <w:rsid w:val="004425E9"/>
    <w:rsid w:val="004428C2"/>
    <w:rsid w:val="00442ECD"/>
    <w:rsid w:val="00443607"/>
    <w:rsid w:val="0044368B"/>
    <w:rsid w:val="004437B6"/>
    <w:rsid w:val="004437CA"/>
    <w:rsid w:val="004437F0"/>
    <w:rsid w:val="00443B9E"/>
    <w:rsid w:val="00443C70"/>
    <w:rsid w:val="00443F3D"/>
    <w:rsid w:val="0044437F"/>
    <w:rsid w:val="00444536"/>
    <w:rsid w:val="0044459D"/>
    <w:rsid w:val="00444665"/>
    <w:rsid w:val="0044499D"/>
    <w:rsid w:val="00444B54"/>
    <w:rsid w:val="00444C22"/>
    <w:rsid w:val="00444DD0"/>
    <w:rsid w:val="00444EB2"/>
    <w:rsid w:val="00444F34"/>
    <w:rsid w:val="004452EA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D54"/>
    <w:rsid w:val="0044717F"/>
    <w:rsid w:val="0044772E"/>
    <w:rsid w:val="004477C0"/>
    <w:rsid w:val="0044780F"/>
    <w:rsid w:val="004478D3"/>
    <w:rsid w:val="00447EC6"/>
    <w:rsid w:val="00450582"/>
    <w:rsid w:val="0045068E"/>
    <w:rsid w:val="004508C4"/>
    <w:rsid w:val="00450A05"/>
    <w:rsid w:val="00450B5B"/>
    <w:rsid w:val="00450DAF"/>
    <w:rsid w:val="00450E12"/>
    <w:rsid w:val="00450E13"/>
    <w:rsid w:val="00450EA5"/>
    <w:rsid w:val="004518A8"/>
    <w:rsid w:val="00451C7A"/>
    <w:rsid w:val="004521AD"/>
    <w:rsid w:val="00452B5E"/>
    <w:rsid w:val="00452E3B"/>
    <w:rsid w:val="00453206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B43"/>
    <w:rsid w:val="00454C4E"/>
    <w:rsid w:val="00454E83"/>
    <w:rsid w:val="00455229"/>
    <w:rsid w:val="00455311"/>
    <w:rsid w:val="00455410"/>
    <w:rsid w:val="00455538"/>
    <w:rsid w:val="00455BA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F4"/>
    <w:rsid w:val="00456F73"/>
    <w:rsid w:val="004571E0"/>
    <w:rsid w:val="0045751A"/>
    <w:rsid w:val="00457565"/>
    <w:rsid w:val="00457E56"/>
    <w:rsid w:val="004600C6"/>
    <w:rsid w:val="004600CF"/>
    <w:rsid w:val="004606C7"/>
    <w:rsid w:val="00460729"/>
    <w:rsid w:val="00460B36"/>
    <w:rsid w:val="00460BD6"/>
    <w:rsid w:val="00460EF8"/>
    <w:rsid w:val="00460FD8"/>
    <w:rsid w:val="004615D9"/>
    <w:rsid w:val="00461655"/>
    <w:rsid w:val="004616BF"/>
    <w:rsid w:val="004617C1"/>
    <w:rsid w:val="0046182F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AE2"/>
    <w:rsid w:val="00463B6F"/>
    <w:rsid w:val="0046426C"/>
    <w:rsid w:val="004646A1"/>
    <w:rsid w:val="00464D94"/>
    <w:rsid w:val="00464DD0"/>
    <w:rsid w:val="00464E3A"/>
    <w:rsid w:val="0046500D"/>
    <w:rsid w:val="0046506C"/>
    <w:rsid w:val="00465104"/>
    <w:rsid w:val="00465501"/>
    <w:rsid w:val="00465770"/>
    <w:rsid w:val="004659E8"/>
    <w:rsid w:val="00466091"/>
    <w:rsid w:val="004662E2"/>
    <w:rsid w:val="00466414"/>
    <w:rsid w:val="0046646E"/>
    <w:rsid w:val="004665F4"/>
    <w:rsid w:val="004667C2"/>
    <w:rsid w:val="00467020"/>
    <w:rsid w:val="00467346"/>
    <w:rsid w:val="0046737C"/>
    <w:rsid w:val="004675A4"/>
    <w:rsid w:val="00467650"/>
    <w:rsid w:val="00467B78"/>
    <w:rsid w:val="00467CDE"/>
    <w:rsid w:val="00467D3E"/>
    <w:rsid w:val="00467DDC"/>
    <w:rsid w:val="0047052A"/>
    <w:rsid w:val="0047064F"/>
    <w:rsid w:val="00470A9D"/>
    <w:rsid w:val="00470E0F"/>
    <w:rsid w:val="00470E43"/>
    <w:rsid w:val="00471297"/>
    <w:rsid w:val="00471849"/>
    <w:rsid w:val="004719D2"/>
    <w:rsid w:val="00471E20"/>
    <w:rsid w:val="004721BB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3FFA"/>
    <w:rsid w:val="004743F4"/>
    <w:rsid w:val="00474486"/>
    <w:rsid w:val="0047462D"/>
    <w:rsid w:val="00474BC4"/>
    <w:rsid w:val="00474D44"/>
    <w:rsid w:val="00474FCF"/>
    <w:rsid w:val="004751D4"/>
    <w:rsid w:val="00475465"/>
    <w:rsid w:val="0047557C"/>
    <w:rsid w:val="00475661"/>
    <w:rsid w:val="004759DE"/>
    <w:rsid w:val="00476029"/>
    <w:rsid w:val="004763B7"/>
    <w:rsid w:val="004763F4"/>
    <w:rsid w:val="00476C5F"/>
    <w:rsid w:val="0047748C"/>
    <w:rsid w:val="00477EA0"/>
    <w:rsid w:val="0048013A"/>
    <w:rsid w:val="0048031E"/>
    <w:rsid w:val="00480859"/>
    <w:rsid w:val="0048098A"/>
    <w:rsid w:val="00481AA0"/>
    <w:rsid w:val="00482178"/>
    <w:rsid w:val="00482476"/>
    <w:rsid w:val="00482C01"/>
    <w:rsid w:val="00482EBF"/>
    <w:rsid w:val="0048305E"/>
    <w:rsid w:val="0048387B"/>
    <w:rsid w:val="0048392F"/>
    <w:rsid w:val="00483D19"/>
    <w:rsid w:val="00483F5E"/>
    <w:rsid w:val="00483F7F"/>
    <w:rsid w:val="0048403C"/>
    <w:rsid w:val="004844F0"/>
    <w:rsid w:val="00484A51"/>
    <w:rsid w:val="00484DFB"/>
    <w:rsid w:val="0048504A"/>
    <w:rsid w:val="004850C5"/>
    <w:rsid w:val="00485250"/>
    <w:rsid w:val="004852BE"/>
    <w:rsid w:val="0048560F"/>
    <w:rsid w:val="00486030"/>
    <w:rsid w:val="004861E2"/>
    <w:rsid w:val="004861F1"/>
    <w:rsid w:val="0048621C"/>
    <w:rsid w:val="004866AE"/>
    <w:rsid w:val="004866E0"/>
    <w:rsid w:val="004870DD"/>
    <w:rsid w:val="004876C4"/>
    <w:rsid w:val="004902DB"/>
    <w:rsid w:val="00490487"/>
    <w:rsid w:val="004904FC"/>
    <w:rsid w:val="00490CBB"/>
    <w:rsid w:val="004910F5"/>
    <w:rsid w:val="00491186"/>
    <w:rsid w:val="00491CFA"/>
    <w:rsid w:val="00491E54"/>
    <w:rsid w:val="00491FDA"/>
    <w:rsid w:val="004921DC"/>
    <w:rsid w:val="004921E9"/>
    <w:rsid w:val="00492283"/>
    <w:rsid w:val="0049229E"/>
    <w:rsid w:val="0049240E"/>
    <w:rsid w:val="00492B0D"/>
    <w:rsid w:val="00492B8F"/>
    <w:rsid w:val="00492D68"/>
    <w:rsid w:val="00492DD9"/>
    <w:rsid w:val="00492FD7"/>
    <w:rsid w:val="00493A8B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69F"/>
    <w:rsid w:val="004959E1"/>
    <w:rsid w:val="00495CC4"/>
    <w:rsid w:val="00495DEA"/>
    <w:rsid w:val="00495F0C"/>
    <w:rsid w:val="00496373"/>
    <w:rsid w:val="004964F1"/>
    <w:rsid w:val="004969FE"/>
    <w:rsid w:val="00497517"/>
    <w:rsid w:val="00497634"/>
    <w:rsid w:val="004976A1"/>
    <w:rsid w:val="00497703"/>
    <w:rsid w:val="004A0134"/>
    <w:rsid w:val="004A014A"/>
    <w:rsid w:val="004A06B1"/>
    <w:rsid w:val="004A091D"/>
    <w:rsid w:val="004A09C0"/>
    <w:rsid w:val="004A0B0E"/>
    <w:rsid w:val="004A0B17"/>
    <w:rsid w:val="004A0CC8"/>
    <w:rsid w:val="004A0D32"/>
    <w:rsid w:val="004A0E96"/>
    <w:rsid w:val="004A0EDA"/>
    <w:rsid w:val="004A1493"/>
    <w:rsid w:val="004A16E6"/>
    <w:rsid w:val="004A171C"/>
    <w:rsid w:val="004A18C1"/>
    <w:rsid w:val="004A1924"/>
    <w:rsid w:val="004A1A0C"/>
    <w:rsid w:val="004A1BFE"/>
    <w:rsid w:val="004A1C90"/>
    <w:rsid w:val="004A1D3A"/>
    <w:rsid w:val="004A1D77"/>
    <w:rsid w:val="004A1E6E"/>
    <w:rsid w:val="004A1F45"/>
    <w:rsid w:val="004A1F97"/>
    <w:rsid w:val="004A23E7"/>
    <w:rsid w:val="004A25FA"/>
    <w:rsid w:val="004A26D1"/>
    <w:rsid w:val="004A29C3"/>
    <w:rsid w:val="004A3068"/>
    <w:rsid w:val="004A36EC"/>
    <w:rsid w:val="004A3958"/>
    <w:rsid w:val="004A3B56"/>
    <w:rsid w:val="004A3DD9"/>
    <w:rsid w:val="004A41A4"/>
    <w:rsid w:val="004A43D2"/>
    <w:rsid w:val="004A4410"/>
    <w:rsid w:val="004A45B8"/>
    <w:rsid w:val="004A4B0F"/>
    <w:rsid w:val="004A4E74"/>
    <w:rsid w:val="004A5018"/>
    <w:rsid w:val="004A5062"/>
    <w:rsid w:val="004A50CF"/>
    <w:rsid w:val="004A538E"/>
    <w:rsid w:val="004A5567"/>
    <w:rsid w:val="004A5769"/>
    <w:rsid w:val="004A580C"/>
    <w:rsid w:val="004A588A"/>
    <w:rsid w:val="004A5A90"/>
    <w:rsid w:val="004A5BFD"/>
    <w:rsid w:val="004A5DBD"/>
    <w:rsid w:val="004A607E"/>
    <w:rsid w:val="004A6139"/>
    <w:rsid w:val="004A62F9"/>
    <w:rsid w:val="004A65E8"/>
    <w:rsid w:val="004A67FB"/>
    <w:rsid w:val="004A68C0"/>
    <w:rsid w:val="004A6A1F"/>
    <w:rsid w:val="004A6AD7"/>
    <w:rsid w:val="004A6D37"/>
    <w:rsid w:val="004A6DDA"/>
    <w:rsid w:val="004A7183"/>
    <w:rsid w:val="004A7199"/>
    <w:rsid w:val="004A73C8"/>
    <w:rsid w:val="004A7445"/>
    <w:rsid w:val="004A77D0"/>
    <w:rsid w:val="004A7C4B"/>
    <w:rsid w:val="004B05F1"/>
    <w:rsid w:val="004B079D"/>
    <w:rsid w:val="004B0899"/>
    <w:rsid w:val="004B10D4"/>
    <w:rsid w:val="004B1463"/>
    <w:rsid w:val="004B1AC1"/>
    <w:rsid w:val="004B2370"/>
    <w:rsid w:val="004B28D3"/>
    <w:rsid w:val="004B294B"/>
    <w:rsid w:val="004B2BB8"/>
    <w:rsid w:val="004B3592"/>
    <w:rsid w:val="004B374F"/>
    <w:rsid w:val="004B3773"/>
    <w:rsid w:val="004B38B9"/>
    <w:rsid w:val="004B397E"/>
    <w:rsid w:val="004B3B70"/>
    <w:rsid w:val="004B3B77"/>
    <w:rsid w:val="004B3C4F"/>
    <w:rsid w:val="004B4460"/>
    <w:rsid w:val="004B44D6"/>
    <w:rsid w:val="004B4630"/>
    <w:rsid w:val="004B466F"/>
    <w:rsid w:val="004B4C34"/>
    <w:rsid w:val="004B4CCF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91A"/>
    <w:rsid w:val="004B6AAA"/>
    <w:rsid w:val="004B73FF"/>
    <w:rsid w:val="004B74CA"/>
    <w:rsid w:val="004B7586"/>
    <w:rsid w:val="004B7A10"/>
    <w:rsid w:val="004B7F3D"/>
    <w:rsid w:val="004C0062"/>
    <w:rsid w:val="004C0338"/>
    <w:rsid w:val="004C0501"/>
    <w:rsid w:val="004C09B5"/>
    <w:rsid w:val="004C0EDA"/>
    <w:rsid w:val="004C1191"/>
    <w:rsid w:val="004C1719"/>
    <w:rsid w:val="004C1A8A"/>
    <w:rsid w:val="004C22D5"/>
    <w:rsid w:val="004C2414"/>
    <w:rsid w:val="004C24D8"/>
    <w:rsid w:val="004C26C4"/>
    <w:rsid w:val="004C2902"/>
    <w:rsid w:val="004C2E4D"/>
    <w:rsid w:val="004C3410"/>
    <w:rsid w:val="004C3F1A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529D"/>
    <w:rsid w:val="004C57D0"/>
    <w:rsid w:val="004C5A67"/>
    <w:rsid w:val="004C5CA5"/>
    <w:rsid w:val="004C68E7"/>
    <w:rsid w:val="004C6C79"/>
    <w:rsid w:val="004C6F5B"/>
    <w:rsid w:val="004C7260"/>
    <w:rsid w:val="004C75AA"/>
    <w:rsid w:val="004C7895"/>
    <w:rsid w:val="004C7FB0"/>
    <w:rsid w:val="004D0046"/>
    <w:rsid w:val="004D02CE"/>
    <w:rsid w:val="004D033C"/>
    <w:rsid w:val="004D059E"/>
    <w:rsid w:val="004D0638"/>
    <w:rsid w:val="004D0680"/>
    <w:rsid w:val="004D08C0"/>
    <w:rsid w:val="004D0908"/>
    <w:rsid w:val="004D0FFA"/>
    <w:rsid w:val="004D1CD7"/>
    <w:rsid w:val="004D2139"/>
    <w:rsid w:val="004D22EF"/>
    <w:rsid w:val="004D26A7"/>
    <w:rsid w:val="004D2871"/>
    <w:rsid w:val="004D2A32"/>
    <w:rsid w:val="004D3144"/>
    <w:rsid w:val="004D31CD"/>
    <w:rsid w:val="004D3383"/>
    <w:rsid w:val="004D3660"/>
    <w:rsid w:val="004D391E"/>
    <w:rsid w:val="004D3955"/>
    <w:rsid w:val="004D3FB4"/>
    <w:rsid w:val="004D41E5"/>
    <w:rsid w:val="004D46A5"/>
    <w:rsid w:val="004D4D43"/>
    <w:rsid w:val="004D4EAE"/>
    <w:rsid w:val="004D55F5"/>
    <w:rsid w:val="004D5DC0"/>
    <w:rsid w:val="004D5EC1"/>
    <w:rsid w:val="004D5F9B"/>
    <w:rsid w:val="004D5FCC"/>
    <w:rsid w:val="004D60AF"/>
    <w:rsid w:val="004D62D7"/>
    <w:rsid w:val="004D69F8"/>
    <w:rsid w:val="004D6B0F"/>
    <w:rsid w:val="004D6B66"/>
    <w:rsid w:val="004D6E32"/>
    <w:rsid w:val="004D75F3"/>
    <w:rsid w:val="004D7926"/>
    <w:rsid w:val="004D7BD1"/>
    <w:rsid w:val="004E022C"/>
    <w:rsid w:val="004E041D"/>
    <w:rsid w:val="004E089F"/>
    <w:rsid w:val="004E0B15"/>
    <w:rsid w:val="004E0EBA"/>
    <w:rsid w:val="004E1659"/>
    <w:rsid w:val="004E16FF"/>
    <w:rsid w:val="004E1B0B"/>
    <w:rsid w:val="004E1C0C"/>
    <w:rsid w:val="004E1DCD"/>
    <w:rsid w:val="004E2777"/>
    <w:rsid w:val="004E27BE"/>
    <w:rsid w:val="004E2854"/>
    <w:rsid w:val="004E2FE7"/>
    <w:rsid w:val="004E3071"/>
    <w:rsid w:val="004E3F4E"/>
    <w:rsid w:val="004E4C20"/>
    <w:rsid w:val="004E4DEF"/>
    <w:rsid w:val="004E50C5"/>
    <w:rsid w:val="004E5154"/>
    <w:rsid w:val="004E5325"/>
    <w:rsid w:val="004E53BA"/>
    <w:rsid w:val="004E59F6"/>
    <w:rsid w:val="004E5B3E"/>
    <w:rsid w:val="004E5F37"/>
    <w:rsid w:val="004E61F1"/>
    <w:rsid w:val="004E637B"/>
    <w:rsid w:val="004E68F1"/>
    <w:rsid w:val="004E7211"/>
    <w:rsid w:val="004E7C23"/>
    <w:rsid w:val="004E7CB6"/>
    <w:rsid w:val="004E7E70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29E"/>
    <w:rsid w:val="004F1464"/>
    <w:rsid w:val="004F1613"/>
    <w:rsid w:val="004F1939"/>
    <w:rsid w:val="004F1E78"/>
    <w:rsid w:val="004F20FD"/>
    <w:rsid w:val="004F2493"/>
    <w:rsid w:val="004F2785"/>
    <w:rsid w:val="004F2BDD"/>
    <w:rsid w:val="004F2C5F"/>
    <w:rsid w:val="004F2FDD"/>
    <w:rsid w:val="004F3F73"/>
    <w:rsid w:val="004F4080"/>
    <w:rsid w:val="004F425E"/>
    <w:rsid w:val="004F4514"/>
    <w:rsid w:val="004F467D"/>
    <w:rsid w:val="004F48DC"/>
    <w:rsid w:val="004F4B7C"/>
    <w:rsid w:val="004F4F35"/>
    <w:rsid w:val="004F517D"/>
    <w:rsid w:val="004F530E"/>
    <w:rsid w:val="004F5454"/>
    <w:rsid w:val="004F5624"/>
    <w:rsid w:val="004F5C1A"/>
    <w:rsid w:val="004F5D69"/>
    <w:rsid w:val="004F636C"/>
    <w:rsid w:val="004F65AD"/>
    <w:rsid w:val="004F67C6"/>
    <w:rsid w:val="004F697D"/>
    <w:rsid w:val="004F6EBA"/>
    <w:rsid w:val="004F712D"/>
    <w:rsid w:val="004F743E"/>
    <w:rsid w:val="004F78D2"/>
    <w:rsid w:val="004F7B21"/>
    <w:rsid w:val="004F7B24"/>
    <w:rsid w:val="004F7E93"/>
    <w:rsid w:val="0050013C"/>
    <w:rsid w:val="00500267"/>
    <w:rsid w:val="005002E1"/>
    <w:rsid w:val="005006E5"/>
    <w:rsid w:val="00500BBB"/>
    <w:rsid w:val="00500BE1"/>
    <w:rsid w:val="00500F99"/>
    <w:rsid w:val="005011EB"/>
    <w:rsid w:val="005012E5"/>
    <w:rsid w:val="00501567"/>
    <w:rsid w:val="0050193F"/>
    <w:rsid w:val="005022FE"/>
    <w:rsid w:val="005023FE"/>
    <w:rsid w:val="00502401"/>
    <w:rsid w:val="00502419"/>
    <w:rsid w:val="005025D7"/>
    <w:rsid w:val="00502C06"/>
    <w:rsid w:val="00503229"/>
    <w:rsid w:val="0050323B"/>
    <w:rsid w:val="005032A7"/>
    <w:rsid w:val="00503BD6"/>
    <w:rsid w:val="00503D2C"/>
    <w:rsid w:val="005040C4"/>
    <w:rsid w:val="005043A4"/>
    <w:rsid w:val="00504785"/>
    <w:rsid w:val="005048C0"/>
    <w:rsid w:val="0050622A"/>
    <w:rsid w:val="005064E7"/>
    <w:rsid w:val="00506CFD"/>
    <w:rsid w:val="00506D53"/>
    <w:rsid w:val="005071B4"/>
    <w:rsid w:val="0050731D"/>
    <w:rsid w:val="00507B48"/>
    <w:rsid w:val="00507EFC"/>
    <w:rsid w:val="005100CF"/>
    <w:rsid w:val="005103EB"/>
    <w:rsid w:val="005108CF"/>
    <w:rsid w:val="005109D9"/>
    <w:rsid w:val="00510B4D"/>
    <w:rsid w:val="00510BAA"/>
    <w:rsid w:val="00510CA3"/>
    <w:rsid w:val="00510EEC"/>
    <w:rsid w:val="00511009"/>
    <w:rsid w:val="0051110B"/>
    <w:rsid w:val="00511465"/>
    <w:rsid w:val="00511624"/>
    <w:rsid w:val="00511A0B"/>
    <w:rsid w:val="00511A82"/>
    <w:rsid w:val="00511B85"/>
    <w:rsid w:val="005123E3"/>
    <w:rsid w:val="005128EF"/>
    <w:rsid w:val="00512996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4D6B"/>
    <w:rsid w:val="00515055"/>
    <w:rsid w:val="00515236"/>
    <w:rsid w:val="00515329"/>
    <w:rsid w:val="0051585E"/>
    <w:rsid w:val="005158AC"/>
    <w:rsid w:val="00515A55"/>
    <w:rsid w:val="0051600A"/>
    <w:rsid w:val="005163C4"/>
    <w:rsid w:val="005168BF"/>
    <w:rsid w:val="00516B25"/>
    <w:rsid w:val="00516C76"/>
    <w:rsid w:val="00516D93"/>
    <w:rsid w:val="00516E60"/>
    <w:rsid w:val="00516F75"/>
    <w:rsid w:val="0051701B"/>
    <w:rsid w:val="00517A33"/>
    <w:rsid w:val="00517BCA"/>
    <w:rsid w:val="00517BE8"/>
    <w:rsid w:val="00517D4E"/>
    <w:rsid w:val="00517DDD"/>
    <w:rsid w:val="00520129"/>
    <w:rsid w:val="00520153"/>
    <w:rsid w:val="005203C7"/>
    <w:rsid w:val="005204A5"/>
    <w:rsid w:val="0052074A"/>
    <w:rsid w:val="00520B40"/>
    <w:rsid w:val="00520C44"/>
    <w:rsid w:val="0052106D"/>
    <w:rsid w:val="005212D5"/>
    <w:rsid w:val="005218DD"/>
    <w:rsid w:val="00521F43"/>
    <w:rsid w:val="005220BF"/>
    <w:rsid w:val="005223CD"/>
    <w:rsid w:val="0052249A"/>
    <w:rsid w:val="005227BD"/>
    <w:rsid w:val="00522B11"/>
    <w:rsid w:val="00522BE1"/>
    <w:rsid w:val="00523023"/>
    <w:rsid w:val="005234EC"/>
    <w:rsid w:val="005235A5"/>
    <w:rsid w:val="005236E8"/>
    <w:rsid w:val="005238DD"/>
    <w:rsid w:val="00523A48"/>
    <w:rsid w:val="00523AA2"/>
    <w:rsid w:val="00523B28"/>
    <w:rsid w:val="00523C97"/>
    <w:rsid w:val="00523CF5"/>
    <w:rsid w:val="00523D8A"/>
    <w:rsid w:val="00523E30"/>
    <w:rsid w:val="00523E88"/>
    <w:rsid w:val="00523F79"/>
    <w:rsid w:val="00524796"/>
    <w:rsid w:val="005247A0"/>
    <w:rsid w:val="00524CC6"/>
    <w:rsid w:val="00524DEE"/>
    <w:rsid w:val="00524FED"/>
    <w:rsid w:val="00525031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6E88"/>
    <w:rsid w:val="005278B0"/>
    <w:rsid w:val="00527A0A"/>
    <w:rsid w:val="00527AA0"/>
    <w:rsid w:val="00527BA5"/>
    <w:rsid w:val="00530048"/>
    <w:rsid w:val="00530237"/>
    <w:rsid w:val="00530332"/>
    <w:rsid w:val="005305C5"/>
    <w:rsid w:val="005305E7"/>
    <w:rsid w:val="005305FE"/>
    <w:rsid w:val="005309F0"/>
    <w:rsid w:val="00530D0A"/>
    <w:rsid w:val="00530E77"/>
    <w:rsid w:val="00531288"/>
    <w:rsid w:val="00531816"/>
    <w:rsid w:val="0053186A"/>
    <w:rsid w:val="005318C4"/>
    <w:rsid w:val="005318DD"/>
    <w:rsid w:val="00531DED"/>
    <w:rsid w:val="00532037"/>
    <w:rsid w:val="005322CD"/>
    <w:rsid w:val="00532E80"/>
    <w:rsid w:val="00532EEF"/>
    <w:rsid w:val="00532F39"/>
    <w:rsid w:val="005332E2"/>
    <w:rsid w:val="00533737"/>
    <w:rsid w:val="00533841"/>
    <w:rsid w:val="0053454B"/>
    <w:rsid w:val="005348BA"/>
    <w:rsid w:val="00534A66"/>
    <w:rsid w:val="00534A9F"/>
    <w:rsid w:val="00534F26"/>
    <w:rsid w:val="005353FB"/>
    <w:rsid w:val="00535691"/>
    <w:rsid w:val="005356C2"/>
    <w:rsid w:val="0053588A"/>
    <w:rsid w:val="00535965"/>
    <w:rsid w:val="00535BC9"/>
    <w:rsid w:val="0053601F"/>
    <w:rsid w:val="00536177"/>
    <w:rsid w:val="005365B5"/>
    <w:rsid w:val="005365CD"/>
    <w:rsid w:val="00536701"/>
    <w:rsid w:val="00536909"/>
    <w:rsid w:val="005369DA"/>
    <w:rsid w:val="00536B04"/>
    <w:rsid w:val="00536B36"/>
    <w:rsid w:val="00536CF1"/>
    <w:rsid w:val="0053709D"/>
    <w:rsid w:val="0053714F"/>
    <w:rsid w:val="005374EB"/>
    <w:rsid w:val="00537647"/>
    <w:rsid w:val="00537989"/>
    <w:rsid w:val="005379AD"/>
    <w:rsid w:val="00537ADE"/>
    <w:rsid w:val="00537E44"/>
    <w:rsid w:val="00537F0E"/>
    <w:rsid w:val="00537F40"/>
    <w:rsid w:val="00540086"/>
    <w:rsid w:val="00540583"/>
    <w:rsid w:val="00540638"/>
    <w:rsid w:val="00540714"/>
    <w:rsid w:val="00540BAB"/>
    <w:rsid w:val="00540C91"/>
    <w:rsid w:val="00541005"/>
    <w:rsid w:val="00541127"/>
    <w:rsid w:val="0054168B"/>
    <w:rsid w:val="005416BB"/>
    <w:rsid w:val="0054171F"/>
    <w:rsid w:val="00541826"/>
    <w:rsid w:val="00541BE7"/>
    <w:rsid w:val="00542312"/>
    <w:rsid w:val="0054250E"/>
    <w:rsid w:val="00542558"/>
    <w:rsid w:val="00542809"/>
    <w:rsid w:val="0054283F"/>
    <w:rsid w:val="0054288F"/>
    <w:rsid w:val="0054294B"/>
    <w:rsid w:val="005430A8"/>
    <w:rsid w:val="00543A9D"/>
    <w:rsid w:val="00543D5D"/>
    <w:rsid w:val="005442BA"/>
    <w:rsid w:val="0054436A"/>
    <w:rsid w:val="005443F8"/>
    <w:rsid w:val="005445B3"/>
    <w:rsid w:val="00544BE9"/>
    <w:rsid w:val="00544ED1"/>
    <w:rsid w:val="00545493"/>
    <w:rsid w:val="0054552D"/>
    <w:rsid w:val="005455B2"/>
    <w:rsid w:val="00545A64"/>
    <w:rsid w:val="00546398"/>
    <w:rsid w:val="0054645F"/>
    <w:rsid w:val="0054663F"/>
    <w:rsid w:val="00546947"/>
    <w:rsid w:val="00546ACF"/>
    <w:rsid w:val="00546B08"/>
    <w:rsid w:val="005471B4"/>
    <w:rsid w:val="00547476"/>
    <w:rsid w:val="00547891"/>
    <w:rsid w:val="005479AC"/>
    <w:rsid w:val="00547DA9"/>
    <w:rsid w:val="00547E8D"/>
    <w:rsid w:val="00550051"/>
    <w:rsid w:val="00550245"/>
    <w:rsid w:val="005508C3"/>
    <w:rsid w:val="00550A4D"/>
    <w:rsid w:val="00550A8D"/>
    <w:rsid w:val="00550ECF"/>
    <w:rsid w:val="005513C0"/>
    <w:rsid w:val="00551764"/>
    <w:rsid w:val="00551874"/>
    <w:rsid w:val="00551A14"/>
    <w:rsid w:val="00551FBA"/>
    <w:rsid w:val="0055220D"/>
    <w:rsid w:val="0055235D"/>
    <w:rsid w:val="005526B4"/>
    <w:rsid w:val="005526BE"/>
    <w:rsid w:val="0055292F"/>
    <w:rsid w:val="00552CD4"/>
    <w:rsid w:val="00552E80"/>
    <w:rsid w:val="00553025"/>
    <w:rsid w:val="00553096"/>
    <w:rsid w:val="00553296"/>
    <w:rsid w:val="0055392C"/>
    <w:rsid w:val="00553E97"/>
    <w:rsid w:val="00553F16"/>
    <w:rsid w:val="005544C9"/>
    <w:rsid w:val="00554601"/>
    <w:rsid w:val="0055477B"/>
    <w:rsid w:val="00554BFB"/>
    <w:rsid w:val="00554CC6"/>
    <w:rsid w:val="0055500B"/>
    <w:rsid w:val="005552B8"/>
    <w:rsid w:val="00556624"/>
    <w:rsid w:val="00556B5F"/>
    <w:rsid w:val="005571B0"/>
    <w:rsid w:val="00557301"/>
    <w:rsid w:val="00557504"/>
    <w:rsid w:val="00557563"/>
    <w:rsid w:val="005579AC"/>
    <w:rsid w:val="005579D3"/>
    <w:rsid w:val="00557CBB"/>
    <w:rsid w:val="00557D84"/>
    <w:rsid w:val="00557F03"/>
    <w:rsid w:val="00560355"/>
    <w:rsid w:val="00561685"/>
    <w:rsid w:val="00561AE8"/>
    <w:rsid w:val="00561C92"/>
    <w:rsid w:val="00561F06"/>
    <w:rsid w:val="00562218"/>
    <w:rsid w:val="005623EB"/>
    <w:rsid w:val="005625A8"/>
    <w:rsid w:val="0056299F"/>
    <w:rsid w:val="00562F9B"/>
    <w:rsid w:val="005632D7"/>
    <w:rsid w:val="0056353B"/>
    <w:rsid w:val="00563966"/>
    <w:rsid w:val="00563D9A"/>
    <w:rsid w:val="00564232"/>
    <w:rsid w:val="005644A8"/>
    <w:rsid w:val="005649BD"/>
    <w:rsid w:val="00564BB6"/>
    <w:rsid w:val="00564C54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BCB"/>
    <w:rsid w:val="00566EC9"/>
    <w:rsid w:val="00566FB7"/>
    <w:rsid w:val="005673E0"/>
    <w:rsid w:val="005676F2"/>
    <w:rsid w:val="00567C60"/>
    <w:rsid w:val="00567DE8"/>
    <w:rsid w:val="00567F64"/>
    <w:rsid w:val="005701F2"/>
    <w:rsid w:val="00570697"/>
    <w:rsid w:val="005708F5"/>
    <w:rsid w:val="00571516"/>
    <w:rsid w:val="00571B57"/>
    <w:rsid w:val="00571C2B"/>
    <w:rsid w:val="00571FE1"/>
    <w:rsid w:val="00572351"/>
    <w:rsid w:val="005723F8"/>
    <w:rsid w:val="005724D0"/>
    <w:rsid w:val="00572868"/>
    <w:rsid w:val="0057309D"/>
    <w:rsid w:val="00573384"/>
    <w:rsid w:val="005739C0"/>
    <w:rsid w:val="00573EC1"/>
    <w:rsid w:val="00573FE3"/>
    <w:rsid w:val="0057411F"/>
    <w:rsid w:val="0057431C"/>
    <w:rsid w:val="0057439B"/>
    <w:rsid w:val="005747D4"/>
    <w:rsid w:val="00574A47"/>
    <w:rsid w:val="00574B05"/>
    <w:rsid w:val="00574C79"/>
    <w:rsid w:val="00574FD2"/>
    <w:rsid w:val="005750D1"/>
    <w:rsid w:val="005750FF"/>
    <w:rsid w:val="005752EF"/>
    <w:rsid w:val="00575358"/>
    <w:rsid w:val="005756BA"/>
    <w:rsid w:val="0057597A"/>
    <w:rsid w:val="00575C37"/>
    <w:rsid w:val="00575E60"/>
    <w:rsid w:val="00575FB6"/>
    <w:rsid w:val="0057642E"/>
    <w:rsid w:val="005769F3"/>
    <w:rsid w:val="00576AE6"/>
    <w:rsid w:val="00576C95"/>
    <w:rsid w:val="00576CAF"/>
    <w:rsid w:val="00576E47"/>
    <w:rsid w:val="0057700E"/>
    <w:rsid w:val="005778B8"/>
    <w:rsid w:val="00577B45"/>
    <w:rsid w:val="00577C6F"/>
    <w:rsid w:val="00577D31"/>
    <w:rsid w:val="00577D45"/>
    <w:rsid w:val="00577EF6"/>
    <w:rsid w:val="00577F44"/>
    <w:rsid w:val="00577FAD"/>
    <w:rsid w:val="0058009F"/>
    <w:rsid w:val="00580430"/>
    <w:rsid w:val="005807F8"/>
    <w:rsid w:val="005808A0"/>
    <w:rsid w:val="005820BC"/>
    <w:rsid w:val="00582492"/>
    <w:rsid w:val="005830E2"/>
    <w:rsid w:val="00583409"/>
    <w:rsid w:val="00583605"/>
    <w:rsid w:val="00583967"/>
    <w:rsid w:val="00583B93"/>
    <w:rsid w:val="00584057"/>
    <w:rsid w:val="005841D0"/>
    <w:rsid w:val="0058427C"/>
    <w:rsid w:val="0058467E"/>
    <w:rsid w:val="005846DA"/>
    <w:rsid w:val="00584732"/>
    <w:rsid w:val="0058473D"/>
    <w:rsid w:val="00584A27"/>
    <w:rsid w:val="00584F42"/>
    <w:rsid w:val="00585078"/>
    <w:rsid w:val="0058529B"/>
    <w:rsid w:val="00585C07"/>
    <w:rsid w:val="00585E81"/>
    <w:rsid w:val="0058669A"/>
    <w:rsid w:val="00586965"/>
    <w:rsid w:val="00586971"/>
    <w:rsid w:val="00586E10"/>
    <w:rsid w:val="00586E1A"/>
    <w:rsid w:val="00587249"/>
    <w:rsid w:val="00587DB4"/>
    <w:rsid w:val="00587DC2"/>
    <w:rsid w:val="0059004D"/>
    <w:rsid w:val="0059011A"/>
    <w:rsid w:val="00590153"/>
    <w:rsid w:val="005901FB"/>
    <w:rsid w:val="005905FE"/>
    <w:rsid w:val="00590792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FF7"/>
    <w:rsid w:val="005922BF"/>
    <w:rsid w:val="0059278A"/>
    <w:rsid w:val="00592937"/>
    <w:rsid w:val="00592F72"/>
    <w:rsid w:val="00593419"/>
    <w:rsid w:val="00593552"/>
    <w:rsid w:val="005936E9"/>
    <w:rsid w:val="00593856"/>
    <w:rsid w:val="005938E5"/>
    <w:rsid w:val="00593A98"/>
    <w:rsid w:val="00593AFA"/>
    <w:rsid w:val="00593C93"/>
    <w:rsid w:val="005940C3"/>
    <w:rsid w:val="005946AC"/>
    <w:rsid w:val="00594939"/>
    <w:rsid w:val="00594BF1"/>
    <w:rsid w:val="00595110"/>
    <w:rsid w:val="00595616"/>
    <w:rsid w:val="00595949"/>
    <w:rsid w:val="00595CF2"/>
    <w:rsid w:val="00595D72"/>
    <w:rsid w:val="00595E2E"/>
    <w:rsid w:val="00595FC5"/>
    <w:rsid w:val="0059607A"/>
    <w:rsid w:val="005961B9"/>
    <w:rsid w:val="005962B1"/>
    <w:rsid w:val="00596612"/>
    <w:rsid w:val="00596A6F"/>
    <w:rsid w:val="00596C69"/>
    <w:rsid w:val="00596EB0"/>
    <w:rsid w:val="005970E3"/>
    <w:rsid w:val="00597289"/>
    <w:rsid w:val="00597542"/>
    <w:rsid w:val="00597633"/>
    <w:rsid w:val="00597B7A"/>
    <w:rsid w:val="005A0107"/>
    <w:rsid w:val="005A027E"/>
    <w:rsid w:val="005A027F"/>
    <w:rsid w:val="005A03C1"/>
    <w:rsid w:val="005A0528"/>
    <w:rsid w:val="005A0BFF"/>
    <w:rsid w:val="005A0FA3"/>
    <w:rsid w:val="005A120F"/>
    <w:rsid w:val="005A128B"/>
    <w:rsid w:val="005A1518"/>
    <w:rsid w:val="005A15ED"/>
    <w:rsid w:val="005A1A59"/>
    <w:rsid w:val="005A1C5D"/>
    <w:rsid w:val="005A1D11"/>
    <w:rsid w:val="005A2470"/>
    <w:rsid w:val="005A267D"/>
    <w:rsid w:val="005A28B4"/>
    <w:rsid w:val="005A29DC"/>
    <w:rsid w:val="005A30E9"/>
    <w:rsid w:val="005A351F"/>
    <w:rsid w:val="005A35B5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EC"/>
    <w:rsid w:val="005A5C35"/>
    <w:rsid w:val="005A5DE7"/>
    <w:rsid w:val="005A5E24"/>
    <w:rsid w:val="005A6090"/>
    <w:rsid w:val="005A6147"/>
    <w:rsid w:val="005A61B0"/>
    <w:rsid w:val="005A621F"/>
    <w:rsid w:val="005A6431"/>
    <w:rsid w:val="005A6888"/>
    <w:rsid w:val="005A6C35"/>
    <w:rsid w:val="005A6D2B"/>
    <w:rsid w:val="005A6E16"/>
    <w:rsid w:val="005A737C"/>
    <w:rsid w:val="005A7553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1707"/>
    <w:rsid w:val="005B2558"/>
    <w:rsid w:val="005B287C"/>
    <w:rsid w:val="005B2E5A"/>
    <w:rsid w:val="005B2F22"/>
    <w:rsid w:val="005B3219"/>
    <w:rsid w:val="005B3611"/>
    <w:rsid w:val="005B43F4"/>
    <w:rsid w:val="005B4414"/>
    <w:rsid w:val="005B463C"/>
    <w:rsid w:val="005B4701"/>
    <w:rsid w:val="005B4986"/>
    <w:rsid w:val="005B4BF5"/>
    <w:rsid w:val="005B4CD9"/>
    <w:rsid w:val="005B52AF"/>
    <w:rsid w:val="005B55F9"/>
    <w:rsid w:val="005B56B8"/>
    <w:rsid w:val="005B5DFF"/>
    <w:rsid w:val="005B5E15"/>
    <w:rsid w:val="005B61CB"/>
    <w:rsid w:val="005B6365"/>
    <w:rsid w:val="005B6464"/>
    <w:rsid w:val="005B67A9"/>
    <w:rsid w:val="005B6865"/>
    <w:rsid w:val="005B6902"/>
    <w:rsid w:val="005B6AB5"/>
    <w:rsid w:val="005B6DB9"/>
    <w:rsid w:val="005B6E68"/>
    <w:rsid w:val="005B6ED4"/>
    <w:rsid w:val="005B6ED9"/>
    <w:rsid w:val="005B7181"/>
    <w:rsid w:val="005B76B7"/>
    <w:rsid w:val="005B7822"/>
    <w:rsid w:val="005B78FF"/>
    <w:rsid w:val="005B7D4C"/>
    <w:rsid w:val="005B7FD5"/>
    <w:rsid w:val="005C0191"/>
    <w:rsid w:val="005C01C0"/>
    <w:rsid w:val="005C025D"/>
    <w:rsid w:val="005C03B2"/>
    <w:rsid w:val="005C073D"/>
    <w:rsid w:val="005C0980"/>
    <w:rsid w:val="005C0C2B"/>
    <w:rsid w:val="005C133C"/>
    <w:rsid w:val="005C1480"/>
    <w:rsid w:val="005C173B"/>
    <w:rsid w:val="005C18D9"/>
    <w:rsid w:val="005C1C05"/>
    <w:rsid w:val="005C1D50"/>
    <w:rsid w:val="005C206D"/>
    <w:rsid w:val="005C23AA"/>
    <w:rsid w:val="005C2538"/>
    <w:rsid w:val="005C2B1A"/>
    <w:rsid w:val="005C2B34"/>
    <w:rsid w:val="005C3061"/>
    <w:rsid w:val="005C30AB"/>
    <w:rsid w:val="005C3734"/>
    <w:rsid w:val="005C3870"/>
    <w:rsid w:val="005C399F"/>
    <w:rsid w:val="005C3AA6"/>
    <w:rsid w:val="005C3C8F"/>
    <w:rsid w:val="005C3ED3"/>
    <w:rsid w:val="005C3F50"/>
    <w:rsid w:val="005C413E"/>
    <w:rsid w:val="005C432F"/>
    <w:rsid w:val="005C439E"/>
    <w:rsid w:val="005C489C"/>
    <w:rsid w:val="005C4AB8"/>
    <w:rsid w:val="005C4C5F"/>
    <w:rsid w:val="005C4FE2"/>
    <w:rsid w:val="005C55BB"/>
    <w:rsid w:val="005C5799"/>
    <w:rsid w:val="005C584F"/>
    <w:rsid w:val="005C5A0C"/>
    <w:rsid w:val="005C600E"/>
    <w:rsid w:val="005C644A"/>
    <w:rsid w:val="005C676C"/>
    <w:rsid w:val="005C6796"/>
    <w:rsid w:val="005C69AA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C7FDB"/>
    <w:rsid w:val="005D03EF"/>
    <w:rsid w:val="005D075D"/>
    <w:rsid w:val="005D0B0A"/>
    <w:rsid w:val="005D107E"/>
    <w:rsid w:val="005D117A"/>
    <w:rsid w:val="005D12DB"/>
    <w:rsid w:val="005D1398"/>
    <w:rsid w:val="005D1492"/>
    <w:rsid w:val="005D1496"/>
    <w:rsid w:val="005D1C7C"/>
    <w:rsid w:val="005D1CB4"/>
    <w:rsid w:val="005D23BC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2E2"/>
    <w:rsid w:val="005D3321"/>
    <w:rsid w:val="005D333C"/>
    <w:rsid w:val="005D3490"/>
    <w:rsid w:val="005D37AC"/>
    <w:rsid w:val="005D3B54"/>
    <w:rsid w:val="005D3EE5"/>
    <w:rsid w:val="005D4162"/>
    <w:rsid w:val="005D440C"/>
    <w:rsid w:val="005D4514"/>
    <w:rsid w:val="005D486D"/>
    <w:rsid w:val="005D4ABA"/>
    <w:rsid w:val="005D4DA4"/>
    <w:rsid w:val="005D4F7E"/>
    <w:rsid w:val="005D6263"/>
    <w:rsid w:val="005D647C"/>
    <w:rsid w:val="005D66D1"/>
    <w:rsid w:val="005D705E"/>
    <w:rsid w:val="005D72EB"/>
    <w:rsid w:val="005D766B"/>
    <w:rsid w:val="005D7D27"/>
    <w:rsid w:val="005D7E11"/>
    <w:rsid w:val="005D7E5C"/>
    <w:rsid w:val="005D7EF0"/>
    <w:rsid w:val="005E0007"/>
    <w:rsid w:val="005E03EA"/>
    <w:rsid w:val="005E06EE"/>
    <w:rsid w:val="005E0838"/>
    <w:rsid w:val="005E16B9"/>
    <w:rsid w:val="005E1B95"/>
    <w:rsid w:val="005E1E89"/>
    <w:rsid w:val="005E1FC2"/>
    <w:rsid w:val="005E2581"/>
    <w:rsid w:val="005E28A2"/>
    <w:rsid w:val="005E2939"/>
    <w:rsid w:val="005E2BBE"/>
    <w:rsid w:val="005E2E5F"/>
    <w:rsid w:val="005E336E"/>
    <w:rsid w:val="005E33E6"/>
    <w:rsid w:val="005E3A38"/>
    <w:rsid w:val="005E3DB6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6920"/>
    <w:rsid w:val="005E6B94"/>
    <w:rsid w:val="005E713E"/>
    <w:rsid w:val="005E7750"/>
    <w:rsid w:val="005E7957"/>
    <w:rsid w:val="005E7A1D"/>
    <w:rsid w:val="005F03A9"/>
    <w:rsid w:val="005F05D7"/>
    <w:rsid w:val="005F0839"/>
    <w:rsid w:val="005F0C5A"/>
    <w:rsid w:val="005F0CB5"/>
    <w:rsid w:val="005F0F9A"/>
    <w:rsid w:val="005F1069"/>
    <w:rsid w:val="005F10D5"/>
    <w:rsid w:val="005F1197"/>
    <w:rsid w:val="005F122A"/>
    <w:rsid w:val="005F146E"/>
    <w:rsid w:val="005F1481"/>
    <w:rsid w:val="005F1C4F"/>
    <w:rsid w:val="005F20D9"/>
    <w:rsid w:val="005F2365"/>
    <w:rsid w:val="005F2398"/>
    <w:rsid w:val="005F2862"/>
    <w:rsid w:val="005F2B05"/>
    <w:rsid w:val="005F2C78"/>
    <w:rsid w:val="005F2C91"/>
    <w:rsid w:val="005F321C"/>
    <w:rsid w:val="005F33B7"/>
    <w:rsid w:val="005F34A3"/>
    <w:rsid w:val="005F354B"/>
    <w:rsid w:val="005F39BA"/>
    <w:rsid w:val="005F3A0D"/>
    <w:rsid w:val="005F41EC"/>
    <w:rsid w:val="005F4288"/>
    <w:rsid w:val="005F42E8"/>
    <w:rsid w:val="005F4324"/>
    <w:rsid w:val="005F4498"/>
    <w:rsid w:val="005F46A3"/>
    <w:rsid w:val="005F488C"/>
    <w:rsid w:val="005F4D7D"/>
    <w:rsid w:val="005F4E98"/>
    <w:rsid w:val="005F56F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702A"/>
    <w:rsid w:val="005F70C4"/>
    <w:rsid w:val="005F726F"/>
    <w:rsid w:val="005F76A1"/>
    <w:rsid w:val="005F78B8"/>
    <w:rsid w:val="005F79A3"/>
    <w:rsid w:val="005F79A7"/>
    <w:rsid w:val="005F7DFC"/>
    <w:rsid w:val="005F7E01"/>
    <w:rsid w:val="0060002A"/>
    <w:rsid w:val="00600031"/>
    <w:rsid w:val="006005FE"/>
    <w:rsid w:val="0060075B"/>
    <w:rsid w:val="00600822"/>
    <w:rsid w:val="0060082C"/>
    <w:rsid w:val="0060094F"/>
    <w:rsid w:val="006009F6"/>
    <w:rsid w:val="00600E77"/>
    <w:rsid w:val="00601033"/>
    <w:rsid w:val="0060112D"/>
    <w:rsid w:val="006015CB"/>
    <w:rsid w:val="006018EA"/>
    <w:rsid w:val="00601920"/>
    <w:rsid w:val="006019D1"/>
    <w:rsid w:val="00601AB2"/>
    <w:rsid w:val="00601C62"/>
    <w:rsid w:val="00601ECE"/>
    <w:rsid w:val="0060204C"/>
    <w:rsid w:val="00602103"/>
    <w:rsid w:val="00602280"/>
    <w:rsid w:val="0060229A"/>
    <w:rsid w:val="00602771"/>
    <w:rsid w:val="00602A4D"/>
    <w:rsid w:val="00603508"/>
    <w:rsid w:val="00603AE0"/>
    <w:rsid w:val="00603B5D"/>
    <w:rsid w:val="00604126"/>
    <w:rsid w:val="0060420D"/>
    <w:rsid w:val="00604384"/>
    <w:rsid w:val="0060458B"/>
    <w:rsid w:val="00604744"/>
    <w:rsid w:val="00604857"/>
    <w:rsid w:val="006048AE"/>
    <w:rsid w:val="00604AC1"/>
    <w:rsid w:val="00604D4A"/>
    <w:rsid w:val="0060520E"/>
    <w:rsid w:val="00605443"/>
    <w:rsid w:val="00605449"/>
    <w:rsid w:val="00605786"/>
    <w:rsid w:val="00605A35"/>
    <w:rsid w:val="00605B25"/>
    <w:rsid w:val="00605D1C"/>
    <w:rsid w:val="00605E81"/>
    <w:rsid w:val="0060629B"/>
    <w:rsid w:val="0060699C"/>
    <w:rsid w:val="00606AEB"/>
    <w:rsid w:val="00606BD4"/>
    <w:rsid w:val="00606D5B"/>
    <w:rsid w:val="006071DA"/>
    <w:rsid w:val="0060725F"/>
    <w:rsid w:val="0060742E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A1"/>
    <w:rsid w:val="00611BCB"/>
    <w:rsid w:val="00611DB0"/>
    <w:rsid w:val="00611F59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3D67"/>
    <w:rsid w:val="00613FA6"/>
    <w:rsid w:val="0061412A"/>
    <w:rsid w:val="0061456F"/>
    <w:rsid w:val="006148E2"/>
    <w:rsid w:val="00614C2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836"/>
    <w:rsid w:val="00616A0F"/>
    <w:rsid w:val="00616A8C"/>
    <w:rsid w:val="00616BE0"/>
    <w:rsid w:val="0061756A"/>
    <w:rsid w:val="00617872"/>
    <w:rsid w:val="006208BB"/>
    <w:rsid w:val="00620A24"/>
    <w:rsid w:val="00620EF3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27CF"/>
    <w:rsid w:val="00622A22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587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D3"/>
    <w:rsid w:val="006259E8"/>
    <w:rsid w:val="00625A1E"/>
    <w:rsid w:val="00625EC4"/>
    <w:rsid w:val="00625F01"/>
    <w:rsid w:val="006260CF"/>
    <w:rsid w:val="00626169"/>
    <w:rsid w:val="006261BB"/>
    <w:rsid w:val="00626238"/>
    <w:rsid w:val="00626399"/>
    <w:rsid w:val="006269F7"/>
    <w:rsid w:val="0062724B"/>
    <w:rsid w:val="00627533"/>
    <w:rsid w:val="006275B8"/>
    <w:rsid w:val="00627AE6"/>
    <w:rsid w:val="00627B78"/>
    <w:rsid w:val="00627BB6"/>
    <w:rsid w:val="00627CAF"/>
    <w:rsid w:val="00627D40"/>
    <w:rsid w:val="00627E14"/>
    <w:rsid w:val="006300D0"/>
    <w:rsid w:val="006301BB"/>
    <w:rsid w:val="006305D0"/>
    <w:rsid w:val="0063067E"/>
    <w:rsid w:val="00630B15"/>
    <w:rsid w:val="00630D68"/>
    <w:rsid w:val="00630DDB"/>
    <w:rsid w:val="00630F15"/>
    <w:rsid w:val="00631953"/>
    <w:rsid w:val="00631E65"/>
    <w:rsid w:val="00631F6D"/>
    <w:rsid w:val="00632260"/>
    <w:rsid w:val="00632455"/>
    <w:rsid w:val="006328EC"/>
    <w:rsid w:val="006328EE"/>
    <w:rsid w:val="00632A4A"/>
    <w:rsid w:val="00632BC9"/>
    <w:rsid w:val="00632C0B"/>
    <w:rsid w:val="00632CA9"/>
    <w:rsid w:val="00633334"/>
    <w:rsid w:val="00633774"/>
    <w:rsid w:val="006337D3"/>
    <w:rsid w:val="006337E8"/>
    <w:rsid w:val="00633A50"/>
    <w:rsid w:val="00634CE3"/>
    <w:rsid w:val="00634D13"/>
    <w:rsid w:val="006350A3"/>
    <w:rsid w:val="006351B9"/>
    <w:rsid w:val="0063547C"/>
    <w:rsid w:val="00635598"/>
    <w:rsid w:val="00635AAD"/>
    <w:rsid w:val="00635C56"/>
    <w:rsid w:val="006362C6"/>
    <w:rsid w:val="00636397"/>
    <w:rsid w:val="00636730"/>
    <w:rsid w:val="00636D7C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B9D"/>
    <w:rsid w:val="00641BCB"/>
    <w:rsid w:val="00641E7D"/>
    <w:rsid w:val="00642096"/>
    <w:rsid w:val="00642116"/>
    <w:rsid w:val="0064227C"/>
    <w:rsid w:val="006422BE"/>
    <w:rsid w:val="00642B7B"/>
    <w:rsid w:val="00642DFA"/>
    <w:rsid w:val="006430DB"/>
    <w:rsid w:val="00643113"/>
    <w:rsid w:val="00643136"/>
    <w:rsid w:val="0064321B"/>
    <w:rsid w:val="006432AD"/>
    <w:rsid w:val="00643387"/>
    <w:rsid w:val="006435CC"/>
    <w:rsid w:val="0064393A"/>
    <w:rsid w:val="00643968"/>
    <w:rsid w:val="00643BD2"/>
    <w:rsid w:val="00643C8C"/>
    <w:rsid w:val="00643CD6"/>
    <w:rsid w:val="00643D2C"/>
    <w:rsid w:val="00644145"/>
    <w:rsid w:val="0064450C"/>
    <w:rsid w:val="0064452B"/>
    <w:rsid w:val="00644684"/>
    <w:rsid w:val="00644972"/>
    <w:rsid w:val="00644C9B"/>
    <w:rsid w:val="00644FAF"/>
    <w:rsid w:val="00645C86"/>
    <w:rsid w:val="00646B6B"/>
    <w:rsid w:val="00646C97"/>
    <w:rsid w:val="00646F4B"/>
    <w:rsid w:val="0064738B"/>
    <w:rsid w:val="00647471"/>
    <w:rsid w:val="006474BC"/>
    <w:rsid w:val="006478FE"/>
    <w:rsid w:val="00647E65"/>
    <w:rsid w:val="00647F12"/>
    <w:rsid w:val="00647F7C"/>
    <w:rsid w:val="0065036F"/>
    <w:rsid w:val="00650F20"/>
    <w:rsid w:val="00650F27"/>
    <w:rsid w:val="0065118D"/>
    <w:rsid w:val="00651263"/>
    <w:rsid w:val="00651300"/>
    <w:rsid w:val="00651438"/>
    <w:rsid w:val="00651723"/>
    <w:rsid w:val="00651728"/>
    <w:rsid w:val="00651C83"/>
    <w:rsid w:val="0065216D"/>
    <w:rsid w:val="0065253E"/>
    <w:rsid w:val="006529F1"/>
    <w:rsid w:val="00652FC8"/>
    <w:rsid w:val="00653A92"/>
    <w:rsid w:val="00653ABD"/>
    <w:rsid w:val="00653D23"/>
    <w:rsid w:val="00653DD0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8B2"/>
    <w:rsid w:val="006569E8"/>
    <w:rsid w:val="00656B4A"/>
    <w:rsid w:val="00656E21"/>
    <w:rsid w:val="00656EE4"/>
    <w:rsid w:val="00656F09"/>
    <w:rsid w:val="0065747D"/>
    <w:rsid w:val="0065750E"/>
    <w:rsid w:val="00657989"/>
    <w:rsid w:val="00657B6E"/>
    <w:rsid w:val="00657D2C"/>
    <w:rsid w:val="0066009F"/>
    <w:rsid w:val="00660540"/>
    <w:rsid w:val="00660778"/>
    <w:rsid w:val="00660A1D"/>
    <w:rsid w:val="00660B2C"/>
    <w:rsid w:val="00660C71"/>
    <w:rsid w:val="00660FCC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758"/>
    <w:rsid w:val="00662922"/>
    <w:rsid w:val="00662977"/>
    <w:rsid w:val="00663230"/>
    <w:rsid w:val="006632F9"/>
    <w:rsid w:val="0066336B"/>
    <w:rsid w:val="00663AE1"/>
    <w:rsid w:val="00664690"/>
    <w:rsid w:val="00664997"/>
    <w:rsid w:val="00664C15"/>
    <w:rsid w:val="006650C7"/>
    <w:rsid w:val="00665178"/>
    <w:rsid w:val="0066522D"/>
    <w:rsid w:val="006652AF"/>
    <w:rsid w:val="00665471"/>
    <w:rsid w:val="006659FA"/>
    <w:rsid w:val="00665AC8"/>
    <w:rsid w:val="00665AC9"/>
    <w:rsid w:val="00665BF4"/>
    <w:rsid w:val="00665DDF"/>
    <w:rsid w:val="00665E6F"/>
    <w:rsid w:val="00665F58"/>
    <w:rsid w:val="00666348"/>
    <w:rsid w:val="00666476"/>
    <w:rsid w:val="00666610"/>
    <w:rsid w:val="00666991"/>
    <w:rsid w:val="00666BC6"/>
    <w:rsid w:val="00666CA0"/>
    <w:rsid w:val="00666EA1"/>
    <w:rsid w:val="006672C4"/>
    <w:rsid w:val="006673A0"/>
    <w:rsid w:val="00667652"/>
    <w:rsid w:val="00667895"/>
    <w:rsid w:val="00667A9B"/>
    <w:rsid w:val="00667BDE"/>
    <w:rsid w:val="00667CF2"/>
    <w:rsid w:val="00667D83"/>
    <w:rsid w:val="00667F5F"/>
    <w:rsid w:val="0067033C"/>
    <w:rsid w:val="00670440"/>
    <w:rsid w:val="00670B55"/>
    <w:rsid w:val="00670D9D"/>
    <w:rsid w:val="00671505"/>
    <w:rsid w:val="0067161C"/>
    <w:rsid w:val="00671C09"/>
    <w:rsid w:val="00671E84"/>
    <w:rsid w:val="00671FB5"/>
    <w:rsid w:val="00672292"/>
    <w:rsid w:val="00672308"/>
    <w:rsid w:val="0067232E"/>
    <w:rsid w:val="006723DC"/>
    <w:rsid w:val="006724DF"/>
    <w:rsid w:val="00672513"/>
    <w:rsid w:val="006733F8"/>
    <w:rsid w:val="0067384D"/>
    <w:rsid w:val="00673A8B"/>
    <w:rsid w:val="00673B55"/>
    <w:rsid w:val="00673CE1"/>
    <w:rsid w:val="00673F8C"/>
    <w:rsid w:val="00674520"/>
    <w:rsid w:val="006746E8"/>
    <w:rsid w:val="00675671"/>
    <w:rsid w:val="00675853"/>
    <w:rsid w:val="00675CCA"/>
    <w:rsid w:val="00675F93"/>
    <w:rsid w:val="0067670A"/>
    <w:rsid w:val="0067681E"/>
    <w:rsid w:val="00676A24"/>
    <w:rsid w:val="00676E4B"/>
    <w:rsid w:val="0067710B"/>
    <w:rsid w:val="0067735C"/>
    <w:rsid w:val="00677662"/>
    <w:rsid w:val="00677D42"/>
    <w:rsid w:val="00677E70"/>
    <w:rsid w:val="0068034F"/>
    <w:rsid w:val="00680FDB"/>
    <w:rsid w:val="0068121A"/>
    <w:rsid w:val="006812E4"/>
    <w:rsid w:val="006812ED"/>
    <w:rsid w:val="0068138B"/>
    <w:rsid w:val="006813ED"/>
    <w:rsid w:val="0068145D"/>
    <w:rsid w:val="00681B21"/>
    <w:rsid w:val="00681F3D"/>
    <w:rsid w:val="0068229F"/>
    <w:rsid w:val="006823EE"/>
    <w:rsid w:val="006827BF"/>
    <w:rsid w:val="00682A49"/>
    <w:rsid w:val="0068312D"/>
    <w:rsid w:val="006831C2"/>
    <w:rsid w:val="00683319"/>
    <w:rsid w:val="00683448"/>
    <w:rsid w:val="006837A4"/>
    <w:rsid w:val="006839EA"/>
    <w:rsid w:val="00683AEF"/>
    <w:rsid w:val="00683D91"/>
    <w:rsid w:val="00683E6B"/>
    <w:rsid w:val="0068449C"/>
    <w:rsid w:val="0068469C"/>
    <w:rsid w:val="006847DE"/>
    <w:rsid w:val="00684982"/>
    <w:rsid w:val="00684CB9"/>
    <w:rsid w:val="0068504C"/>
    <w:rsid w:val="006854CB"/>
    <w:rsid w:val="0068555E"/>
    <w:rsid w:val="00685673"/>
    <w:rsid w:val="00685724"/>
    <w:rsid w:val="0068574B"/>
    <w:rsid w:val="00685D12"/>
    <w:rsid w:val="00686293"/>
    <w:rsid w:val="00686AFF"/>
    <w:rsid w:val="00687189"/>
    <w:rsid w:val="00687588"/>
    <w:rsid w:val="00687641"/>
    <w:rsid w:val="00687C77"/>
    <w:rsid w:val="00687CC2"/>
    <w:rsid w:val="006902AD"/>
    <w:rsid w:val="0069043D"/>
    <w:rsid w:val="0069046E"/>
    <w:rsid w:val="0069074C"/>
    <w:rsid w:val="00690AF9"/>
    <w:rsid w:val="00690D06"/>
    <w:rsid w:val="00690EB8"/>
    <w:rsid w:val="00691A64"/>
    <w:rsid w:val="00691BBB"/>
    <w:rsid w:val="00691D3C"/>
    <w:rsid w:val="00691DFF"/>
    <w:rsid w:val="00691F55"/>
    <w:rsid w:val="00692046"/>
    <w:rsid w:val="00692A5B"/>
    <w:rsid w:val="00692A7C"/>
    <w:rsid w:val="00692AD4"/>
    <w:rsid w:val="00692C54"/>
    <w:rsid w:val="00693145"/>
    <w:rsid w:val="006935F8"/>
    <w:rsid w:val="006938FF"/>
    <w:rsid w:val="00693AEF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AE8"/>
    <w:rsid w:val="00696257"/>
    <w:rsid w:val="006964EB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0DF"/>
    <w:rsid w:val="006A0313"/>
    <w:rsid w:val="006A05E9"/>
    <w:rsid w:val="006A0624"/>
    <w:rsid w:val="006A0727"/>
    <w:rsid w:val="006A077A"/>
    <w:rsid w:val="006A0846"/>
    <w:rsid w:val="006A0915"/>
    <w:rsid w:val="006A09F6"/>
    <w:rsid w:val="006A0B5E"/>
    <w:rsid w:val="006A0CE0"/>
    <w:rsid w:val="006A10B9"/>
    <w:rsid w:val="006A1620"/>
    <w:rsid w:val="006A19EA"/>
    <w:rsid w:val="006A1B24"/>
    <w:rsid w:val="006A1C94"/>
    <w:rsid w:val="006A1F91"/>
    <w:rsid w:val="006A2220"/>
    <w:rsid w:val="006A23D5"/>
    <w:rsid w:val="006A2406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2E9F"/>
    <w:rsid w:val="006A3113"/>
    <w:rsid w:val="006A3142"/>
    <w:rsid w:val="006A33AA"/>
    <w:rsid w:val="006A3868"/>
    <w:rsid w:val="006A3AD4"/>
    <w:rsid w:val="006A3C14"/>
    <w:rsid w:val="006A3D3D"/>
    <w:rsid w:val="006A429D"/>
    <w:rsid w:val="006A4B9D"/>
    <w:rsid w:val="006A4BCE"/>
    <w:rsid w:val="006A4FBA"/>
    <w:rsid w:val="006A5563"/>
    <w:rsid w:val="006A5573"/>
    <w:rsid w:val="006A5584"/>
    <w:rsid w:val="006A5710"/>
    <w:rsid w:val="006A5B48"/>
    <w:rsid w:val="006A5C65"/>
    <w:rsid w:val="006A5C85"/>
    <w:rsid w:val="006A5E5F"/>
    <w:rsid w:val="006A6016"/>
    <w:rsid w:val="006A630B"/>
    <w:rsid w:val="006A6348"/>
    <w:rsid w:val="006A6440"/>
    <w:rsid w:val="006A661F"/>
    <w:rsid w:val="006A6A8F"/>
    <w:rsid w:val="006A6C1C"/>
    <w:rsid w:val="006A7050"/>
    <w:rsid w:val="006A718F"/>
    <w:rsid w:val="006A77BA"/>
    <w:rsid w:val="006A79D3"/>
    <w:rsid w:val="006A7A26"/>
    <w:rsid w:val="006A7F0E"/>
    <w:rsid w:val="006B021A"/>
    <w:rsid w:val="006B05BB"/>
    <w:rsid w:val="006B05F3"/>
    <w:rsid w:val="006B0986"/>
    <w:rsid w:val="006B1190"/>
    <w:rsid w:val="006B12D5"/>
    <w:rsid w:val="006B13FD"/>
    <w:rsid w:val="006B1670"/>
    <w:rsid w:val="006B1673"/>
    <w:rsid w:val="006B16DB"/>
    <w:rsid w:val="006B1A03"/>
    <w:rsid w:val="006B1A4D"/>
    <w:rsid w:val="006B1DE5"/>
    <w:rsid w:val="006B2027"/>
    <w:rsid w:val="006B22D5"/>
    <w:rsid w:val="006B2588"/>
    <w:rsid w:val="006B26EE"/>
    <w:rsid w:val="006B28A4"/>
    <w:rsid w:val="006B2AF5"/>
    <w:rsid w:val="006B2BB4"/>
    <w:rsid w:val="006B2E03"/>
    <w:rsid w:val="006B3026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4273"/>
    <w:rsid w:val="006B443F"/>
    <w:rsid w:val="006B4574"/>
    <w:rsid w:val="006B45FA"/>
    <w:rsid w:val="006B4841"/>
    <w:rsid w:val="006B4A29"/>
    <w:rsid w:val="006B4DA0"/>
    <w:rsid w:val="006B5114"/>
    <w:rsid w:val="006B5570"/>
    <w:rsid w:val="006B574E"/>
    <w:rsid w:val="006B5763"/>
    <w:rsid w:val="006B5877"/>
    <w:rsid w:val="006B5B69"/>
    <w:rsid w:val="006B5CF8"/>
    <w:rsid w:val="006B5F94"/>
    <w:rsid w:val="006B5FF6"/>
    <w:rsid w:val="006B6243"/>
    <w:rsid w:val="006B6404"/>
    <w:rsid w:val="006B6605"/>
    <w:rsid w:val="006B68FD"/>
    <w:rsid w:val="006B6B56"/>
    <w:rsid w:val="006B7077"/>
    <w:rsid w:val="006B763F"/>
    <w:rsid w:val="006B7808"/>
    <w:rsid w:val="006B7ACA"/>
    <w:rsid w:val="006B7D6A"/>
    <w:rsid w:val="006C037C"/>
    <w:rsid w:val="006C03BA"/>
    <w:rsid w:val="006C084A"/>
    <w:rsid w:val="006C0986"/>
    <w:rsid w:val="006C09BF"/>
    <w:rsid w:val="006C0DB2"/>
    <w:rsid w:val="006C1150"/>
    <w:rsid w:val="006C12C2"/>
    <w:rsid w:val="006C13F0"/>
    <w:rsid w:val="006C1867"/>
    <w:rsid w:val="006C1BD2"/>
    <w:rsid w:val="006C1E08"/>
    <w:rsid w:val="006C218D"/>
    <w:rsid w:val="006C2245"/>
    <w:rsid w:val="006C2261"/>
    <w:rsid w:val="006C22AF"/>
    <w:rsid w:val="006C2638"/>
    <w:rsid w:val="006C2694"/>
    <w:rsid w:val="006C2735"/>
    <w:rsid w:val="006C2F04"/>
    <w:rsid w:val="006C2F80"/>
    <w:rsid w:val="006C33E7"/>
    <w:rsid w:val="006C42D3"/>
    <w:rsid w:val="006C442C"/>
    <w:rsid w:val="006C460A"/>
    <w:rsid w:val="006C475A"/>
    <w:rsid w:val="006C49FD"/>
    <w:rsid w:val="006C4A00"/>
    <w:rsid w:val="006C4AED"/>
    <w:rsid w:val="006C4AFA"/>
    <w:rsid w:val="006C4F02"/>
    <w:rsid w:val="006C50A3"/>
    <w:rsid w:val="006C5343"/>
    <w:rsid w:val="006C5414"/>
    <w:rsid w:val="006C54DA"/>
    <w:rsid w:val="006C5B12"/>
    <w:rsid w:val="006C6120"/>
    <w:rsid w:val="006C63D5"/>
    <w:rsid w:val="006C65ED"/>
    <w:rsid w:val="006C67DA"/>
    <w:rsid w:val="006C688F"/>
    <w:rsid w:val="006C6A3B"/>
    <w:rsid w:val="006C6E9F"/>
    <w:rsid w:val="006C7018"/>
    <w:rsid w:val="006C750A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5CC"/>
    <w:rsid w:val="006D0A51"/>
    <w:rsid w:val="006D0A7A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D09"/>
    <w:rsid w:val="006D4DF4"/>
    <w:rsid w:val="006D4F2E"/>
    <w:rsid w:val="006D56C7"/>
    <w:rsid w:val="006D57B7"/>
    <w:rsid w:val="006D5998"/>
    <w:rsid w:val="006D6107"/>
    <w:rsid w:val="006D6A24"/>
    <w:rsid w:val="006D79BD"/>
    <w:rsid w:val="006D7B1E"/>
    <w:rsid w:val="006D7C95"/>
    <w:rsid w:val="006D7CBB"/>
    <w:rsid w:val="006E020C"/>
    <w:rsid w:val="006E0295"/>
    <w:rsid w:val="006E0366"/>
    <w:rsid w:val="006E03A8"/>
    <w:rsid w:val="006E0480"/>
    <w:rsid w:val="006E06E9"/>
    <w:rsid w:val="006E0A87"/>
    <w:rsid w:val="006E0C5D"/>
    <w:rsid w:val="006E16E2"/>
    <w:rsid w:val="006E17D1"/>
    <w:rsid w:val="006E19CB"/>
    <w:rsid w:val="006E1AB6"/>
    <w:rsid w:val="006E1C10"/>
    <w:rsid w:val="006E2580"/>
    <w:rsid w:val="006E2660"/>
    <w:rsid w:val="006E26CC"/>
    <w:rsid w:val="006E2769"/>
    <w:rsid w:val="006E27B9"/>
    <w:rsid w:val="006E27E0"/>
    <w:rsid w:val="006E2934"/>
    <w:rsid w:val="006E2A35"/>
    <w:rsid w:val="006E2F05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54C"/>
    <w:rsid w:val="006E4787"/>
    <w:rsid w:val="006E49E8"/>
    <w:rsid w:val="006E4BA0"/>
    <w:rsid w:val="006E4C2B"/>
    <w:rsid w:val="006E4DB9"/>
    <w:rsid w:val="006E53F3"/>
    <w:rsid w:val="006E579D"/>
    <w:rsid w:val="006E5AC4"/>
    <w:rsid w:val="006E5DBF"/>
    <w:rsid w:val="006E5EDB"/>
    <w:rsid w:val="006E6284"/>
    <w:rsid w:val="006E6432"/>
    <w:rsid w:val="006E6869"/>
    <w:rsid w:val="006E68F4"/>
    <w:rsid w:val="006E6947"/>
    <w:rsid w:val="006E69BB"/>
    <w:rsid w:val="006E6A4E"/>
    <w:rsid w:val="006E6DF7"/>
    <w:rsid w:val="006E6EDE"/>
    <w:rsid w:val="006E7042"/>
    <w:rsid w:val="006E725F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75"/>
    <w:rsid w:val="006F03B1"/>
    <w:rsid w:val="006F053A"/>
    <w:rsid w:val="006F0C56"/>
    <w:rsid w:val="006F0F3C"/>
    <w:rsid w:val="006F10F4"/>
    <w:rsid w:val="006F1137"/>
    <w:rsid w:val="006F12D7"/>
    <w:rsid w:val="006F16A6"/>
    <w:rsid w:val="006F177B"/>
    <w:rsid w:val="006F198E"/>
    <w:rsid w:val="006F1CD0"/>
    <w:rsid w:val="006F1E5B"/>
    <w:rsid w:val="006F2382"/>
    <w:rsid w:val="006F2788"/>
    <w:rsid w:val="006F2B5F"/>
    <w:rsid w:val="006F2C4A"/>
    <w:rsid w:val="006F2CA3"/>
    <w:rsid w:val="006F2CDB"/>
    <w:rsid w:val="006F34EB"/>
    <w:rsid w:val="006F409D"/>
    <w:rsid w:val="006F453F"/>
    <w:rsid w:val="006F4A4E"/>
    <w:rsid w:val="006F4AE9"/>
    <w:rsid w:val="006F4DA4"/>
    <w:rsid w:val="006F5057"/>
    <w:rsid w:val="006F55B4"/>
    <w:rsid w:val="006F56C9"/>
    <w:rsid w:val="006F58E3"/>
    <w:rsid w:val="006F5C9B"/>
    <w:rsid w:val="006F6104"/>
    <w:rsid w:val="006F649F"/>
    <w:rsid w:val="006F6535"/>
    <w:rsid w:val="006F6751"/>
    <w:rsid w:val="006F67AB"/>
    <w:rsid w:val="006F697D"/>
    <w:rsid w:val="006F6ED2"/>
    <w:rsid w:val="006F704E"/>
    <w:rsid w:val="006F7920"/>
    <w:rsid w:val="006F7A7A"/>
    <w:rsid w:val="006F7C10"/>
    <w:rsid w:val="00700240"/>
    <w:rsid w:val="00700357"/>
    <w:rsid w:val="00700600"/>
    <w:rsid w:val="00700D8C"/>
    <w:rsid w:val="00700E36"/>
    <w:rsid w:val="00700FE8"/>
    <w:rsid w:val="0070154F"/>
    <w:rsid w:val="007015D2"/>
    <w:rsid w:val="00701A75"/>
    <w:rsid w:val="00702340"/>
    <w:rsid w:val="007024B7"/>
    <w:rsid w:val="0070291D"/>
    <w:rsid w:val="00702CD8"/>
    <w:rsid w:val="00702ECA"/>
    <w:rsid w:val="00702F4E"/>
    <w:rsid w:val="00702F87"/>
    <w:rsid w:val="0070304E"/>
    <w:rsid w:val="00703540"/>
    <w:rsid w:val="007039C6"/>
    <w:rsid w:val="00703AE2"/>
    <w:rsid w:val="0070439F"/>
    <w:rsid w:val="0070442E"/>
    <w:rsid w:val="00704C3D"/>
    <w:rsid w:val="00704D2B"/>
    <w:rsid w:val="00704DB3"/>
    <w:rsid w:val="00704E55"/>
    <w:rsid w:val="00705148"/>
    <w:rsid w:val="007051B2"/>
    <w:rsid w:val="0070560A"/>
    <w:rsid w:val="00705788"/>
    <w:rsid w:val="0070587A"/>
    <w:rsid w:val="0070595C"/>
    <w:rsid w:val="00705F32"/>
    <w:rsid w:val="007063AE"/>
    <w:rsid w:val="007064A4"/>
    <w:rsid w:val="00706D71"/>
    <w:rsid w:val="00706EEB"/>
    <w:rsid w:val="00706F4E"/>
    <w:rsid w:val="007070D0"/>
    <w:rsid w:val="00707AA7"/>
    <w:rsid w:val="00707B05"/>
    <w:rsid w:val="00707B7D"/>
    <w:rsid w:val="00707C37"/>
    <w:rsid w:val="00707CDE"/>
    <w:rsid w:val="00710095"/>
    <w:rsid w:val="00710125"/>
    <w:rsid w:val="007106E7"/>
    <w:rsid w:val="00710907"/>
    <w:rsid w:val="007112E4"/>
    <w:rsid w:val="0071177E"/>
    <w:rsid w:val="00711A90"/>
    <w:rsid w:val="00711B1F"/>
    <w:rsid w:val="0071208E"/>
    <w:rsid w:val="00712808"/>
    <w:rsid w:val="00712972"/>
    <w:rsid w:val="00712996"/>
    <w:rsid w:val="00712C44"/>
    <w:rsid w:val="00712E0F"/>
    <w:rsid w:val="00712E1E"/>
    <w:rsid w:val="007132CB"/>
    <w:rsid w:val="00713429"/>
    <w:rsid w:val="0071342B"/>
    <w:rsid w:val="00713442"/>
    <w:rsid w:val="007138A8"/>
    <w:rsid w:val="00713CC6"/>
    <w:rsid w:val="007144D6"/>
    <w:rsid w:val="00714791"/>
    <w:rsid w:val="00714AEE"/>
    <w:rsid w:val="00714DA2"/>
    <w:rsid w:val="00714F12"/>
    <w:rsid w:val="0071500B"/>
    <w:rsid w:val="00715AFB"/>
    <w:rsid w:val="00715C08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17707"/>
    <w:rsid w:val="00717CBA"/>
    <w:rsid w:val="00720574"/>
    <w:rsid w:val="007208FE"/>
    <w:rsid w:val="00720962"/>
    <w:rsid w:val="00720AC6"/>
    <w:rsid w:val="00720BD6"/>
    <w:rsid w:val="00720FF9"/>
    <w:rsid w:val="00721302"/>
    <w:rsid w:val="0072131E"/>
    <w:rsid w:val="007213C2"/>
    <w:rsid w:val="007213D7"/>
    <w:rsid w:val="0072141B"/>
    <w:rsid w:val="00721669"/>
    <w:rsid w:val="00721BD3"/>
    <w:rsid w:val="00721BF1"/>
    <w:rsid w:val="00721CF0"/>
    <w:rsid w:val="00722705"/>
    <w:rsid w:val="00722855"/>
    <w:rsid w:val="00722E94"/>
    <w:rsid w:val="00722EA0"/>
    <w:rsid w:val="00722F1C"/>
    <w:rsid w:val="0072324B"/>
    <w:rsid w:val="007235D9"/>
    <w:rsid w:val="0072370B"/>
    <w:rsid w:val="00723D2E"/>
    <w:rsid w:val="00724361"/>
    <w:rsid w:val="00724680"/>
    <w:rsid w:val="00724B57"/>
    <w:rsid w:val="00724B87"/>
    <w:rsid w:val="00724D85"/>
    <w:rsid w:val="007250CE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AA"/>
    <w:rsid w:val="00726FCF"/>
    <w:rsid w:val="007274D8"/>
    <w:rsid w:val="007275A1"/>
    <w:rsid w:val="00727781"/>
    <w:rsid w:val="00727CEB"/>
    <w:rsid w:val="00727D6E"/>
    <w:rsid w:val="00730191"/>
    <w:rsid w:val="007301C7"/>
    <w:rsid w:val="007302E3"/>
    <w:rsid w:val="00730417"/>
    <w:rsid w:val="0073041F"/>
    <w:rsid w:val="00730A06"/>
    <w:rsid w:val="00731342"/>
    <w:rsid w:val="0073165B"/>
    <w:rsid w:val="00731703"/>
    <w:rsid w:val="0073173D"/>
    <w:rsid w:val="00731AA0"/>
    <w:rsid w:val="00731DB4"/>
    <w:rsid w:val="00731FFC"/>
    <w:rsid w:val="00732093"/>
    <w:rsid w:val="00732147"/>
    <w:rsid w:val="007322C8"/>
    <w:rsid w:val="0073292B"/>
    <w:rsid w:val="00732B8E"/>
    <w:rsid w:val="00733031"/>
    <w:rsid w:val="00733063"/>
    <w:rsid w:val="007337B5"/>
    <w:rsid w:val="007337BE"/>
    <w:rsid w:val="00733C97"/>
    <w:rsid w:val="00733F31"/>
    <w:rsid w:val="007341C5"/>
    <w:rsid w:val="00734370"/>
    <w:rsid w:val="0073440B"/>
    <w:rsid w:val="00734595"/>
    <w:rsid w:val="007349B5"/>
    <w:rsid w:val="00734A5F"/>
    <w:rsid w:val="00734AD8"/>
    <w:rsid w:val="00734FBA"/>
    <w:rsid w:val="007352B1"/>
    <w:rsid w:val="0073591A"/>
    <w:rsid w:val="00735B10"/>
    <w:rsid w:val="00735C3C"/>
    <w:rsid w:val="00735ED9"/>
    <w:rsid w:val="00735F77"/>
    <w:rsid w:val="0073659E"/>
    <w:rsid w:val="007365D2"/>
    <w:rsid w:val="00736B61"/>
    <w:rsid w:val="00736C9C"/>
    <w:rsid w:val="007370BB"/>
    <w:rsid w:val="00737148"/>
    <w:rsid w:val="007371D2"/>
    <w:rsid w:val="0073784E"/>
    <w:rsid w:val="00737906"/>
    <w:rsid w:val="00737B10"/>
    <w:rsid w:val="00737CDA"/>
    <w:rsid w:val="007403F9"/>
    <w:rsid w:val="00740437"/>
    <w:rsid w:val="007404CA"/>
    <w:rsid w:val="0074096B"/>
    <w:rsid w:val="00740A6B"/>
    <w:rsid w:val="00740B4D"/>
    <w:rsid w:val="00740D18"/>
    <w:rsid w:val="00740FA4"/>
    <w:rsid w:val="007411CB"/>
    <w:rsid w:val="0074125A"/>
    <w:rsid w:val="00741460"/>
    <w:rsid w:val="00741686"/>
    <w:rsid w:val="00741839"/>
    <w:rsid w:val="0074189B"/>
    <w:rsid w:val="00741B11"/>
    <w:rsid w:val="00741B1D"/>
    <w:rsid w:val="00741CC5"/>
    <w:rsid w:val="00741DB6"/>
    <w:rsid w:val="00741F95"/>
    <w:rsid w:val="00741FD7"/>
    <w:rsid w:val="007421BE"/>
    <w:rsid w:val="0074245B"/>
    <w:rsid w:val="00742752"/>
    <w:rsid w:val="00742E1E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B7D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47A89"/>
    <w:rsid w:val="00747D31"/>
    <w:rsid w:val="0075035C"/>
    <w:rsid w:val="007504D9"/>
    <w:rsid w:val="00750511"/>
    <w:rsid w:val="007506C0"/>
    <w:rsid w:val="0075081E"/>
    <w:rsid w:val="00750C82"/>
    <w:rsid w:val="00750C86"/>
    <w:rsid w:val="007513A8"/>
    <w:rsid w:val="007513C2"/>
    <w:rsid w:val="00751527"/>
    <w:rsid w:val="00751839"/>
    <w:rsid w:val="007518EC"/>
    <w:rsid w:val="00751932"/>
    <w:rsid w:val="00751EE1"/>
    <w:rsid w:val="0075246D"/>
    <w:rsid w:val="0075288C"/>
    <w:rsid w:val="007529E3"/>
    <w:rsid w:val="0075361E"/>
    <w:rsid w:val="00753B7D"/>
    <w:rsid w:val="00753D89"/>
    <w:rsid w:val="0075409E"/>
    <w:rsid w:val="0075442F"/>
    <w:rsid w:val="007548DA"/>
    <w:rsid w:val="00754917"/>
    <w:rsid w:val="00754A35"/>
    <w:rsid w:val="007550F0"/>
    <w:rsid w:val="007551D3"/>
    <w:rsid w:val="007556F6"/>
    <w:rsid w:val="007557EE"/>
    <w:rsid w:val="0075591B"/>
    <w:rsid w:val="00755D32"/>
    <w:rsid w:val="00755F3A"/>
    <w:rsid w:val="007563E6"/>
    <w:rsid w:val="00756724"/>
    <w:rsid w:val="00756BF1"/>
    <w:rsid w:val="00756D2B"/>
    <w:rsid w:val="00756E72"/>
    <w:rsid w:val="007571C1"/>
    <w:rsid w:val="007572CA"/>
    <w:rsid w:val="0075747F"/>
    <w:rsid w:val="00757B35"/>
    <w:rsid w:val="00757C9A"/>
    <w:rsid w:val="007607C0"/>
    <w:rsid w:val="00760814"/>
    <w:rsid w:val="00760866"/>
    <w:rsid w:val="007608A8"/>
    <w:rsid w:val="00760ED1"/>
    <w:rsid w:val="00760F9E"/>
    <w:rsid w:val="007610AE"/>
    <w:rsid w:val="00761201"/>
    <w:rsid w:val="007613F6"/>
    <w:rsid w:val="007614AC"/>
    <w:rsid w:val="007617D1"/>
    <w:rsid w:val="00761B92"/>
    <w:rsid w:val="00761C1E"/>
    <w:rsid w:val="00761FCF"/>
    <w:rsid w:val="00761FF9"/>
    <w:rsid w:val="00762061"/>
    <w:rsid w:val="00762402"/>
    <w:rsid w:val="007626A7"/>
    <w:rsid w:val="00762A37"/>
    <w:rsid w:val="00763299"/>
    <w:rsid w:val="00763616"/>
    <w:rsid w:val="00763646"/>
    <w:rsid w:val="00763C4C"/>
    <w:rsid w:val="00763FCD"/>
    <w:rsid w:val="00764333"/>
    <w:rsid w:val="0076490F"/>
    <w:rsid w:val="00764AA0"/>
    <w:rsid w:val="00764C3E"/>
    <w:rsid w:val="00764E33"/>
    <w:rsid w:val="00764EB7"/>
    <w:rsid w:val="00764EC9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568"/>
    <w:rsid w:val="00766775"/>
    <w:rsid w:val="00766910"/>
    <w:rsid w:val="00766AA1"/>
    <w:rsid w:val="00766AA4"/>
    <w:rsid w:val="00766D8F"/>
    <w:rsid w:val="00766DE3"/>
    <w:rsid w:val="00766FC7"/>
    <w:rsid w:val="00767340"/>
    <w:rsid w:val="0076734C"/>
    <w:rsid w:val="0076796F"/>
    <w:rsid w:val="00767BE8"/>
    <w:rsid w:val="00767E88"/>
    <w:rsid w:val="00770584"/>
    <w:rsid w:val="00770C4E"/>
    <w:rsid w:val="00770D12"/>
    <w:rsid w:val="00771219"/>
    <w:rsid w:val="00771394"/>
    <w:rsid w:val="007715CF"/>
    <w:rsid w:val="00771F5A"/>
    <w:rsid w:val="00772B6D"/>
    <w:rsid w:val="00772E59"/>
    <w:rsid w:val="00773D8E"/>
    <w:rsid w:val="00773E18"/>
    <w:rsid w:val="00774051"/>
    <w:rsid w:val="0077420D"/>
    <w:rsid w:val="007742B1"/>
    <w:rsid w:val="0077439F"/>
    <w:rsid w:val="00774774"/>
    <w:rsid w:val="00774B4C"/>
    <w:rsid w:val="00774F3D"/>
    <w:rsid w:val="00774FD3"/>
    <w:rsid w:val="00774FEB"/>
    <w:rsid w:val="00775088"/>
    <w:rsid w:val="007750B4"/>
    <w:rsid w:val="007756AC"/>
    <w:rsid w:val="0077572F"/>
    <w:rsid w:val="007757AA"/>
    <w:rsid w:val="00775EC2"/>
    <w:rsid w:val="00775ECC"/>
    <w:rsid w:val="0077667B"/>
    <w:rsid w:val="00776AC6"/>
    <w:rsid w:val="007772E8"/>
    <w:rsid w:val="007774DB"/>
    <w:rsid w:val="0077751B"/>
    <w:rsid w:val="00777BF3"/>
    <w:rsid w:val="00777D96"/>
    <w:rsid w:val="00780136"/>
    <w:rsid w:val="0078016D"/>
    <w:rsid w:val="0078048A"/>
    <w:rsid w:val="00780902"/>
    <w:rsid w:val="0078092B"/>
    <w:rsid w:val="00780D7C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A0"/>
    <w:rsid w:val="007828BE"/>
    <w:rsid w:val="00782900"/>
    <w:rsid w:val="007829C9"/>
    <w:rsid w:val="00782A9B"/>
    <w:rsid w:val="0078319F"/>
    <w:rsid w:val="007831E2"/>
    <w:rsid w:val="00783684"/>
    <w:rsid w:val="00783831"/>
    <w:rsid w:val="00783AB3"/>
    <w:rsid w:val="00783AD4"/>
    <w:rsid w:val="00783B87"/>
    <w:rsid w:val="00783C67"/>
    <w:rsid w:val="00783E20"/>
    <w:rsid w:val="00784BDC"/>
    <w:rsid w:val="00784F56"/>
    <w:rsid w:val="00785637"/>
    <w:rsid w:val="007858EA"/>
    <w:rsid w:val="00785B0A"/>
    <w:rsid w:val="00785FEB"/>
    <w:rsid w:val="007861D8"/>
    <w:rsid w:val="00786269"/>
    <w:rsid w:val="0078643D"/>
    <w:rsid w:val="007864CA"/>
    <w:rsid w:val="00786538"/>
    <w:rsid w:val="00786D16"/>
    <w:rsid w:val="0078701D"/>
    <w:rsid w:val="007870CB"/>
    <w:rsid w:val="007873C7"/>
    <w:rsid w:val="00787932"/>
    <w:rsid w:val="00787B0D"/>
    <w:rsid w:val="00787B35"/>
    <w:rsid w:val="00787C94"/>
    <w:rsid w:val="00787DF0"/>
    <w:rsid w:val="00787E10"/>
    <w:rsid w:val="00787E51"/>
    <w:rsid w:val="00790301"/>
    <w:rsid w:val="00790507"/>
    <w:rsid w:val="0079164E"/>
    <w:rsid w:val="00791685"/>
    <w:rsid w:val="00791FC6"/>
    <w:rsid w:val="00792474"/>
    <w:rsid w:val="00792601"/>
    <w:rsid w:val="00792996"/>
    <w:rsid w:val="007929E3"/>
    <w:rsid w:val="00792A8E"/>
    <w:rsid w:val="00792B47"/>
    <w:rsid w:val="00793378"/>
    <w:rsid w:val="007933DA"/>
    <w:rsid w:val="00793434"/>
    <w:rsid w:val="00793986"/>
    <w:rsid w:val="00793ECC"/>
    <w:rsid w:val="007943A2"/>
    <w:rsid w:val="00794460"/>
    <w:rsid w:val="00794552"/>
    <w:rsid w:val="00794C95"/>
    <w:rsid w:val="007954AE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66"/>
    <w:rsid w:val="00797BC3"/>
    <w:rsid w:val="00797C25"/>
    <w:rsid w:val="00797F18"/>
    <w:rsid w:val="00797F46"/>
    <w:rsid w:val="007A002D"/>
    <w:rsid w:val="007A01C1"/>
    <w:rsid w:val="007A069B"/>
    <w:rsid w:val="007A09C5"/>
    <w:rsid w:val="007A0D34"/>
    <w:rsid w:val="007A0F1A"/>
    <w:rsid w:val="007A1160"/>
    <w:rsid w:val="007A1A16"/>
    <w:rsid w:val="007A1BD3"/>
    <w:rsid w:val="007A1BDA"/>
    <w:rsid w:val="007A1F03"/>
    <w:rsid w:val="007A21F1"/>
    <w:rsid w:val="007A22DE"/>
    <w:rsid w:val="007A26B1"/>
    <w:rsid w:val="007A2A02"/>
    <w:rsid w:val="007A2E08"/>
    <w:rsid w:val="007A2E64"/>
    <w:rsid w:val="007A2EF4"/>
    <w:rsid w:val="007A31CC"/>
    <w:rsid w:val="007A35B5"/>
    <w:rsid w:val="007A3752"/>
    <w:rsid w:val="007A39E8"/>
    <w:rsid w:val="007A3B11"/>
    <w:rsid w:val="007A46F0"/>
    <w:rsid w:val="007A47A9"/>
    <w:rsid w:val="007A4A3E"/>
    <w:rsid w:val="007A4AA9"/>
    <w:rsid w:val="007A4BBD"/>
    <w:rsid w:val="007A4C03"/>
    <w:rsid w:val="007A4CC3"/>
    <w:rsid w:val="007A4D65"/>
    <w:rsid w:val="007A4DA2"/>
    <w:rsid w:val="007A4DBF"/>
    <w:rsid w:val="007A4EAE"/>
    <w:rsid w:val="007A52F5"/>
    <w:rsid w:val="007A5560"/>
    <w:rsid w:val="007A5694"/>
    <w:rsid w:val="007A56AD"/>
    <w:rsid w:val="007A5C21"/>
    <w:rsid w:val="007A5CD7"/>
    <w:rsid w:val="007A5DA1"/>
    <w:rsid w:val="007A644F"/>
    <w:rsid w:val="007A64B2"/>
    <w:rsid w:val="007A6690"/>
    <w:rsid w:val="007A6BC6"/>
    <w:rsid w:val="007A6CA5"/>
    <w:rsid w:val="007A71EE"/>
    <w:rsid w:val="007A74C2"/>
    <w:rsid w:val="007A7749"/>
    <w:rsid w:val="007A7947"/>
    <w:rsid w:val="007A7980"/>
    <w:rsid w:val="007A7D22"/>
    <w:rsid w:val="007A7DC4"/>
    <w:rsid w:val="007B030E"/>
    <w:rsid w:val="007B044F"/>
    <w:rsid w:val="007B0BBE"/>
    <w:rsid w:val="007B0DC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367"/>
    <w:rsid w:val="007B24E7"/>
    <w:rsid w:val="007B2897"/>
    <w:rsid w:val="007B34E0"/>
    <w:rsid w:val="007B36CB"/>
    <w:rsid w:val="007B36DD"/>
    <w:rsid w:val="007B38D3"/>
    <w:rsid w:val="007B3A3F"/>
    <w:rsid w:val="007B3C08"/>
    <w:rsid w:val="007B3C73"/>
    <w:rsid w:val="007B3DD5"/>
    <w:rsid w:val="007B4057"/>
    <w:rsid w:val="007B40BB"/>
    <w:rsid w:val="007B42D8"/>
    <w:rsid w:val="007B436F"/>
    <w:rsid w:val="007B48F5"/>
    <w:rsid w:val="007B4D31"/>
    <w:rsid w:val="007B56A6"/>
    <w:rsid w:val="007B57C8"/>
    <w:rsid w:val="007B580E"/>
    <w:rsid w:val="007B58A9"/>
    <w:rsid w:val="007B5AF4"/>
    <w:rsid w:val="007B5D8F"/>
    <w:rsid w:val="007B64FC"/>
    <w:rsid w:val="007B65F2"/>
    <w:rsid w:val="007B67D8"/>
    <w:rsid w:val="007B71C8"/>
    <w:rsid w:val="007B741B"/>
    <w:rsid w:val="007B7563"/>
    <w:rsid w:val="007B7CC8"/>
    <w:rsid w:val="007C02BB"/>
    <w:rsid w:val="007C05B9"/>
    <w:rsid w:val="007C090A"/>
    <w:rsid w:val="007C0918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774"/>
    <w:rsid w:val="007C2B77"/>
    <w:rsid w:val="007C2BE0"/>
    <w:rsid w:val="007C2C50"/>
    <w:rsid w:val="007C2D07"/>
    <w:rsid w:val="007C3562"/>
    <w:rsid w:val="007C364A"/>
    <w:rsid w:val="007C3C6E"/>
    <w:rsid w:val="007C3F5A"/>
    <w:rsid w:val="007C4241"/>
    <w:rsid w:val="007C44A7"/>
    <w:rsid w:val="007C44E5"/>
    <w:rsid w:val="007C452B"/>
    <w:rsid w:val="007C4586"/>
    <w:rsid w:val="007C4AE1"/>
    <w:rsid w:val="007C4BB6"/>
    <w:rsid w:val="007C4E41"/>
    <w:rsid w:val="007C549A"/>
    <w:rsid w:val="007C5A34"/>
    <w:rsid w:val="007C5CEF"/>
    <w:rsid w:val="007C5D83"/>
    <w:rsid w:val="007C5E5C"/>
    <w:rsid w:val="007C6201"/>
    <w:rsid w:val="007C62B5"/>
    <w:rsid w:val="007C6469"/>
    <w:rsid w:val="007C68EB"/>
    <w:rsid w:val="007C69AF"/>
    <w:rsid w:val="007C6DFB"/>
    <w:rsid w:val="007C72B3"/>
    <w:rsid w:val="007C74DD"/>
    <w:rsid w:val="007C7811"/>
    <w:rsid w:val="007C7A8E"/>
    <w:rsid w:val="007C7B0B"/>
    <w:rsid w:val="007C7C85"/>
    <w:rsid w:val="007D01A9"/>
    <w:rsid w:val="007D0373"/>
    <w:rsid w:val="007D050E"/>
    <w:rsid w:val="007D0578"/>
    <w:rsid w:val="007D065A"/>
    <w:rsid w:val="007D0759"/>
    <w:rsid w:val="007D11DE"/>
    <w:rsid w:val="007D1ABD"/>
    <w:rsid w:val="007D1B5A"/>
    <w:rsid w:val="007D25BA"/>
    <w:rsid w:val="007D2695"/>
    <w:rsid w:val="007D28FB"/>
    <w:rsid w:val="007D295C"/>
    <w:rsid w:val="007D2C91"/>
    <w:rsid w:val="007D2D0E"/>
    <w:rsid w:val="007D2D47"/>
    <w:rsid w:val="007D32E8"/>
    <w:rsid w:val="007D335F"/>
    <w:rsid w:val="007D3543"/>
    <w:rsid w:val="007D35ED"/>
    <w:rsid w:val="007D3812"/>
    <w:rsid w:val="007D39A1"/>
    <w:rsid w:val="007D3C04"/>
    <w:rsid w:val="007D3C05"/>
    <w:rsid w:val="007D3C76"/>
    <w:rsid w:val="007D3CE1"/>
    <w:rsid w:val="007D4040"/>
    <w:rsid w:val="007D44C3"/>
    <w:rsid w:val="007D452D"/>
    <w:rsid w:val="007D4BF9"/>
    <w:rsid w:val="007D4C58"/>
    <w:rsid w:val="007D4F00"/>
    <w:rsid w:val="007D5012"/>
    <w:rsid w:val="007D5387"/>
    <w:rsid w:val="007D53DA"/>
    <w:rsid w:val="007D54A1"/>
    <w:rsid w:val="007D568D"/>
    <w:rsid w:val="007D56C7"/>
    <w:rsid w:val="007D5AE1"/>
    <w:rsid w:val="007D5CF0"/>
    <w:rsid w:val="007D5D8D"/>
    <w:rsid w:val="007D60B7"/>
    <w:rsid w:val="007D62D9"/>
    <w:rsid w:val="007D64C5"/>
    <w:rsid w:val="007D6575"/>
    <w:rsid w:val="007D66D8"/>
    <w:rsid w:val="007D6893"/>
    <w:rsid w:val="007D6898"/>
    <w:rsid w:val="007D68E7"/>
    <w:rsid w:val="007D69CF"/>
    <w:rsid w:val="007D6CAE"/>
    <w:rsid w:val="007D6E98"/>
    <w:rsid w:val="007D6FEA"/>
    <w:rsid w:val="007D71F0"/>
    <w:rsid w:val="007D72B9"/>
    <w:rsid w:val="007E024E"/>
    <w:rsid w:val="007E060E"/>
    <w:rsid w:val="007E0A14"/>
    <w:rsid w:val="007E0AE1"/>
    <w:rsid w:val="007E11E0"/>
    <w:rsid w:val="007E125F"/>
    <w:rsid w:val="007E135B"/>
    <w:rsid w:val="007E13AD"/>
    <w:rsid w:val="007E15F1"/>
    <w:rsid w:val="007E164F"/>
    <w:rsid w:val="007E174D"/>
    <w:rsid w:val="007E1820"/>
    <w:rsid w:val="007E1A29"/>
    <w:rsid w:val="007E2089"/>
    <w:rsid w:val="007E20CA"/>
    <w:rsid w:val="007E20F2"/>
    <w:rsid w:val="007E286D"/>
    <w:rsid w:val="007E2A40"/>
    <w:rsid w:val="007E2A7A"/>
    <w:rsid w:val="007E2B06"/>
    <w:rsid w:val="007E30EF"/>
    <w:rsid w:val="007E3744"/>
    <w:rsid w:val="007E388F"/>
    <w:rsid w:val="007E39F8"/>
    <w:rsid w:val="007E3BB8"/>
    <w:rsid w:val="007E40A2"/>
    <w:rsid w:val="007E4A84"/>
    <w:rsid w:val="007E4C91"/>
    <w:rsid w:val="007E5002"/>
    <w:rsid w:val="007E5100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1B1"/>
    <w:rsid w:val="007E7299"/>
    <w:rsid w:val="007E77B8"/>
    <w:rsid w:val="007E7844"/>
    <w:rsid w:val="007E7CFC"/>
    <w:rsid w:val="007F0035"/>
    <w:rsid w:val="007F01BC"/>
    <w:rsid w:val="007F0265"/>
    <w:rsid w:val="007F02BF"/>
    <w:rsid w:val="007F02CC"/>
    <w:rsid w:val="007F060F"/>
    <w:rsid w:val="007F0AA3"/>
    <w:rsid w:val="007F0B1A"/>
    <w:rsid w:val="007F0FCA"/>
    <w:rsid w:val="007F12FF"/>
    <w:rsid w:val="007F159D"/>
    <w:rsid w:val="007F197C"/>
    <w:rsid w:val="007F1ECF"/>
    <w:rsid w:val="007F285F"/>
    <w:rsid w:val="007F2FB6"/>
    <w:rsid w:val="007F333C"/>
    <w:rsid w:val="007F3A77"/>
    <w:rsid w:val="007F3C36"/>
    <w:rsid w:val="007F3CC2"/>
    <w:rsid w:val="007F3F95"/>
    <w:rsid w:val="007F445E"/>
    <w:rsid w:val="007F4A60"/>
    <w:rsid w:val="007F5132"/>
    <w:rsid w:val="007F5357"/>
    <w:rsid w:val="007F541C"/>
    <w:rsid w:val="007F55F3"/>
    <w:rsid w:val="007F5775"/>
    <w:rsid w:val="007F57F6"/>
    <w:rsid w:val="007F582D"/>
    <w:rsid w:val="007F662E"/>
    <w:rsid w:val="007F69F0"/>
    <w:rsid w:val="007F6DD9"/>
    <w:rsid w:val="007F7364"/>
    <w:rsid w:val="007F761F"/>
    <w:rsid w:val="007F7BCC"/>
    <w:rsid w:val="007F7C82"/>
    <w:rsid w:val="00800055"/>
    <w:rsid w:val="008001AE"/>
    <w:rsid w:val="0080026A"/>
    <w:rsid w:val="00800353"/>
    <w:rsid w:val="0080084B"/>
    <w:rsid w:val="0080101D"/>
    <w:rsid w:val="008015D5"/>
    <w:rsid w:val="00801A5C"/>
    <w:rsid w:val="00802D6D"/>
    <w:rsid w:val="00803172"/>
    <w:rsid w:val="008035C0"/>
    <w:rsid w:val="00803861"/>
    <w:rsid w:val="00803957"/>
    <w:rsid w:val="00803A18"/>
    <w:rsid w:val="00803C6B"/>
    <w:rsid w:val="00803E69"/>
    <w:rsid w:val="00803F17"/>
    <w:rsid w:val="008040B6"/>
    <w:rsid w:val="0080496F"/>
    <w:rsid w:val="008049BC"/>
    <w:rsid w:val="00804A09"/>
    <w:rsid w:val="00804D02"/>
    <w:rsid w:val="0080518D"/>
    <w:rsid w:val="008052AE"/>
    <w:rsid w:val="00805579"/>
    <w:rsid w:val="00805AA7"/>
    <w:rsid w:val="00805AF3"/>
    <w:rsid w:val="008060C8"/>
    <w:rsid w:val="008061A9"/>
    <w:rsid w:val="008064D6"/>
    <w:rsid w:val="0080669C"/>
    <w:rsid w:val="00806B79"/>
    <w:rsid w:val="00806D83"/>
    <w:rsid w:val="00806E99"/>
    <w:rsid w:val="00806FBA"/>
    <w:rsid w:val="008071D2"/>
    <w:rsid w:val="008072A1"/>
    <w:rsid w:val="0080780A"/>
    <w:rsid w:val="00807B2A"/>
    <w:rsid w:val="00807B9B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62C"/>
    <w:rsid w:val="00811633"/>
    <w:rsid w:val="00811728"/>
    <w:rsid w:val="00811DC4"/>
    <w:rsid w:val="00811DC6"/>
    <w:rsid w:val="00811F0A"/>
    <w:rsid w:val="008120E5"/>
    <w:rsid w:val="008123BF"/>
    <w:rsid w:val="008124C4"/>
    <w:rsid w:val="0081268A"/>
    <w:rsid w:val="008126B4"/>
    <w:rsid w:val="0081282F"/>
    <w:rsid w:val="00812ADE"/>
    <w:rsid w:val="00812F56"/>
    <w:rsid w:val="00813144"/>
    <w:rsid w:val="00813797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5D97"/>
    <w:rsid w:val="00816225"/>
    <w:rsid w:val="00816239"/>
    <w:rsid w:val="0081649D"/>
    <w:rsid w:val="00816576"/>
    <w:rsid w:val="0081670B"/>
    <w:rsid w:val="00816712"/>
    <w:rsid w:val="00816B35"/>
    <w:rsid w:val="00816D40"/>
    <w:rsid w:val="0081707A"/>
    <w:rsid w:val="00817548"/>
    <w:rsid w:val="008177B0"/>
    <w:rsid w:val="00817981"/>
    <w:rsid w:val="00817DCD"/>
    <w:rsid w:val="00817E82"/>
    <w:rsid w:val="00817EEB"/>
    <w:rsid w:val="0082059D"/>
    <w:rsid w:val="008205B7"/>
    <w:rsid w:val="0082085D"/>
    <w:rsid w:val="0082090B"/>
    <w:rsid w:val="00820A65"/>
    <w:rsid w:val="00820C6F"/>
    <w:rsid w:val="00820D63"/>
    <w:rsid w:val="00821256"/>
    <w:rsid w:val="00821F1F"/>
    <w:rsid w:val="00821F4E"/>
    <w:rsid w:val="0082239D"/>
    <w:rsid w:val="0082248A"/>
    <w:rsid w:val="00822502"/>
    <w:rsid w:val="008226F4"/>
    <w:rsid w:val="008227B2"/>
    <w:rsid w:val="008230F4"/>
    <w:rsid w:val="0082325F"/>
    <w:rsid w:val="008233E8"/>
    <w:rsid w:val="00823451"/>
    <w:rsid w:val="008234FF"/>
    <w:rsid w:val="00823607"/>
    <w:rsid w:val="0082493A"/>
    <w:rsid w:val="008249E6"/>
    <w:rsid w:val="00824AF0"/>
    <w:rsid w:val="00824C19"/>
    <w:rsid w:val="00824F5B"/>
    <w:rsid w:val="00824F78"/>
    <w:rsid w:val="00824FBC"/>
    <w:rsid w:val="008250AD"/>
    <w:rsid w:val="0082511D"/>
    <w:rsid w:val="00825318"/>
    <w:rsid w:val="008254B1"/>
    <w:rsid w:val="00825A84"/>
    <w:rsid w:val="00825C1D"/>
    <w:rsid w:val="00825D96"/>
    <w:rsid w:val="00825F10"/>
    <w:rsid w:val="00825FD7"/>
    <w:rsid w:val="00825FFB"/>
    <w:rsid w:val="0082672A"/>
    <w:rsid w:val="00826796"/>
    <w:rsid w:val="0082687C"/>
    <w:rsid w:val="00826A32"/>
    <w:rsid w:val="00826F3D"/>
    <w:rsid w:val="008272F8"/>
    <w:rsid w:val="00827362"/>
    <w:rsid w:val="008274CD"/>
    <w:rsid w:val="008274EB"/>
    <w:rsid w:val="00827785"/>
    <w:rsid w:val="00827976"/>
    <w:rsid w:val="00827988"/>
    <w:rsid w:val="00827D02"/>
    <w:rsid w:val="00830378"/>
    <w:rsid w:val="008307DF"/>
    <w:rsid w:val="008307EB"/>
    <w:rsid w:val="00830809"/>
    <w:rsid w:val="0083125B"/>
    <w:rsid w:val="008312B9"/>
    <w:rsid w:val="00831D20"/>
    <w:rsid w:val="00832056"/>
    <w:rsid w:val="0083206D"/>
    <w:rsid w:val="0083207C"/>
    <w:rsid w:val="008321F6"/>
    <w:rsid w:val="008323FE"/>
    <w:rsid w:val="008328A2"/>
    <w:rsid w:val="00832CB4"/>
    <w:rsid w:val="00833929"/>
    <w:rsid w:val="008339D4"/>
    <w:rsid w:val="00833B57"/>
    <w:rsid w:val="00833C3E"/>
    <w:rsid w:val="00833D72"/>
    <w:rsid w:val="00833E98"/>
    <w:rsid w:val="00834421"/>
    <w:rsid w:val="008345FB"/>
    <w:rsid w:val="00834763"/>
    <w:rsid w:val="008347B9"/>
    <w:rsid w:val="008348F6"/>
    <w:rsid w:val="008349E8"/>
    <w:rsid w:val="00834DB2"/>
    <w:rsid w:val="0083562C"/>
    <w:rsid w:val="008356B2"/>
    <w:rsid w:val="008357F1"/>
    <w:rsid w:val="008357F9"/>
    <w:rsid w:val="00835869"/>
    <w:rsid w:val="00835F85"/>
    <w:rsid w:val="00836314"/>
    <w:rsid w:val="00836633"/>
    <w:rsid w:val="00836888"/>
    <w:rsid w:val="0083696E"/>
    <w:rsid w:val="00836F33"/>
    <w:rsid w:val="008371C1"/>
    <w:rsid w:val="008371D9"/>
    <w:rsid w:val="0083734D"/>
    <w:rsid w:val="008375F2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BB8"/>
    <w:rsid w:val="00840D0E"/>
    <w:rsid w:val="00840E3F"/>
    <w:rsid w:val="00840FFE"/>
    <w:rsid w:val="00841631"/>
    <w:rsid w:val="008417B8"/>
    <w:rsid w:val="00841CD1"/>
    <w:rsid w:val="00841CD4"/>
    <w:rsid w:val="00841D5E"/>
    <w:rsid w:val="008420C5"/>
    <w:rsid w:val="008421A8"/>
    <w:rsid w:val="00842850"/>
    <w:rsid w:val="00842895"/>
    <w:rsid w:val="00842C3F"/>
    <w:rsid w:val="00842C99"/>
    <w:rsid w:val="008432DC"/>
    <w:rsid w:val="00843374"/>
    <w:rsid w:val="00843678"/>
    <w:rsid w:val="00843B74"/>
    <w:rsid w:val="00843C9B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8D7"/>
    <w:rsid w:val="00844ABF"/>
    <w:rsid w:val="00844B63"/>
    <w:rsid w:val="00844CBF"/>
    <w:rsid w:val="00844CD1"/>
    <w:rsid w:val="0084511D"/>
    <w:rsid w:val="0084544D"/>
    <w:rsid w:val="0084545B"/>
    <w:rsid w:val="00845789"/>
    <w:rsid w:val="008457E8"/>
    <w:rsid w:val="00845954"/>
    <w:rsid w:val="00845B20"/>
    <w:rsid w:val="00845BAC"/>
    <w:rsid w:val="008462A6"/>
    <w:rsid w:val="0084662E"/>
    <w:rsid w:val="00846797"/>
    <w:rsid w:val="008468BA"/>
    <w:rsid w:val="00847047"/>
    <w:rsid w:val="00847183"/>
    <w:rsid w:val="008472A0"/>
    <w:rsid w:val="0084743F"/>
    <w:rsid w:val="00847A46"/>
    <w:rsid w:val="00847DB3"/>
    <w:rsid w:val="00847FEF"/>
    <w:rsid w:val="00850762"/>
    <w:rsid w:val="00850FB5"/>
    <w:rsid w:val="00851295"/>
    <w:rsid w:val="00851A1A"/>
    <w:rsid w:val="00851E01"/>
    <w:rsid w:val="00851F90"/>
    <w:rsid w:val="0085235A"/>
    <w:rsid w:val="00852369"/>
    <w:rsid w:val="0085255C"/>
    <w:rsid w:val="008527DC"/>
    <w:rsid w:val="00852892"/>
    <w:rsid w:val="00852A10"/>
    <w:rsid w:val="00852AB9"/>
    <w:rsid w:val="00852B5F"/>
    <w:rsid w:val="00852C3E"/>
    <w:rsid w:val="0085363C"/>
    <w:rsid w:val="008537CE"/>
    <w:rsid w:val="00853815"/>
    <w:rsid w:val="00853DFD"/>
    <w:rsid w:val="008541D4"/>
    <w:rsid w:val="00854218"/>
    <w:rsid w:val="00854495"/>
    <w:rsid w:val="00854948"/>
    <w:rsid w:val="00854FCE"/>
    <w:rsid w:val="008553B7"/>
    <w:rsid w:val="008555ED"/>
    <w:rsid w:val="0085579B"/>
    <w:rsid w:val="00855927"/>
    <w:rsid w:val="00855B27"/>
    <w:rsid w:val="00855C26"/>
    <w:rsid w:val="00855CEF"/>
    <w:rsid w:val="00855E23"/>
    <w:rsid w:val="00855E2E"/>
    <w:rsid w:val="008561FB"/>
    <w:rsid w:val="008564C7"/>
    <w:rsid w:val="00856B3A"/>
    <w:rsid w:val="00856EA0"/>
    <w:rsid w:val="00856F86"/>
    <w:rsid w:val="00857344"/>
    <w:rsid w:val="0085740F"/>
    <w:rsid w:val="008575F6"/>
    <w:rsid w:val="00857627"/>
    <w:rsid w:val="00860133"/>
    <w:rsid w:val="008604CB"/>
    <w:rsid w:val="0086084F"/>
    <w:rsid w:val="008611CD"/>
    <w:rsid w:val="00861215"/>
    <w:rsid w:val="00861A49"/>
    <w:rsid w:val="00861D16"/>
    <w:rsid w:val="00861F57"/>
    <w:rsid w:val="00862194"/>
    <w:rsid w:val="00862313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3D0F"/>
    <w:rsid w:val="00864207"/>
    <w:rsid w:val="00864257"/>
    <w:rsid w:val="00864290"/>
    <w:rsid w:val="00864312"/>
    <w:rsid w:val="00864537"/>
    <w:rsid w:val="00864769"/>
    <w:rsid w:val="00864B21"/>
    <w:rsid w:val="008655AB"/>
    <w:rsid w:val="00865927"/>
    <w:rsid w:val="00865996"/>
    <w:rsid w:val="00865D72"/>
    <w:rsid w:val="00865FBA"/>
    <w:rsid w:val="0086634E"/>
    <w:rsid w:val="0086664B"/>
    <w:rsid w:val="0086673A"/>
    <w:rsid w:val="00866838"/>
    <w:rsid w:val="0086696C"/>
    <w:rsid w:val="00866ABA"/>
    <w:rsid w:val="00866B86"/>
    <w:rsid w:val="00866BCA"/>
    <w:rsid w:val="008672DF"/>
    <w:rsid w:val="00867504"/>
    <w:rsid w:val="00867638"/>
    <w:rsid w:val="008677CE"/>
    <w:rsid w:val="00867C3A"/>
    <w:rsid w:val="00867D7C"/>
    <w:rsid w:val="00867DA1"/>
    <w:rsid w:val="00867EB4"/>
    <w:rsid w:val="00867FCA"/>
    <w:rsid w:val="0087006E"/>
    <w:rsid w:val="00870272"/>
    <w:rsid w:val="00870935"/>
    <w:rsid w:val="00870F34"/>
    <w:rsid w:val="008710D2"/>
    <w:rsid w:val="008712D7"/>
    <w:rsid w:val="0087138E"/>
    <w:rsid w:val="0087154D"/>
    <w:rsid w:val="008719F0"/>
    <w:rsid w:val="00871F37"/>
    <w:rsid w:val="008720D5"/>
    <w:rsid w:val="00872213"/>
    <w:rsid w:val="0087230A"/>
    <w:rsid w:val="008724BD"/>
    <w:rsid w:val="00872677"/>
    <w:rsid w:val="008728F6"/>
    <w:rsid w:val="00872A3D"/>
    <w:rsid w:val="00872D10"/>
    <w:rsid w:val="0087321F"/>
    <w:rsid w:val="008733EC"/>
    <w:rsid w:val="008734F8"/>
    <w:rsid w:val="008737CE"/>
    <w:rsid w:val="00873B0A"/>
    <w:rsid w:val="00874533"/>
    <w:rsid w:val="008745CA"/>
    <w:rsid w:val="0087467D"/>
    <w:rsid w:val="008746D5"/>
    <w:rsid w:val="008748BB"/>
    <w:rsid w:val="00874BCF"/>
    <w:rsid w:val="008750D2"/>
    <w:rsid w:val="00875144"/>
    <w:rsid w:val="0087541A"/>
    <w:rsid w:val="00875969"/>
    <w:rsid w:val="00876116"/>
    <w:rsid w:val="008765FE"/>
    <w:rsid w:val="00876795"/>
    <w:rsid w:val="008767A5"/>
    <w:rsid w:val="00876D1C"/>
    <w:rsid w:val="00876E5B"/>
    <w:rsid w:val="0087707A"/>
    <w:rsid w:val="008773F2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0BA4"/>
    <w:rsid w:val="00880C18"/>
    <w:rsid w:val="00881012"/>
    <w:rsid w:val="008810BC"/>
    <w:rsid w:val="00881763"/>
    <w:rsid w:val="0088190A"/>
    <w:rsid w:val="008819D9"/>
    <w:rsid w:val="00881A17"/>
    <w:rsid w:val="00881A1A"/>
    <w:rsid w:val="00881B9A"/>
    <w:rsid w:val="00881EED"/>
    <w:rsid w:val="00881F41"/>
    <w:rsid w:val="008827CD"/>
    <w:rsid w:val="008829F4"/>
    <w:rsid w:val="00882C26"/>
    <w:rsid w:val="008830A5"/>
    <w:rsid w:val="008832AF"/>
    <w:rsid w:val="008837C8"/>
    <w:rsid w:val="0088392B"/>
    <w:rsid w:val="00883AB7"/>
    <w:rsid w:val="00883DCA"/>
    <w:rsid w:val="00883F90"/>
    <w:rsid w:val="00884480"/>
    <w:rsid w:val="00884497"/>
    <w:rsid w:val="00884BF9"/>
    <w:rsid w:val="00884F6D"/>
    <w:rsid w:val="00884F82"/>
    <w:rsid w:val="00885224"/>
    <w:rsid w:val="008852C5"/>
    <w:rsid w:val="0088533C"/>
    <w:rsid w:val="0088594A"/>
    <w:rsid w:val="00885A9F"/>
    <w:rsid w:val="00885CF7"/>
    <w:rsid w:val="008862C1"/>
    <w:rsid w:val="00886636"/>
    <w:rsid w:val="00886943"/>
    <w:rsid w:val="00886B0C"/>
    <w:rsid w:val="00886C0E"/>
    <w:rsid w:val="00886DB2"/>
    <w:rsid w:val="0088767C"/>
    <w:rsid w:val="0088799D"/>
    <w:rsid w:val="00890021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2F5"/>
    <w:rsid w:val="00891490"/>
    <w:rsid w:val="008914D0"/>
    <w:rsid w:val="00891CFD"/>
    <w:rsid w:val="00891F82"/>
    <w:rsid w:val="00892212"/>
    <w:rsid w:val="00892995"/>
    <w:rsid w:val="00892AF8"/>
    <w:rsid w:val="00892C31"/>
    <w:rsid w:val="00892CF6"/>
    <w:rsid w:val="00892D4E"/>
    <w:rsid w:val="0089323B"/>
    <w:rsid w:val="00893276"/>
    <w:rsid w:val="008933C5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D49"/>
    <w:rsid w:val="00896FC7"/>
    <w:rsid w:val="008970A1"/>
    <w:rsid w:val="0089727C"/>
    <w:rsid w:val="0089729F"/>
    <w:rsid w:val="00897566"/>
    <w:rsid w:val="00897DD1"/>
    <w:rsid w:val="00897FD2"/>
    <w:rsid w:val="008A0716"/>
    <w:rsid w:val="008A0929"/>
    <w:rsid w:val="008A0A5B"/>
    <w:rsid w:val="008A0AE7"/>
    <w:rsid w:val="008A0DBC"/>
    <w:rsid w:val="008A1469"/>
    <w:rsid w:val="008A1CDD"/>
    <w:rsid w:val="008A1D5E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92C"/>
    <w:rsid w:val="008A3AB5"/>
    <w:rsid w:val="008A3D24"/>
    <w:rsid w:val="008A3EEE"/>
    <w:rsid w:val="008A42E2"/>
    <w:rsid w:val="008A42E9"/>
    <w:rsid w:val="008A43D1"/>
    <w:rsid w:val="008A4616"/>
    <w:rsid w:val="008A496E"/>
    <w:rsid w:val="008A4C94"/>
    <w:rsid w:val="008A4D71"/>
    <w:rsid w:val="008A4EC1"/>
    <w:rsid w:val="008A5030"/>
    <w:rsid w:val="008A50AC"/>
    <w:rsid w:val="008A53D3"/>
    <w:rsid w:val="008A5650"/>
    <w:rsid w:val="008A566C"/>
    <w:rsid w:val="008A5C46"/>
    <w:rsid w:val="008A5FAE"/>
    <w:rsid w:val="008A61B1"/>
    <w:rsid w:val="008A6324"/>
    <w:rsid w:val="008A63DB"/>
    <w:rsid w:val="008A6479"/>
    <w:rsid w:val="008A68D5"/>
    <w:rsid w:val="008A7196"/>
    <w:rsid w:val="008A7628"/>
    <w:rsid w:val="008A7633"/>
    <w:rsid w:val="008A7849"/>
    <w:rsid w:val="008A7A05"/>
    <w:rsid w:val="008A7CE1"/>
    <w:rsid w:val="008A7E4F"/>
    <w:rsid w:val="008A7ECA"/>
    <w:rsid w:val="008B084A"/>
    <w:rsid w:val="008B0895"/>
    <w:rsid w:val="008B09B5"/>
    <w:rsid w:val="008B0A2D"/>
    <w:rsid w:val="008B0C84"/>
    <w:rsid w:val="008B0C97"/>
    <w:rsid w:val="008B0CA3"/>
    <w:rsid w:val="008B0DB3"/>
    <w:rsid w:val="008B0E27"/>
    <w:rsid w:val="008B0FBC"/>
    <w:rsid w:val="008B158B"/>
    <w:rsid w:val="008B1A3B"/>
    <w:rsid w:val="008B1D17"/>
    <w:rsid w:val="008B2476"/>
    <w:rsid w:val="008B264E"/>
    <w:rsid w:val="008B2668"/>
    <w:rsid w:val="008B3062"/>
    <w:rsid w:val="008B3416"/>
    <w:rsid w:val="008B376E"/>
    <w:rsid w:val="008B3C87"/>
    <w:rsid w:val="008B45DE"/>
    <w:rsid w:val="008B47D3"/>
    <w:rsid w:val="008B4D77"/>
    <w:rsid w:val="008B4E3B"/>
    <w:rsid w:val="008B4EE6"/>
    <w:rsid w:val="008B5111"/>
    <w:rsid w:val="008B5123"/>
    <w:rsid w:val="008B51B3"/>
    <w:rsid w:val="008B5385"/>
    <w:rsid w:val="008B5450"/>
    <w:rsid w:val="008B569F"/>
    <w:rsid w:val="008B5A33"/>
    <w:rsid w:val="008B5BBF"/>
    <w:rsid w:val="008B5BD3"/>
    <w:rsid w:val="008B5E1E"/>
    <w:rsid w:val="008B611F"/>
    <w:rsid w:val="008B6319"/>
    <w:rsid w:val="008B64E9"/>
    <w:rsid w:val="008B68EE"/>
    <w:rsid w:val="008B6F94"/>
    <w:rsid w:val="008B716D"/>
    <w:rsid w:val="008B73B3"/>
    <w:rsid w:val="008B747E"/>
    <w:rsid w:val="008B75F5"/>
    <w:rsid w:val="008B7691"/>
    <w:rsid w:val="008B7948"/>
    <w:rsid w:val="008B7B10"/>
    <w:rsid w:val="008C014B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6AA"/>
    <w:rsid w:val="008C18C1"/>
    <w:rsid w:val="008C1944"/>
    <w:rsid w:val="008C1AB5"/>
    <w:rsid w:val="008C1ADB"/>
    <w:rsid w:val="008C1D60"/>
    <w:rsid w:val="008C1DBD"/>
    <w:rsid w:val="008C1E9A"/>
    <w:rsid w:val="008C1F02"/>
    <w:rsid w:val="008C1F7F"/>
    <w:rsid w:val="008C2001"/>
    <w:rsid w:val="008C2056"/>
    <w:rsid w:val="008C2428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52E"/>
    <w:rsid w:val="008C49CE"/>
    <w:rsid w:val="008C54E2"/>
    <w:rsid w:val="008C55DE"/>
    <w:rsid w:val="008C5A66"/>
    <w:rsid w:val="008C5E25"/>
    <w:rsid w:val="008C5ECF"/>
    <w:rsid w:val="008C5ED3"/>
    <w:rsid w:val="008C61B0"/>
    <w:rsid w:val="008C637F"/>
    <w:rsid w:val="008C6569"/>
    <w:rsid w:val="008C65EC"/>
    <w:rsid w:val="008C6643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995"/>
    <w:rsid w:val="008C7E8C"/>
    <w:rsid w:val="008C7FA1"/>
    <w:rsid w:val="008D0013"/>
    <w:rsid w:val="008D004A"/>
    <w:rsid w:val="008D055C"/>
    <w:rsid w:val="008D0680"/>
    <w:rsid w:val="008D07B0"/>
    <w:rsid w:val="008D07F6"/>
    <w:rsid w:val="008D07FD"/>
    <w:rsid w:val="008D086D"/>
    <w:rsid w:val="008D0E1B"/>
    <w:rsid w:val="008D1039"/>
    <w:rsid w:val="008D11CF"/>
    <w:rsid w:val="008D1388"/>
    <w:rsid w:val="008D157E"/>
    <w:rsid w:val="008D15D6"/>
    <w:rsid w:val="008D1603"/>
    <w:rsid w:val="008D186B"/>
    <w:rsid w:val="008D196A"/>
    <w:rsid w:val="008D1BB4"/>
    <w:rsid w:val="008D1CB8"/>
    <w:rsid w:val="008D1CF4"/>
    <w:rsid w:val="008D1F6C"/>
    <w:rsid w:val="008D21F4"/>
    <w:rsid w:val="008D2498"/>
    <w:rsid w:val="008D28A6"/>
    <w:rsid w:val="008D2A04"/>
    <w:rsid w:val="008D2AD1"/>
    <w:rsid w:val="008D2AD2"/>
    <w:rsid w:val="008D2BAB"/>
    <w:rsid w:val="008D2D01"/>
    <w:rsid w:val="008D3061"/>
    <w:rsid w:val="008D3706"/>
    <w:rsid w:val="008D3DD1"/>
    <w:rsid w:val="008D3E55"/>
    <w:rsid w:val="008D3F9B"/>
    <w:rsid w:val="008D4258"/>
    <w:rsid w:val="008D42D2"/>
    <w:rsid w:val="008D4732"/>
    <w:rsid w:val="008D4B90"/>
    <w:rsid w:val="008D4DF6"/>
    <w:rsid w:val="008D4EA2"/>
    <w:rsid w:val="008D50C3"/>
    <w:rsid w:val="008D51CE"/>
    <w:rsid w:val="008D543F"/>
    <w:rsid w:val="008D5DF9"/>
    <w:rsid w:val="008D5F61"/>
    <w:rsid w:val="008D61BE"/>
    <w:rsid w:val="008D6860"/>
    <w:rsid w:val="008D6C0A"/>
    <w:rsid w:val="008D6F6F"/>
    <w:rsid w:val="008D70C3"/>
    <w:rsid w:val="008D7124"/>
    <w:rsid w:val="008D7895"/>
    <w:rsid w:val="008D7998"/>
    <w:rsid w:val="008E02AA"/>
    <w:rsid w:val="008E073D"/>
    <w:rsid w:val="008E082E"/>
    <w:rsid w:val="008E0A6B"/>
    <w:rsid w:val="008E0BF1"/>
    <w:rsid w:val="008E0C74"/>
    <w:rsid w:val="008E0C8C"/>
    <w:rsid w:val="008E0E7E"/>
    <w:rsid w:val="008E1200"/>
    <w:rsid w:val="008E13F0"/>
    <w:rsid w:val="008E1612"/>
    <w:rsid w:val="008E163A"/>
    <w:rsid w:val="008E1673"/>
    <w:rsid w:val="008E1963"/>
    <w:rsid w:val="008E1D8C"/>
    <w:rsid w:val="008E2238"/>
    <w:rsid w:val="008E22CD"/>
    <w:rsid w:val="008E2843"/>
    <w:rsid w:val="008E293A"/>
    <w:rsid w:val="008E2B70"/>
    <w:rsid w:val="008E3310"/>
    <w:rsid w:val="008E356F"/>
    <w:rsid w:val="008E3745"/>
    <w:rsid w:val="008E38CB"/>
    <w:rsid w:val="008E3A4F"/>
    <w:rsid w:val="008E3CAD"/>
    <w:rsid w:val="008E4198"/>
    <w:rsid w:val="008E4521"/>
    <w:rsid w:val="008E475B"/>
    <w:rsid w:val="008E489D"/>
    <w:rsid w:val="008E4C4B"/>
    <w:rsid w:val="008E4F91"/>
    <w:rsid w:val="008E5137"/>
    <w:rsid w:val="008E51DF"/>
    <w:rsid w:val="008E533B"/>
    <w:rsid w:val="008E53FD"/>
    <w:rsid w:val="008E5450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416"/>
    <w:rsid w:val="008E6552"/>
    <w:rsid w:val="008E6710"/>
    <w:rsid w:val="008E6BE8"/>
    <w:rsid w:val="008E6DE6"/>
    <w:rsid w:val="008E6EE9"/>
    <w:rsid w:val="008E6FD4"/>
    <w:rsid w:val="008E74C8"/>
    <w:rsid w:val="008E763C"/>
    <w:rsid w:val="008E76BD"/>
    <w:rsid w:val="008E77E6"/>
    <w:rsid w:val="008E7849"/>
    <w:rsid w:val="008E7BF0"/>
    <w:rsid w:val="008E7C05"/>
    <w:rsid w:val="008E7DF0"/>
    <w:rsid w:val="008E7ED4"/>
    <w:rsid w:val="008F0097"/>
    <w:rsid w:val="008F0643"/>
    <w:rsid w:val="008F0733"/>
    <w:rsid w:val="008F07A2"/>
    <w:rsid w:val="008F0CAE"/>
    <w:rsid w:val="008F10F8"/>
    <w:rsid w:val="008F12E0"/>
    <w:rsid w:val="008F143B"/>
    <w:rsid w:val="008F1563"/>
    <w:rsid w:val="008F1626"/>
    <w:rsid w:val="008F1681"/>
    <w:rsid w:val="008F1A8B"/>
    <w:rsid w:val="008F1C45"/>
    <w:rsid w:val="008F1E1F"/>
    <w:rsid w:val="008F1EA8"/>
    <w:rsid w:val="008F1FA8"/>
    <w:rsid w:val="008F2815"/>
    <w:rsid w:val="008F2C27"/>
    <w:rsid w:val="008F33F8"/>
    <w:rsid w:val="008F3572"/>
    <w:rsid w:val="008F3579"/>
    <w:rsid w:val="008F365D"/>
    <w:rsid w:val="008F36F6"/>
    <w:rsid w:val="008F386B"/>
    <w:rsid w:val="008F38B7"/>
    <w:rsid w:val="008F3951"/>
    <w:rsid w:val="008F3AE5"/>
    <w:rsid w:val="008F3BA8"/>
    <w:rsid w:val="008F3EA8"/>
    <w:rsid w:val="008F3ED1"/>
    <w:rsid w:val="008F4AB3"/>
    <w:rsid w:val="008F4FAF"/>
    <w:rsid w:val="008F4FCB"/>
    <w:rsid w:val="008F5370"/>
    <w:rsid w:val="008F5453"/>
    <w:rsid w:val="008F553C"/>
    <w:rsid w:val="008F5821"/>
    <w:rsid w:val="008F58CF"/>
    <w:rsid w:val="008F59DE"/>
    <w:rsid w:val="008F5B94"/>
    <w:rsid w:val="008F5C46"/>
    <w:rsid w:val="008F5D4F"/>
    <w:rsid w:val="008F5E90"/>
    <w:rsid w:val="008F5E93"/>
    <w:rsid w:val="008F621D"/>
    <w:rsid w:val="008F689D"/>
    <w:rsid w:val="008F6AD5"/>
    <w:rsid w:val="008F6CA9"/>
    <w:rsid w:val="008F7103"/>
    <w:rsid w:val="008F7310"/>
    <w:rsid w:val="008F7405"/>
    <w:rsid w:val="008F74AE"/>
    <w:rsid w:val="008F74E6"/>
    <w:rsid w:val="008F7B11"/>
    <w:rsid w:val="008F7CF6"/>
    <w:rsid w:val="008F7F13"/>
    <w:rsid w:val="00900A0E"/>
    <w:rsid w:val="00900ECD"/>
    <w:rsid w:val="00901194"/>
    <w:rsid w:val="00901259"/>
    <w:rsid w:val="00901565"/>
    <w:rsid w:val="00901AA4"/>
    <w:rsid w:val="00902024"/>
    <w:rsid w:val="0090218B"/>
    <w:rsid w:val="0090234B"/>
    <w:rsid w:val="00902C24"/>
    <w:rsid w:val="009030E3"/>
    <w:rsid w:val="009037F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6012"/>
    <w:rsid w:val="00906083"/>
    <w:rsid w:val="009063B5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1B0"/>
    <w:rsid w:val="00911E9F"/>
    <w:rsid w:val="00911FE0"/>
    <w:rsid w:val="009120F0"/>
    <w:rsid w:val="00912186"/>
    <w:rsid w:val="0091232B"/>
    <w:rsid w:val="00912474"/>
    <w:rsid w:val="009124A8"/>
    <w:rsid w:val="00912B98"/>
    <w:rsid w:val="00912EBE"/>
    <w:rsid w:val="009130AA"/>
    <w:rsid w:val="00913783"/>
    <w:rsid w:val="00913861"/>
    <w:rsid w:val="009138AC"/>
    <w:rsid w:val="0091390D"/>
    <w:rsid w:val="00913CE6"/>
    <w:rsid w:val="00914692"/>
    <w:rsid w:val="009147F3"/>
    <w:rsid w:val="009148BD"/>
    <w:rsid w:val="00914BF2"/>
    <w:rsid w:val="00915007"/>
    <w:rsid w:val="00915131"/>
    <w:rsid w:val="009151C9"/>
    <w:rsid w:val="0091527C"/>
    <w:rsid w:val="0091545F"/>
    <w:rsid w:val="009158A7"/>
    <w:rsid w:val="00915AAF"/>
    <w:rsid w:val="00915C0D"/>
    <w:rsid w:val="00915C74"/>
    <w:rsid w:val="00916134"/>
    <w:rsid w:val="0091641A"/>
    <w:rsid w:val="00916544"/>
    <w:rsid w:val="00916CC9"/>
    <w:rsid w:val="009171C5"/>
    <w:rsid w:val="0091730F"/>
    <w:rsid w:val="00917788"/>
    <w:rsid w:val="00917BC3"/>
    <w:rsid w:val="00917C1F"/>
    <w:rsid w:val="00917D61"/>
    <w:rsid w:val="009204D5"/>
    <w:rsid w:val="00920AC5"/>
    <w:rsid w:val="00920FE3"/>
    <w:rsid w:val="00921017"/>
    <w:rsid w:val="00921026"/>
    <w:rsid w:val="00921228"/>
    <w:rsid w:val="0092190C"/>
    <w:rsid w:val="00921DD6"/>
    <w:rsid w:val="00922017"/>
    <w:rsid w:val="00922070"/>
    <w:rsid w:val="009225F8"/>
    <w:rsid w:val="00922686"/>
    <w:rsid w:val="0092298C"/>
    <w:rsid w:val="00922DC7"/>
    <w:rsid w:val="0092312B"/>
    <w:rsid w:val="00923171"/>
    <w:rsid w:val="009231D4"/>
    <w:rsid w:val="00923345"/>
    <w:rsid w:val="00923371"/>
    <w:rsid w:val="009236DC"/>
    <w:rsid w:val="00923D4D"/>
    <w:rsid w:val="00923FCA"/>
    <w:rsid w:val="009240C9"/>
    <w:rsid w:val="00924103"/>
    <w:rsid w:val="0092418A"/>
    <w:rsid w:val="00924362"/>
    <w:rsid w:val="00924383"/>
    <w:rsid w:val="00924873"/>
    <w:rsid w:val="00924D01"/>
    <w:rsid w:val="00925660"/>
    <w:rsid w:val="00925CA2"/>
    <w:rsid w:val="00925CB0"/>
    <w:rsid w:val="00925D58"/>
    <w:rsid w:val="009266DF"/>
    <w:rsid w:val="0092695F"/>
    <w:rsid w:val="00926B5D"/>
    <w:rsid w:val="009270EE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556"/>
    <w:rsid w:val="00931886"/>
    <w:rsid w:val="009318AE"/>
    <w:rsid w:val="009322AB"/>
    <w:rsid w:val="00932959"/>
    <w:rsid w:val="00932BFA"/>
    <w:rsid w:val="00932E8F"/>
    <w:rsid w:val="00933007"/>
    <w:rsid w:val="009330EB"/>
    <w:rsid w:val="0093376B"/>
    <w:rsid w:val="00933A39"/>
    <w:rsid w:val="00933BC4"/>
    <w:rsid w:val="0093414A"/>
    <w:rsid w:val="009341BD"/>
    <w:rsid w:val="0093439B"/>
    <w:rsid w:val="0093496B"/>
    <w:rsid w:val="00934D68"/>
    <w:rsid w:val="00934DE1"/>
    <w:rsid w:val="00934F5E"/>
    <w:rsid w:val="00934F80"/>
    <w:rsid w:val="009351CB"/>
    <w:rsid w:val="00935B45"/>
    <w:rsid w:val="00935C51"/>
    <w:rsid w:val="00935DCE"/>
    <w:rsid w:val="009367D2"/>
    <w:rsid w:val="00936DD6"/>
    <w:rsid w:val="00936EDE"/>
    <w:rsid w:val="00936EF1"/>
    <w:rsid w:val="00937111"/>
    <w:rsid w:val="00937127"/>
    <w:rsid w:val="009379FE"/>
    <w:rsid w:val="00937D01"/>
    <w:rsid w:val="00937F6F"/>
    <w:rsid w:val="00940121"/>
    <w:rsid w:val="009403C5"/>
    <w:rsid w:val="009409BA"/>
    <w:rsid w:val="00940C0B"/>
    <w:rsid w:val="00940F15"/>
    <w:rsid w:val="00940F83"/>
    <w:rsid w:val="009413A1"/>
    <w:rsid w:val="009416B5"/>
    <w:rsid w:val="009416F9"/>
    <w:rsid w:val="00941723"/>
    <w:rsid w:val="00941D44"/>
    <w:rsid w:val="00941DA8"/>
    <w:rsid w:val="009423AA"/>
    <w:rsid w:val="00942534"/>
    <w:rsid w:val="0094274B"/>
    <w:rsid w:val="009427F5"/>
    <w:rsid w:val="00942E0B"/>
    <w:rsid w:val="00942EFF"/>
    <w:rsid w:val="00943246"/>
    <w:rsid w:val="00943251"/>
    <w:rsid w:val="00943883"/>
    <w:rsid w:val="00943C3A"/>
    <w:rsid w:val="00943F15"/>
    <w:rsid w:val="00943FCC"/>
    <w:rsid w:val="00944484"/>
    <w:rsid w:val="00944485"/>
    <w:rsid w:val="00944873"/>
    <w:rsid w:val="00944C09"/>
    <w:rsid w:val="00944CED"/>
    <w:rsid w:val="00944E98"/>
    <w:rsid w:val="00945220"/>
    <w:rsid w:val="0094529B"/>
    <w:rsid w:val="00945372"/>
    <w:rsid w:val="009454F8"/>
    <w:rsid w:val="00945627"/>
    <w:rsid w:val="00945A56"/>
    <w:rsid w:val="00945CFB"/>
    <w:rsid w:val="0094608F"/>
    <w:rsid w:val="00946628"/>
    <w:rsid w:val="00946C47"/>
    <w:rsid w:val="009470AA"/>
    <w:rsid w:val="00947272"/>
    <w:rsid w:val="00947BB0"/>
    <w:rsid w:val="009500F2"/>
    <w:rsid w:val="00950162"/>
    <w:rsid w:val="009501A3"/>
    <w:rsid w:val="009506CD"/>
    <w:rsid w:val="0095089C"/>
    <w:rsid w:val="00950B1C"/>
    <w:rsid w:val="00950FDD"/>
    <w:rsid w:val="00951050"/>
    <w:rsid w:val="0095117D"/>
    <w:rsid w:val="009511F9"/>
    <w:rsid w:val="00951242"/>
    <w:rsid w:val="009512A2"/>
    <w:rsid w:val="00951AF3"/>
    <w:rsid w:val="00951D2F"/>
    <w:rsid w:val="00952BB3"/>
    <w:rsid w:val="00952CFC"/>
    <w:rsid w:val="00952FAA"/>
    <w:rsid w:val="00953522"/>
    <w:rsid w:val="009536FB"/>
    <w:rsid w:val="00953881"/>
    <w:rsid w:val="009538AA"/>
    <w:rsid w:val="00953EAB"/>
    <w:rsid w:val="00954177"/>
    <w:rsid w:val="009543CA"/>
    <w:rsid w:val="009544AC"/>
    <w:rsid w:val="00954A0D"/>
    <w:rsid w:val="00954A62"/>
    <w:rsid w:val="00954C27"/>
    <w:rsid w:val="00954F77"/>
    <w:rsid w:val="00955C21"/>
    <w:rsid w:val="0095695E"/>
    <w:rsid w:val="00956C4D"/>
    <w:rsid w:val="0095727B"/>
    <w:rsid w:val="00957794"/>
    <w:rsid w:val="00957886"/>
    <w:rsid w:val="0096024D"/>
    <w:rsid w:val="009609AF"/>
    <w:rsid w:val="00960F42"/>
    <w:rsid w:val="009619E1"/>
    <w:rsid w:val="00961D58"/>
    <w:rsid w:val="009622BC"/>
    <w:rsid w:val="009623EE"/>
    <w:rsid w:val="009624D1"/>
    <w:rsid w:val="00962726"/>
    <w:rsid w:val="00962AD9"/>
    <w:rsid w:val="00962F8D"/>
    <w:rsid w:val="009633B1"/>
    <w:rsid w:val="00963661"/>
    <w:rsid w:val="00963685"/>
    <w:rsid w:val="009644EE"/>
    <w:rsid w:val="00964D29"/>
    <w:rsid w:val="00964DD9"/>
    <w:rsid w:val="00965210"/>
    <w:rsid w:val="0096526A"/>
    <w:rsid w:val="0096532F"/>
    <w:rsid w:val="009658BB"/>
    <w:rsid w:val="00965CA8"/>
    <w:rsid w:val="00965D19"/>
    <w:rsid w:val="00965FE2"/>
    <w:rsid w:val="00966210"/>
    <w:rsid w:val="009663B1"/>
    <w:rsid w:val="0096689D"/>
    <w:rsid w:val="009669CA"/>
    <w:rsid w:val="00966E1D"/>
    <w:rsid w:val="009676E3"/>
    <w:rsid w:val="0096794A"/>
    <w:rsid w:val="00967CEB"/>
    <w:rsid w:val="00967D14"/>
    <w:rsid w:val="00967E78"/>
    <w:rsid w:val="0097015C"/>
    <w:rsid w:val="009701B8"/>
    <w:rsid w:val="009702AF"/>
    <w:rsid w:val="00970416"/>
    <w:rsid w:val="00970447"/>
    <w:rsid w:val="00970B0A"/>
    <w:rsid w:val="00970E15"/>
    <w:rsid w:val="009710E4"/>
    <w:rsid w:val="009711B4"/>
    <w:rsid w:val="00971397"/>
    <w:rsid w:val="00971545"/>
    <w:rsid w:val="009717C3"/>
    <w:rsid w:val="00971940"/>
    <w:rsid w:val="00971A2B"/>
    <w:rsid w:val="00971BFC"/>
    <w:rsid w:val="00971C74"/>
    <w:rsid w:val="00972097"/>
    <w:rsid w:val="0097213B"/>
    <w:rsid w:val="00972530"/>
    <w:rsid w:val="00972A1A"/>
    <w:rsid w:val="00972AE6"/>
    <w:rsid w:val="00972B35"/>
    <w:rsid w:val="00972C33"/>
    <w:rsid w:val="00972FA4"/>
    <w:rsid w:val="009733DC"/>
    <w:rsid w:val="009733E4"/>
    <w:rsid w:val="00973434"/>
    <w:rsid w:val="00973705"/>
    <w:rsid w:val="00973CB4"/>
    <w:rsid w:val="00973DDA"/>
    <w:rsid w:val="0097424E"/>
    <w:rsid w:val="00974628"/>
    <w:rsid w:val="009748A8"/>
    <w:rsid w:val="009749EB"/>
    <w:rsid w:val="00974CDB"/>
    <w:rsid w:val="00974FF4"/>
    <w:rsid w:val="0097509F"/>
    <w:rsid w:val="009753B0"/>
    <w:rsid w:val="009759CE"/>
    <w:rsid w:val="00975C59"/>
    <w:rsid w:val="00975CA4"/>
    <w:rsid w:val="00975D9E"/>
    <w:rsid w:val="0097654C"/>
    <w:rsid w:val="00976BAC"/>
    <w:rsid w:val="00976BEF"/>
    <w:rsid w:val="00976BFA"/>
    <w:rsid w:val="00976D27"/>
    <w:rsid w:val="00976D9F"/>
    <w:rsid w:val="00976EB4"/>
    <w:rsid w:val="009770C1"/>
    <w:rsid w:val="009773E7"/>
    <w:rsid w:val="0097745C"/>
    <w:rsid w:val="009775FD"/>
    <w:rsid w:val="0097761A"/>
    <w:rsid w:val="0097765D"/>
    <w:rsid w:val="00977A8B"/>
    <w:rsid w:val="00977DE8"/>
    <w:rsid w:val="00980039"/>
    <w:rsid w:val="00980072"/>
    <w:rsid w:val="009800F0"/>
    <w:rsid w:val="0098078B"/>
    <w:rsid w:val="009808FA"/>
    <w:rsid w:val="00980A27"/>
    <w:rsid w:val="00980A5E"/>
    <w:rsid w:val="00980BA0"/>
    <w:rsid w:val="00980BD8"/>
    <w:rsid w:val="00980EA3"/>
    <w:rsid w:val="00981347"/>
    <w:rsid w:val="00981350"/>
    <w:rsid w:val="009814BF"/>
    <w:rsid w:val="00981652"/>
    <w:rsid w:val="00981905"/>
    <w:rsid w:val="00981B60"/>
    <w:rsid w:val="00982011"/>
    <w:rsid w:val="009822BE"/>
    <w:rsid w:val="00982603"/>
    <w:rsid w:val="00982736"/>
    <w:rsid w:val="0098337F"/>
    <w:rsid w:val="009833EA"/>
    <w:rsid w:val="0098340F"/>
    <w:rsid w:val="009836A1"/>
    <w:rsid w:val="0098389A"/>
    <w:rsid w:val="00983970"/>
    <w:rsid w:val="00983AB8"/>
    <w:rsid w:val="00984191"/>
    <w:rsid w:val="00984263"/>
    <w:rsid w:val="0098452B"/>
    <w:rsid w:val="0098454E"/>
    <w:rsid w:val="00984571"/>
    <w:rsid w:val="009846BC"/>
    <w:rsid w:val="0098479D"/>
    <w:rsid w:val="0098488E"/>
    <w:rsid w:val="00984B58"/>
    <w:rsid w:val="00984C33"/>
    <w:rsid w:val="00984D1B"/>
    <w:rsid w:val="00984FCA"/>
    <w:rsid w:val="00985252"/>
    <w:rsid w:val="00985409"/>
    <w:rsid w:val="0098559B"/>
    <w:rsid w:val="0098588C"/>
    <w:rsid w:val="009858C7"/>
    <w:rsid w:val="0098594D"/>
    <w:rsid w:val="00985A3C"/>
    <w:rsid w:val="00985D3B"/>
    <w:rsid w:val="00985DA9"/>
    <w:rsid w:val="009862F8"/>
    <w:rsid w:val="00986A3B"/>
    <w:rsid w:val="00986AE3"/>
    <w:rsid w:val="00986B55"/>
    <w:rsid w:val="00986C18"/>
    <w:rsid w:val="00986D4C"/>
    <w:rsid w:val="00986FD4"/>
    <w:rsid w:val="0098704F"/>
    <w:rsid w:val="009871ED"/>
    <w:rsid w:val="009873A7"/>
    <w:rsid w:val="0098779A"/>
    <w:rsid w:val="00987EEB"/>
    <w:rsid w:val="00987EFA"/>
    <w:rsid w:val="00990436"/>
    <w:rsid w:val="00990495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699"/>
    <w:rsid w:val="009937A4"/>
    <w:rsid w:val="009937AE"/>
    <w:rsid w:val="00993CB6"/>
    <w:rsid w:val="00994664"/>
    <w:rsid w:val="00994764"/>
    <w:rsid w:val="00994C41"/>
    <w:rsid w:val="00994D00"/>
    <w:rsid w:val="00994F8D"/>
    <w:rsid w:val="0099536F"/>
    <w:rsid w:val="00995390"/>
    <w:rsid w:val="00995702"/>
    <w:rsid w:val="00995834"/>
    <w:rsid w:val="00995A42"/>
    <w:rsid w:val="00995EBE"/>
    <w:rsid w:val="00995FB6"/>
    <w:rsid w:val="009965A9"/>
    <w:rsid w:val="009967A5"/>
    <w:rsid w:val="00996E4F"/>
    <w:rsid w:val="00996EE2"/>
    <w:rsid w:val="009978AC"/>
    <w:rsid w:val="00997A34"/>
    <w:rsid w:val="00997D19"/>
    <w:rsid w:val="00997D1D"/>
    <w:rsid w:val="00997F35"/>
    <w:rsid w:val="00997FB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251C"/>
    <w:rsid w:val="009A25F8"/>
    <w:rsid w:val="009A26F5"/>
    <w:rsid w:val="009A2901"/>
    <w:rsid w:val="009A2A6C"/>
    <w:rsid w:val="009A2B4D"/>
    <w:rsid w:val="009A2D09"/>
    <w:rsid w:val="009A2D85"/>
    <w:rsid w:val="009A2EB5"/>
    <w:rsid w:val="009A2F3B"/>
    <w:rsid w:val="009A3851"/>
    <w:rsid w:val="009A3D5E"/>
    <w:rsid w:val="009A433B"/>
    <w:rsid w:val="009A438C"/>
    <w:rsid w:val="009A454E"/>
    <w:rsid w:val="009A4B4B"/>
    <w:rsid w:val="009A4C1F"/>
    <w:rsid w:val="009A4C94"/>
    <w:rsid w:val="009A4D72"/>
    <w:rsid w:val="009A4FB2"/>
    <w:rsid w:val="009A4FCE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558"/>
    <w:rsid w:val="009A79E6"/>
    <w:rsid w:val="009A7AB3"/>
    <w:rsid w:val="009A7EA4"/>
    <w:rsid w:val="009B06C5"/>
    <w:rsid w:val="009B082C"/>
    <w:rsid w:val="009B0872"/>
    <w:rsid w:val="009B094A"/>
    <w:rsid w:val="009B0D4C"/>
    <w:rsid w:val="009B128D"/>
    <w:rsid w:val="009B15CE"/>
    <w:rsid w:val="009B1AF3"/>
    <w:rsid w:val="009B2043"/>
    <w:rsid w:val="009B2359"/>
    <w:rsid w:val="009B2610"/>
    <w:rsid w:val="009B2699"/>
    <w:rsid w:val="009B285F"/>
    <w:rsid w:val="009B28F8"/>
    <w:rsid w:val="009B296A"/>
    <w:rsid w:val="009B2CCF"/>
    <w:rsid w:val="009B3224"/>
    <w:rsid w:val="009B3D69"/>
    <w:rsid w:val="009B41A3"/>
    <w:rsid w:val="009B4625"/>
    <w:rsid w:val="009B46CE"/>
    <w:rsid w:val="009B493D"/>
    <w:rsid w:val="009B4B93"/>
    <w:rsid w:val="009B4BA3"/>
    <w:rsid w:val="009B5103"/>
    <w:rsid w:val="009B556D"/>
    <w:rsid w:val="009B5F67"/>
    <w:rsid w:val="009B621A"/>
    <w:rsid w:val="009B637F"/>
    <w:rsid w:val="009B67C3"/>
    <w:rsid w:val="009B6923"/>
    <w:rsid w:val="009B695C"/>
    <w:rsid w:val="009B69D7"/>
    <w:rsid w:val="009B6A7E"/>
    <w:rsid w:val="009B6AE2"/>
    <w:rsid w:val="009B6D31"/>
    <w:rsid w:val="009B6EAF"/>
    <w:rsid w:val="009B6FB1"/>
    <w:rsid w:val="009B70A0"/>
    <w:rsid w:val="009B727C"/>
    <w:rsid w:val="009B72D8"/>
    <w:rsid w:val="009B7377"/>
    <w:rsid w:val="009B765B"/>
    <w:rsid w:val="009B7730"/>
    <w:rsid w:val="009B7901"/>
    <w:rsid w:val="009B796B"/>
    <w:rsid w:val="009B7B4C"/>
    <w:rsid w:val="009B7E12"/>
    <w:rsid w:val="009B7ECF"/>
    <w:rsid w:val="009B7FA1"/>
    <w:rsid w:val="009C0059"/>
    <w:rsid w:val="009C02D1"/>
    <w:rsid w:val="009C042C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1E0E"/>
    <w:rsid w:val="009C2262"/>
    <w:rsid w:val="009C2692"/>
    <w:rsid w:val="009C2A0E"/>
    <w:rsid w:val="009C2B38"/>
    <w:rsid w:val="009C2EA4"/>
    <w:rsid w:val="009C320F"/>
    <w:rsid w:val="009C3240"/>
    <w:rsid w:val="009C32FE"/>
    <w:rsid w:val="009C3380"/>
    <w:rsid w:val="009C35DA"/>
    <w:rsid w:val="009C419B"/>
    <w:rsid w:val="009C435C"/>
    <w:rsid w:val="009C46B8"/>
    <w:rsid w:val="009C483B"/>
    <w:rsid w:val="009C4A83"/>
    <w:rsid w:val="009C5317"/>
    <w:rsid w:val="009C5365"/>
    <w:rsid w:val="009C57CF"/>
    <w:rsid w:val="009C5ADC"/>
    <w:rsid w:val="009C5D2B"/>
    <w:rsid w:val="009C5D57"/>
    <w:rsid w:val="009C5F78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D16"/>
    <w:rsid w:val="009D011A"/>
    <w:rsid w:val="009D0469"/>
    <w:rsid w:val="009D0570"/>
    <w:rsid w:val="009D0835"/>
    <w:rsid w:val="009D0AD0"/>
    <w:rsid w:val="009D0E6E"/>
    <w:rsid w:val="009D115D"/>
    <w:rsid w:val="009D141B"/>
    <w:rsid w:val="009D14AA"/>
    <w:rsid w:val="009D1DF2"/>
    <w:rsid w:val="009D1E80"/>
    <w:rsid w:val="009D2138"/>
    <w:rsid w:val="009D243C"/>
    <w:rsid w:val="009D2746"/>
    <w:rsid w:val="009D2A89"/>
    <w:rsid w:val="009D2C99"/>
    <w:rsid w:val="009D2DA7"/>
    <w:rsid w:val="009D2DBC"/>
    <w:rsid w:val="009D3809"/>
    <w:rsid w:val="009D3DDD"/>
    <w:rsid w:val="009D4552"/>
    <w:rsid w:val="009D47DE"/>
    <w:rsid w:val="009D4A5E"/>
    <w:rsid w:val="009D4CE8"/>
    <w:rsid w:val="009D4EA5"/>
    <w:rsid w:val="009D51AB"/>
    <w:rsid w:val="009D556A"/>
    <w:rsid w:val="009D557B"/>
    <w:rsid w:val="009D5CAE"/>
    <w:rsid w:val="009D5ED3"/>
    <w:rsid w:val="009D5F08"/>
    <w:rsid w:val="009D64E9"/>
    <w:rsid w:val="009D677B"/>
    <w:rsid w:val="009D6FC3"/>
    <w:rsid w:val="009D6FCA"/>
    <w:rsid w:val="009D721A"/>
    <w:rsid w:val="009D77DE"/>
    <w:rsid w:val="009D7CEA"/>
    <w:rsid w:val="009D7D15"/>
    <w:rsid w:val="009D7E39"/>
    <w:rsid w:val="009E03A0"/>
    <w:rsid w:val="009E05F2"/>
    <w:rsid w:val="009E101E"/>
    <w:rsid w:val="009E1144"/>
    <w:rsid w:val="009E1476"/>
    <w:rsid w:val="009E1980"/>
    <w:rsid w:val="009E1C24"/>
    <w:rsid w:val="009E1ED0"/>
    <w:rsid w:val="009E2174"/>
    <w:rsid w:val="009E21E7"/>
    <w:rsid w:val="009E22E2"/>
    <w:rsid w:val="009E25DA"/>
    <w:rsid w:val="009E270E"/>
    <w:rsid w:val="009E27A5"/>
    <w:rsid w:val="009E2929"/>
    <w:rsid w:val="009E2DE0"/>
    <w:rsid w:val="009E2F0E"/>
    <w:rsid w:val="009E3111"/>
    <w:rsid w:val="009E315E"/>
    <w:rsid w:val="009E3300"/>
    <w:rsid w:val="009E3491"/>
    <w:rsid w:val="009E353E"/>
    <w:rsid w:val="009E36F2"/>
    <w:rsid w:val="009E3825"/>
    <w:rsid w:val="009E3AEF"/>
    <w:rsid w:val="009E3B0B"/>
    <w:rsid w:val="009E3CC7"/>
    <w:rsid w:val="009E4492"/>
    <w:rsid w:val="009E46CF"/>
    <w:rsid w:val="009E4889"/>
    <w:rsid w:val="009E48AF"/>
    <w:rsid w:val="009E4956"/>
    <w:rsid w:val="009E4B06"/>
    <w:rsid w:val="009E4B3A"/>
    <w:rsid w:val="009E4B59"/>
    <w:rsid w:val="009E4C59"/>
    <w:rsid w:val="009E567F"/>
    <w:rsid w:val="009E56B5"/>
    <w:rsid w:val="009E5A36"/>
    <w:rsid w:val="009E5E5F"/>
    <w:rsid w:val="009E60B2"/>
    <w:rsid w:val="009E6332"/>
    <w:rsid w:val="009E650F"/>
    <w:rsid w:val="009E66E4"/>
    <w:rsid w:val="009E70B3"/>
    <w:rsid w:val="009E78DC"/>
    <w:rsid w:val="009E79F5"/>
    <w:rsid w:val="009E7A0A"/>
    <w:rsid w:val="009E7DEF"/>
    <w:rsid w:val="009F0353"/>
    <w:rsid w:val="009F059D"/>
    <w:rsid w:val="009F0D53"/>
    <w:rsid w:val="009F1238"/>
    <w:rsid w:val="009F1533"/>
    <w:rsid w:val="009F16C7"/>
    <w:rsid w:val="009F17E9"/>
    <w:rsid w:val="009F1A7F"/>
    <w:rsid w:val="009F212C"/>
    <w:rsid w:val="009F251B"/>
    <w:rsid w:val="009F2816"/>
    <w:rsid w:val="009F29E6"/>
    <w:rsid w:val="009F2D39"/>
    <w:rsid w:val="009F321B"/>
    <w:rsid w:val="009F356D"/>
    <w:rsid w:val="009F3920"/>
    <w:rsid w:val="009F3970"/>
    <w:rsid w:val="009F3C22"/>
    <w:rsid w:val="009F3CF8"/>
    <w:rsid w:val="009F3FFF"/>
    <w:rsid w:val="009F46AE"/>
    <w:rsid w:val="009F4804"/>
    <w:rsid w:val="009F4851"/>
    <w:rsid w:val="009F4FF5"/>
    <w:rsid w:val="009F54C5"/>
    <w:rsid w:val="009F5544"/>
    <w:rsid w:val="009F5752"/>
    <w:rsid w:val="009F5834"/>
    <w:rsid w:val="009F5991"/>
    <w:rsid w:val="009F5A3D"/>
    <w:rsid w:val="009F5D2B"/>
    <w:rsid w:val="009F68F1"/>
    <w:rsid w:val="009F6B55"/>
    <w:rsid w:val="009F6C7D"/>
    <w:rsid w:val="009F7385"/>
    <w:rsid w:val="009F7660"/>
    <w:rsid w:val="009F7A2E"/>
    <w:rsid w:val="009F7D15"/>
    <w:rsid w:val="00A001AA"/>
    <w:rsid w:val="00A00346"/>
    <w:rsid w:val="00A003AA"/>
    <w:rsid w:val="00A0049B"/>
    <w:rsid w:val="00A004AD"/>
    <w:rsid w:val="00A0060D"/>
    <w:rsid w:val="00A00DFE"/>
    <w:rsid w:val="00A00ECA"/>
    <w:rsid w:val="00A00ECE"/>
    <w:rsid w:val="00A00F2A"/>
    <w:rsid w:val="00A00FAD"/>
    <w:rsid w:val="00A012DE"/>
    <w:rsid w:val="00A01404"/>
    <w:rsid w:val="00A01948"/>
    <w:rsid w:val="00A0195C"/>
    <w:rsid w:val="00A01AE3"/>
    <w:rsid w:val="00A01E73"/>
    <w:rsid w:val="00A02175"/>
    <w:rsid w:val="00A021DD"/>
    <w:rsid w:val="00A02371"/>
    <w:rsid w:val="00A027A0"/>
    <w:rsid w:val="00A02F0E"/>
    <w:rsid w:val="00A02FBB"/>
    <w:rsid w:val="00A034ED"/>
    <w:rsid w:val="00A0364B"/>
    <w:rsid w:val="00A036E7"/>
    <w:rsid w:val="00A037C1"/>
    <w:rsid w:val="00A03BEE"/>
    <w:rsid w:val="00A03C15"/>
    <w:rsid w:val="00A03D14"/>
    <w:rsid w:val="00A03D7E"/>
    <w:rsid w:val="00A03F83"/>
    <w:rsid w:val="00A04197"/>
    <w:rsid w:val="00A041A8"/>
    <w:rsid w:val="00A0425A"/>
    <w:rsid w:val="00A0445A"/>
    <w:rsid w:val="00A0454D"/>
    <w:rsid w:val="00A04DF7"/>
    <w:rsid w:val="00A04FE4"/>
    <w:rsid w:val="00A05C43"/>
    <w:rsid w:val="00A05DF9"/>
    <w:rsid w:val="00A05E88"/>
    <w:rsid w:val="00A05F24"/>
    <w:rsid w:val="00A06092"/>
    <w:rsid w:val="00A0634E"/>
    <w:rsid w:val="00A0644E"/>
    <w:rsid w:val="00A06661"/>
    <w:rsid w:val="00A068A7"/>
    <w:rsid w:val="00A069D9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07F7A"/>
    <w:rsid w:val="00A10094"/>
    <w:rsid w:val="00A10246"/>
    <w:rsid w:val="00A105F0"/>
    <w:rsid w:val="00A10EC7"/>
    <w:rsid w:val="00A10F90"/>
    <w:rsid w:val="00A10FA3"/>
    <w:rsid w:val="00A1102E"/>
    <w:rsid w:val="00A114A1"/>
    <w:rsid w:val="00A11651"/>
    <w:rsid w:val="00A1184E"/>
    <w:rsid w:val="00A119AD"/>
    <w:rsid w:val="00A11DA7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F4"/>
    <w:rsid w:val="00A1439D"/>
    <w:rsid w:val="00A14411"/>
    <w:rsid w:val="00A1462D"/>
    <w:rsid w:val="00A146A6"/>
    <w:rsid w:val="00A1494B"/>
    <w:rsid w:val="00A14960"/>
    <w:rsid w:val="00A14B6F"/>
    <w:rsid w:val="00A14EA3"/>
    <w:rsid w:val="00A153B5"/>
    <w:rsid w:val="00A15A49"/>
    <w:rsid w:val="00A15C39"/>
    <w:rsid w:val="00A1602B"/>
    <w:rsid w:val="00A1627D"/>
    <w:rsid w:val="00A16390"/>
    <w:rsid w:val="00A1655D"/>
    <w:rsid w:val="00A1674B"/>
    <w:rsid w:val="00A16777"/>
    <w:rsid w:val="00A16C63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798"/>
    <w:rsid w:val="00A217A5"/>
    <w:rsid w:val="00A21CDF"/>
    <w:rsid w:val="00A21EC1"/>
    <w:rsid w:val="00A22090"/>
    <w:rsid w:val="00A22489"/>
    <w:rsid w:val="00A22491"/>
    <w:rsid w:val="00A22540"/>
    <w:rsid w:val="00A22901"/>
    <w:rsid w:val="00A22D25"/>
    <w:rsid w:val="00A22D99"/>
    <w:rsid w:val="00A22DD0"/>
    <w:rsid w:val="00A233D4"/>
    <w:rsid w:val="00A23664"/>
    <w:rsid w:val="00A237FE"/>
    <w:rsid w:val="00A23AE6"/>
    <w:rsid w:val="00A23E91"/>
    <w:rsid w:val="00A23F11"/>
    <w:rsid w:val="00A23F4B"/>
    <w:rsid w:val="00A246E4"/>
    <w:rsid w:val="00A2549E"/>
    <w:rsid w:val="00A2589B"/>
    <w:rsid w:val="00A25DCD"/>
    <w:rsid w:val="00A25F4D"/>
    <w:rsid w:val="00A25F86"/>
    <w:rsid w:val="00A2627D"/>
    <w:rsid w:val="00A262FC"/>
    <w:rsid w:val="00A26609"/>
    <w:rsid w:val="00A266DF"/>
    <w:rsid w:val="00A268C2"/>
    <w:rsid w:val="00A26983"/>
    <w:rsid w:val="00A26BF3"/>
    <w:rsid w:val="00A26D6B"/>
    <w:rsid w:val="00A26E0B"/>
    <w:rsid w:val="00A270B7"/>
    <w:rsid w:val="00A27457"/>
    <w:rsid w:val="00A27478"/>
    <w:rsid w:val="00A27540"/>
    <w:rsid w:val="00A27C0F"/>
    <w:rsid w:val="00A300CB"/>
    <w:rsid w:val="00A3089D"/>
    <w:rsid w:val="00A309FE"/>
    <w:rsid w:val="00A30B0B"/>
    <w:rsid w:val="00A30B9C"/>
    <w:rsid w:val="00A30C33"/>
    <w:rsid w:val="00A30F20"/>
    <w:rsid w:val="00A31863"/>
    <w:rsid w:val="00A319E6"/>
    <w:rsid w:val="00A31BB9"/>
    <w:rsid w:val="00A31BE3"/>
    <w:rsid w:val="00A31E1B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741"/>
    <w:rsid w:val="00A337E8"/>
    <w:rsid w:val="00A338F6"/>
    <w:rsid w:val="00A33AAB"/>
    <w:rsid w:val="00A33B77"/>
    <w:rsid w:val="00A33DC3"/>
    <w:rsid w:val="00A33E3B"/>
    <w:rsid w:val="00A34065"/>
    <w:rsid w:val="00A34076"/>
    <w:rsid w:val="00A340CB"/>
    <w:rsid w:val="00A34170"/>
    <w:rsid w:val="00A3494A"/>
    <w:rsid w:val="00A352A9"/>
    <w:rsid w:val="00A35323"/>
    <w:rsid w:val="00A35396"/>
    <w:rsid w:val="00A353DB"/>
    <w:rsid w:val="00A35482"/>
    <w:rsid w:val="00A35BEF"/>
    <w:rsid w:val="00A35EBF"/>
    <w:rsid w:val="00A3628A"/>
    <w:rsid w:val="00A36362"/>
    <w:rsid w:val="00A36AEE"/>
    <w:rsid w:val="00A36C98"/>
    <w:rsid w:val="00A36D63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46E"/>
    <w:rsid w:val="00A40614"/>
    <w:rsid w:val="00A40724"/>
    <w:rsid w:val="00A40976"/>
    <w:rsid w:val="00A40984"/>
    <w:rsid w:val="00A40A32"/>
    <w:rsid w:val="00A40E0A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B30"/>
    <w:rsid w:val="00A44B84"/>
    <w:rsid w:val="00A44BF5"/>
    <w:rsid w:val="00A44D2E"/>
    <w:rsid w:val="00A4539F"/>
    <w:rsid w:val="00A459F1"/>
    <w:rsid w:val="00A45A14"/>
    <w:rsid w:val="00A45D34"/>
    <w:rsid w:val="00A45E28"/>
    <w:rsid w:val="00A45E4F"/>
    <w:rsid w:val="00A45E72"/>
    <w:rsid w:val="00A45F35"/>
    <w:rsid w:val="00A47523"/>
    <w:rsid w:val="00A47554"/>
    <w:rsid w:val="00A4756F"/>
    <w:rsid w:val="00A47790"/>
    <w:rsid w:val="00A47C31"/>
    <w:rsid w:val="00A47CCB"/>
    <w:rsid w:val="00A502AC"/>
    <w:rsid w:val="00A5090D"/>
    <w:rsid w:val="00A50BF7"/>
    <w:rsid w:val="00A51628"/>
    <w:rsid w:val="00A51908"/>
    <w:rsid w:val="00A51C30"/>
    <w:rsid w:val="00A52016"/>
    <w:rsid w:val="00A52224"/>
    <w:rsid w:val="00A5260F"/>
    <w:rsid w:val="00A52924"/>
    <w:rsid w:val="00A529DB"/>
    <w:rsid w:val="00A52B6F"/>
    <w:rsid w:val="00A52C19"/>
    <w:rsid w:val="00A52C6D"/>
    <w:rsid w:val="00A52DA2"/>
    <w:rsid w:val="00A52DF3"/>
    <w:rsid w:val="00A52EE6"/>
    <w:rsid w:val="00A53EC5"/>
    <w:rsid w:val="00A5419D"/>
    <w:rsid w:val="00A54859"/>
    <w:rsid w:val="00A54A5F"/>
    <w:rsid w:val="00A54FB5"/>
    <w:rsid w:val="00A55045"/>
    <w:rsid w:val="00A5539B"/>
    <w:rsid w:val="00A5583E"/>
    <w:rsid w:val="00A55BAA"/>
    <w:rsid w:val="00A55E77"/>
    <w:rsid w:val="00A55F48"/>
    <w:rsid w:val="00A560BD"/>
    <w:rsid w:val="00A566CC"/>
    <w:rsid w:val="00A567F8"/>
    <w:rsid w:val="00A569FA"/>
    <w:rsid w:val="00A56A2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E67"/>
    <w:rsid w:val="00A57FDD"/>
    <w:rsid w:val="00A60154"/>
    <w:rsid w:val="00A604F6"/>
    <w:rsid w:val="00A605C1"/>
    <w:rsid w:val="00A606CF"/>
    <w:rsid w:val="00A60CD5"/>
    <w:rsid w:val="00A60D41"/>
    <w:rsid w:val="00A6119F"/>
    <w:rsid w:val="00A61283"/>
    <w:rsid w:val="00A6140F"/>
    <w:rsid w:val="00A6165E"/>
    <w:rsid w:val="00A619C2"/>
    <w:rsid w:val="00A61BD0"/>
    <w:rsid w:val="00A61C9D"/>
    <w:rsid w:val="00A622C7"/>
    <w:rsid w:val="00A6239E"/>
    <w:rsid w:val="00A623A2"/>
    <w:rsid w:val="00A6256B"/>
    <w:rsid w:val="00A625B9"/>
    <w:rsid w:val="00A62643"/>
    <w:rsid w:val="00A629CE"/>
    <w:rsid w:val="00A62CE6"/>
    <w:rsid w:val="00A630AF"/>
    <w:rsid w:val="00A636D2"/>
    <w:rsid w:val="00A63A2B"/>
    <w:rsid w:val="00A63C41"/>
    <w:rsid w:val="00A63E6D"/>
    <w:rsid w:val="00A63EC2"/>
    <w:rsid w:val="00A63F34"/>
    <w:rsid w:val="00A640EA"/>
    <w:rsid w:val="00A641D4"/>
    <w:rsid w:val="00A642D5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F9F"/>
    <w:rsid w:val="00A66352"/>
    <w:rsid w:val="00A668CC"/>
    <w:rsid w:val="00A66949"/>
    <w:rsid w:val="00A66B1B"/>
    <w:rsid w:val="00A66BCD"/>
    <w:rsid w:val="00A66DB8"/>
    <w:rsid w:val="00A66E72"/>
    <w:rsid w:val="00A66F8E"/>
    <w:rsid w:val="00A670F4"/>
    <w:rsid w:val="00A67331"/>
    <w:rsid w:val="00A6755B"/>
    <w:rsid w:val="00A67662"/>
    <w:rsid w:val="00A67715"/>
    <w:rsid w:val="00A678D3"/>
    <w:rsid w:val="00A678DF"/>
    <w:rsid w:val="00A679CB"/>
    <w:rsid w:val="00A67C95"/>
    <w:rsid w:val="00A67E4D"/>
    <w:rsid w:val="00A67FD9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1E0D"/>
    <w:rsid w:val="00A72162"/>
    <w:rsid w:val="00A72702"/>
    <w:rsid w:val="00A727C0"/>
    <w:rsid w:val="00A72B10"/>
    <w:rsid w:val="00A72EDC"/>
    <w:rsid w:val="00A73699"/>
    <w:rsid w:val="00A736DE"/>
    <w:rsid w:val="00A73A5F"/>
    <w:rsid w:val="00A73C27"/>
    <w:rsid w:val="00A74308"/>
    <w:rsid w:val="00A7450F"/>
    <w:rsid w:val="00A747E3"/>
    <w:rsid w:val="00A74B88"/>
    <w:rsid w:val="00A74D09"/>
    <w:rsid w:val="00A74F55"/>
    <w:rsid w:val="00A74FA4"/>
    <w:rsid w:val="00A7540A"/>
    <w:rsid w:val="00A75730"/>
    <w:rsid w:val="00A75967"/>
    <w:rsid w:val="00A75D32"/>
    <w:rsid w:val="00A75E97"/>
    <w:rsid w:val="00A75FF7"/>
    <w:rsid w:val="00A76112"/>
    <w:rsid w:val="00A76195"/>
    <w:rsid w:val="00A76448"/>
    <w:rsid w:val="00A765A0"/>
    <w:rsid w:val="00A76AE3"/>
    <w:rsid w:val="00A76C89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5E7"/>
    <w:rsid w:val="00A81C18"/>
    <w:rsid w:val="00A82020"/>
    <w:rsid w:val="00A82643"/>
    <w:rsid w:val="00A82A81"/>
    <w:rsid w:val="00A82C66"/>
    <w:rsid w:val="00A83037"/>
    <w:rsid w:val="00A83076"/>
    <w:rsid w:val="00A831CD"/>
    <w:rsid w:val="00A832EB"/>
    <w:rsid w:val="00A8388F"/>
    <w:rsid w:val="00A83979"/>
    <w:rsid w:val="00A839E6"/>
    <w:rsid w:val="00A83B87"/>
    <w:rsid w:val="00A83BEE"/>
    <w:rsid w:val="00A83F84"/>
    <w:rsid w:val="00A83FE8"/>
    <w:rsid w:val="00A840EC"/>
    <w:rsid w:val="00A84880"/>
    <w:rsid w:val="00A84A78"/>
    <w:rsid w:val="00A84BAF"/>
    <w:rsid w:val="00A84D9E"/>
    <w:rsid w:val="00A84E67"/>
    <w:rsid w:val="00A85048"/>
    <w:rsid w:val="00A8505E"/>
    <w:rsid w:val="00A8506E"/>
    <w:rsid w:val="00A85079"/>
    <w:rsid w:val="00A8575D"/>
    <w:rsid w:val="00A85AC6"/>
    <w:rsid w:val="00A85BA5"/>
    <w:rsid w:val="00A85D3B"/>
    <w:rsid w:val="00A8600F"/>
    <w:rsid w:val="00A86481"/>
    <w:rsid w:val="00A865E7"/>
    <w:rsid w:val="00A874F5"/>
    <w:rsid w:val="00A8762E"/>
    <w:rsid w:val="00A87837"/>
    <w:rsid w:val="00A8792F"/>
    <w:rsid w:val="00A87A5C"/>
    <w:rsid w:val="00A87EE5"/>
    <w:rsid w:val="00A87EEF"/>
    <w:rsid w:val="00A90051"/>
    <w:rsid w:val="00A9096B"/>
    <w:rsid w:val="00A90AB3"/>
    <w:rsid w:val="00A90C2F"/>
    <w:rsid w:val="00A90F60"/>
    <w:rsid w:val="00A90FA0"/>
    <w:rsid w:val="00A91026"/>
    <w:rsid w:val="00A9104B"/>
    <w:rsid w:val="00A91292"/>
    <w:rsid w:val="00A91327"/>
    <w:rsid w:val="00A91330"/>
    <w:rsid w:val="00A9267D"/>
    <w:rsid w:val="00A93566"/>
    <w:rsid w:val="00A93A04"/>
    <w:rsid w:val="00A94257"/>
    <w:rsid w:val="00A943D6"/>
    <w:rsid w:val="00A94656"/>
    <w:rsid w:val="00A94859"/>
    <w:rsid w:val="00A948B1"/>
    <w:rsid w:val="00A94A13"/>
    <w:rsid w:val="00A94BAC"/>
    <w:rsid w:val="00A94F40"/>
    <w:rsid w:val="00A95381"/>
    <w:rsid w:val="00A95408"/>
    <w:rsid w:val="00A959B0"/>
    <w:rsid w:val="00A95CBC"/>
    <w:rsid w:val="00A95D38"/>
    <w:rsid w:val="00A96035"/>
    <w:rsid w:val="00A96082"/>
    <w:rsid w:val="00A964EE"/>
    <w:rsid w:val="00A9679D"/>
    <w:rsid w:val="00A96E70"/>
    <w:rsid w:val="00A970BC"/>
    <w:rsid w:val="00A97213"/>
    <w:rsid w:val="00A9773C"/>
    <w:rsid w:val="00A977C4"/>
    <w:rsid w:val="00AA00FA"/>
    <w:rsid w:val="00AA091C"/>
    <w:rsid w:val="00AA09D7"/>
    <w:rsid w:val="00AA0E3A"/>
    <w:rsid w:val="00AA1114"/>
    <w:rsid w:val="00AA164B"/>
    <w:rsid w:val="00AA1A11"/>
    <w:rsid w:val="00AA1B4E"/>
    <w:rsid w:val="00AA1C6B"/>
    <w:rsid w:val="00AA1D5A"/>
    <w:rsid w:val="00AA25BA"/>
    <w:rsid w:val="00AA2624"/>
    <w:rsid w:val="00AA26BB"/>
    <w:rsid w:val="00AA271B"/>
    <w:rsid w:val="00AA2B90"/>
    <w:rsid w:val="00AA2BB4"/>
    <w:rsid w:val="00AA2C94"/>
    <w:rsid w:val="00AA2E6B"/>
    <w:rsid w:val="00AA3036"/>
    <w:rsid w:val="00AA308C"/>
    <w:rsid w:val="00AA397F"/>
    <w:rsid w:val="00AA3C21"/>
    <w:rsid w:val="00AA40A8"/>
    <w:rsid w:val="00AA447D"/>
    <w:rsid w:val="00AA449F"/>
    <w:rsid w:val="00AA47A3"/>
    <w:rsid w:val="00AA5B6A"/>
    <w:rsid w:val="00AA61C9"/>
    <w:rsid w:val="00AA66C2"/>
    <w:rsid w:val="00AA67AD"/>
    <w:rsid w:val="00AA6912"/>
    <w:rsid w:val="00AA6B99"/>
    <w:rsid w:val="00AA6BC8"/>
    <w:rsid w:val="00AA6F37"/>
    <w:rsid w:val="00AA728E"/>
    <w:rsid w:val="00AA76D8"/>
    <w:rsid w:val="00AA783E"/>
    <w:rsid w:val="00AA7B6D"/>
    <w:rsid w:val="00AA7F2B"/>
    <w:rsid w:val="00AA7F3B"/>
    <w:rsid w:val="00AB0396"/>
    <w:rsid w:val="00AB0465"/>
    <w:rsid w:val="00AB0699"/>
    <w:rsid w:val="00AB0A77"/>
    <w:rsid w:val="00AB0FEA"/>
    <w:rsid w:val="00AB18AC"/>
    <w:rsid w:val="00AB1957"/>
    <w:rsid w:val="00AB1B9C"/>
    <w:rsid w:val="00AB1BCC"/>
    <w:rsid w:val="00AB1C03"/>
    <w:rsid w:val="00AB1C8E"/>
    <w:rsid w:val="00AB1F2D"/>
    <w:rsid w:val="00AB215E"/>
    <w:rsid w:val="00AB24BD"/>
    <w:rsid w:val="00AB2BA6"/>
    <w:rsid w:val="00AB2F26"/>
    <w:rsid w:val="00AB30E7"/>
    <w:rsid w:val="00AB33B2"/>
    <w:rsid w:val="00AB3A3D"/>
    <w:rsid w:val="00AB4027"/>
    <w:rsid w:val="00AB44B3"/>
    <w:rsid w:val="00AB451C"/>
    <w:rsid w:val="00AB4920"/>
    <w:rsid w:val="00AB494A"/>
    <w:rsid w:val="00AB4C8C"/>
    <w:rsid w:val="00AB55B8"/>
    <w:rsid w:val="00AB563D"/>
    <w:rsid w:val="00AB59C6"/>
    <w:rsid w:val="00AB5B66"/>
    <w:rsid w:val="00AB5C5B"/>
    <w:rsid w:val="00AB5EE3"/>
    <w:rsid w:val="00AB5F88"/>
    <w:rsid w:val="00AB6280"/>
    <w:rsid w:val="00AB62EA"/>
    <w:rsid w:val="00AB6393"/>
    <w:rsid w:val="00AB7696"/>
    <w:rsid w:val="00AB7865"/>
    <w:rsid w:val="00AB78C0"/>
    <w:rsid w:val="00AB7CC9"/>
    <w:rsid w:val="00AC00EC"/>
    <w:rsid w:val="00AC07B2"/>
    <w:rsid w:val="00AC0AD4"/>
    <w:rsid w:val="00AC0CAC"/>
    <w:rsid w:val="00AC1481"/>
    <w:rsid w:val="00AC15BF"/>
    <w:rsid w:val="00AC1909"/>
    <w:rsid w:val="00AC1EAC"/>
    <w:rsid w:val="00AC279D"/>
    <w:rsid w:val="00AC285E"/>
    <w:rsid w:val="00AC2C22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B3A"/>
    <w:rsid w:val="00AC4DA4"/>
    <w:rsid w:val="00AC50DC"/>
    <w:rsid w:val="00AC5364"/>
    <w:rsid w:val="00AC5442"/>
    <w:rsid w:val="00AC5513"/>
    <w:rsid w:val="00AC564E"/>
    <w:rsid w:val="00AC565A"/>
    <w:rsid w:val="00AC580E"/>
    <w:rsid w:val="00AC60DA"/>
    <w:rsid w:val="00AC686B"/>
    <w:rsid w:val="00AC6C3D"/>
    <w:rsid w:val="00AC6FC5"/>
    <w:rsid w:val="00AC7228"/>
    <w:rsid w:val="00AC7382"/>
    <w:rsid w:val="00AC7394"/>
    <w:rsid w:val="00AC7399"/>
    <w:rsid w:val="00AC7511"/>
    <w:rsid w:val="00AC7621"/>
    <w:rsid w:val="00AC788E"/>
    <w:rsid w:val="00AC79E0"/>
    <w:rsid w:val="00AC7C1B"/>
    <w:rsid w:val="00AC7E5A"/>
    <w:rsid w:val="00AD0314"/>
    <w:rsid w:val="00AD052A"/>
    <w:rsid w:val="00AD0736"/>
    <w:rsid w:val="00AD07DD"/>
    <w:rsid w:val="00AD07FE"/>
    <w:rsid w:val="00AD0BA3"/>
    <w:rsid w:val="00AD0BE2"/>
    <w:rsid w:val="00AD1073"/>
    <w:rsid w:val="00AD10B6"/>
    <w:rsid w:val="00AD16AA"/>
    <w:rsid w:val="00AD18F8"/>
    <w:rsid w:val="00AD1B96"/>
    <w:rsid w:val="00AD1FEC"/>
    <w:rsid w:val="00AD21F1"/>
    <w:rsid w:val="00AD229D"/>
    <w:rsid w:val="00AD253C"/>
    <w:rsid w:val="00AD2628"/>
    <w:rsid w:val="00AD2735"/>
    <w:rsid w:val="00AD2FA8"/>
    <w:rsid w:val="00AD3184"/>
    <w:rsid w:val="00AD33DA"/>
    <w:rsid w:val="00AD38D4"/>
    <w:rsid w:val="00AD3B67"/>
    <w:rsid w:val="00AD40CD"/>
    <w:rsid w:val="00AD4534"/>
    <w:rsid w:val="00AD4921"/>
    <w:rsid w:val="00AD4B17"/>
    <w:rsid w:val="00AD4B6A"/>
    <w:rsid w:val="00AD4FA1"/>
    <w:rsid w:val="00AD50C0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560"/>
    <w:rsid w:val="00AD76A4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D4"/>
    <w:rsid w:val="00AE140D"/>
    <w:rsid w:val="00AE178E"/>
    <w:rsid w:val="00AE17FA"/>
    <w:rsid w:val="00AE1901"/>
    <w:rsid w:val="00AE1CA1"/>
    <w:rsid w:val="00AE1D33"/>
    <w:rsid w:val="00AE1DDD"/>
    <w:rsid w:val="00AE22B8"/>
    <w:rsid w:val="00AE2331"/>
    <w:rsid w:val="00AE2704"/>
    <w:rsid w:val="00AE29AF"/>
    <w:rsid w:val="00AE2B8A"/>
    <w:rsid w:val="00AE2CC4"/>
    <w:rsid w:val="00AE2D0E"/>
    <w:rsid w:val="00AE3068"/>
    <w:rsid w:val="00AE3270"/>
    <w:rsid w:val="00AE350B"/>
    <w:rsid w:val="00AE4326"/>
    <w:rsid w:val="00AE4380"/>
    <w:rsid w:val="00AE4545"/>
    <w:rsid w:val="00AE49CC"/>
    <w:rsid w:val="00AE51AE"/>
    <w:rsid w:val="00AE562B"/>
    <w:rsid w:val="00AE5655"/>
    <w:rsid w:val="00AE5821"/>
    <w:rsid w:val="00AE585B"/>
    <w:rsid w:val="00AE5B78"/>
    <w:rsid w:val="00AE5CBE"/>
    <w:rsid w:val="00AE67AB"/>
    <w:rsid w:val="00AE6AE0"/>
    <w:rsid w:val="00AE6B66"/>
    <w:rsid w:val="00AE6EB7"/>
    <w:rsid w:val="00AE7434"/>
    <w:rsid w:val="00AE7E72"/>
    <w:rsid w:val="00AE7EC6"/>
    <w:rsid w:val="00AE7FE9"/>
    <w:rsid w:val="00AF01B1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E24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928"/>
    <w:rsid w:val="00AF3B43"/>
    <w:rsid w:val="00AF3D12"/>
    <w:rsid w:val="00AF40F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7EC"/>
    <w:rsid w:val="00AF5A99"/>
    <w:rsid w:val="00AF634D"/>
    <w:rsid w:val="00AF63C1"/>
    <w:rsid w:val="00AF66B8"/>
    <w:rsid w:val="00AF6A95"/>
    <w:rsid w:val="00AF6AB8"/>
    <w:rsid w:val="00AF6C8E"/>
    <w:rsid w:val="00AF721E"/>
    <w:rsid w:val="00AF7386"/>
    <w:rsid w:val="00AF775F"/>
    <w:rsid w:val="00AF7817"/>
    <w:rsid w:val="00AF7901"/>
    <w:rsid w:val="00AF7C11"/>
    <w:rsid w:val="00AF7C51"/>
    <w:rsid w:val="00B00A3E"/>
    <w:rsid w:val="00B012BE"/>
    <w:rsid w:val="00B01304"/>
    <w:rsid w:val="00B01751"/>
    <w:rsid w:val="00B01C66"/>
    <w:rsid w:val="00B021D6"/>
    <w:rsid w:val="00B02A77"/>
    <w:rsid w:val="00B02B68"/>
    <w:rsid w:val="00B038C1"/>
    <w:rsid w:val="00B03E4E"/>
    <w:rsid w:val="00B040EB"/>
    <w:rsid w:val="00B04325"/>
    <w:rsid w:val="00B04509"/>
    <w:rsid w:val="00B046D7"/>
    <w:rsid w:val="00B049E2"/>
    <w:rsid w:val="00B05384"/>
    <w:rsid w:val="00B0583F"/>
    <w:rsid w:val="00B05F57"/>
    <w:rsid w:val="00B06566"/>
    <w:rsid w:val="00B072A5"/>
    <w:rsid w:val="00B0730D"/>
    <w:rsid w:val="00B073BC"/>
    <w:rsid w:val="00B0742A"/>
    <w:rsid w:val="00B07787"/>
    <w:rsid w:val="00B0790B"/>
    <w:rsid w:val="00B07B5D"/>
    <w:rsid w:val="00B101E6"/>
    <w:rsid w:val="00B1022E"/>
    <w:rsid w:val="00B10945"/>
    <w:rsid w:val="00B10DC7"/>
    <w:rsid w:val="00B10EEA"/>
    <w:rsid w:val="00B1140D"/>
    <w:rsid w:val="00B1178C"/>
    <w:rsid w:val="00B11809"/>
    <w:rsid w:val="00B119E5"/>
    <w:rsid w:val="00B11EDD"/>
    <w:rsid w:val="00B120E2"/>
    <w:rsid w:val="00B127DE"/>
    <w:rsid w:val="00B1280D"/>
    <w:rsid w:val="00B12A4F"/>
    <w:rsid w:val="00B12C59"/>
    <w:rsid w:val="00B13E87"/>
    <w:rsid w:val="00B13FE0"/>
    <w:rsid w:val="00B142CF"/>
    <w:rsid w:val="00B14686"/>
    <w:rsid w:val="00B14B59"/>
    <w:rsid w:val="00B15048"/>
    <w:rsid w:val="00B15370"/>
    <w:rsid w:val="00B15684"/>
    <w:rsid w:val="00B15AB6"/>
    <w:rsid w:val="00B15EE0"/>
    <w:rsid w:val="00B15F21"/>
    <w:rsid w:val="00B15FD6"/>
    <w:rsid w:val="00B1672F"/>
    <w:rsid w:val="00B167FE"/>
    <w:rsid w:val="00B16D70"/>
    <w:rsid w:val="00B16ECC"/>
    <w:rsid w:val="00B17294"/>
    <w:rsid w:val="00B172AC"/>
    <w:rsid w:val="00B172BD"/>
    <w:rsid w:val="00B175FE"/>
    <w:rsid w:val="00B177A1"/>
    <w:rsid w:val="00B177C2"/>
    <w:rsid w:val="00B1784C"/>
    <w:rsid w:val="00B1790D"/>
    <w:rsid w:val="00B17939"/>
    <w:rsid w:val="00B1795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FD"/>
    <w:rsid w:val="00B210C7"/>
    <w:rsid w:val="00B2119F"/>
    <w:rsid w:val="00B212C1"/>
    <w:rsid w:val="00B213FB"/>
    <w:rsid w:val="00B21493"/>
    <w:rsid w:val="00B21684"/>
    <w:rsid w:val="00B217CA"/>
    <w:rsid w:val="00B220F4"/>
    <w:rsid w:val="00B22261"/>
    <w:rsid w:val="00B222CB"/>
    <w:rsid w:val="00B22480"/>
    <w:rsid w:val="00B22489"/>
    <w:rsid w:val="00B232EB"/>
    <w:rsid w:val="00B23348"/>
    <w:rsid w:val="00B23848"/>
    <w:rsid w:val="00B23A8A"/>
    <w:rsid w:val="00B23ACB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3FB"/>
    <w:rsid w:val="00B254BB"/>
    <w:rsid w:val="00B2568E"/>
    <w:rsid w:val="00B256B3"/>
    <w:rsid w:val="00B25D74"/>
    <w:rsid w:val="00B25F13"/>
    <w:rsid w:val="00B2616A"/>
    <w:rsid w:val="00B26B3D"/>
    <w:rsid w:val="00B26CBD"/>
    <w:rsid w:val="00B26D0A"/>
    <w:rsid w:val="00B26D34"/>
    <w:rsid w:val="00B26DE5"/>
    <w:rsid w:val="00B26F30"/>
    <w:rsid w:val="00B270B0"/>
    <w:rsid w:val="00B277EA"/>
    <w:rsid w:val="00B278D3"/>
    <w:rsid w:val="00B27C05"/>
    <w:rsid w:val="00B27DD0"/>
    <w:rsid w:val="00B27F46"/>
    <w:rsid w:val="00B27F96"/>
    <w:rsid w:val="00B301A6"/>
    <w:rsid w:val="00B3031B"/>
    <w:rsid w:val="00B3040B"/>
    <w:rsid w:val="00B305A8"/>
    <w:rsid w:val="00B306BF"/>
    <w:rsid w:val="00B30BC0"/>
    <w:rsid w:val="00B30D05"/>
    <w:rsid w:val="00B30DA8"/>
    <w:rsid w:val="00B30EAB"/>
    <w:rsid w:val="00B31250"/>
    <w:rsid w:val="00B31324"/>
    <w:rsid w:val="00B318B5"/>
    <w:rsid w:val="00B31955"/>
    <w:rsid w:val="00B31C67"/>
    <w:rsid w:val="00B31F37"/>
    <w:rsid w:val="00B320E1"/>
    <w:rsid w:val="00B3233D"/>
    <w:rsid w:val="00B3258E"/>
    <w:rsid w:val="00B327B8"/>
    <w:rsid w:val="00B32E33"/>
    <w:rsid w:val="00B33089"/>
    <w:rsid w:val="00B3318D"/>
    <w:rsid w:val="00B33377"/>
    <w:rsid w:val="00B336AB"/>
    <w:rsid w:val="00B33F96"/>
    <w:rsid w:val="00B34247"/>
    <w:rsid w:val="00B3441D"/>
    <w:rsid w:val="00B347E2"/>
    <w:rsid w:val="00B3491C"/>
    <w:rsid w:val="00B34B9E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723"/>
    <w:rsid w:val="00B40C1D"/>
    <w:rsid w:val="00B40D69"/>
    <w:rsid w:val="00B40D92"/>
    <w:rsid w:val="00B40E0A"/>
    <w:rsid w:val="00B40EF6"/>
    <w:rsid w:val="00B411B9"/>
    <w:rsid w:val="00B41A42"/>
    <w:rsid w:val="00B421E0"/>
    <w:rsid w:val="00B42AEA"/>
    <w:rsid w:val="00B42D61"/>
    <w:rsid w:val="00B43082"/>
    <w:rsid w:val="00B4318F"/>
    <w:rsid w:val="00B433EC"/>
    <w:rsid w:val="00B43610"/>
    <w:rsid w:val="00B4378E"/>
    <w:rsid w:val="00B43B42"/>
    <w:rsid w:val="00B43EA9"/>
    <w:rsid w:val="00B44700"/>
    <w:rsid w:val="00B4479B"/>
    <w:rsid w:val="00B44A5F"/>
    <w:rsid w:val="00B44CA2"/>
    <w:rsid w:val="00B44E51"/>
    <w:rsid w:val="00B44EFD"/>
    <w:rsid w:val="00B456A0"/>
    <w:rsid w:val="00B45711"/>
    <w:rsid w:val="00B458E6"/>
    <w:rsid w:val="00B45BA3"/>
    <w:rsid w:val="00B45C4D"/>
    <w:rsid w:val="00B4605E"/>
    <w:rsid w:val="00B46073"/>
    <w:rsid w:val="00B4646C"/>
    <w:rsid w:val="00B468A2"/>
    <w:rsid w:val="00B469A1"/>
    <w:rsid w:val="00B469CB"/>
    <w:rsid w:val="00B46BE5"/>
    <w:rsid w:val="00B46C93"/>
    <w:rsid w:val="00B46D68"/>
    <w:rsid w:val="00B46FCD"/>
    <w:rsid w:val="00B472C8"/>
    <w:rsid w:val="00B47569"/>
    <w:rsid w:val="00B50A98"/>
    <w:rsid w:val="00B50B64"/>
    <w:rsid w:val="00B50BE7"/>
    <w:rsid w:val="00B50C66"/>
    <w:rsid w:val="00B50E7B"/>
    <w:rsid w:val="00B50FA3"/>
    <w:rsid w:val="00B50FE3"/>
    <w:rsid w:val="00B512B1"/>
    <w:rsid w:val="00B5139C"/>
    <w:rsid w:val="00B514CC"/>
    <w:rsid w:val="00B51D23"/>
    <w:rsid w:val="00B51D51"/>
    <w:rsid w:val="00B52398"/>
    <w:rsid w:val="00B523E7"/>
    <w:rsid w:val="00B52538"/>
    <w:rsid w:val="00B52548"/>
    <w:rsid w:val="00B52810"/>
    <w:rsid w:val="00B52E70"/>
    <w:rsid w:val="00B533AE"/>
    <w:rsid w:val="00B535DD"/>
    <w:rsid w:val="00B53B6D"/>
    <w:rsid w:val="00B53FBD"/>
    <w:rsid w:val="00B540C3"/>
    <w:rsid w:val="00B544B2"/>
    <w:rsid w:val="00B544C7"/>
    <w:rsid w:val="00B54574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246"/>
    <w:rsid w:val="00B5654B"/>
    <w:rsid w:val="00B5666D"/>
    <w:rsid w:val="00B5697A"/>
    <w:rsid w:val="00B56CE2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125E"/>
    <w:rsid w:val="00B61D15"/>
    <w:rsid w:val="00B62233"/>
    <w:rsid w:val="00B6236C"/>
    <w:rsid w:val="00B62440"/>
    <w:rsid w:val="00B629FF"/>
    <w:rsid w:val="00B62AE3"/>
    <w:rsid w:val="00B62EE4"/>
    <w:rsid w:val="00B63677"/>
    <w:rsid w:val="00B63937"/>
    <w:rsid w:val="00B63A3F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7D8"/>
    <w:rsid w:val="00B65E6E"/>
    <w:rsid w:val="00B6613B"/>
    <w:rsid w:val="00B661AE"/>
    <w:rsid w:val="00B6631C"/>
    <w:rsid w:val="00B663B2"/>
    <w:rsid w:val="00B6652A"/>
    <w:rsid w:val="00B6681D"/>
    <w:rsid w:val="00B66939"/>
    <w:rsid w:val="00B66D24"/>
    <w:rsid w:val="00B66D67"/>
    <w:rsid w:val="00B6707B"/>
    <w:rsid w:val="00B6717F"/>
    <w:rsid w:val="00B671AA"/>
    <w:rsid w:val="00B67492"/>
    <w:rsid w:val="00B67A14"/>
    <w:rsid w:val="00B701B2"/>
    <w:rsid w:val="00B703F0"/>
    <w:rsid w:val="00B70437"/>
    <w:rsid w:val="00B70443"/>
    <w:rsid w:val="00B71602"/>
    <w:rsid w:val="00B71867"/>
    <w:rsid w:val="00B71CA2"/>
    <w:rsid w:val="00B71D9D"/>
    <w:rsid w:val="00B71DD8"/>
    <w:rsid w:val="00B71DDB"/>
    <w:rsid w:val="00B723DB"/>
    <w:rsid w:val="00B72499"/>
    <w:rsid w:val="00B726BE"/>
    <w:rsid w:val="00B72BA1"/>
    <w:rsid w:val="00B7327D"/>
    <w:rsid w:val="00B73283"/>
    <w:rsid w:val="00B7338A"/>
    <w:rsid w:val="00B7344D"/>
    <w:rsid w:val="00B73472"/>
    <w:rsid w:val="00B73486"/>
    <w:rsid w:val="00B7385F"/>
    <w:rsid w:val="00B73E66"/>
    <w:rsid w:val="00B73F4D"/>
    <w:rsid w:val="00B741FC"/>
    <w:rsid w:val="00B746AC"/>
    <w:rsid w:val="00B747AC"/>
    <w:rsid w:val="00B74AD4"/>
    <w:rsid w:val="00B74AFF"/>
    <w:rsid w:val="00B74C35"/>
    <w:rsid w:val="00B74D08"/>
    <w:rsid w:val="00B7523A"/>
    <w:rsid w:val="00B75341"/>
    <w:rsid w:val="00B754F4"/>
    <w:rsid w:val="00B7594F"/>
    <w:rsid w:val="00B75EFE"/>
    <w:rsid w:val="00B7607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653"/>
    <w:rsid w:val="00B77A9D"/>
    <w:rsid w:val="00B77E33"/>
    <w:rsid w:val="00B77F36"/>
    <w:rsid w:val="00B8023B"/>
    <w:rsid w:val="00B8029E"/>
    <w:rsid w:val="00B8036E"/>
    <w:rsid w:val="00B80505"/>
    <w:rsid w:val="00B80745"/>
    <w:rsid w:val="00B80801"/>
    <w:rsid w:val="00B80D5D"/>
    <w:rsid w:val="00B80DF0"/>
    <w:rsid w:val="00B80E40"/>
    <w:rsid w:val="00B81262"/>
    <w:rsid w:val="00B816E4"/>
    <w:rsid w:val="00B81B6F"/>
    <w:rsid w:val="00B81E9A"/>
    <w:rsid w:val="00B822CD"/>
    <w:rsid w:val="00B82416"/>
    <w:rsid w:val="00B82646"/>
    <w:rsid w:val="00B82837"/>
    <w:rsid w:val="00B82DB3"/>
    <w:rsid w:val="00B82FC3"/>
    <w:rsid w:val="00B836FF"/>
    <w:rsid w:val="00B837F9"/>
    <w:rsid w:val="00B83872"/>
    <w:rsid w:val="00B83D47"/>
    <w:rsid w:val="00B843DF"/>
    <w:rsid w:val="00B849A0"/>
    <w:rsid w:val="00B849C6"/>
    <w:rsid w:val="00B8520D"/>
    <w:rsid w:val="00B8521C"/>
    <w:rsid w:val="00B85383"/>
    <w:rsid w:val="00B853C6"/>
    <w:rsid w:val="00B862C7"/>
    <w:rsid w:val="00B8665C"/>
    <w:rsid w:val="00B867B6"/>
    <w:rsid w:val="00B86896"/>
    <w:rsid w:val="00B86A81"/>
    <w:rsid w:val="00B86BCD"/>
    <w:rsid w:val="00B86CCE"/>
    <w:rsid w:val="00B87269"/>
    <w:rsid w:val="00B87399"/>
    <w:rsid w:val="00B877BF"/>
    <w:rsid w:val="00B87F11"/>
    <w:rsid w:val="00B87FAF"/>
    <w:rsid w:val="00B901E9"/>
    <w:rsid w:val="00B90363"/>
    <w:rsid w:val="00B90565"/>
    <w:rsid w:val="00B90DA5"/>
    <w:rsid w:val="00B90E8C"/>
    <w:rsid w:val="00B90ECA"/>
    <w:rsid w:val="00B912B0"/>
    <w:rsid w:val="00B91678"/>
    <w:rsid w:val="00B91FB1"/>
    <w:rsid w:val="00B921E8"/>
    <w:rsid w:val="00B92315"/>
    <w:rsid w:val="00B92371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183"/>
    <w:rsid w:val="00B943E9"/>
    <w:rsid w:val="00B946E3"/>
    <w:rsid w:val="00B948C3"/>
    <w:rsid w:val="00B94D2D"/>
    <w:rsid w:val="00B94F26"/>
    <w:rsid w:val="00B94F99"/>
    <w:rsid w:val="00B95552"/>
    <w:rsid w:val="00B957D4"/>
    <w:rsid w:val="00B958C6"/>
    <w:rsid w:val="00B958D8"/>
    <w:rsid w:val="00B95E1C"/>
    <w:rsid w:val="00B9616A"/>
    <w:rsid w:val="00B96734"/>
    <w:rsid w:val="00B96794"/>
    <w:rsid w:val="00B967E4"/>
    <w:rsid w:val="00B96A3D"/>
    <w:rsid w:val="00B96AD8"/>
    <w:rsid w:val="00B96BED"/>
    <w:rsid w:val="00B971B3"/>
    <w:rsid w:val="00B97213"/>
    <w:rsid w:val="00B972D7"/>
    <w:rsid w:val="00B9783A"/>
    <w:rsid w:val="00B9795B"/>
    <w:rsid w:val="00B97DF7"/>
    <w:rsid w:val="00B97E3B"/>
    <w:rsid w:val="00B97FC0"/>
    <w:rsid w:val="00BA045F"/>
    <w:rsid w:val="00BA0546"/>
    <w:rsid w:val="00BA058B"/>
    <w:rsid w:val="00BA0BD5"/>
    <w:rsid w:val="00BA1062"/>
    <w:rsid w:val="00BA10D6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B1E"/>
    <w:rsid w:val="00BA2F2A"/>
    <w:rsid w:val="00BA322F"/>
    <w:rsid w:val="00BA3284"/>
    <w:rsid w:val="00BA375B"/>
    <w:rsid w:val="00BA3857"/>
    <w:rsid w:val="00BA39B3"/>
    <w:rsid w:val="00BA424C"/>
    <w:rsid w:val="00BA4497"/>
    <w:rsid w:val="00BA44D9"/>
    <w:rsid w:val="00BA4986"/>
    <w:rsid w:val="00BA4D17"/>
    <w:rsid w:val="00BA571C"/>
    <w:rsid w:val="00BA5892"/>
    <w:rsid w:val="00BA5D08"/>
    <w:rsid w:val="00BA5EA6"/>
    <w:rsid w:val="00BA6740"/>
    <w:rsid w:val="00BA68C0"/>
    <w:rsid w:val="00BA6A03"/>
    <w:rsid w:val="00BA6ED3"/>
    <w:rsid w:val="00BA6EFA"/>
    <w:rsid w:val="00BA6FF6"/>
    <w:rsid w:val="00BA77D5"/>
    <w:rsid w:val="00BA7D21"/>
    <w:rsid w:val="00BA7EDD"/>
    <w:rsid w:val="00BB0084"/>
    <w:rsid w:val="00BB02F9"/>
    <w:rsid w:val="00BB0454"/>
    <w:rsid w:val="00BB0F85"/>
    <w:rsid w:val="00BB10AA"/>
    <w:rsid w:val="00BB11D6"/>
    <w:rsid w:val="00BB152F"/>
    <w:rsid w:val="00BB15A2"/>
    <w:rsid w:val="00BB1B41"/>
    <w:rsid w:val="00BB1F07"/>
    <w:rsid w:val="00BB217A"/>
    <w:rsid w:val="00BB2512"/>
    <w:rsid w:val="00BB25E0"/>
    <w:rsid w:val="00BB263B"/>
    <w:rsid w:val="00BB329A"/>
    <w:rsid w:val="00BB3306"/>
    <w:rsid w:val="00BB3330"/>
    <w:rsid w:val="00BB333A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5C18"/>
    <w:rsid w:val="00BB6040"/>
    <w:rsid w:val="00BB6067"/>
    <w:rsid w:val="00BB6077"/>
    <w:rsid w:val="00BB67D4"/>
    <w:rsid w:val="00BB6857"/>
    <w:rsid w:val="00BB6992"/>
    <w:rsid w:val="00BB6B1D"/>
    <w:rsid w:val="00BB6D05"/>
    <w:rsid w:val="00BB779C"/>
    <w:rsid w:val="00BC0053"/>
    <w:rsid w:val="00BC0377"/>
    <w:rsid w:val="00BC03AA"/>
    <w:rsid w:val="00BC0DC1"/>
    <w:rsid w:val="00BC14AE"/>
    <w:rsid w:val="00BC14B4"/>
    <w:rsid w:val="00BC1936"/>
    <w:rsid w:val="00BC1A58"/>
    <w:rsid w:val="00BC1D03"/>
    <w:rsid w:val="00BC2246"/>
    <w:rsid w:val="00BC23EC"/>
    <w:rsid w:val="00BC2991"/>
    <w:rsid w:val="00BC2A1C"/>
    <w:rsid w:val="00BC2E35"/>
    <w:rsid w:val="00BC4592"/>
    <w:rsid w:val="00BC4A21"/>
    <w:rsid w:val="00BC4DE7"/>
    <w:rsid w:val="00BC52E3"/>
    <w:rsid w:val="00BC5606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0F1"/>
    <w:rsid w:val="00BD1295"/>
    <w:rsid w:val="00BD1486"/>
    <w:rsid w:val="00BD17C1"/>
    <w:rsid w:val="00BD17F3"/>
    <w:rsid w:val="00BD1BBC"/>
    <w:rsid w:val="00BD1D92"/>
    <w:rsid w:val="00BD25A7"/>
    <w:rsid w:val="00BD2DF3"/>
    <w:rsid w:val="00BD30F9"/>
    <w:rsid w:val="00BD3ADD"/>
    <w:rsid w:val="00BD3BD6"/>
    <w:rsid w:val="00BD3D25"/>
    <w:rsid w:val="00BD3DCB"/>
    <w:rsid w:val="00BD3EF6"/>
    <w:rsid w:val="00BD4653"/>
    <w:rsid w:val="00BD4720"/>
    <w:rsid w:val="00BD4949"/>
    <w:rsid w:val="00BD49B4"/>
    <w:rsid w:val="00BD4E44"/>
    <w:rsid w:val="00BD5054"/>
    <w:rsid w:val="00BD507F"/>
    <w:rsid w:val="00BD534F"/>
    <w:rsid w:val="00BD5351"/>
    <w:rsid w:val="00BD53DF"/>
    <w:rsid w:val="00BD5591"/>
    <w:rsid w:val="00BD5752"/>
    <w:rsid w:val="00BD58D9"/>
    <w:rsid w:val="00BD5EC3"/>
    <w:rsid w:val="00BD6087"/>
    <w:rsid w:val="00BD60FC"/>
    <w:rsid w:val="00BD66B0"/>
    <w:rsid w:val="00BD67F1"/>
    <w:rsid w:val="00BD6950"/>
    <w:rsid w:val="00BD6BDE"/>
    <w:rsid w:val="00BD6C4B"/>
    <w:rsid w:val="00BD6F32"/>
    <w:rsid w:val="00BD723C"/>
    <w:rsid w:val="00BD755B"/>
    <w:rsid w:val="00BD7BED"/>
    <w:rsid w:val="00BD7E2E"/>
    <w:rsid w:val="00BD7E7E"/>
    <w:rsid w:val="00BD7FB9"/>
    <w:rsid w:val="00BE0208"/>
    <w:rsid w:val="00BE067E"/>
    <w:rsid w:val="00BE1359"/>
    <w:rsid w:val="00BE1683"/>
    <w:rsid w:val="00BE18A1"/>
    <w:rsid w:val="00BE19F4"/>
    <w:rsid w:val="00BE1B50"/>
    <w:rsid w:val="00BE2248"/>
    <w:rsid w:val="00BE23CC"/>
    <w:rsid w:val="00BE2544"/>
    <w:rsid w:val="00BE2645"/>
    <w:rsid w:val="00BE2BBA"/>
    <w:rsid w:val="00BE2FCC"/>
    <w:rsid w:val="00BE35B9"/>
    <w:rsid w:val="00BE366F"/>
    <w:rsid w:val="00BE40B4"/>
    <w:rsid w:val="00BE450B"/>
    <w:rsid w:val="00BE4BF7"/>
    <w:rsid w:val="00BE5155"/>
    <w:rsid w:val="00BE568A"/>
    <w:rsid w:val="00BE5C37"/>
    <w:rsid w:val="00BE5FD9"/>
    <w:rsid w:val="00BE60C8"/>
    <w:rsid w:val="00BE641F"/>
    <w:rsid w:val="00BE6608"/>
    <w:rsid w:val="00BE665C"/>
    <w:rsid w:val="00BE69DA"/>
    <w:rsid w:val="00BE6F01"/>
    <w:rsid w:val="00BE6F30"/>
    <w:rsid w:val="00BE781D"/>
    <w:rsid w:val="00BE79DF"/>
    <w:rsid w:val="00BE7C88"/>
    <w:rsid w:val="00BE7D89"/>
    <w:rsid w:val="00BF007A"/>
    <w:rsid w:val="00BF0350"/>
    <w:rsid w:val="00BF0AF9"/>
    <w:rsid w:val="00BF0DBE"/>
    <w:rsid w:val="00BF0F65"/>
    <w:rsid w:val="00BF156B"/>
    <w:rsid w:val="00BF19F6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92F"/>
    <w:rsid w:val="00BF2A81"/>
    <w:rsid w:val="00BF2D22"/>
    <w:rsid w:val="00BF2F36"/>
    <w:rsid w:val="00BF3163"/>
    <w:rsid w:val="00BF33BC"/>
    <w:rsid w:val="00BF3C0E"/>
    <w:rsid w:val="00BF471B"/>
    <w:rsid w:val="00BF473D"/>
    <w:rsid w:val="00BF47C5"/>
    <w:rsid w:val="00BF4A16"/>
    <w:rsid w:val="00BF4D4C"/>
    <w:rsid w:val="00BF5117"/>
    <w:rsid w:val="00BF564C"/>
    <w:rsid w:val="00BF5955"/>
    <w:rsid w:val="00BF5AF9"/>
    <w:rsid w:val="00BF5E90"/>
    <w:rsid w:val="00BF63DB"/>
    <w:rsid w:val="00BF69E9"/>
    <w:rsid w:val="00BF6B60"/>
    <w:rsid w:val="00BF6B9B"/>
    <w:rsid w:val="00BF71B5"/>
    <w:rsid w:val="00BF7431"/>
    <w:rsid w:val="00BF7468"/>
    <w:rsid w:val="00BF74C5"/>
    <w:rsid w:val="00BF7C7F"/>
    <w:rsid w:val="00BF7E9D"/>
    <w:rsid w:val="00BF7EE5"/>
    <w:rsid w:val="00BF7FD1"/>
    <w:rsid w:val="00C004EE"/>
    <w:rsid w:val="00C00BCA"/>
    <w:rsid w:val="00C00EC5"/>
    <w:rsid w:val="00C01091"/>
    <w:rsid w:val="00C01259"/>
    <w:rsid w:val="00C01773"/>
    <w:rsid w:val="00C01B9E"/>
    <w:rsid w:val="00C01BA5"/>
    <w:rsid w:val="00C01C87"/>
    <w:rsid w:val="00C01DC3"/>
    <w:rsid w:val="00C0216C"/>
    <w:rsid w:val="00C02362"/>
    <w:rsid w:val="00C02666"/>
    <w:rsid w:val="00C0296C"/>
    <w:rsid w:val="00C02A1D"/>
    <w:rsid w:val="00C02FF1"/>
    <w:rsid w:val="00C03355"/>
    <w:rsid w:val="00C0339F"/>
    <w:rsid w:val="00C033AE"/>
    <w:rsid w:val="00C034EB"/>
    <w:rsid w:val="00C03617"/>
    <w:rsid w:val="00C0366D"/>
    <w:rsid w:val="00C03AF8"/>
    <w:rsid w:val="00C03E2F"/>
    <w:rsid w:val="00C03EDA"/>
    <w:rsid w:val="00C0433B"/>
    <w:rsid w:val="00C048BD"/>
    <w:rsid w:val="00C0497E"/>
    <w:rsid w:val="00C04A4D"/>
    <w:rsid w:val="00C04ABA"/>
    <w:rsid w:val="00C04C44"/>
    <w:rsid w:val="00C04D33"/>
    <w:rsid w:val="00C05320"/>
    <w:rsid w:val="00C05550"/>
    <w:rsid w:val="00C05DFB"/>
    <w:rsid w:val="00C05E06"/>
    <w:rsid w:val="00C05EA4"/>
    <w:rsid w:val="00C05EDD"/>
    <w:rsid w:val="00C06939"/>
    <w:rsid w:val="00C06AB4"/>
    <w:rsid w:val="00C06B2E"/>
    <w:rsid w:val="00C070E9"/>
    <w:rsid w:val="00C0713D"/>
    <w:rsid w:val="00C072C5"/>
    <w:rsid w:val="00C073D2"/>
    <w:rsid w:val="00C07912"/>
    <w:rsid w:val="00C07DB6"/>
    <w:rsid w:val="00C07E5C"/>
    <w:rsid w:val="00C10289"/>
    <w:rsid w:val="00C104AE"/>
    <w:rsid w:val="00C10526"/>
    <w:rsid w:val="00C10CA0"/>
    <w:rsid w:val="00C10DE6"/>
    <w:rsid w:val="00C1107F"/>
    <w:rsid w:val="00C112DA"/>
    <w:rsid w:val="00C11302"/>
    <w:rsid w:val="00C113F4"/>
    <w:rsid w:val="00C11880"/>
    <w:rsid w:val="00C11B45"/>
    <w:rsid w:val="00C11CB3"/>
    <w:rsid w:val="00C11FAF"/>
    <w:rsid w:val="00C11FDF"/>
    <w:rsid w:val="00C12093"/>
    <w:rsid w:val="00C12827"/>
    <w:rsid w:val="00C12AB3"/>
    <w:rsid w:val="00C12C19"/>
    <w:rsid w:val="00C12DFF"/>
    <w:rsid w:val="00C12EBB"/>
    <w:rsid w:val="00C13022"/>
    <w:rsid w:val="00C13091"/>
    <w:rsid w:val="00C130F1"/>
    <w:rsid w:val="00C131FC"/>
    <w:rsid w:val="00C13ADD"/>
    <w:rsid w:val="00C13B90"/>
    <w:rsid w:val="00C13D02"/>
    <w:rsid w:val="00C13E85"/>
    <w:rsid w:val="00C14992"/>
    <w:rsid w:val="00C14A7F"/>
    <w:rsid w:val="00C14B09"/>
    <w:rsid w:val="00C155B8"/>
    <w:rsid w:val="00C15605"/>
    <w:rsid w:val="00C15804"/>
    <w:rsid w:val="00C15EA2"/>
    <w:rsid w:val="00C16004"/>
    <w:rsid w:val="00C16063"/>
    <w:rsid w:val="00C160D7"/>
    <w:rsid w:val="00C162E2"/>
    <w:rsid w:val="00C1699B"/>
    <w:rsid w:val="00C16D46"/>
    <w:rsid w:val="00C16DC1"/>
    <w:rsid w:val="00C16DCD"/>
    <w:rsid w:val="00C16DD1"/>
    <w:rsid w:val="00C170A5"/>
    <w:rsid w:val="00C17364"/>
    <w:rsid w:val="00C17530"/>
    <w:rsid w:val="00C1762E"/>
    <w:rsid w:val="00C17839"/>
    <w:rsid w:val="00C17E1C"/>
    <w:rsid w:val="00C2014F"/>
    <w:rsid w:val="00C20163"/>
    <w:rsid w:val="00C20474"/>
    <w:rsid w:val="00C20541"/>
    <w:rsid w:val="00C20A58"/>
    <w:rsid w:val="00C20BC1"/>
    <w:rsid w:val="00C20CA8"/>
    <w:rsid w:val="00C20FF5"/>
    <w:rsid w:val="00C215DC"/>
    <w:rsid w:val="00C21605"/>
    <w:rsid w:val="00C21D04"/>
    <w:rsid w:val="00C22838"/>
    <w:rsid w:val="00C22C8B"/>
    <w:rsid w:val="00C230DE"/>
    <w:rsid w:val="00C238AD"/>
    <w:rsid w:val="00C23CE1"/>
    <w:rsid w:val="00C2412C"/>
    <w:rsid w:val="00C24155"/>
    <w:rsid w:val="00C241C5"/>
    <w:rsid w:val="00C24879"/>
    <w:rsid w:val="00C24C37"/>
    <w:rsid w:val="00C24EFF"/>
    <w:rsid w:val="00C2518D"/>
    <w:rsid w:val="00C25378"/>
    <w:rsid w:val="00C25437"/>
    <w:rsid w:val="00C2551A"/>
    <w:rsid w:val="00C2557F"/>
    <w:rsid w:val="00C25852"/>
    <w:rsid w:val="00C25A35"/>
    <w:rsid w:val="00C25BCD"/>
    <w:rsid w:val="00C25F29"/>
    <w:rsid w:val="00C26656"/>
    <w:rsid w:val="00C26785"/>
    <w:rsid w:val="00C26D6A"/>
    <w:rsid w:val="00C2723D"/>
    <w:rsid w:val="00C27246"/>
    <w:rsid w:val="00C274B7"/>
    <w:rsid w:val="00C27503"/>
    <w:rsid w:val="00C278F2"/>
    <w:rsid w:val="00C279EA"/>
    <w:rsid w:val="00C27B60"/>
    <w:rsid w:val="00C27DA0"/>
    <w:rsid w:val="00C27E0F"/>
    <w:rsid w:val="00C30005"/>
    <w:rsid w:val="00C30210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20A3"/>
    <w:rsid w:val="00C32153"/>
    <w:rsid w:val="00C32545"/>
    <w:rsid w:val="00C32625"/>
    <w:rsid w:val="00C32718"/>
    <w:rsid w:val="00C329D8"/>
    <w:rsid w:val="00C32F99"/>
    <w:rsid w:val="00C330E4"/>
    <w:rsid w:val="00C334BB"/>
    <w:rsid w:val="00C334D9"/>
    <w:rsid w:val="00C335B8"/>
    <w:rsid w:val="00C33D38"/>
    <w:rsid w:val="00C33ED1"/>
    <w:rsid w:val="00C33F2F"/>
    <w:rsid w:val="00C33FA7"/>
    <w:rsid w:val="00C33FBB"/>
    <w:rsid w:val="00C3401A"/>
    <w:rsid w:val="00C34139"/>
    <w:rsid w:val="00C3431F"/>
    <w:rsid w:val="00C3451F"/>
    <w:rsid w:val="00C3481F"/>
    <w:rsid w:val="00C34A3B"/>
    <w:rsid w:val="00C3512F"/>
    <w:rsid w:val="00C3528E"/>
    <w:rsid w:val="00C3551D"/>
    <w:rsid w:val="00C35A50"/>
    <w:rsid w:val="00C35AE2"/>
    <w:rsid w:val="00C35CAB"/>
    <w:rsid w:val="00C35EDC"/>
    <w:rsid w:val="00C3617B"/>
    <w:rsid w:val="00C366AB"/>
    <w:rsid w:val="00C36824"/>
    <w:rsid w:val="00C3691C"/>
    <w:rsid w:val="00C36E2F"/>
    <w:rsid w:val="00C36FDF"/>
    <w:rsid w:val="00C3744D"/>
    <w:rsid w:val="00C3746B"/>
    <w:rsid w:val="00C376BF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91E"/>
    <w:rsid w:val="00C41EB2"/>
    <w:rsid w:val="00C42189"/>
    <w:rsid w:val="00C42246"/>
    <w:rsid w:val="00C4226C"/>
    <w:rsid w:val="00C422B4"/>
    <w:rsid w:val="00C42326"/>
    <w:rsid w:val="00C4232F"/>
    <w:rsid w:val="00C4248F"/>
    <w:rsid w:val="00C425B7"/>
    <w:rsid w:val="00C42AE9"/>
    <w:rsid w:val="00C42AEE"/>
    <w:rsid w:val="00C42C90"/>
    <w:rsid w:val="00C42D3E"/>
    <w:rsid w:val="00C42FA7"/>
    <w:rsid w:val="00C42FA8"/>
    <w:rsid w:val="00C4349E"/>
    <w:rsid w:val="00C434F1"/>
    <w:rsid w:val="00C435AE"/>
    <w:rsid w:val="00C438AF"/>
    <w:rsid w:val="00C4399B"/>
    <w:rsid w:val="00C43BF5"/>
    <w:rsid w:val="00C43F94"/>
    <w:rsid w:val="00C443AC"/>
    <w:rsid w:val="00C445F8"/>
    <w:rsid w:val="00C448DF"/>
    <w:rsid w:val="00C44C6C"/>
    <w:rsid w:val="00C44CA9"/>
    <w:rsid w:val="00C44F4B"/>
    <w:rsid w:val="00C44F65"/>
    <w:rsid w:val="00C45B0F"/>
    <w:rsid w:val="00C45BD4"/>
    <w:rsid w:val="00C45EC1"/>
    <w:rsid w:val="00C45FBF"/>
    <w:rsid w:val="00C4624F"/>
    <w:rsid w:val="00C46261"/>
    <w:rsid w:val="00C468E9"/>
    <w:rsid w:val="00C479AA"/>
    <w:rsid w:val="00C47DB7"/>
    <w:rsid w:val="00C47FA9"/>
    <w:rsid w:val="00C47FC4"/>
    <w:rsid w:val="00C50381"/>
    <w:rsid w:val="00C505AE"/>
    <w:rsid w:val="00C50E74"/>
    <w:rsid w:val="00C517C5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BE5"/>
    <w:rsid w:val="00C54E23"/>
    <w:rsid w:val="00C54EC1"/>
    <w:rsid w:val="00C55010"/>
    <w:rsid w:val="00C555AC"/>
    <w:rsid w:val="00C555AD"/>
    <w:rsid w:val="00C5575C"/>
    <w:rsid w:val="00C56ACC"/>
    <w:rsid w:val="00C56B63"/>
    <w:rsid w:val="00C56CF3"/>
    <w:rsid w:val="00C56DEB"/>
    <w:rsid w:val="00C5714D"/>
    <w:rsid w:val="00C57331"/>
    <w:rsid w:val="00C573D6"/>
    <w:rsid w:val="00C57486"/>
    <w:rsid w:val="00C57521"/>
    <w:rsid w:val="00C57940"/>
    <w:rsid w:val="00C60096"/>
    <w:rsid w:val="00C60295"/>
    <w:rsid w:val="00C6091F"/>
    <w:rsid w:val="00C60A42"/>
    <w:rsid w:val="00C60C16"/>
    <w:rsid w:val="00C612CB"/>
    <w:rsid w:val="00C614E8"/>
    <w:rsid w:val="00C61B44"/>
    <w:rsid w:val="00C61B47"/>
    <w:rsid w:val="00C61CD6"/>
    <w:rsid w:val="00C62392"/>
    <w:rsid w:val="00C626DB"/>
    <w:rsid w:val="00C62908"/>
    <w:rsid w:val="00C62D0D"/>
    <w:rsid w:val="00C6309E"/>
    <w:rsid w:val="00C63736"/>
    <w:rsid w:val="00C6382C"/>
    <w:rsid w:val="00C63B2B"/>
    <w:rsid w:val="00C63B3C"/>
    <w:rsid w:val="00C63C02"/>
    <w:rsid w:val="00C63F3C"/>
    <w:rsid w:val="00C64471"/>
    <w:rsid w:val="00C6493F"/>
    <w:rsid w:val="00C64B3F"/>
    <w:rsid w:val="00C64C75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7D5"/>
    <w:rsid w:val="00C66804"/>
    <w:rsid w:val="00C66837"/>
    <w:rsid w:val="00C672CC"/>
    <w:rsid w:val="00C67663"/>
    <w:rsid w:val="00C67C9D"/>
    <w:rsid w:val="00C67DAB"/>
    <w:rsid w:val="00C67E6A"/>
    <w:rsid w:val="00C7041A"/>
    <w:rsid w:val="00C70496"/>
    <w:rsid w:val="00C7068A"/>
    <w:rsid w:val="00C70699"/>
    <w:rsid w:val="00C70734"/>
    <w:rsid w:val="00C707DE"/>
    <w:rsid w:val="00C710A2"/>
    <w:rsid w:val="00C71131"/>
    <w:rsid w:val="00C7118C"/>
    <w:rsid w:val="00C713D6"/>
    <w:rsid w:val="00C71421"/>
    <w:rsid w:val="00C714A1"/>
    <w:rsid w:val="00C71535"/>
    <w:rsid w:val="00C717C4"/>
    <w:rsid w:val="00C71904"/>
    <w:rsid w:val="00C71CE8"/>
    <w:rsid w:val="00C71D11"/>
    <w:rsid w:val="00C71DA2"/>
    <w:rsid w:val="00C72117"/>
    <w:rsid w:val="00C724B0"/>
    <w:rsid w:val="00C727BA"/>
    <w:rsid w:val="00C72915"/>
    <w:rsid w:val="00C72AAF"/>
    <w:rsid w:val="00C72DFD"/>
    <w:rsid w:val="00C7309A"/>
    <w:rsid w:val="00C730A6"/>
    <w:rsid w:val="00C73485"/>
    <w:rsid w:val="00C7382B"/>
    <w:rsid w:val="00C738A9"/>
    <w:rsid w:val="00C73C48"/>
    <w:rsid w:val="00C742CC"/>
    <w:rsid w:val="00C74371"/>
    <w:rsid w:val="00C743A5"/>
    <w:rsid w:val="00C745F8"/>
    <w:rsid w:val="00C74610"/>
    <w:rsid w:val="00C74C74"/>
    <w:rsid w:val="00C74D84"/>
    <w:rsid w:val="00C74EB8"/>
    <w:rsid w:val="00C75760"/>
    <w:rsid w:val="00C75794"/>
    <w:rsid w:val="00C75B8E"/>
    <w:rsid w:val="00C75C1B"/>
    <w:rsid w:val="00C75C9C"/>
    <w:rsid w:val="00C7616E"/>
    <w:rsid w:val="00C7618D"/>
    <w:rsid w:val="00C761DD"/>
    <w:rsid w:val="00C76519"/>
    <w:rsid w:val="00C7651A"/>
    <w:rsid w:val="00C769B0"/>
    <w:rsid w:val="00C76C0E"/>
    <w:rsid w:val="00C76D56"/>
    <w:rsid w:val="00C76F59"/>
    <w:rsid w:val="00C775E3"/>
    <w:rsid w:val="00C7767F"/>
    <w:rsid w:val="00C77B8E"/>
    <w:rsid w:val="00C77BD8"/>
    <w:rsid w:val="00C77FB9"/>
    <w:rsid w:val="00C80008"/>
    <w:rsid w:val="00C801B1"/>
    <w:rsid w:val="00C802D5"/>
    <w:rsid w:val="00C8048C"/>
    <w:rsid w:val="00C804E0"/>
    <w:rsid w:val="00C809C5"/>
    <w:rsid w:val="00C80B5A"/>
    <w:rsid w:val="00C80D5D"/>
    <w:rsid w:val="00C815A9"/>
    <w:rsid w:val="00C81DDC"/>
    <w:rsid w:val="00C81EEE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870"/>
    <w:rsid w:val="00C83957"/>
    <w:rsid w:val="00C83DCB"/>
    <w:rsid w:val="00C84018"/>
    <w:rsid w:val="00C84424"/>
    <w:rsid w:val="00C84491"/>
    <w:rsid w:val="00C8471E"/>
    <w:rsid w:val="00C847FC"/>
    <w:rsid w:val="00C8492A"/>
    <w:rsid w:val="00C84A07"/>
    <w:rsid w:val="00C850C8"/>
    <w:rsid w:val="00C85384"/>
    <w:rsid w:val="00C85522"/>
    <w:rsid w:val="00C857D6"/>
    <w:rsid w:val="00C857FC"/>
    <w:rsid w:val="00C858CA"/>
    <w:rsid w:val="00C85AE2"/>
    <w:rsid w:val="00C85E1B"/>
    <w:rsid w:val="00C8653D"/>
    <w:rsid w:val="00C86AF7"/>
    <w:rsid w:val="00C871F5"/>
    <w:rsid w:val="00C8732D"/>
    <w:rsid w:val="00C8739B"/>
    <w:rsid w:val="00C875F0"/>
    <w:rsid w:val="00C875F4"/>
    <w:rsid w:val="00C879C6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1088"/>
    <w:rsid w:val="00C91285"/>
    <w:rsid w:val="00C915ED"/>
    <w:rsid w:val="00C91666"/>
    <w:rsid w:val="00C919C8"/>
    <w:rsid w:val="00C91C3C"/>
    <w:rsid w:val="00C91C45"/>
    <w:rsid w:val="00C9226A"/>
    <w:rsid w:val="00C926AE"/>
    <w:rsid w:val="00C9273E"/>
    <w:rsid w:val="00C92A22"/>
    <w:rsid w:val="00C92B68"/>
    <w:rsid w:val="00C92C04"/>
    <w:rsid w:val="00C92D39"/>
    <w:rsid w:val="00C92DFE"/>
    <w:rsid w:val="00C9337F"/>
    <w:rsid w:val="00C93977"/>
    <w:rsid w:val="00C93CC8"/>
    <w:rsid w:val="00C942D8"/>
    <w:rsid w:val="00C9430B"/>
    <w:rsid w:val="00C94359"/>
    <w:rsid w:val="00C9441B"/>
    <w:rsid w:val="00C9493B"/>
    <w:rsid w:val="00C94BC6"/>
    <w:rsid w:val="00C94C25"/>
    <w:rsid w:val="00C95659"/>
    <w:rsid w:val="00C956FE"/>
    <w:rsid w:val="00C957A3"/>
    <w:rsid w:val="00C9595E"/>
    <w:rsid w:val="00C95A3A"/>
    <w:rsid w:val="00C95B49"/>
    <w:rsid w:val="00C95ECB"/>
    <w:rsid w:val="00C96353"/>
    <w:rsid w:val="00C9647E"/>
    <w:rsid w:val="00C965EF"/>
    <w:rsid w:val="00C96A78"/>
    <w:rsid w:val="00C96AC0"/>
    <w:rsid w:val="00C975B6"/>
    <w:rsid w:val="00C975D0"/>
    <w:rsid w:val="00C97C50"/>
    <w:rsid w:val="00C97C9E"/>
    <w:rsid w:val="00CA0067"/>
    <w:rsid w:val="00CA02B1"/>
    <w:rsid w:val="00CA04DE"/>
    <w:rsid w:val="00CA0595"/>
    <w:rsid w:val="00CA0C25"/>
    <w:rsid w:val="00CA0DC2"/>
    <w:rsid w:val="00CA0E72"/>
    <w:rsid w:val="00CA0F81"/>
    <w:rsid w:val="00CA1038"/>
    <w:rsid w:val="00CA13D9"/>
    <w:rsid w:val="00CA18D4"/>
    <w:rsid w:val="00CA1903"/>
    <w:rsid w:val="00CA1AE7"/>
    <w:rsid w:val="00CA1D7E"/>
    <w:rsid w:val="00CA21A6"/>
    <w:rsid w:val="00CA22B5"/>
    <w:rsid w:val="00CA27C0"/>
    <w:rsid w:val="00CA29E7"/>
    <w:rsid w:val="00CA2AA4"/>
    <w:rsid w:val="00CA2B1C"/>
    <w:rsid w:val="00CA2D6C"/>
    <w:rsid w:val="00CA2ECB"/>
    <w:rsid w:val="00CA2F8A"/>
    <w:rsid w:val="00CA2FB2"/>
    <w:rsid w:val="00CA30DD"/>
    <w:rsid w:val="00CA3106"/>
    <w:rsid w:val="00CA310B"/>
    <w:rsid w:val="00CA3144"/>
    <w:rsid w:val="00CA3223"/>
    <w:rsid w:val="00CA3CD6"/>
    <w:rsid w:val="00CA46E4"/>
    <w:rsid w:val="00CA47CC"/>
    <w:rsid w:val="00CA4E97"/>
    <w:rsid w:val="00CA5140"/>
    <w:rsid w:val="00CA521F"/>
    <w:rsid w:val="00CA52D2"/>
    <w:rsid w:val="00CA54E9"/>
    <w:rsid w:val="00CA57E4"/>
    <w:rsid w:val="00CA5AE1"/>
    <w:rsid w:val="00CA5E86"/>
    <w:rsid w:val="00CA62B2"/>
    <w:rsid w:val="00CA66BC"/>
    <w:rsid w:val="00CA6787"/>
    <w:rsid w:val="00CA67CB"/>
    <w:rsid w:val="00CA6AD3"/>
    <w:rsid w:val="00CA6DD1"/>
    <w:rsid w:val="00CA7151"/>
    <w:rsid w:val="00CA7252"/>
    <w:rsid w:val="00CA787C"/>
    <w:rsid w:val="00CA78CF"/>
    <w:rsid w:val="00CA7913"/>
    <w:rsid w:val="00CA7A3D"/>
    <w:rsid w:val="00CA7EA3"/>
    <w:rsid w:val="00CB0130"/>
    <w:rsid w:val="00CB03F5"/>
    <w:rsid w:val="00CB0673"/>
    <w:rsid w:val="00CB0726"/>
    <w:rsid w:val="00CB08D3"/>
    <w:rsid w:val="00CB09D8"/>
    <w:rsid w:val="00CB1688"/>
    <w:rsid w:val="00CB190A"/>
    <w:rsid w:val="00CB1A77"/>
    <w:rsid w:val="00CB1B53"/>
    <w:rsid w:val="00CB1EAF"/>
    <w:rsid w:val="00CB2680"/>
    <w:rsid w:val="00CB2797"/>
    <w:rsid w:val="00CB2822"/>
    <w:rsid w:val="00CB29DF"/>
    <w:rsid w:val="00CB29F0"/>
    <w:rsid w:val="00CB2D1B"/>
    <w:rsid w:val="00CB2DBB"/>
    <w:rsid w:val="00CB32C9"/>
    <w:rsid w:val="00CB3394"/>
    <w:rsid w:val="00CB3407"/>
    <w:rsid w:val="00CB347C"/>
    <w:rsid w:val="00CB382B"/>
    <w:rsid w:val="00CB3B11"/>
    <w:rsid w:val="00CB430E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3DC"/>
    <w:rsid w:val="00CB6B79"/>
    <w:rsid w:val="00CB7347"/>
    <w:rsid w:val="00CB73D3"/>
    <w:rsid w:val="00CB7585"/>
    <w:rsid w:val="00CB795D"/>
    <w:rsid w:val="00CB7BAC"/>
    <w:rsid w:val="00CB7E09"/>
    <w:rsid w:val="00CB7FAF"/>
    <w:rsid w:val="00CC01CA"/>
    <w:rsid w:val="00CC02E2"/>
    <w:rsid w:val="00CC0360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69A"/>
    <w:rsid w:val="00CC1B34"/>
    <w:rsid w:val="00CC1C20"/>
    <w:rsid w:val="00CC1DE1"/>
    <w:rsid w:val="00CC2017"/>
    <w:rsid w:val="00CC210B"/>
    <w:rsid w:val="00CC2443"/>
    <w:rsid w:val="00CC25C8"/>
    <w:rsid w:val="00CC260D"/>
    <w:rsid w:val="00CC2635"/>
    <w:rsid w:val="00CC2CA6"/>
    <w:rsid w:val="00CC2F69"/>
    <w:rsid w:val="00CC3196"/>
    <w:rsid w:val="00CC3634"/>
    <w:rsid w:val="00CC36A3"/>
    <w:rsid w:val="00CC376C"/>
    <w:rsid w:val="00CC37B3"/>
    <w:rsid w:val="00CC38F2"/>
    <w:rsid w:val="00CC3A15"/>
    <w:rsid w:val="00CC3B16"/>
    <w:rsid w:val="00CC3E01"/>
    <w:rsid w:val="00CC43E0"/>
    <w:rsid w:val="00CC4633"/>
    <w:rsid w:val="00CC47E8"/>
    <w:rsid w:val="00CC4889"/>
    <w:rsid w:val="00CC4A6A"/>
    <w:rsid w:val="00CC5B22"/>
    <w:rsid w:val="00CC5B30"/>
    <w:rsid w:val="00CC5C04"/>
    <w:rsid w:val="00CC5E0F"/>
    <w:rsid w:val="00CC5EBA"/>
    <w:rsid w:val="00CC5ED1"/>
    <w:rsid w:val="00CC6172"/>
    <w:rsid w:val="00CC642A"/>
    <w:rsid w:val="00CC6993"/>
    <w:rsid w:val="00CC6C9E"/>
    <w:rsid w:val="00CC71E4"/>
    <w:rsid w:val="00CC740A"/>
    <w:rsid w:val="00CC777B"/>
    <w:rsid w:val="00CC7AA1"/>
    <w:rsid w:val="00CC7CF7"/>
    <w:rsid w:val="00CD0027"/>
    <w:rsid w:val="00CD021C"/>
    <w:rsid w:val="00CD05D7"/>
    <w:rsid w:val="00CD0940"/>
    <w:rsid w:val="00CD134B"/>
    <w:rsid w:val="00CD151E"/>
    <w:rsid w:val="00CD18FC"/>
    <w:rsid w:val="00CD1C44"/>
    <w:rsid w:val="00CD1CA7"/>
    <w:rsid w:val="00CD1D84"/>
    <w:rsid w:val="00CD1DBB"/>
    <w:rsid w:val="00CD1E76"/>
    <w:rsid w:val="00CD206B"/>
    <w:rsid w:val="00CD218C"/>
    <w:rsid w:val="00CD22B6"/>
    <w:rsid w:val="00CD238C"/>
    <w:rsid w:val="00CD2697"/>
    <w:rsid w:val="00CD3020"/>
    <w:rsid w:val="00CD32CA"/>
    <w:rsid w:val="00CD3423"/>
    <w:rsid w:val="00CD36AA"/>
    <w:rsid w:val="00CD3B12"/>
    <w:rsid w:val="00CD3BCA"/>
    <w:rsid w:val="00CD3C20"/>
    <w:rsid w:val="00CD3EE6"/>
    <w:rsid w:val="00CD4AAD"/>
    <w:rsid w:val="00CD50A9"/>
    <w:rsid w:val="00CD53C5"/>
    <w:rsid w:val="00CD5C5B"/>
    <w:rsid w:val="00CD5F33"/>
    <w:rsid w:val="00CD604C"/>
    <w:rsid w:val="00CD6279"/>
    <w:rsid w:val="00CD6471"/>
    <w:rsid w:val="00CD660B"/>
    <w:rsid w:val="00CD6927"/>
    <w:rsid w:val="00CD6935"/>
    <w:rsid w:val="00CD6A3F"/>
    <w:rsid w:val="00CD6FCC"/>
    <w:rsid w:val="00CD731F"/>
    <w:rsid w:val="00CD799C"/>
    <w:rsid w:val="00CD7AD0"/>
    <w:rsid w:val="00CD7B5E"/>
    <w:rsid w:val="00CE00BB"/>
    <w:rsid w:val="00CE02F5"/>
    <w:rsid w:val="00CE04A4"/>
    <w:rsid w:val="00CE04B7"/>
    <w:rsid w:val="00CE066F"/>
    <w:rsid w:val="00CE070C"/>
    <w:rsid w:val="00CE0725"/>
    <w:rsid w:val="00CE0835"/>
    <w:rsid w:val="00CE085C"/>
    <w:rsid w:val="00CE0A91"/>
    <w:rsid w:val="00CE0C02"/>
    <w:rsid w:val="00CE161C"/>
    <w:rsid w:val="00CE220A"/>
    <w:rsid w:val="00CE2304"/>
    <w:rsid w:val="00CE2445"/>
    <w:rsid w:val="00CE26D9"/>
    <w:rsid w:val="00CE2B0B"/>
    <w:rsid w:val="00CE3200"/>
    <w:rsid w:val="00CE34CC"/>
    <w:rsid w:val="00CE3994"/>
    <w:rsid w:val="00CE3B10"/>
    <w:rsid w:val="00CE3BC9"/>
    <w:rsid w:val="00CE3D8B"/>
    <w:rsid w:val="00CE3F8C"/>
    <w:rsid w:val="00CE4650"/>
    <w:rsid w:val="00CE48F0"/>
    <w:rsid w:val="00CE4C4C"/>
    <w:rsid w:val="00CE4F09"/>
    <w:rsid w:val="00CE50A5"/>
    <w:rsid w:val="00CE55DB"/>
    <w:rsid w:val="00CE6078"/>
    <w:rsid w:val="00CE6584"/>
    <w:rsid w:val="00CE67DB"/>
    <w:rsid w:val="00CE67E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765"/>
    <w:rsid w:val="00CE78C8"/>
    <w:rsid w:val="00CE7AF0"/>
    <w:rsid w:val="00CE7C9B"/>
    <w:rsid w:val="00CE7DA2"/>
    <w:rsid w:val="00CF0061"/>
    <w:rsid w:val="00CF0250"/>
    <w:rsid w:val="00CF03D5"/>
    <w:rsid w:val="00CF0714"/>
    <w:rsid w:val="00CF093E"/>
    <w:rsid w:val="00CF0A48"/>
    <w:rsid w:val="00CF0E1B"/>
    <w:rsid w:val="00CF1467"/>
    <w:rsid w:val="00CF1D0D"/>
    <w:rsid w:val="00CF1D63"/>
    <w:rsid w:val="00CF1E8B"/>
    <w:rsid w:val="00CF1FD8"/>
    <w:rsid w:val="00CF2029"/>
    <w:rsid w:val="00CF2223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5098"/>
    <w:rsid w:val="00CF55BB"/>
    <w:rsid w:val="00CF5D69"/>
    <w:rsid w:val="00CF5DFB"/>
    <w:rsid w:val="00CF6232"/>
    <w:rsid w:val="00CF66AF"/>
    <w:rsid w:val="00CF6884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0BA5"/>
    <w:rsid w:val="00D01049"/>
    <w:rsid w:val="00D0126A"/>
    <w:rsid w:val="00D012B4"/>
    <w:rsid w:val="00D015AB"/>
    <w:rsid w:val="00D016DC"/>
    <w:rsid w:val="00D019DD"/>
    <w:rsid w:val="00D01AA9"/>
    <w:rsid w:val="00D01FCE"/>
    <w:rsid w:val="00D02018"/>
    <w:rsid w:val="00D021F7"/>
    <w:rsid w:val="00D02517"/>
    <w:rsid w:val="00D02618"/>
    <w:rsid w:val="00D0261B"/>
    <w:rsid w:val="00D02803"/>
    <w:rsid w:val="00D02C1C"/>
    <w:rsid w:val="00D02D83"/>
    <w:rsid w:val="00D0300A"/>
    <w:rsid w:val="00D0317B"/>
    <w:rsid w:val="00D034FB"/>
    <w:rsid w:val="00D038A6"/>
    <w:rsid w:val="00D03ABE"/>
    <w:rsid w:val="00D03D61"/>
    <w:rsid w:val="00D03D95"/>
    <w:rsid w:val="00D03E22"/>
    <w:rsid w:val="00D03F76"/>
    <w:rsid w:val="00D04049"/>
    <w:rsid w:val="00D040DC"/>
    <w:rsid w:val="00D042AD"/>
    <w:rsid w:val="00D04430"/>
    <w:rsid w:val="00D04A8D"/>
    <w:rsid w:val="00D04B8B"/>
    <w:rsid w:val="00D04C79"/>
    <w:rsid w:val="00D04D47"/>
    <w:rsid w:val="00D05150"/>
    <w:rsid w:val="00D05A44"/>
    <w:rsid w:val="00D05B6F"/>
    <w:rsid w:val="00D05FEE"/>
    <w:rsid w:val="00D065C0"/>
    <w:rsid w:val="00D068B7"/>
    <w:rsid w:val="00D06AA1"/>
    <w:rsid w:val="00D06CD1"/>
    <w:rsid w:val="00D070F9"/>
    <w:rsid w:val="00D072C3"/>
    <w:rsid w:val="00D073ED"/>
    <w:rsid w:val="00D07775"/>
    <w:rsid w:val="00D07C62"/>
    <w:rsid w:val="00D07D55"/>
    <w:rsid w:val="00D07E26"/>
    <w:rsid w:val="00D07E27"/>
    <w:rsid w:val="00D1039E"/>
    <w:rsid w:val="00D10609"/>
    <w:rsid w:val="00D10AB6"/>
    <w:rsid w:val="00D10C6D"/>
    <w:rsid w:val="00D10D37"/>
    <w:rsid w:val="00D10D59"/>
    <w:rsid w:val="00D1105E"/>
    <w:rsid w:val="00D11379"/>
    <w:rsid w:val="00D116F8"/>
    <w:rsid w:val="00D117C6"/>
    <w:rsid w:val="00D12058"/>
    <w:rsid w:val="00D12229"/>
    <w:rsid w:val="00D12774"/>
    <w:rsid w:val="00D12EBF"/>
    <w:rsid w:val="00D12EEB"/>
    <w:rsid w:val="00D134E8"/>
    <w:rsid w:val="00D13511"/>
    <w:rsid w:val="00D137B6"/>
    <w:rsid w:val="00D13A02"/>
    <w:rsid w:val="00D13B48"/>
    <w:rsid w:val="00D13B86"/>
    <w:rsid w:val="00D13F44"/>
    <w:rsid w:val="00D140F2"/>
    <w:rsid w:val="00D1464A"/>
    <w:rsid w:val="00D14969"/>
    <w:rsid w:val="00D149AC"/>
    <w:rsid w:val="00D14B7A"/>
    <w:rsid w:val="00D14D07"/>
    <w:rsid w:val="00D1531F"/>
    <w:rsid w:val="00D15439"/>
    <w:rsid w:val="00D15534"/>
    <w:rsid w:val="00D159E0"/>
    <w:rsid w:val="00D1629F"/>
    <w:rsid w:val="00D16467"/>
    <w:rsid w:val="00D16592"/>
    <w:rsid w:val="00D165AB"/>
    <w:rsid w:val="00D168DA"/>
    <w:rsid w:val="00D16D5C"/>
    <w:rsid w:val="00D16EF0"/>
    <w:rsid w:val="00D170A5"/>
    <w:rsid w:val="00D17323"/>
    <w:rsid w:val="00D17353"/>
    <w:rsid w:val="00D17835"/>
    <w:rsid w:val="00D17954"/>
    <w:rsid w:val="00D17DB0"/>
    <w:rsid w:val="00D17F58"/>
    <w:rsid w:val="00D203A2"/>
    <w:rsid w:val="00D20493"/>
    <w:rsid w:val="00D20668"/>
    <w:rsid w:val="00D20EC0"/>
    <w:rsid w:val="00D20F9B"/>
    <w:rsid w:val="00D21029"/>
    <w:rsid w:val="00D21080"/>
    <w:rsid w:val="00D21BFD"/>
    <w:rsid w:val="00D21EDD"/>
    <w:rsid w:val="00D21FB5"/>
    <w:rsid w:val="00D22038"/>
    <w:rsid w:val="00D2304A"/>
    <w:rsid w:val="00D2315E"/>
    <w:rsid w:val="00D23A91"/>
    <w:rsid w:val="00D23CED"/>
    <w:rsid w:val="00D23EB2"/>
    <w:rsid w:val="00D23FEB"/>
    <w:rsid w:val="00D244E1"/>
    <w:rsid w:val="00D245BE"/>
    <w:rsid w:val="00D24634"/>
    <w:rsid w:val="00D24BE0"/>
    <w:rsid w:val="00D24CF5"/>
    <w:rsid w:val="00D25024"/>
    <w:rsid w:val="00D25128"/>
    <w:rsid w:val="00D2518E"/>
    <w:rsid w:val="00D253D4"/>
    <w:rsid w:val="00D25BE8"/>
    <w:rsid w:val="00D25DF7"/>
    <w:rsid w:val="00D25ECF"/>
    <w:rsid w:val="00D25F92"/>
    <w:rsid w:val="00D26567"/>
    <w:rsid w:val="00D26691"/>
    <w:rsid w:val="00D26778"/>
    <w:rsid w:val="00D2681C"/>
    <w:rsid w:val="00D269FE"/>
    <w:rsid w:val="00D26B9B"/>
    <w:rsid w:val="00D26D79"/>
    <w:rsid w:val="00D26DD0"/>
    <w:rsid w:val="00D275D4"/>
    <w:rsid w:val="00D27823"/>
    <w:rsid w:val="00D278BA"/>
    <w:rsid w:val="00D306E2"/>
    <w:rsid w:val="00D308E9"/>
    <w:rsid w:val="00D30C79"/>
    <w:rsid w:val="00D31283"/>
    <w:rsid w:val="00D31336"/>
    <w:rsid w:val="00D31A17"/>
    <w:rsid w:val="00D32217"/>
    <w:rsid w:val="00D32F01"/>
    <w:rsid w:val="00D331CE"/>
    <w:rsid w:val="00D33243"/>
    <w:rsid w:val="00D334E8"/>
    <w:rsid w:val="00D335EE"/>
    <w:rsid w:val="00D3360A"/>
    <w:rsid w:val="00D3367F"/>
    <w:rsid w:val="00D33CDF"/>
    <w:rsid w:val="00D33CE0"/>
    <w:rsid w:val="00D33E97"/>
    <w:rsid w:val="00D33FF6"/>
    <w:rsid w:val="00D341CD"/>
    <w:rsid w:val="00D3436D"/>
    <w:rsid w:val="00D35664"/>
    <w:rsid w:val="00D35A1D"/>
    <w:rsid w:val="00D35C80"/>
    <w:rsid w:val="00D35DAE"/>
    <w:rsid w:val="00D35F7E"/>
    <w:rsid w:val="00D360FA"/>
    <w:rsid w:val="00D3614F"/>
    <w:rsid w:val="00D364F8"/>
    <w:rsid w:val="00D36698"/>
    <w:rsid w:val="00D36774"/>
    <w:rsid w:val="00D36778"/>
    <w:rsid w:val="00D367DC"/>
    <w:rsid w:val="00D3683C"/>
    <w:rsid w:val="00D36BF9"/>
    <w:rsid w:val="00D36CB5"/>
    <w:rsid w:val="00D36D45"/>
    <w:rsid w:val="00D36ECB"/>
    <w:rsid w:val="00D37130"/>
    <w:rsid w:val="00D3720A"/>
    <w:rsid w:val="00D373B9"/>
    <w:rsid w:val="00D400F2"/>
    <w:rsid w:val="00D4011D"/>
    <w:rsid w:val="00D403A3"/>
    <w:rsid w:val="00D4040E"/>
    <w:rsid w:val="00D40796"/>
    <w:rsid w:val="00D40EAD"/>
    <w:rsid w:val="00D41176"/>
    <w:rsid w:val="00D413AB"/>
    <w:rsid w:val="00D415D8"/>
    <w:rsid w:val="00D41940"/>
    <w:rsid w:val="00D41A7D"/>
    <w:rsid w:val="00D41A82"/>
    <w:rsid w:val="00D41BE7"/>
    <w:rsid w:val="00D41C91"/>
    <w:rsid w:val="00D41D8A"/>
    <w:rsid w:val="00D41DE8"/>
    <w:rsid w:val="00D41EB7"/>
    <w:rsid w:val="00D41F58"/>
    <w:rsid w:val="00D42026"/>
    <w:rsid w:val="00D426B1"/>
    <w:rsid w:val="00D429DB"/>
    <w:rsid w:val="00D42A12"/>
    <w:rsid w:val="00D430BE"/>
    <w:rsid w:val="00D43193"/>
    <w:rsid w:val="00D43629"/>
    <w:rsid w:val="00D43758"/>
    <w:rsid w:val="00D43CFD"/>
    <w:rsid w:val="00D43DFB"/>
    <w:rsid w:val="00D4408E"/>
    <w:rsid w:val="00D44113"/>
    <w:rsid w:val="00D44149"/>
    <w:rsid w:val="00D442B1"/>
    <w:rsid w:val="00D443AD"/>
    <w:rsid w:val="00D44401"/>
    <w:rsid w:val="00D447FA"/>
    <w:rsid w:val="00D44C02"/>
    <w:rsid w:val="00D44CAB"/>
    <w:rsid w:val="00D45004"/>
    <w:rsid w:val="00D4502D"/>
    <w:rsid w:val="00D4593D"/>
    <w:rsid w:val="00D45993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86D"/>
    <w:rsid w:val="00D46FAA"/>
    <w:rsid w:val="00D47061"/>
    <w:rsid w:val="00D470AF"/>
    <w:rsid w:val="00D47434"/>
    <w:rsid w:val="00D475ED"/>
    <w:rsid w:val="00D47746"/>
    <w:rsid w:val="00D47AB6"/>
    <w:rsid w:val="00D47F7B"/>
    <w:rsid w:val="00D500AF"/>
    <w:rsid w:val="00D506FE"/>
    <w:rsid w:val="00D50DB5"/>
    <w:rsid w:val="00D51265"/>
    <w:rsid w:val="00D5140A"/>
    <w:rsid w:val="00D51703"/>
    <w:rsid w:val="00D51C02"/>
    <w:rsid w:val="00D51CBC"/>
    <w:rsid w:val="00D51D7E"/>
    <w:rsid w:val="00D52007"/>
    <w:rsid w:val="00D520D8"/>
    <w:rsid w:val="00D5240E"/>
    <w:rsid w:val="00D527B5"/>
    <w:rsid w:val="00D528F9"/>
    <w:rsid w:val="00D52B9E"/>
    <w:rsid w:val="00D52E97"/>
    <w:rsid w:val="00D53113"/>
    <w:rsid w:val="00D53260"/>
    <w:rsid w:val="00D53A88"/>
    <w:rsid w:val="00D53DD5"/>
    <w:rsid w:val="00D541C6"/>
    <w:rsid w:val="00D5421D"/>
    <w:rsid w:val="00D542D1"/>
    <w:rsid w:val="00D5491F"/>
    <w:rsid w:val="00D54D30"/>
    <w:rsid w:val="00D55137"/>
    <w:rsid w:val="00D553BE"/>
    <w:rsid w:val="00D55526"/>
    <w:rsid w:val="00D556C7"/>
    <w:rsid w:val="00D558E2"/>
    <w:rsid w:val="00D5609F"/>
    <w:rsid w:val="00D560DD"/>
    <w:rsid w:val="00D5620C"/>
    <w:rsid w:val="00D56355"/>
    <w:rsid w:val="00D563C1"/>
    <w:rsid w:val="00D566EC"/>
    <w:rsid w:val="00D5675D"/>
    <w:rsid w:val="00D56DEF"/>
    <w:rsid w:val="00D57B3B"/>
    <w:rsid w:val="00D57F99"/>
    <w:rsid w:val="00D60272"/>
    <w:rsid w:val="00D60978"/>
    <w:rsid w:val="00D60C78"/>
    <w:rsid w:val="00D6135A"/>
    <w:rsid w:val="00D61B59"/>
    <w:rsid w:val="00D61C9A"/>
    <w:rsid w:val="00D61E4F"/>
    <w:rsid w:val="00D62041"/>
    <w:rsid w:val="00D6230C"/>
    <w:rsid w:val="00D62434"/>
    <w:rsid w:val="00D625D3"/>
    <w:rsid w:val="00D62676"/>
    <w:rsid w:val="00D62C3B"/>
    <w:rsid w:val="00D63052"/>
    <w:rsid w:val="00D63739"/>
    <w:rsid w:val="00D638A8"/>
    <w:rsid w:val="00D63F81"/>
    <w:rsid w:val="00D64411"/>
    <w:rsid w:val="00D64565"/>
    <w:rsid w:val="00D645C9"/>
    <w:rsid w:val="00D646E6"/>
    <w:rsid w:val="00D647DA"/>
    <w:rsid w:val="00D649DB"/>
    <w:rsid w:val="00D64DE4"/>
    <w:rsid w:val="00D64DF8"/>
    <w:rsid w:val="00D64DF9"/>
    <w:rsid w:val="00D650AC"/>
    <w:rsid w:val="00D653B8"/>
    <w:rsid w:val="00D654CE"/>
    <w:rsid w:val="00D65AB2"/>
    <w:rsid w:val="00D65D1E"/>
    <w:rsid w:val="00D65DA3"/>
    <w:rsid w:val="00D66669"/>
    <w:rsid w:val="00D6694F"/>
    <w:rsid w:val="00D66A36"/>
    <w:rsid w:val="00D66A46"/>
    <w:rsid w:val="00D66A4C"/>
    <w:rsid w:val="00D66D10"/>
    <w:rsid w:val="00D66D6E"/>
    <w:rsid w:val="00D66F0D"/>
    <w:rsid w:val="00D67721"/>
    <w:rsid w:val="00D677F9"/>
    <w:rsid w:val="00D67A49"/>
    <w:rsid w:val="00D67D02"/>
    <w:rsid w:val="00D70233"/>
    <w:rsid w:val="00D7052D"/>
    <w:rsid w:val="00D70789"/>
    <w:rsid w:val="00D709E6"/>
    <w:rsid w:val="00D70A53"/>
    <w:rsid w:val="00D70D6F"/>
    <w:rsid w:val="00D70DEB"/>
    <w:rsid w:val="00D7107A"/>
    <w:rsid w:val="00D71158"/>
    <w:rsid w:val="00D71296"/>
    <w:rsid w:val="00D716EB"/>
    <w:rsid w:val="00D71B7B"/>
    <w:rsid w:val="00D721DB"/>
    <w:rsid w:val="00D72229"/>
    <w:rsid w:val="00D72248"/>
    <w:rsid w:val="00D72FA7"/>
    <w:rsid w:val="00D72FCD"/>
    <w:rsid w:val="00D73EB1"/>
    <w:rsid w:val="00D73EF4"/>
    <w:rsid w:val="00D740A9"/>
    <w:rsid w:val="00D74131"/>
    <w:rsid w:val="00D74579"/>
    <w:rsid w:val="00D7480B"/>
    <w:rsid w:val="00D74A8B"/>
    <w:rsid w:val="00D74D04"/>
    <w:rsid w:val="00D74EA7"/>
    <w:rsid w:val="00D74EE0"/>
    <w:rsid w:val="00D75094"/>
    <w:rsid w:val="00D750BC"/>
    <w:rsid w:val="00D75242"/>
    <w:rsid w:val="00D7571B"/>
    <w:rsid w:val="00D757C2"/>
    <w:rsid w:val="00D76083"/>
    <w:rsid w:val="00D7640A"/>
    <w:rsid w:val="00D767A7"/>
    <w:rsid w:val="00D770F5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973"/>
    <w:rsid w:val="00D80EFA"/>
    <w:rsid w:val="00D8142B"/>
    <w:rsid w:val="00D8153A"/>
    <w:rsid w:val="00D819C4"/>
    <w:rsid w:val="00D81AD9"/>
    <w:rsid w:val="00D81B9E"/>
    <w:rsid w:val="00D81C40"/>
    <w:rsid w:val="00D82142"/>
    <w:rsid w:val="00D8230E"/>
    <w:rsid w:val="00D82333"/>
    <w:rsid w:val="00D8277A"/>
    <w:rsid w:val="00D82BC0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F4"/>
    <w:rsid w:val="00D86A27"/>
    <w:rsid w:val="00D871CB"/>
    <w:rsid w:val="00D87330"/>
    <w:rsid w:val="00D875EB"/>
    <w:rsid w:val="00D87A19"/>
    <w:rsid w:val="00D87E43"/>
    <w:rsid w:val="00D9081F"/>
    <w:rsid w:val="00D90AA5"/>
    <w:rsid w:val="00D90C47"/>
    <w:rsid w:val="00D9136C"/>
    <w:rsid w:val="00D915B9"/>
    <w:rsid w:val="00D918AA"/>
    <w:rsid w:val="00D918BB"/>
    <w:rsid w:val="00D91ED6"/>
    <w:rsid w:val="00D92287"/>
    <w:rsid w:val="00D92538"/>
    <w:rsid w:val="00D92607"/>
    <w:rsid w:val="00D926A2"/>
    <w:rsid w:val="00D92719"/>
    <w:rsid w:val="00D92AB4"/>
    <w:rsid w:val="00D92B43"/>
    <w:rsid w:val="00D92B46"/>
    <w:rsid w:val="00D92B64"/>
    <w:rsid w:val="00D92CAA"/>
    <w:rsid w:val="00D93018"/>
    <w:rsid w:val="00D93249"/>
    <w:rsid w:val="00D93904"/>
    <w:rsid w:val="00D94090"/>
    <w:rsid w:val="00D94170"/>
    <w:rsid w:val="00D941F1"/>
    <w:rsid w:val="00D948DC"/>
    <w:rsid w:val="00D94B3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DBA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97F54"/>
    <w:rsid w:val="00DA0286"/>
    <w:rsid w:val="00DA072A"/>
    <w:rsid w:val="00DA09F0"/>
    <w:rsid w:val="00DA0A85"/>
    <w:rsid w:val="00DA0CC9"/>
    <w:rsid w:val="00DA0D80"/>
    <w:rsid w:val="00DA10AF"/>
    <w:rsid w:val="00DA1488"/>
    <w:rsid w:val="00DA1A7D"/>
    <w:rsid w:val="00DA1ACD"/>
    <w:rsid w:val="00DA21DD"/>
    <w:rsid w:val="00DA22E7"/>
    <w:rsid w:val="00DA23D0"/>
    <w:rsid w:val="00DA2489"/>
    <w:rsid w:val="00DA27B5"/>
    <w:rsid w:val="00DA27DF"/>
    <w:rsid w:val="00DA2DD2"/>
    <w:rsid w:val="00DA3146"/>
    <w:rsid w:val="00DA315F"/>
    <w:rsid w:val="00DA323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52D6"/>
    <w:rsid w:val="00DA53D2"/>
    <w:rsid w:val="00DA548D"/>
    <w:rsid w:val="00DA5AEF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A1E"/>
    <w:rsid w:val="00DB0ADF"/>
    <w:rsid w:val="00DB0C2E"/>
    <w:rsid w:val="00DB0CD4"/>
    <w:rsid w:val="00DB0DB0"/>
    <w:rsid w:val="00DB0EE7"/>
    <w:rsid w:val="00DB1002"/>
    <w:rsid w:val="00DB1294"/>
    <w:rsid w:val="00DB1372"/>
    <w:rsid w:val="00DB1516"/>
    <w:rsid w:val="00DB16CF"/>
    <w:rsid w:val="00DB1742"/>
    <w:rsid w:val="00DB1828"/>
    <w:rsid w:val="00DB18DA"/>
    <w:rsid w:val="00DB1B66"/>
    <w:rsid w:val="00DB1B7C"/>
    <w:rsid w:val="00DB1C76"/>
    <w:rsid w:val="00DB1E2D"/>
    <w:rsid w:val="00DB1E72"/>
    <w:rsid w:val="00DB22E5"/>
    <w:rsid w:val="00DB24B8"/>
    <w:rsid w:val="00DB27C8"/>
    <w:rsid w:val="00DB2F94"/>
    <w:rsid w:val="00DB3696"/>
    <w:rsid w:val="00DB39BB"/>
    <w:rsid w:val="00DB3A4D"/>
    <w:rsid w:val="00DB3A5F"/>
    <w:rsid w:val="00DB3B89"/>
    <w:rsid w:val="00DB3CFA"/>
    <w:rsid w:val="00DB40A4"/>
    <w:rsid w:val="00DB40FD"/>
    <w:rsid w:val="00DB4EE4"/>
    <w:rsid w:val="00DB4FE9"/>
    <w:rsid w:val="00DB5031"/>
    <w:rsid w:val="00DB518F"/>
    <w:rsid w:val="00DB52F7"/>
    <w:rsid w:val="00DB5429"/>
    <w:rsid w:val="00DB54E4"/>
    <w:rsid w:val="00DB5542"/>
    <w:rsid w:val="00DB56C7"/>
    <w:rsid w:val="00DB5BAE"/>
    <w:rsid w:val="00DB5D7A"/>
    <w:rsid w:val="00DB6047"/>
    <w:rsid w:val="00DB6272"/>
    <w:rsid w:val="00DB6399"/>
    <w:rsid w:val="00DB68E4"/>
    <w:rsid w:val="00DB6BD9"/>
    <w:rsid w:val="00DB7511"/>
    <w:rsid w:val="00DB7699"/>
    <w:rsid w:val="00DB7C0B"/>
    <w:rsid w:val="00DB7E54"/>
    <w:rsid w:val="00DB7FC4"/>
    <w:rsid w:val="00DB7FD6"/>
    <w:rsid w:val="00DC03D6"/>
    <w:rsid w:val="00DC0748"/>
    <w:rsid w:val="00DC0D7C"/>
    <w:rsid w:val="00DC0E8D"/>
    <w:rsid w:val="00DC1274"/>
    <w:rsid w:val="00DC1446"/>
    <w:rsid w:val="00DC19FC"/>
    <w:rsid w:val="00DC1E6C"/>
    <w:rsid w:val="00DC21B9"/>
    <w:rsid w:val="00DC23F9"/>
    <w:rsid w:val="00DC2820"/>
    <w:rsid w:val="00DC2A7E"/>
    <w:rsid w:val="00DC2AD7"/>
    <w:rsid w:val="00DC2D9D"/>
    <w:rsid w:val="00DC2FE1"/>
    <w:rsid w:val="00DC3030"/>
    <w:rsid w:val="00DC3371"/>
    <w:rsid w:val="00DC3652"/>
    <w:rsid w:val="00DC3661"/>
    <w:rsid w:val="00DC3958"/>
    <w:rsid w:val="00DC3CAB"/>
    <w:rsid w:val="00DC3E15"/>
    <w:rsid w:val="00DC4174"/>
    <w:rsid w:val="00DC48A7"/>
    <w:rsid w:val="00DC4F72"/>
    <w:rsid w:val="00DC50BD"/>
    <w:rsid w:val="00DC50D9"/>
    <w:rsid w:val="00DC54AE"/>
    <w:rsid w:val="00DC5720"/>
    <w:rsid w:val="00DC5755"/>
    <w:rsid w:val="00DC5813"/>
    <w:rsid w:val="00DC5881"/>
    <w:rsid w:val="00DC5C58"/>
    <w:rsid w:val="00DC61CC"/>
    <w:rsid w:val="00DC62E3"/>
    <w:rsid w:val="00DC65F7"/>
    <w:rsid w:val="00DC66FD"/>
    <w:rsid w:val="00DC72FA"/>
    <w:rsid w:val="00DC7347"/>
    <w:rsid w:val="00DC7636"/>
    <w:rsid w:val="00DC7D08"/>
    <w:rsid w:val="00DC7D66"/>
    <w:rsid w:val="00DC7F37"/>
    <w:rsid w:val="00DC7F44"/>
    <w:rsid w:val="00DC7F8D"/>
    <w:rsid w:val="00DD0154"/>
    <w:rsid w:val="00DD0517"/>
    <w:rsid w:val="00DD0A15"/>
    <w:rsid w:val="00DD0EFA"/>
    <w:rsid w:val="00DD18CA"/>
    <w:rsid w:val="00DD1BAB"/>
    <w:rsid w:val="00DD1BB6"/>
    <w:rsid w:val="00DD30F5"/>
    <w:rsid w:val="00DD3302"/>
    <w:rsid w:val="00DD3858"/>
    <w:rsid w:val="00DD3985"/>
    <w:rsid w:val="00DD3C14"/>
    <w:rsid w:val="00DD3C82"/>
    <w:rsid w:val="00DD3CAB"/>
    <w:rsid w:val="00DD3D43"/>
    <w:rsid w:val="00DD40A0"/>
    <w:rsid w:val="00DD469D"/>
    <w:rsid w:val="00DD4C69"/>
    <w:rsid w:val="00DD50D6"/>
    <w:rsid w:val="00DD52BB"/>
    <w:rsid w:val="00DD53BF"/>
    <w:rsid w:val="00DD5773"/>
    <w:rsid w:val="00DD582A"/>
    <w:rsid w:val="00DD5CE8"/>
    <w:rsid w:val="00DD5D07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092"/>
    <w:rsid w:val="00DE05E1"/>
    <w:rsid w:val="00DE0942"/>
    <w:rsid w:val="00DE0AB5"/>
    <w:rsid w:val="00DE0DED"/>
    <w:rsid w:val="00DE1025"/>
    <w:rsid w:val="00DE10D7"/>
    <w:rsid w:val="00DE1237"/>
    <w:rsid w:val="00DE131E"/>
    <w:rsid w:val="00DE146C"/>
    <w:rsid w:val="00DE16F7"/>
    <w:rsid w:val="00DE1799"/>
    <w:rsid w:val="00DE1F4E"/>
    <w:rsid w:val="00DE2093"/>
    <w:rsid w:val="00DE2682"/>
    <w:rsid w:val="00DE2AAB"/>
    <w:rsid w:val="00DE2DCC"/>
    <w:rsid w:val="00DE31EC"/>
    <w:rsid w:val="00DE3BCB"/>
    <w:rsid w:val="00DE3F28"/>
    <w:rsid w:val="00DE419F"/>
    <w:rsid w:val="00DE41F4"/>
    <w:rsid w:val="00DE4BE6"/>
    <w:rsid w:val="00DE4CD6"/>
    <w:rsid w:val="00DE4DB4"/>
    <w:rsid w:val="00DE50BC"/>
    <w:rsid w:val="00DE53BD"/>
    <w:rsid w:val="00DE55EE"/>
    <w:rsid w:val="00DE5629"/>
    <w:rsid w:val="00DE59F0"/>
    <w:rsid w:val="00DE5BF8"/>
    <w:rsid w:val="00DE5CE9"/>
    <w:rsid w:val="00DE5E8F"/>
    <w:rsid w:val="00DE6020"/>
    <w:rsid w:val="00DE63AF"/>
    <w:rsid w:val="00DE68BC"/>
    <w:rsid w:val="00DE6A5B"/>
    <w:rsid w:val="00DE6A93"/>
    <w:rsid w:val="00DE6AD2"/>
    <w:rsid w:val="00DE6FCD"/>
    <w:rsid w:val="00DE7005"/>
    <w:rsid w:val="00DE7258"/>
    <w:rsid w:val="00DE76F1"/>
    <w:rsid w:val="00DE7802"/>
    <w:rsid w:val="00DE79CC"/>
    <w:rsid w:val="00DE7F7C"/>
    <w:rsid w:val="00DF002D"/>
    <w:rsid w:val="00DF0258"/>
    <w:rsid w:val="00DF032B"/>
    <w:rsid w:val="00DF042B"/>
    <w:rsid w:val="00DF04CB"/>
    <w:rsid w:val="00DF06CD"/>
    <w:rsid w:val="00DF0A91"/>
    <w:rsid w:val="00DF0CD7"/>
    <w:rsid w:val="00DF110E"/>
    <w:rsid w:val="00DF1169"/>
    <w:rsid w:val="00DF13BC"/>
    <w:rsid w:val="00DF1A7D"/>
    <w:rsid w:val="00DF1BCC"/>
    <w:rsid w:val="00DF1E21"/>
    <w:rsid w:val="00DF1F84"/>
    <w:rsid w:val="00DF2334"/>
    <w:rsid w:val="00DF25B6"/>
    <w:rsid w:val="00DF2713"/>
    <w:rsid w:val="00DF279C"/>
    <w:rsid w:val="00DF2846"/>
    <w:rsid w:val="00DF28C7"/>
    <w:rsid w:val="00DF2973"/>
    <w:rsid w:val="00DF297C"/>
    <w:rsid w:val="00DF2BC3"/>
    <w:rsid w:val="00DF32FB"/>
    <w:rsid w:val="00DF3A2E"/>
    <w:rsid w:val="00DF3CB1"/>
    <w:rsid w:val="00DF3E66"/>
    <w:rsid w:val="00DF4150"/>
    <w:rsid w:val="00DF43F8"/>
    <w:rsid w:val="00DF46F7"/>
    <w:rsid w:val="00DF46FA"/>
    <w:rsid w:val="00DF4853"/>
    <w:rsid w:val="00DF4B37"/>
    <w:rsid w:val="00DF4C79"/>
    <w:rsid w:val="00DF4D04"/>
    <w:rsid w:val="00DF4D5A"/>
    <w:rsid w:val="00DF4E4F"/>
    <w:rsid w:val="00DF5324"/>
    <w:rsid w:val="00DF556D"/>
    <w:rsid w:val="00DF5718"/>
    <w:rsid w:val="00DF5964"/>
    <w:rsid w:val="00DF619A"/>
    <w:rsid w:val="00DF62D0"/>
    <w:rsid w:val="00DF6316"/>
    <w:rsid w:val="00DF7700"/>
    <w:rsid w:val="00DF7E6E"/>
    <w:rsid w:val="00E003AE"/>
    <w:rsid w:val="00E0057D"/>
    <w:rsid w:val="00E0071C"/>
    <w:rsid w:val="00E008CB"/>
    <w:rsid w:val="00E00CA5"/>
    <w:rsid w:val="00E00DE3"/>
    <w:rsid w:val="00E013B4"/>
    <w:rsid w:val="00E013C8"/>
    <w:rsid w:val="00E01A24"/>
    <w:rsid w:val="00E01AF7"/>
    <w:rsid w:val="00E01D44"/>
    <w:rsid w:val="00E01EA2"/>
    <w:rsid w:val="00E0212F"/>
    <w:rsid w:val="00E02222"/>
    <w:rsid w:val="00E02618"/>
    <w:rsid w:val="00E02758"/>
    <w:rsid w:val="00E02D7F"/>
    <w:rsid w:val="00E02F7E"/>
    <w:rsid w:val="00E030AD"/>
    <w:rsid w:val="00E03596"/>
    <w:rsid w:val="00E03D6A"/>
    <w:rsid w:val="00E03DFB"/>
    <w:rsid w:val="00E03E3B"/>
    <w:rsid w:val="00E040F3"/>
    <w:rsid w:val="00E04190"/>
    <w:rsid w:val="00E04220"/>
    <w:rsid w:val="00E043E3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EC1"/>
    <w:rsid w:val="00E05F34"/>
    <w:rsid w:val="00E060D6"/>
    <w:rsid w:val="00E06816"/>
    <w:rsid w:val="00E0712C"/>
    <w:rsid w:val="00E071F0"/>
    <w:rsid w:val="00E0733B"/>
    <w:rsid w:val="00E07365"/>
    <w:rsid w:val="00E0742A"/>
    <w:rsid w:val="00E07E35"/>
    <w:rsid w:val="00E10082"/>
    <w:rsid w:val="00E10167"/>
    <w:rsid w:val="00E1031F"/>
    <w:rsid w:val="00E1049C"/>
    <w:rsid w:val="00E10BD7"/>
    <w:rsid w:val="00E10D93"/>
    <w:rsid w:val="00E10E89"/>
    <w:rsid w:val="00E11078"/>
    <w:rsid w:val="00E11167"/>
    <w:rsid w:val="00E1185E"/>
    <w:rsid w:val="00E11E2C"/>
    <w:rsid w:val="00E123CD"/>
    <w:rsid w:val="00E123FC"/>
    <w:rsid w:val="00E12477"/>
    <w:rsid w:val="00E12509"/>
    <w:rsid w:val="00E1274D"/>
    <w:rsid w:val="00E12808"/>
    <w:rsid w:val="00E1280B"/>
    <w:rsid w:val="00E130CD"/>
    <w:rsid w:val="00E132D0"/>
    <w:rsid w:val="00E13368"/>
    <w:rsid w:val="00E13486"/>
    <w:rsid w:val="00E13CD5"/>
    <w:rsid w:val="00E13E81"/>
    <w:rsid w:val="00E13EA1"/>
    <w:rsid w:val="00E13F27"/>
    <w:rsid w:val="00E143F5"/>
    <w:rsid w:val="00E1460B"/>
    <w:rsid w:val="00E14A66"/>
    <w:rsid w:val="00E14AA6"/>
    <w:rsid w:val="00E14D32"/>
    <w:rsid w:val="00E14DDA"/>
    <w:rsid w:val="00E14F41"/>
    <w:rsid w:val="00E14FCF"/>
    <w:rsid w:val="00E15191"/>
    <w:rsid w:val="00E15407"/>
    <w:rsid w:val="00E1546C"/>
    <w:rsid w:val="00E15540"/>
    <w:rsid w:val="00E15885"/>
    <w:rsid w:val="00E159D0"/>
    <w:rsid w:val="00E15A4E"/>
    <w:rsid w:val="00E15A54"/>
    <w:rsid w:val="00E15B77"/>
    <w:rsid w:val="00E15F4A"/>
    <w:rsid w:val="00E16139"/>
    <w:rsid w:val="00E16214"/>
    <w:rsid w:val="00E16353"/>
    <w:rsid w:val="00E163D6"/>
    <w:rsid w:val="00E16702"/>
    <w:rsid w:val="00E1673F"/>
    <w:rsid w:val="00E16948"/>
    <w:rsid w:val="00E16A3E"/>
    <w:rsid w:val="00E16B44"/>
    <w:rsid w:val="00E16EE0"/>
    <w:rsid w:val="00E16F84"/>
    <w:rsid w:val="00E1713E"/>
    <w:rsid w:val="00E173B2"/>
    <w:rsid w:val="00E1785D"/>
    <w:rsid w:val="00E1791B"/>
    <w:rsid w:val="00E201F6"/>
    <w:rsid w:val="00E2082F"/>
    <w:rsid w:val="00E20D27"/>
    <w:rsid w:val="00E20DAD"/>
    <w:rsid w:val="00E2128C"/>
    <w:rsid w:val="00E216E4"/>
    <w:rsid w:val="00E219C7"/>
    <w:rsid w:val="00E21B73"/>
    <w:rsid w:val="00E21FE1"/>
    <w:rsid w:val="00E22037"/>
    <w:rsid w:val="00E223AB"/>
    <w:rsid w:val="00E2254D"/>
    <w:rsid w:val="00E225C7"/>
    <w:rsid w:val="00E22744"/>
    <w:rsid w:val="00E22F3A"/>
    <w:rsid w:val="00E22FA7"/>
    <w:rsid w:val="00E231D5"/>
    <w:rsid w:val="00E23401"/>
    <w:rsid w:val="00E23584"/>
    <w:rsid w:val="00E23730"/>
    <w:rsid w:val="00E239CE"/>
    <w:rsid w:val="00E241DA"/>
    <w:rsid w:val="00E24BD6"/>
    <w:rsid w:val="00E24DA3"/>
    <w:rsid w:val="00E24DDD"/>
    <w:rsid w:val="00E24FF2"/>
    <w:rsid w:val="00E2506C"/>
    <w:rsid w:val="00E251B0"/>
    <w:rsid w:val="00E254F1"/>
    <w:rsid w:val="00E257A9"/>
    <w:rsid w:val="00E258FE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6E2"/>
    <w:rsid w:val="00E27B19"/>
    <w:rsid w:val="00E27E7F"/>
    <w:rsid w:val="00E30669"/>
    <w:rsid w:val="00E30738"/>
    <w:rsid w:val="00E307A6"/>
    <w:rsid w:val="00E30831"/>
    <w:rsid w:val="00E308D8"/>
    <w:rsid w:val="00E30AB8"/>
    <w:rsid w:val="00E30DAF"/>
    <w:rsid w:val="00E31330"/>
    <w:rsid w:val="00E31375"/>
    <w:rsid w:val="00E31421"/>
    <w:rsid w:val="00E3149C"/>
    <w:rsid w:val="00E31F9F"/>
    <w:rsid w:val="00E32181"/>
    <w:rsid w:val="00E32580"/>
    <w:rsid w:val="00E32885"/>
    <w:rsid w:val="00E32B5F"/>
    <w:rsid w:val="00E32E1F"/>
    <w:rsid w:val="00E3323E"/>
    <w:rsid w:val="00E3386E"/>
    <w:rsid w:val="00E339E0"/>
    <w:rsid w:val="00E33B40"/>
    <w:rsid w:val="00E33CC2"/>
    <w:rsid w:val="00E34160"/>
    <w:rsid w:val="00E346A7"/>
    <w:rsid w:val="00E34DA5"/>
    <w:rsid w:val="00E3513D"/>
    <w:rsid w:val="00E351DB"/>
    <w:rsid w:val="00E35690"/>
    <w:rsid w:val="00E35854"/>
    <w:rsid w:val="00E35A84"/>
    <w:rsid w:val="00E3659D"/>
    <w:rsid w:val="00E36E9A"/>
    <w:rsid w:val="00E3700C"/>
    <w:rsid w:val="00E375AA"/>
    <w:rsid w:val="00E37674"/>
    <w:rsid w:val="00E37A63"/>
    <w:rsid w:val="00E37B0E"/>
    <w:rsid w:val="00E37D16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576"/>
    <w:rsid w:val="00E41CEE"/>
    <w:rsid w:val="00E421A6"/>
    <w:rsid w:val="00E42731"/>
    <w:rsid w:val="00E4289C"/>
    <w:rsid w:val="00E4292A"/>
    <w:rsid w:val="00E43002"/>
    <w:rsid w:val="00E436D5"/>
    <w:rsid w:val="00E43802"/>
    <w:rsid w:val="00E4382E"/>
    <w:rsid w:val="00E43ADE"/>
    <w:rsid w:val="00E43D97"/>
    <w:rsid w:val="00E43F6C"/>
    <w:rsid w:val="00E441F6"/>
    <w:rsid w:val="00E4422E"/>
    <w:rsid w:val="00E44247"/>
    <w:rsid w:val="00E44495"/>
    <w:rsid w:val="00E444EF"/>
    <w:rsid w:val="00E4461F"/>
    <w:rsid w:val="00E4464D"/>
    <w:rsid w:val="00E44854"/>
    <w:rsid w:val="00E44925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3D2"/>
    <w:rsid w:val="00E4742F"/>
    <w:rsid w:val="00E47553"/>
    <w:rsid w:val="00E4773A"/>
    <w:rsid w:val="00E47897"/>
    <w:rsid w:val="00E47C1C"/>
    <w:rsid w:val="00E47D77"/>
    <w:rsid w:val="00E47EE7"/>
    <w:rsid w:val="00E505F5"/>
    <w:rsid w:val="00E5061E"/>
    <w:rsid w:val="00E50754"/>
    <w:rsid w:val="00E5083A"/>
    <w:rsid w:val="00E50D1B"/>
    <w:rsid w:val="00E5120C"/>
    <w:rsid w:val="00E519D0"/>
    <w:rsid w:val="00E519D5"/>
    <w:rsid w:val="00E51AE4"/>
    <w:rsid w:val="00E51BAA"/>
    <w:rsid w:val="00E51C59"/>
    <w:rsid w:val="00E51E21"/>
    <w:rsid w:val="00E52305"/>
    <w:rsid w:val="00E523EA"/>
    <w:rsid w:val="00E52696"/>
    <w:rsid w:val="00E527F6"/>
    <w:rsid w:val="00E52842"/>
    <w:rsid w:val="00E52CCA"/>
    <w:rsid w:val="00E53659"/>
    <w:rsid w:val="00E53941"/>
    <w:rsid w:val="00E539B6"/>
    <w:rsid w:val="00E53A26"/>
    <w:rsid w:val="00E5422E"/>
    <w:rsid w:val="00E5446A"/>
    <w:rsid w:val="00E544EC"/>
    <w:rsid w:val="00E5456F"/>
    <w:rsid w:val="00E5474A"/>
    <w:rsid w:val="00E5477A"/>
    <w:rsid w:val="00E5480C"/>
    <w:rsid w:val="00E5491C"/>
    <w:rsid w:val="00E54A9E"/>
    <w:rsid w:val="00E551CF"/>
    <w:rsid w:val="00E55252"/>
    <w:rsid w:val="00E55B82"/>
    <w:rsid w:val="00E56193"/>
    <w:rsid w:val="00E564ED"/>
    <w:rsid w:val="00E566A2"/>
    <w:rsid w:val="00E566A9"/>
    <w:rsid w:val="00E567A2"/>
    <w:rsid w:val="00E56A78"/>
    <w:rsid w:val="00E56EC4"/>
    <w:rsid w:val="00E56EDD"/>
    <w:rsid w:val="00E57106"/>
    <w:rsid w:val="00E57297"/>
    <w:rsid w:val="00E57AEA"/>
    <w:rsid w:val="00E57FA8"/>
    <w:rsid w:val="00E602A6"/>
    <w:rsid w:val="00E605C7"/>
    <w:rsid w:val="00E60974"/>
    <w:rsid w:val="00E6098C"/>
    <w:rsid w:val="00E60C04"/>
    <w:rsid w:val="00E60F46"/>
    <w:rsid w:val="00E61771"/>
    <w:rsid w:val="00E61AD8"/>
    <w:rsid w:val="00E6246A"/>
    <w:rsid w:val="00E628E8"/>
    <w:rsid w:val="00E62968"/>
    <w:rsid w:val="00E62B05"/>
    <w:rsid w:val="00E62CE8"/>
    <w:rsid w:val="00E635F8"/>
    <w:rsid w:val="00E63631"/>
    <w:rsid w:val="00E63815"/>
    <w:rsid w:val="00E638E6"/>
    <w:rsid w:val="00E63A7B"/>
    <w:rsid w:val="00E641AC"/>
    <w:rsid w:val="00E64246"/>
    <w:rsid w:val="00E643AC"/>
    <w:rsid w:val="00E6450E"/>
    <w:rsid w:val="00E64571"/>
    <w:rsid w:val="00E645CB"/>
    <w:rsid w:val="00E64682"/>
    <w:rsid w:val="00E6470A"/>
    <w:rsid w:val="00E64831"/>
    <w:rsid w:val="00E64857"/>
    <w:rsid w:val="00E64AEF"/>
    <w:rsid w:val="00E64DA9"/>
    <w:rsid w:val="00E652A7"/>
    <w:rsid w:val="00E6542C"/>
    <w:rsid w:val="00E65A8C"/>
    <w:rsid w:val="00E65E5A"/>
    <w:rsid w:val="00E65F22"/>
    <w:rsid w:val="00E6600B"/>
    <w:rsid w:val="00E66030"/>
    <w:rsid w:val="00E668C9"/>
    <w:rsid w:val="00E669A0"/>
    <w:rsid w:val="00E669EF"/>
    <w:rsid w:val="00E66C9D"/>
    <w:rsid w:val="00E66DDF"/>
    <w:rsid w:val="00E66DE4"/>
    <w:rsid w:val="00E66E01"/>
    <w:rsid w:val="00E67269"/>
    <w:rsid w:val="00E672A1"/>
    <w:rsid w:val="00E6736C"/>
    <w:rsid w:val="00E67579"/>
    <w:rsid w:val="00E67671"/>
    <w:rsid w:val="00E6769D"/>
    <w:rsid w:val="00E677CF"/>
    <w:rsid w:val="00E67A8C"/>
    <w:rsid w:val="00E67F63"/>
    <w:rsid w:val="00E67FAB"/>
    <w:rsid w:val="00E700B8"/>
    <w:rsid w:val="00E70207"/>
    <w:rsid w:val="00E70B57"/>
    <w:rsid w:val="00E70CE7"/>
    <w:rsid w:val="00E70F3D"/>
    <w:rsid w:val="00E71230"/>
    <w:rsid w:val="00E71408"/>
    <w:rsid w:val="00E718B7"/>
    <w:rsid w:val="00E7197C"/>
    <w:rsid w:val="00E71CFA"/>
    <w:rsid w:val="00E71DC3"/>
    <w:rsid w:val="00E71F43"/>
    <w:rsid w:val="00E7203A"/>
    <w:rsid w:val="00E72572"/>
    <w:rsid w:val="00E7280B"/>
    <w:rsid w:val="00E72983"/>
    <w:rsid w:val="00E72B91"/>
    <w:rsid w:val="00E72CCD"/>
    <w:rsid w:val="00E72FD6"/>
    <w:rsid w:val="00E73200"/>
    <w:rsid w:val="00E73240"/>
    <w:rsid w:val="00E73521"/>
    <w:rsid w:val="00E7375E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7CB"/>
    <w:rsid w:val="00E76F56"/>
    <w:rsid w:val="00E7723D"/>
    <w:rsid w:val="00E772BD"/>
    <w:rsid w:val="00E7734E"/>
    <w:rsid w:val="00E77435"/>
    <w:rsid w:val="00E7755C"/>
    <w:rsid w:val="00E7757A"/>
    <w:rsid w:val="00E775F9"/>
    <w:rsid w:val="00E776D9"/>
    <w:rsid w:val="00E776FE"/>
    <w:rsid w:val="00E807EC"/>
    <w:rsid w:val="00E80ADB"/>
    <w:rsid w:val="00E810B7"/>
    <w:rsid w:val="00E81385"/>
    <w:rsid w:val="00E816D5"/>
    <w:rsid w:val="00E81F90"/>
    <w:rsid w:val="00E82020"/>
    <w:rsid w:val="00E821F0"/>
    <w:rsid w:val="00E828E5"/>
    <w:rsid w:val="00E82CE7"/>
    <w:rsid w:val="00E83076"/>
    <w:rsid w:val="00E8335E"/>
    <w:rsid w:val="00E83366"/>
    <w:rsid w:val="00E836EF"/>
    <w:rsid w:val="00E83922"/>
    <w:rsid w:val="00E83BCB"/>
    <w:rsid w:val="00E83E11"/>
    <w:rsid w:val="00E83EEC"/>
    <w:rsid w:val="00E84729"/>
    <w:rsid w:val="00E8476B"/>
    <w:rsid w:val="00E84A5E"/>
    <w:rsid w:val="00E8519A"/>
    <w:rsid w:val="00E851CA"/>
    <w:rsid w:val="00E851D8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AF6"/>
    <w:rsid w:val="00E87410"/>
    <w:rsid w:val="00E875B2"/>
    <w:rsid w:val="00E87914"/>
    <w:rsid w:val="00E87931"/>
    <w:rsid w:val="00E87C52"/>
    <w:rsid w:val="00E87C72"/>
    <w:rsid w:val="00E87E86"/>
    <w:rsid w:val="00E900B9"/>
    <w:rsid w:val="00E90749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7C7"/>
    <w:rsid w:val="00E93BC3"/>
    <w:rsid w:val="00E93FEA"/>
    <w:rsid w:val="00E94264"/>
    <w:rsid w:val="00E94266"/>
    <w:rsid w:val="00E94627"/>
    <w:rsid w:val="00E94985"/>
    <w:rsid w:val="00E94C84"/>
    <w:rsid w:val="00E94CF6"/>
    <w:rsid w:val="00E952EA"/>
    <w:rsid w:val="00E955B9"/>
    <w:rsid w:val="00E95978"/>
    <w:rsid w:val="00E95AA0"/>
    <w:rsid w:val="00E95DF5"/>
    <w:rsid w:val="00E95E08"/>
    <w:rsid w:val="00E961B0"/>
    <w:rsid w:val="00E962C5"/>
    <w:rsid w:val="00E96301"/>
    <w:rsid w:val="00E96801"/>
    <w:rsid w:val="00E96B06"/>
    <w:rsid w:val="00E970F3"/>
    <w:rsid w:val="00E9710F"/>
    <w:rsid w:val="00E97379"/>
    <w:rsid w:val="00E97393"/>
    <w:rsid w:val="00E97484"/>
    <w:rsid w:val="00E97CCE"/>
    <w:rsid w:val="00EA004E"/>
    <w:rsid w:val="00EA01A8"/>
    <w:rsid w:val="00EA08AB"/>
    <w:rsid w:val="00EA0923"/>
    <w:rsid w:val="00EA0D1A"/>
    <w:rsid w:val="00EA0EA9"/>
    <w:rsid w:val="00EA132D"/>
    <w:rsid w:val="00EA14C4"/>
    <w:rsid w:val="00EA151D"/>
    <w:rsid w:val="00EA15AF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BEE"/>
    <w:rsid w:val="00EA2C14"/>
    <w:rsid w:val="00EA31D4"/>
    <w:rsid w:val="00EA33D4"/>
    <w:rsid w:val="00EA34B7"/>
    <w:rsid w:val="00EA35A4"/>
    <w:rsid w:val="00EA36E4"/>
    <w:rsid w:val="00EA379F"/>
    <w:rsid w:val="00EA3C2E"/>
    <w:rsid w:val="00EA3FB7"/>
    <w:rsid w:val="00EA4420"/>
    <w:rsid w:val="00EA47AA"/>
    <w:rsid w:val="00EA4A26"/>
    <w:rsid w:val="00EA4BDE"/>
    <w:rsid w:val="00EA5463"/>
    <w:rsid w:val="00EA613A"/>
    <w:rsid w:val="00EA6999"/>
    <w:rsid w:val="00EA72E9"/>
    <w:rsid w:val="00EA739A"/>
    <w:rsid w:val="00EA776D"/>
    <w:rsid w:val="00EA7798"/>
    <w:rsid w:val="00EA786F"/>
    <w:rsid w:val="00EA7DFD"/>
    <w:rsid w:val="00EB01D1"/>
    <w:rsid w:val="00EB03CF"/>
    <w:rsid w:val="00EB08C5"/>
    <w:rsid w:val="00EB0A75"/>
    <w:rsid w:val="00EB0AD1"/>
    <w:rsid w:val="00EB0F45"/>
    <w:rsid w:val="00EB0F8E"/>
    <w:rsid w:val="00EB0FF2"/>
    <w:rsid w:val="00EB126C"/>
    <w:rsid w:val="00EB1470"/>
    <w:rsid w:val="00EB17F5"/>
    <w:rsid w:val="00EB1988"/>
    <w:rsid w:val="00EB2370"/>
    <w:rsid w:val="00EB23CA"/>
    <w:rsid w:val="00EB2A28"/>
    <w:rsid w:val="00EB2C9D"/>
    <w:rsid w:val="00EB2E89"/>
    <w:rsid w:val="00EB2F35"/>
    <w:rsid w:val="00EB32AD"/>
    <w:rsid w:val="00EB3676"/>
    <w:rsid w:val="00EB3C08"/>
    <w:rsid w:val="00EB3C70"/>
    <w:rsid w:val="00EB3DB8"/>
    <w:rsid w:val="00EB41AF"/>
    <w:rsid w:val="00EB4682"/>
    <w:rsid w:val="00EB486C"/>
    <w:rsid w:val="00EB499C"/>
    <w:rsid w:val="00EB4A41"/>
    <w:rsid w:val="00EB4C7F"/>
    <w:rsid w:val="00EB4DBB"/>
    <w:rsid w:val="00EB5BB9"/>
    <w:rsid w:val="00EB6085"/>
    <w:rsid w:val="00EB6581"/>
    <w:rsid w:val="00EB66D1"/>
    <w:rsid w:val="00EB66F2"/>
    <w:rsid w:val="00EB6966"/>
    <w:rsid w:val="00EB6B75"/>
    <w:rsid w:val="00EB6D8F"/>
    <w:rsid w:val="00EB6D91"/>
    <w:rsid w:val="00EB6FCF"/>
    <w:rsid w:val="00EB704D"/>
    <w:rsid w:val="00EB7360"/>
    <w:rsid w:val="00EB74DA"/>
    <w:rsid w:val="00EB75A5"/>
    <w:rsid w:val="00EB761D"/>
    <w:rsid w:val="00EB7AF6"/>
    <w:rsid w:val="00EB7F19"/>
    <w:rsid w:val="00EC0145"/>
    <w:rsid w:val="00EC01E2"/>
    <w:rsid w:val="00EC01F7"/>
    <w:rsid w:val="00EC02BD"/>
    <w:rsid w:val="00EC0428"/>
    <w:rsid w:val="00EC0511"/>
    <w:rsid w:val="00EC065D"/>
    <w:rsid w:val="00EC072C"/>
    <w:rsid w:val="00EC0B44"/>
    <w:rsid w:val="00EC0EDD"/>
    <w:rsid w:val="00EC0F01"/>
    <w:rsid w:val="00EC12BA"/>
    <w:rsid w:val="00EC165F"/>
    <w:rsid w:val="00EC1AA5"/>
    <w:rsid w:val="00EC1B35"/>
    <w:rsid w:val="00EC1BEE"/>
    <w:rsid w:val="00EC1CB6"/>
    <w:rsid w:val="00EC24D4"/>
    <w:rsid w:val="00EC2539"/>
    <w:rsid w:val="00EC2581"/>
    <w:rsid w:val="00EC2AA8"/>
    <w:rsid w:val="00EC2B83"/>
    <w:rsid w:val="00EC2F09"/>
    <w:rsid w:val="00EC332B"/>
    <w:rsid w:val="00EC34E1"/>
    <w:rsid w:val="00EC354B"/>
    <w:rsid w:val="00EC383D"/>
    <w:rsid w:val="00EC3A22"/>
    <w:rsid w:val="00EC3ADE"/>
    <w:rsid w:val="00EC3B24"/>
    <w:rsid w:val="00EC3BD8"/>
    <w:rsid w:val="00EC3CAB"/>
    <w:rsid w:val="00EC3EDF"/>
    <w:rsid w:val="00EC41CF"/>
    <w:rsid w:val="00EC43C1"/>
    <w:rsid w:val="00EC4570"/>
    <w:rsid w:val="00EC4916"/>
    <w:rsid w:val="00EC497D"/>
    <w:rsid w:val="00EC49FC"/>
    <w:rsid w:val="00EC4A6B"/>
    <w:rsid w:val="00EC4CFA"/>
    <w:rsid w:val="00EC4DEA"/>
    <w:rsid w:val="00EC564D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3C2"/>
    <w:rsid w:val="00EC7972"/>
    <w:rsid w:val="00EC7EDC"/>
    <w:rsid w:val="00EC7F1F"/>
    <w:rsid w:val="00ED0102"/>
    <w:rsid w:val="00ED037B"/>
    <w:rsid w:val="00ED0598"/>
    <w:rsid w:val="00ED05A6"/>
    <w:rsid w:val="00ED06FA"/>
    <w:rsid w:val="00ED0CBC"/>
    <w:rsid w:val="00ED0F35"/>
    <w:rsid w:val="00ED0F9E"/>
    <w:rsid w:val="00ED1012"/>
    <w:rsid w:val="00ED105D"/>
    <w:rsid w:val="00ED113C"/>
    <w:rsid w:val="00ED1215"/>
    <w:rsid w:val="00ED14C3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A5B"/>
    <w:rsid w:val="00ED3ACC"/>
    <w:rsid w:val="00ED42DF"/>
    <w:rsid w:val="00ED4EC3"/>
    <w:rsid w:val="00ED4EEB"/>
    <w:rsid w:val="00ED54C9"/>
    <w:rsid w:val="00ED55F3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6F12"/>
    <w:rsid w:val="00ED725D"/>
    <w:rsid w:val="00ED7479"/>
    <w:rsid w:val="00ED754C"/>
    <w:rsid w:val="00ED755E"/>
    <w:rsid w:val="00ED77D6"/>
    <w:rsid w:val="00ED7BE8"/>
    <w:rsid w:val="00EE040C"/>
    <w:rsid w:val="00EE09E4"/>
    <w:rsid w:val="00EE0AE2"/>
    <w:rsid w:val="00EE0BE1"/>
    <w:rsid w:val="00EE0C7C"/>
    <w:rsid w:val="00EE1077"/>
    <w:rsid w:val="00EE1864"/>
    <w:rsid w:val="00EE1A48"/>
    <w:rsid w:val="00EE1B37"/>
    <w:rsid w:val="00EE1C45"/>
    <w:rsid w:val="00EE2261"/>
    <w:rsid w:val="00EE22EA"/>
    <w:rsid w:val="00EE2532"/>
    <w:rsid w:val="00EE26D2"/>
    <w:rsid w:val="00EE26FA"/>
    <w:rsid w:val="00EE299F"/>
    <w:rsid w:val="00EE2ABF"/>
    <w:rsid w:val="00EE2C2D"/>
    <w:rsid w:val="00EE2C9D"/>
    <w:rsid w:val="00EE2CA4"/>
    <w:rsid w:val="00EE3568"/>
    <w:rsid w:val="00EE35F3"/>
    <w:rsid w:val="00EE36A6"/>
    <w:rsid w:val="00EE379B"/>
    <w:rsid w:val="00EE39FC"/>
    <w:rsid w:val="00EE4017"/>
    <w:rsid w:val="00EE409D"/>
    <w:rsid w:val="00EE42D9"/>
    <w:rsid w:val="00EE464F"/>
    <w:rsid w:val="00EE481E"/>
    <w:rsid w:val="00EE4B0F"/>
    <w:rsid w:val="00EE4B5D"/>
    <w:rsid w:val="00EE4E70"/>
    <w:rsid w:val="00EE4EB6"/>
    <w:rsid w:val="00EE503C"/>
    <w:rsid w:val="00EE5128"/>
    <w:rsid w:val="00EE5C68"/>
    <w:rsid w:val="00EE5C8A"/>
    <w:rsid w:val="00EE5EC1"/>
    <w:rsid w:val="00EE6076"/>
    <w:rsid w:val="00EE64CC"/>
    <w:rsid w:val="00EE6845"/>
    <w:rsid w:val="00EE6BBF"/>
    <w:rsid w:val="00EE6FAA"/>
    <w:rsid w:val="00EE7157"/>
    <w:rsid w:val="00EE75D5"/>
    <w:rsid w:val="00EE75EF"/>
    <w:rsid w:val="00EE7CF0"/>
    <w:rsid w:val="00EF04CC"/>
    <w:rsid w:val="00EF0828"/>
    <w:rsid w:val="00EF0909"/>
    <w:rsid w:val="00EF0AD2"/>
    <w:rsid w:val="00EF1DB8"/>
    <w:rsid w:val="00EF1E08"/>
    <w:rsid w:val="00EF1E74"/>
    <w:rsid w:val="00EF23AB"/>
    <w:rsid w:val="00EF24C9"/>
    <w:rsid w:val="00EF26F0"/>
    <w:rsid w:val="00EF2831"/>
    <w:rsid w:val="00EF29AB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494C"/>
    <w:rsid w:val="00EF520E"/>
    <w:rsid w:val="00EF52C6"/>
    <w:rsid w:val="00EF54F8"/>
    <w:rsid w:val="00EF5886"/>
    <w:rsid w:val="00EF5924"/>
    <w:rsid w:val="00EF5C10"/>
    <w:rsid w:val="00EF5C15"/>
    <w:rsid w:val="00EF5F99"/>
    <w:rsid w:val="00EF6603"/>
    <w:rsid w:val="00EF6876"/>
    <w:rsid w:val="00EF6BC9"/>
    <w:rsid w:val="00EF736D"/>
    <w:rsid w:val="00EF73B0"/>
    <w:rsid w:val="00EF75FE"/>
    <w:rsid w:val="00EF773F"/>
    <w:rsid w:val="00EF7AB6"/>
    <w:rsid w:val="00EF7AE0"/>
    <w:rsid w:val="00EF7DBF"/>
    <w:rsid w:val="00F0028F"/>
    <w:rsid w:val="00F003ED"/>
    <w:rsid w:val="00F00619"/>
    <w:rsid w:val="00F00807"/>
    <w:rsid w:val="00F00B7F"/>
    <w:rsid w:val="00F00D66"/>
    <w:rsid w:val="00F00EF4"/>
    <w:rsid w:val="00F015B7"/>
    <w:rsid w:val="00F016BA"/>
    <w:rsid w:val="00F02106"/>
    <w:rsid w:val="00F021A8"/>
    <w:rsid w:val="00F0253C"/>
    <w:rsid w:val="00F02B13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3B7"/>
    <w:rsid w:val="00F05D11"/>
    <w:rsid w:val="00F05E33"/>
    <w:rsid w:val="00F062DE"/>
    <w:rsid w:val="00F067AB"/>
    <w:rsid w:val="00F06952"/>
    <w:rsid w:val="00F06B14"/>
    <w:rsid w:val="00F06C71"/>
    <w:rsid w:val="00F06DEC"/>
    <w:rsid w:val="00F07447"/>
    <w:rsid w:val="00F07757"/>
    <w:rsid w:val="00F07EEC"/>
    <w:rsid w:val="00F07EF2"/>
    <w:rsid w:val="00F07F88"/>
    <w:rsid w:val="00F1010D"/>
    <w:rsid w:val="00F1024E"/>
    <w:rsid w:val="00F10353"/>
    <w:rsid w:val="00F10359"/>
    <w:rsid w:val="00F105D3"/>
    <w:rsid w:val="00F106AD"/>
    <w:rsid w:val="00F1082A"/>
    <w:rsid w:val="00F10D77"/>
    <w:rsid w:val="00F110E0"/>
    <w:rsid w:val="00F11B3E"/>
    <w:rsid w:val="00F1248F"/>
    <w:rsid w:val="00F12F39"/>
    <w:rsid w:val="00F12F3E"/>
    <w:rsid w:val="00F13189"/>
    <w:rsid w:val="00F13452"/>
    <w:rsid w:val="00F1378F"/>
    <w:rsid w:val="00F1382C"/>
    <w:rsid w:val="00F139CE"/>
    <w:rsid w:val="00F139FA"/>
    <w:rsid w:val="00F13A51"/>
    <w:rsid w:val="00F13CA0"/>
    <w:rsid w:val="00F13F54"/>
    <w:rsid w:val="00F14024"/>
    <w:rsid w:val="00F14070"/>
    <w:rsid w:val="00F140C0"/>
    <w:rsid w:val="00F14159"/>
    <w:rsid w:val="00F1437E"/>
    <w:rsid w:val="00F147A4"/>
    <w:rsid w:val="00F14A90"/>
    <w:rsid w:val="00F14B7E"/>
    <w:rsid w:val="00F14ECC"/>
    <w:rsid w:val="00F150E5"/>
    <w:rsid w:val="00F1518A"/>
    <w:rsid w:val="00F1534C"/>
    <w:rsid w:val="00F1568F"/>
    <w:rsid w:val="00F16294"/>
    <w:rsid w:val="00F163AE"/>
    <w:rsid w:val="00F16487"/>
    <w:rsid w:val="00F164C5"/>
    <w:rsid w:val="00F1656F"/>
    <w:rsid w:val="00F168E7"/>
    <w:rsid w:val="00F16A89"/>
    <w:rsid w:val="00F16E30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9"/>
    <w:rsid w:val="00F21E34"/>
    <w:rsid w:val="00F22011"/>
    <w:rsid w:val="00F221DD"/>
    <w:rsid w:val="00F22788"/>
    <w:rsid w:val="00F227F9"/>
    <w:rsid w:val="00F228B6"/>
    <w:rsid w:val="00F22900"/>
    <w:rsid w:val="00F22ADA"/>
    <w:rsid w:val="00F22E21"/>
    <w:rsid w:val="00F22F37"/>
    <w:rsid w:val="00F22F62"/>
    <w:rsid w:val="00F23027"/>
    <w:rsid w:val="00F2321E"/>
    <w:rsid w:val="00F2342F"/>
    <w:rsid w:val="00F234BF"/>
    <w:rsid w:val="00F23BA4"/>
    <w:rsid w:val="00F23CF9"/>
    <w:rsid w:val="00F23E48"/>
    <w:rsid w:val="00F2414A"/>
    <w:rsid w:val="00F241B4"/>
    <w:rsid w:val="00F2454B"/>
    <w:rsid w:val="00F24995"/>
    <w:rsid w:val="00F24EAF"/>
    <w:rsid w:val="00F250D9"/>
    <w:rsid w:val="00F2513C"/>
    <w:rsid w:val="00F252E4"/>
    <w:rsid w:val="00F25783"/>
    <w:rsid w:val="00F25ADC"/>
    <w:rsid w:val="00F260C3"/>
    <w:rsid w:val="00F26213"/>
    <w:rsid w:val="00F26325"/>
    <w:rsid w:val="00F26480"/>
    <w:rsid w:val="00F2718B"/>
    <w:rsid w:val="00F273BD"/>
    <w:rsid w:val="00F277D5"/>
    <w:rsid w:val="00F278D4"/>
    <w:rsid w:val="00F27959"/>
    <w:rsid w:val="00F27A2E"/>
    <w:rsid w:val="00F27BC3"/>
    <w:rsid w:val="00F27D0E"/>
    <w:rsid w:val="00F30069"/>
    <w:rsid w:val="00F30074"/>
    <w:rsid w:val="00F30237"/>
    <w:rsid w:val="00F30E29"/>
    <w:rsid w:val="00F311F6"/>
    <w:rsid w:val="00F3159B"/>
    <w:rsid w:val="00F3175F"/>
    <w:rsid w:val="00F31A83"/>
    <w:rsid w:val="00F31D81"/>
    <w:rsid w:val="00F31F23"/>
    <w:rsid w:val="00F323A7"/>
    <w:rsid w:val="00F32435"/>
    <w:rsid w:val="00F32878"/>
    <w:rsid w:val="00F32FF8"/>
    <w:rsid w:val="00F33099"/>
    <w:rsid w:val="00F330F5"/>
    <w:rsid w:val="00F332B6"/>
    <w:rsid w:val="00F333A2"/>
    <w:rsid w:val="00F33516"/>
    <w:rsid w:val="00F33A38"/>
    <w:rsid w:val="00F33B09"/>
    <w:rsid w:val="00F33BE8"/>
    <w:rsid w:val="00F340F4"/>
    <w:rsid w:val="00F343B1"/>
    <w:rsid w:val="00F343EF"/>
    <w:rsid w:val="00F34511"/>
    <w:rsid w:val="00F348C6"/>
    <w:rsid w:val="00F34C4D"/>
    <w:rsid w:val="00F34F00"/>
    <w:rsid w:val="00F35489"/>
    <w:rsid w:val="00F35903"/>
    <w:rsid w:val="00F36123"/>
    <w:rsid w:val="00F36593"/>
    <w:rsid w:val="00F367B2"/>
    <w:rsid w:val="00F36864"/>
    <w:rsid w:val="00F3696F"/>
    <w:rsid w:val="00F37463"/>
    <w:rsid w:val="00F37546"/>
    <w:rsid w:val="00F37676"/>
    <w:rsid w:val="00F37936"/>
    <w:rsid w:val="00F37EC0"/>
    <w:rsid w:val="00F40487"/>
    <w:rsid w:val="00F40AEA"/>
    <w:rsid w:val="00F40B20"/>
    <w:rsid w:val="00F40CDA"/>
    <w:rsid w:val="00F40DCC"/>
    <w:rsid w:val="00F4119A"/>
    <w:rsid w:val="00F41239"/>
    <w:rsid w:val="00F413E1"/>
    <w:rsid w:val="00F41513"/>
    <w:rsid w:val="00F41841"/>
    <w:rsid w:val="00F41AA0"/>
    <w:rsid w:val="00F41D7A"/>
    <w:rsid w:val="00F42265"/>
    <w:rsid w:val="00F423C1"/>
    <w:rsid w:val="00F4245E"/>
    <w:rsid w:val="00F4259B"/>
    <w:rsid w:val="00F425B7"/>
    <w:rsid w:val="00F42859"/>
    <w:rsid w:val="00F42867"/>
    <w:rsid w:val="00F4292A"/>
    <w:rsid w:val="00F42B59"/>
    <w:rsid w:val="00F42C91"/>
    <w:rsid w:val="00F42D70"/>
    <w:rsid w:val="00F42DFF"/>
    <w:rsid w:val="00F42E01"/>
    <w:rsid w:val="00F430F2"/>
    <w:rsid w:val="00F43136"/>
    <w:rsid w:val="00F431B9"/>
    <w:rsid w:val="00F43398"/>
    <w:rsid w:val="00F438CF"/>
    <w:rsid w:val="00F439AE"/>
    <w:rsid w:val="00F43E26"/>
    <w:rsid w:val="00F44397"/>
    <w:rsid w:val="00F4469A"/>
    <w:rsid w:val="00F44724"/>
    <w:rsid w:val="00F44781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518"/>
    <w:rsid w:val="00F47891"/>
    <w:rsid w:val="00F47AE2"/>
    <w:rsid w:val="00F47F46"/>
    <w:rsid w:val="00F50372"/>
    <w:rsid w:val="00F50742"/>
    <w:rsid w:val="00F50B6C"/>
    <w:rsid w:val="00F50BC3"/>
    <w:rsid w:val="00F50C75"/>
    <w:rsid w:val="00F5161E"/>
    <w:rsid w:val="00F517B4"/>
    <w:rsid w:val="00F5186D"/>
    <w:rsid w:val="00F51BB6"/>
    <w:rsid w:val="00F52D3A"/>
    <w:rsid w:val="00F53544"/>
    <w:rsid w:val="00F535DA"/>
    <w:rsid w:val="00F53AB5"/>
    <w:rsid w:val="00F53CB2"/>
    <w:rsid w:val="00F53E55"/>
    <w:rsid w:val="00F5417B"/>
    <w:rsid w:val="00F5431D"/>
    <w:rsid w:val="00F5443A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73"/>
    <w:rsid w:val="00F56FE3"/>
    <w:rsid w:val="00F573EE"/>
    <w:rsid w:val="00F578A0"/>
    <w:rsid w:val="00F578B3"/>
    <w:rsid w:val="00F57DBF"/>
    <w:rsid w:val="00F57F71"/>
    <w:rsid w:val="00F6046A"/>
    <w:rsid w:val="00F604F9"/>
    <w:rsid w:val="00F608E4"/>
    <w:rsid w:val="00F610BC"/>
    <w:rsid w:val="00F611B0"/>
    <w:rsid w:val="00F617DA"/>
    <w:rsid w:val="00F61CF1"/>
    <w:rsid w:val="00F62047"/>
    <w:rsid w:val="00F62255"/>
    <w:rsid w:val="00F622C8"/>
    <w:rsid w:val="00F623C1"/>
    <w:rsid w:val="00F62975"/>
    <w:rsid w:val="00F63173"/>
    <w:rsid w:val="00F631D7"/>
    <w:rsid w:val="00F6323B"/>
    <w:rsid w:val="00F6334A"/>
    <w:rsid w:val="00F6334C"/>
    <w:rsid w:val="00F6391F"/>
    <w:rsid w:val="00F63DC6"/>
    <w:rsid w:val="00F63ED3"/>
    <w:rsid w:val="00F63F3D"/>
    <w:rsid w:val="00F6400E"/>
    <w:rsid w:val="00F64A08"/>
    <w:rsid w:val="00F64A20"/>
    <w:rsid w:val="00F6506F"/>
    <w:rsid w:val="00F653F2"/>
    <w:rsid w:val="00F655BB"/>
    <w:rsid w:val="00F6560A"/>
    <w:rsid w:val="00F66F24"/>
    <w:rsid w:val="00F67065"/>
    <w:rsid w:val="00F670E8"/>
    <w:rsid w:val="00F6712D"/>
    <w:rsid w:val="00F671EF"/>
    <w:rsid w:val="00F672D8"/>
    <w:rsid w:val="00F677EB"/>
    <w:rsid w:val="00F67B5C"/>
    <w:rsid w:val="00F67D9A"/>
    <w:rsid w:val="00F67E61"/>
    <w:rsid w:val="00F70AD6"/>
    <w:rsid w:val="00F70B05"/>
    <w:rsid w:val="00F70F60"/>
    <w:rsid w:val="00F70FAC"/>
    <w:rsid w:val="00F713CE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8BB"/>
    <w:rsid w:val="00F72AB5"/>
    <w:rsid w:val="00F72B6F"/>
    <w:rsid w:val="00F7345C"/>
    <w:rsid w:val="00F736D4"/>
    <w:rsid w:val="00F73860"/>
    <w:rsid w:val="00F73BAC"/>
    <w:rsid w:val="00F73F0E"/>
    <w:rsid w:val="00F74863"/>
    <w:rsid w:val="00F74E28"/>
    <w:rsid w:val="00F75976"/>
    <w:rsid w:val="00F76227"/>
    <w:rsid w:val="00F7660D"/>
    <w:rsid w:val="00F76E26"/>
    <w:rsid w:val="00F770B3"/>
    <w:rsid w:val="00F7735B"/>
    <w:rsid w:val="00F77377"/>
    <w:rsid w:val="00F77883"/>
    <w:rsid w:val="00F77AF7"/>
    <w:rsid w:val="00F77D4D"/>
    <w:rsid w:val="00F80285"/>
    <w:rsid w:val="00F802FF"/>
    <w:rsid w:val="00F807AD"/>
    <w:rsid w:val="00F80CBD"/>
    <w:rsid w:val="00F80FD6"/>
    <w:rsid w:val="00F81024"/>
    <w:rsid w:val="00F81792"/>
    <w:rsid w:val="00F8185B"/>
    <w:rsid w:val="00F81975"/>
    <w:rsid w:val="00F81C45"/>
    <w:rsid w:val="00F81C98"/>
    <w:rsid w:val="00F81E07"/>
    <w:rsid w:val="00F81EF1"/>
    <w:rsid w:val="00F82121"/>
    <w:rsid w:val="00F8282A"/>
    <w:rsid w:val="00F82A09"/>
    <w:rsid w:val="00F82C43"/>
    <w:rsid w:val="00F82D74"/>
    <w:rsid w:val="00F82E94"/>
    <w:rsid w:val="00F836E4"/>
    <w:rsid w:val="00F83862"/>
    <w:rsid w:val="00F83940"/>
    <w:rsid w:val="00F83D8F"/>
    <w:rsid w:val="00F84174"/>
    <w:rsid w:val="00F84293"/>
    <w:rsid w:val="00F844F6"/>
    <w:rsid w:val="00F8457C"/>
    <w:rsid w:val="00F84698"/>
    <w:rsid w:val="00F849CC"/>
    <w:rsid w:val="00F84C5E"/>
    <w:rsid w:val="00F84E25"/>
    <w:rsid w:val="00F84E32"/>
    <w:rsid w:val="00F84EF3"/>
    <w:rsid w:val="00F850A4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A42"/>
    <w:rsid w:val="00F86E9E"/>
    <w:rsid w:val="00F86F09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853"/>
    <w:rsid w:val="00F90855"/>
    <w:rsid w:val="00F909B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2C1"/>
    <w:rsid w:val="00F928ED"/>
    <w:rsid w:val="00F92902"/>
    <w:rsid w:val="00F92A4C"/>
    <w:rsid w:val="00F92A90"/>
    <w:rsid w:val="00F92DBF"/>
    <w:rsid w:val="00F92F93"/>
    <w:rsid w:val="00F936AF"/>
    <w:rsid w:val="00F93AA3"/>
    <w:rsid w:val="00F93F95"/>
    <w:rsid w:val="00F94102"/>
    <w:rsid w:val="00F943A3"/>
    <w:rsid w:val="00F9449B"/>
    <w:rsid w:val="00F944D3"/>
    <w:rsid w:val="00F945B1"/>
    <w:rsid w:val="00F94F6D"/>
    <w:rsid w:val="00F95084"/>
    <w:rsid w:val="00F954BD"/>
    <w:rsid w:val="00F954CE"/>
    <w:rsid w:val="00F954DA"/>
    <w:rsid w:val="00F9596D"/>
    <w:rsid w:val="00F95D2D"/>
    <w:rsid w:val="00F95E4B"/>
    <w:rsid w:val="00F9616E"/>
    <w:rsid w:val="00F962A7"/>
    <w:rsid w:val="00F9647B"/>
    <w:rsid w:val="00F96BEC"/>
    <w:rsid w:val="00F97099"/>
    <w:rsid w:val="00F973C0"/>
    <w:rsid w:val="00F975D4"/>
    <w:rsid w:val="00F976E3"/>
    <w:rsid w:val="00F977DD"/>
    <w:rsid w:val="00F97E67"/>
    <w:rsid w:val="00F97F6D"/>
    <w:rsid w:val="00FA000F"/>
    <w:rsid w:val="00FA004F"/>
    <w:rsid w:val="00FA0250"/>
    <w:rsid w:val="00FA05ED"/>
    <w:rsid w:val="00FA0BC7"/>
    <w:rsid w:val="00FA0CA6"/>
    <w:rsid w:val="00FA0CFF"/>
    <w:rsid w:val="00FA10A2"/>
    <w:rsid w:val="00FA133A"/>
    <w:rsid w:val="00FA1452"/>
    <w:rsid w:val="00FA1514"/>
    <w:rsid w:val="00FA1A28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23"/>
    <w:rsid w:val="00FA3ED6"/>
    <w:rsid w:val="00FA464F"/>
    <w:rsid w:val="00FA4802"/>
    <w:rsid w:val="00FA486B"/>
    <w:rsid w:val="00FA48F9"/>
    <w:rsid w:val="00FA4AD9"/>
    <w:rsid w:val="00FA4D41"/>
    <w:rsid w:val="00FA4DD0"/>
    <w:rsid w:val="00FA5A20"/>
    <w:rsid w:val="00FA5B97"/>
    <w:rsid w:val="00FA5BC7"/>
    <w:rsid w:val="00FA5D89"/>
    <w:rsid w:val="00FA61B3"/>
    <w:rsid w:val="00FA6269"/>
    <w:rsid w:val="00FA652D"/>
    <w:rsid w:val="00FA65B1"/>
    <w:rsid w:val="00FA6E5F"/>
    <w:rsid w:val="00FA6FE4"/>
    <w:rsid w:val="00FA7140"/>
    <w:rsid w:val="00FA7214"/>
    <w:rsid w:val="00FA72F6"/>
    <w:rsid w:val="00FA778C"/>
    <w:rsid w:val="00FA7944"/>
    <w:rsid w:val="00FA795D"/>
    <w:rsid w:val="00FA7BF7"/>
    <w:rsid w:val="00FA7E61"/>
    <w:rsid w:val="00FB010B"/>
    <w:rsid w:val="00FB01D4"/>
    <w:rsid w:val="00FB09FD"/>
    <w:rsid w:val="00FB0A22"/>
    <w:rsid w:val="00FB0B8B"/>
    <w:rsid w:val="00FB0C4C"/>
    <w:rsid w:val="00FB11C1"/>
    <w:rsid w:val="00FB175E"/>
    <w:rsid w:val="00FB1ADF"/>
    <w:rsid w:val="00FB1FF7"/>
    <w:rsid w:val="00FB21E1"/>
    <w:rsid w:val="00FB241F"/>
    <w:rsid w:val="00FB2501"/>
    <w:rsid w:val="00FB298B"/>
    <w:rsid w:val="00FB2FB2"/>
    <w:rsid w:val="00FB3149"/>
    <w:rsid w:val="00FB3213"/>
    <w:rsid w:val="00FB3A3E"/>
    <w:rsid w:val="00FB3BD4"/>
    <w:rsid w:val="00FB3C1C"/>
    <w:rsid w:val="00FB3E4D"/>
    <w:rsid w:val="00FB3E5F"/>
    <w:rsid w:val="00FB402B"/>
    <w:rsid w:val="00FB431C"/>
    <w:rsid w:val="00FB457D"/>
    <w:rsid w:val="00FB4DC0"/>
    <w:rsid w:val="00FB4E0D"/>
    <w:rsid w:val="00FB524D"/>
    <w:rsid w:val="00FB5272"/>
    <w:rsid w:val="00FB59A4"/>
    <w:rsid w:val="00FB59C8"/>
    <w:rsid w:val="00FB5A18"/>
    <w:rsid w:val="00FB5A75"/>
    <w:rsid w:val="00FB5B9F"/>
    <w:rsid w:val="00FB5BA2"/>
    <w:rsid w:val="00FB5D81"/>
    <w:rsid w:val="00FB5FFB"/>
    <w:rsid w:val="00FB60EC"/>
    <w:rsid w:val="00FB61FD"/>
    <w:rsid w:val="00FB62CB"/>
    <w:rsid w:val="00FB6476"/>
    <w:rsid w:val="00FB6622"/>
    <w:rsid w:val="00FB6792"/>
    <w:rsid w:val="00FB6A8C"/>
    <w:rsid w:val="00FB6BFD"/>
    <w:rsid w:val="00FB6C82"/>
    <w:rsid w:val="00FB7524"/>
    <w:rsid w:val="00FB76B8"/>
    <w:rsid w:val="00FB7747"/>
    <w:rsid w:val="00FB7849"/>
    <w:rsid w:val="00FB7867"/>
    <w:rsid w:val="00FB796D"/>
    <w:rsid w:val="00FB7D1F"/>
    <w:rsid w:val="00FB7F38"/>
    <w:rsid w:val="00FB7F87"/>
    <w:rsid w:val="00FB7FB8"/>
    <w:rsid w:val="00FC00D4"/>
    <w:rsid w:val="00FC01F8"/>
    <w:rsid w:val="00FC0222"/>
    <w:rsid w:val="00FC044B"/>
    <w:rsid w:val="00FC05A1"/>
    <w:rsid w:val="00FC07FB"/>
    <w:rsid w:val="00FC08DE"/>
    <w:rsid w:val="00FC090E"/>
    <w:rsid w:val="00FC12AF"/>
    <w:rsid w:val="00FC1499"/>
    <w:rsid w:val="00FC1AF0"/>
    <w:rsid w:val="00FC2032"/>
    <w:rsid w:val="00FC20ED"/>
    <w:rsid w:val="00FC2668"/>
    <w:rsid w:val="00FC273D"/>
    <w:rsid w:val="00FC2B32"/>
    <w:rsid w:val="00FC2B50"/>
    <w:rsid w:val="00FC2C9D"/>
    <w:rsid w:val="00FC313D"/>
    <w:rsid w:val="00FC33AE"/>
    <w:rsid w:val="00FC341B"/>
    <w:rsid w:val="00FC3599"/>
    <w:rsid w:val="00FC380A"/>
    <w:rsid w:val="00FC3858"/>
    <w:rsid w:val="00FC39B3"/>
    <w:rsid w:val="00FC3B8C"/>
    <w:rsid w:val="00FC3C6D"/>
    <w:rsid w:val="00FC47B5"/>
    <w:rsid w:val="00FC486A"/>
    <w:rsid w:val="00FC4A00"/>
    <w:rsid w:val="00FC4A88"/>
    <w:rsid w:val="00FC4C95"/>
    <w:rsid w:val="00FC4DA9"/>
    <w:rsid w:val="00FC53A6"/>
    <w:rsid w:val="00FC5680"/>
    <w:rsid w:val="00FC579F"/>
    <w:rsid w:val="00FC59F9"/>
    <w:rsid w:val="00FC5A5F"/>
    <w:rsid w:val="00FC62F9"/>
    <w:rsid w:val="00FC6706"/>
    <w:rsid w:val="00FC6C71"/>
    <w:rsid w:val="00FC6C83"/>
    <w:rsid w:val="00FC6F93"/>
    <w:rsid w:val="00FC7802"/>
    <w:rsid w:val="00FC7878"/>
    <w:rsid w:val="00FC7926"/>
    <w:rsid w:val="00FC799C"/>
    <w:rsid w:val="00FC7ADE"/>
    <w:rsid w:val="00FC7CFE"/>
    <w:rsid w:val="00FD027C"/>
    <w:rsid w:val="00FD0285"/>
    <w:rsid w:val="00FD039B"/>
    <w:rsid w:val="00FD05B0"/>
    <w:rsid w:val="00FD0BAF"/>
    <w:rsid w:val="00FD0F04"/>
    <w:rsid w:val="00FD131A"/>
    <w:rsid w:val="00FD136A"/>
    <w:rsid w:val="00FD143C"/>
    <w:rsid w:val="00FD14BC"/>
    <w:rsid w:val="00FD153C"/>
    <w:rsid w:val="00FD1916"/>
    <w:rsid w:val="00FD191D"/>
    <w:rsid w:val="00FD1CF2"/>
    <w:rsid w:val="00FD1E47"/>
    <w:rsid w:val="00FD27A6"/>
    <w:rsid w:val="00FD2F98"/>
    <w:rsid w:val="00FD3345"/>
    <w:rsid w:val="00FD36B8"/>
    <w:rsid w:val="00FD3A82"/>
    <w:rsid w:val="00FD4027"/>
    <w:rsid w:val="00FD4531"/>
    <w:rsid w:val="00FD46C4"/>
    <w:rsid w:val="00FD4BAB"/>
    <w:rsid w:val="00FD4C29"/>
    <w:rsid w:val="00FD4CAE"/>
    <w:rsid w:val="00FD4F5D"/>
    <w:rsid w:val="00FD505F"/>
    <w:rsid w:val="00FD527B"/>
    <w:rsid w:val="00FD5513"/>
    <w:rsid w:val="00FD5849"/>
    <w:rsid w:val="00FD5BC6"/>
    <w:rsid w:val="00FD5DED"/>
    <w:rsid w:val="00FD5E6F"/>
    <w:rsid w:val="00FD62B4"/>
    <w:rsid w:val="00FD62BD"/>
    <w:rsid w:val="00FD654B"/>
    <w:rsid w:val="00FD6940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4C7"/>
    <w:rsid w:val="00FE15D1"/>
    <w:rsid w:val="00FE1937"/>
    <w:rsid w:val="00FE19E0"/>
    <w:rsid w:val="00FE1A28"/>
    <w:rsid w:val="00FE1B64"/>
    <w:rsid w:val="00FE1E01"/>
    <w:rsid w:val="00FE1EE9"/>
    <w:rsid w:val="00FE22FE"/>
    <w:rsid w:val="00FE249D"/>
    <w:rsid w:val="00FE264E"/>
    <w:rsid w:val="00FE2DC7"/>
    <w:rsid w:val="00FE3273"/>
    <w:rsid w:val="00FE32CA"/>
    <w:rsid w:val="00FE3327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AEA"/>
    <w:rsid w:val="00FE4C35"/>
    <w:rsid w:val="00FE514A"/>
    <w:rsid w:val="00FE553A"/>
    <w:rsid w:val="00FE57AD"/>
    <w:rsid w:val="00FE5BBF"/>
    <w:rsid w:val="00FE5F7C"/>
    <w:rsid w:val="00FE624D"/>
    <w:rsid w:val="00FE659D"/>
    <w:rsid w:val="00FE65D3"/>
    <w:rsid w:val="00FE662F"/>
    <w:rsid w:val="00FE6A2B"/>
    <w:rsid w:val="00FE6B8E"/>
    <w:rsid w:val="00FE6E47"/>
    <w:rsid w:val="00FE716A"/>
    <w:rsid w:val="00FE7360"/>
    <w:rsid w:val="00FE751D"/>
    <w:rsid w:val="00FE763B"/>
    <w:rsid w:val="00FE7856"/>
    <w:rsid w:val="00FE7A37"/>
    <w:rsid w:val="00FE7A7D"/>
    <w:rsid w:val="00FE7F17"/>
    <w:rsid w:val="00FF00F3"/>
    <w:rsid w:val="00FF037C"/>
    <w:rsid w:val="00FF05F0"/>
    <w:rsid w:val="00FF07A4"/>
    <w:rsid w:val="00FF0A79"/>
    <w:rsid w:val="00FF0DF5"/>
    <w:rsid w:val="00FF0F52"/>
    <w:rsid w:val="00FF10F3"/>
    <w:rsid w:val="00FF1258"/>
    <w:rsid w:val="00FF129B"/>
    <w:rsid w:val="00FF12C0"/>
    <w:rsid w:val="00FF12DF"/>
    <w:rsid w:val="00FF138E"/>
    <w:rsid w:val="00FF1648"/>
    <w:rsid w:val="00FF170D"/>
    <w:rsid w:val="00FF1AF6"/>
    <w:rsid w:val="00FF1D0B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25E"/>
    <w:rsid w:val="00FF54F9"/>
    <w:rsid w:val="00FF5678"/>
    <w:rsid w:val="00FF5DB6"/>
    <w:rsid w:val="00FF61CC"/>
    <w:rsid w:val="00FF6327"/>
    <w:rsid w:val="00FF6598"/>
    <w:rsid w:val="00FF6870"/>
    <w:rsid w:val="00FF6CCE"/>
    <w:rsid w:val="00FF72F4"/>
    <w:rsid w:val="00FF7326"/>
    <w:rsid w:val="00FF7A46"/>
    <w:rsid w:val="00FF7C03"/>
    <w:rsid w:val="00FF7D25"/>
    <w:rsid w:val="00FF7E54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522B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3B10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B6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D1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footer" Target="footer7.xml"/><Relationship Id="rId39" Type="http://schemas.openxmlformats.org/officeDocument/2006/relationships/fontTable" Target="fontTable.xml"/><Relationship Id="rId21" Type="http://schemas.openxmlformats.org/officeDocument/2006/relationships/header" Target="header9.xml"/><Relationship Id="rId34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2.xml"/><Relationship Id="rId33" Type="http://schemas.openxmlformats.org/officeDocument/2006/relationships/header" Target="header19.xml"/><Relationship Id="rId38" Type="http://schemas.openxmlformats.org/officeDocument/2006/relationships/header" Target="header22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header" Target="header18.xml"/><Relationship Id="rId37" Type="http://schemas.openxmlformats.org/officeDocument/2006/relationships/header" Target="header2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header" Target="header14.xml"/><Relationship Id="rId36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header" Target="header1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header" Target="header13.xml"/><Relationship Id="rId30" Type="http://schemas.openxmlformats.org/officeDocument/2006/relationships/header" Target="header16.xml"/><Relationship Id="rId35" Type="http://schemas.openxmlformats.org/officeDocument/2006/relationships/header" Target="header20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6F309-6F67-44D2-A3F1-99F62B406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</Pages>
  <Words>12757</Words>
  <Characters>72718</Characters>
  <Application>Microsoft Office Word</Application>
  <DocSecurity>4</DocSecurity>
  <Lines>605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85305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Khanitha Bunchuchuen</cp:lastModifiedBy>
  <cp:revision>2</cp:revision>
  <cp:lastPrinted>2022-02-21T05:00:00Z</cp:lastPrinted>
  <dcterms:created xsi:type="dcterms:W3CDTF">2022-02-21T12:37:00Z</dcterms:created>
  <dcterms:modified xsi:type="dcterms:W3CDTF">2022-02-21T12:37:00Z</dcterms:modified>
</cp:coreProperties>
</file>