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3C47FE" w14:paraId="79A52D34" w14:textId="77777777" w:rsidTr="00974001">
        <w:trPr>
          <w:tblHeader/>
        </w:trPr>
        <w:tc>
          <w:tcPr>
            <w:tcW w:w="1368" w:type="dxa"/>
          </w:tcPr>
          <w:p w14:paraId="410C5AEC" w14:textId="77777777" w:rsidR="00685193" w:rsidRPr="003C47FE" w:rsidRDefault="00685193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208E0CF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3C47FE" w14:paraId="2BF2B68A" w14:textId="77777777" w:rsidTr="00974001">
        <w:trPr>
          <w:tblHeader/>
        </w:trPr>
        <w:tc>
          <w:tcPr>
            <w:tcW w:w="1368" w:type="dxa"/>
          </w:tcPr>
          <w:p w14:paraId="50C41315" w14:textId="77777777"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0D1CFBC0" w14:textId="77777777"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3C47FE" w14:paraId="1B15AB77" w14:textId="77777777" w:rsidTr="00974001">
        <w:tc>
          <w:tcPr>
            <w:tcW w:w="1368" w:type="dxa"/>
          </w:tcPr>
          <w:p w14:paraId="1951920B" w14:textId="3C66A907" w:rsidR="00685193" w:rsidRPr="00134A49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695C7587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3C47FE" w14:paraId="11D1F36A" w14:textId="77777777" w:rsidTr="00974001">
        <w:tc>
          <w:tcPr>
            <w:tcW w:w="1368" w:type="dxa"/>
          </w:tcPr>
          <w:p w14:paraId="295FAB87" w14:textId="050D013E" w:rsidR="00685193" w:rsidRPr="00134A49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564435D4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F053F" w:rsidRPr="003C47FE" w14:paraId="487877CD" w14:textId="77777777" w:rsidTr="00974001">
        <w:tc>
          <w:tcPr>
            <w:tcW w:w="1368" w:type="dxa"/>
          </w:tcPr>
          <w:p w14:paraId="3E73E47A" w14:textId="32C0FA38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7F10F448" w14:textId="61448B9E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8F053F" w:rsidRPr="003C47FE" w14:paraId="2A6926D6" w14:textId="77777777" w:rsidTr="00974001">
        <w:tc>
          <w:tcPr>
            <w:tcW w:w="1368" w:type="dxa"/>
          </w:tcPr>
          <w:p w14:paraId="5098C0DF" w14:textId="36DAEFA5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0F2C1D35" w14:textId="1DAD10F4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F053F" w:rsidRPr="003C47FE" w14:paraId="1BA9659A" w14:textId="77777777" w:rsidTr="00974001">
        <w:tc>
          <w:tcPr>
            <w:tcW w:w="1368" w:type="dxa"/>
          </w:tcPr>
          <w:p w14:paraId="1F03BC81" w14:textId="45F9AEC3" w:rsidR="008F053F" w:rsidRPr="003C47FE" w:rsidRDefault="00814E80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6D6375C1" w14:textId="13703157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F053F" w:rsidRPr="003C47FE" w14:paraId="0E0A41FA" w14:textId="77777777" w:rsidTr="00974001">
        <w:tc>
          <w:tcPr>
            <w:tcW w:w="1368" w:type="dxa"/>
          </w:tcPr>
          <w:p w14:paraId="51262258" w14:textId="36CF2D77" w:rsidR="008F053F" w:rsidRPr="00497424" w:rsidRDefault="00814E80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F006AB4" w14:textId="310A3D50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8F053F" w:rsidRPr="003C47FE" w14:paraId="4FF2614C" w14:textId="77777777" w:rsidTr="00974001">
        <w:tc>
          <w:tcPr>
            <w:tcW w:w="1368" w:type="dxa"/>
          </w:tcPr>
          <w:p w14:paraId="4CAB7B6B" w14:textId="49E5E5E3" w:rsidR="008F053F" w:rsidRPr="003C47FE" w:rsidRDefault="00814E80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69AA93BB" w14:textId="5221A222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8F053F" w:rsidRPr="003C47FE" w14:paraId="34E22AC8" w14:textId="77777777" w:rsidTr="00974001">
        <w:tc>
          <w:tcPr>
            <w:tcW w:w="1368" w:type="dxa"/>
          </w:tcPr>
          <w:p w14:paraId="273B9B56" w14:textId="687242F8" w:rsidR="008F053F" w:rsidRPr="00497424" w:rsidRDefault="00814E80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34C2EBF0" w14:textId="417F6A94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F053F" w:rsidRPr="003C47FE" w14:paraId="59EC353F" w14:textId="77777777" w:rsidTr="00974001">
        <w:tc>
          <w:tcPr>
            <w:tcW w:w="1368" w:type="dxa"/>
          </w:tcPr>
          <w:p w14:paraId="208B7DD3" w14:textId="0207D07F" w:rsidR="008F053F" w:rsidRPr="003C47FE" w:rsidRDefault="00814E80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2266B9A2" w14:textId="6F55CFC9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8F053F" w:rsidRPr="003C47FE" w14:paraId="138C8843" w14:textId="77777777" w:rsidTr="00974001">
        <w:tc>
          <w:tcPr>
            <w:tcW w:w="1368" w:type="dxa"/>
          </w:tcPr>
          <w:p w14:paraId="55C390F8" w14:textId="4B0DFE68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4A9D6730" w14:textId="4A113F44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8F053F" w:rsidRPr="003C47FE" w14:paraId="5C6333A6" w14:textId="77777777" w:rsidTr="00974001">
        <w:tc>
          <w:tcPr>
            <w:tcW w:w="1368" w:type="dxa"/>
          </w:tcPr>
          <w:p w14:paraId="1154346E" w14:textId="4E4CB17A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666C1B61" w14:textId="12B4E740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F053F" w:rsidRPr="003C47FE" w14:paraId="1EFB6A40" w14:textId="77777777" w:rsidTr="00974001">
        <w:tc>
          <w:tcPr>
            <w:tcW w:w="1368" w:type="dxa"/>
          </w:tcPr>
          <w:p w14:paraId="64C15838" w14:textId="06CD73DF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68625247" w14:textId="41184A08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F053F" w:rsidRPr="003C47FE" w14:paraId="574AEF71" w14:textId="77777777" w:rsidTr="00974001">
        <w:tc>
          <w:tcPr>
            <w:tcW w:w="1368" w:type="dxa"/>
          </w:tcPr>
          <w:p w14:paraId="2E27E7C7" w14:textId="6E63CBC8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4BF37E8E" w14:textId="5BDCEF32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8F053F" w:rsidRPr="003C47FE" w14:paraId="4B2D6E6D" w14:textId="77777777" w:rsidTr="00974001">
        <w:tc>
          <w:tcPr>
            <w:tcW w:w="1368" w:type="dxa"/>
          </w:tcPr>
          <w:p w14:paraId="70D0A46E" w14:textId="0FCB260A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0F40FCC3" w14:textId="45D12648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F053F" w:rsidRPr="003C47FE" w14:paraId="1779826B" w14:textId="77777777" w:rsidTr="00974001">
        <w:tc>
          <w:tcPr>
            <w:tcW w:w="1368" w:type="dxa"/>
          </w:tcPr>
          <w:p w14:paraId="28F21E2C" w14:textId="36CBC11C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6B7C37E7" w14:textId="03B67F30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8F053F" w:rsidRPr="003C47FE" w14:paraId="0C6783C5" w14:textId="77777777" w:rsidTr="00974001">
        <w:tc>
          <w:tcPr>
            <w:tcW w:w="1368" w:type="dxa"/>
          </w:tcPr>
          <w:p w14:paraId="2B8D131F" w14:textId="67DD8806" w:rsidR="008F053F" w:rsidRPr="00134A49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5E235457" w14:textId="0B39FE8D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ทุนซื้อคืน</w:t>
            </w:r>
          </w:p>
        </w:tc>
      </w:tr>
      <w:tr w:rsidR="008F053F" w:rsidRPr="003C47FE" w14:paraId="56A7BD8C" w14:textId="77777777" w:rsidTr="00974001">
        <w:tc>
          <w:tcPr>
            <w:tcW w:w="1368" w:type="dxa"/>
          </w:tcPr>
          <w:p w14:paraId="7A36E133" w14:textId="0C9C1137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266A4A0E" w14:textId="4AE71DD8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ส่วนเกินทุนและสำรอง</w:t>
            </w:r>
          </w:p>
        </w:tc>
      </w:tr>
      <w:tr w:rsidR="008F053F" w:rsidRPr="003C47FE" w14:paraId="3C22CD0B" w14:textId="77777777" w:rsidTr="00974001">
        <w:tc>
          <w:tcPr>
            <w:tcW w:w="1368" w:type="dxa"/>
          </w:tcPr>
          <w:p w14:paraId="7C1F821E" w14:textId="5C3CF8AC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5FCFA611" w14:textId="1F70D145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45408" w:rsidRPr="003C47FE" w14:paraId="6AA2574F" w14:textId="77777777" w:rsidTr="00974001">
        <w:tc>
          <w:tcPr>
            <w:tcW w:w="1368" w:type="dxa"/>
          </w:tcPr>
          <w:p w14:paraId="5A36642B" w14:textId="6F3E6A71" w:rsidR="00745408" w:rsidRPr="00AE6E05" w:rsidRDefault="00A7687B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8165" w:type="dxa"/>
          </w:tcPr>
          <w:p w14:paraId="73ADB915" w14:textId="1B5AAE41" w:rsidR="00745408" w:rsidRPr="003C47FE" w:rsidRDefault="00745408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F053F" w:rsidRPr="003C47FE" w14:paraId="653043E0" w14:textId="77777777" w:rsidTr="00974001">
        <w:tc>
          <w:tcPr>
            <w:tcW w:w="1368" w:type="dxa"/>
          </w:tcPr>
          <w:p w14:paraId="376FDF5C" w14:textId="66D0B216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A7687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165" w:type="dxa"/>
          </w:tcPr>
          <w:p w14:paraId="59D89746" w14:textId="7A4FA80D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8F053F" w:rsidRPr="003C47FE" w14:paraId="2950BE9A" w14:textId="77777777" w:rsidTr="00974001">
        <w:tc>
          <w:tcPr>
            <w:tcW w:w="1368" w:type="dxa"/>
          </w:tcPr>
          <w:p w14:paraId="07A8D45A" w14:textId="429E870F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A7687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72E72A5A" w14:textId="5CEEE139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A7687B" w:rsidRPr="003C47FE" w14:paraId="3A8BCF2C" w14:textId="77777777" w:rsidTr="00974001">
        <w:tc>
          <w:tcPr>
            <w:tcW w:w="1368" w:type="dxa"/>
          </w:tcPr>
          <w:p w14:paraId="19ACCFD2" w14:textId="31A15E7B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8165" w:type="dxa"/>
          </w:tcPr>
          <w:p w14:paraId="15AD75C5" w14:textId="53433421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A7687B" w:rsidRPr="003C47FE" w14:paraId="2161CEFF" w14:textId="77777777" w:rsidTr="00974001">
        <w:tc>
          <w:tcPr>
            <w:tcW w:w="1368" w:type="dxa"/>
          </w:tcPr>
          <w:p w14:paraId="2097A533" w14:textId="55AE8334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8165" w:type="dxa"/>
          </w:tcPr>
          <w:p w14:paraId="74A963AD" w14:textId="5433A975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7687B" w:rsidRPr="003C47FE" w14:paraId="47C0A2A8" w14:textId="77777777" w:rsidTr="00974001">
        <w:tc>
          <w:tcPr>
            <w:tcW w:w="1368" w:type="dxa"/>
          </w:tcPr>
          <w:p w14:paraId="404EDCE3" w14:textId="5FA77978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8165" w:type="dxa"/>
          </w:tcPr>
          <w:p w14:paraId="2C7CB88C" w14:textId="5CF8D4AE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7687B" w:rsidRPr="003C47FE" w14:paraId="457377ED" w14:textId="77777777" w:rsidTr="00974001">
        <w:tc>
          <w:tcPr>
            <w:tcW w:w="1368" w:type="dxa"/>
          </w:tcPr>
          <w:p w14:paraId="442CF207" w14:textId="119ED505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0B4DDF12" w14:textId="5103F59F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7687B" w:rsidRPr="003C47FE" w14:paraId="2A17C108" w14:textId="77777777" w:rsidTr="00974001">
        <w:tc>
          <w:tcPr>
            <w:tcW w:w="1368" w:type="dxa"/>
          </w:tcPr>
          <w:p w14:paraId="79CC9663" w14:textId="756FCB78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8B24542" w14:textId="1FF2A982" w:rsidR="00A7687B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8F053F" w:rsidRPr="003C47FE" w14:paraId="25A0E873" w14:textId="77777777" w:rsidTr="00974001">
        <w:tc>
          <w:tcPr>
            <w:tcW w:w="1368" w:type="dxa"/>
          </w:tcPr>
          <w:p w14:paraId="6C551164" w14:textId="493074D8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16892018" w14:textId="23387D6D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53F" w:rsidRPr="003C47FE" w14:paraId="2B273E71" w14:textId="77777777" w:rsidTr="00974001">
        <w:tc>
          <w:tcPr>
            <w:tcW w:w="1368" w:type="dxa"/>
          </w:tcPr>
          <w:p w14:paraId="2902524E" w14:textId="6C6A64B6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91C3B99" w14:textId="2820A3DF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53F" w:rsidRPr="003C47FE" w14:paraId="1C5F3168" w14:textId="77777777" w:rsidTr="00974001">
        <w:tc>
          <w:tcPr>
            <w:tcW w:w="1368" w:type="dxa"/>
          </w:tcPr>
          <w:p w14:paraId="1B933112" w14:textId="5FB230E4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78CE45F8" w14:textId="63F92B02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AF7356E" w14:textId="77777777" w:rsidR="003B0A8D" w:rsidRPr="003C47FE" w:rsidRDefault="00685193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1C4E">
        <w:rPr>
          <w:rFonts w:ascii="Angsana New" w:hAnsi="Angsana New"/>
          <w:sz w:val="30"/>
          <w:szCs w:val="30"/>
        </w:rPr>
        <w:br w:type="page"/>
      </w:r>
      <w:r w:rsidR="003B0A8D" w:rsidRPr="003C47FE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48C97DD9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74EDD335" w14:textId="62F505FE" w:rsidR="003B0A8D" w:rsidRPr="00AE023C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ได้อนุมัติให้ออกงบการเงินนี้</w:t>
      </w:r>
      <w:r w:rsidRPr="003C47FE">
        <w:rPr>
          <w:rFonts w:ascii="Angsana New" w:hAnsi="Angsana New"/>
          <w:sz w:val="30"/>
          <w:szCs w:val="30"/>
          <w:cs/>
        </w:rPr>
        <w:t>เมื่อวันที่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22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565</w:t>
      </w:r>
    </w:p>
    <w:p w14:paraId="62CC8F3D" w14:textId="77777777" w:rsidR="003B0A8D" w:rsidRPr="000C7870" w:rsidRDefault="003B0A8D" w:rsidP="003B0A8D">
      <w:pPr>
        <w:pStyle w:val="FSBlank"/>
        <w:rPr>
          <w:sz w:val="30"/>
          <w:szCs w:val="30"/>
        </w:rPr>
      </w:pPr>
      <w:r w:rsidRPr="003C47FE">
        <w:tab/>
      </w:r>
    </w:p>
    <w:p w14:paraId="5CA00215" w14:textId="77777777" w:rsidR="003B0A8D" w:rsidRPr="000D22E7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D22E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17CC131" w14:textId="77777777" w:rsidR="003B0A8D" w:rsidRPr="000C7870" w:rsidRDefault="003B0A8D" w:rsidP="003B0A8D">
      <w:pPr>
        <w:pStyle w:val="FSBlank"/>
        <w:rPr>
          <w:sz w:val="30"/>
          <w:szCs w:val="30"/>
          <w:cs/>
        </w:rPr>
      </w:pPr>
    </w:p>
    <w:p w14:paraId="2A0C14F2" w14:textId="3FDC07D2" w:rsidR="003B0A8D" w:rsidRPr="003C47FE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 นวนคร จำกัด (มหาชน) </w:t>
      </w:r>
      <w:r w:rsidRPr="003C47FE">
        <w:rPr>
          <w:rFonts w:ascii="Angsana New" w:hAnsi="Angsana New"/>
          <w:sz w:val="30"/>
          <w:szCs w:val="30"/>
        </w:rPr>
        <w:t>“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5D26EF">
        <w:rPr>
          <w:rFonts w:ascii="Angsana New" w:hAnsi="Angsana New"/>
          <w:sz w:val="30"/>
          <w:szCs w:val="30"/>
          <w:cs/>
        </w:rPr>
        <w:t>จดทะเบียนกับ</w:t>
      </w:r>
      <w:r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5D26EF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="00814E80" w:rsidRPr="00814E80">
        <w:rPr>
          <w:rFonts w:ascii="Angsana New" w:hAnsi="Angsana New"/>
          <w:sz w:val="30"/>
          <w:szCs w:val="30"/>
        </w:rPr>
        <w:t>8</w:t>
      </w:r>
      <w:r w:rsidRPr="005D26EF">
        <w:rPr>
          <w:rFonts w:ascii="Angsana New" w:hAnsi="Angsana New"/>
          <w:sz w:val="30"/>
          <w:szCs w:val="30"/>
        </w:rPr>
        <w:t xml:space="preserve"> </w:t>
      </w:r>
      <w:r w:rsidRPr="005D26EF">
        <w:rPr>
          <w:rFonts w:ascii="Angsana New" w:hAnsi="Angsana New"/>
          <w:sz w:val="30"/>
          <w:szCs w:val="30"/>
          <w:cs/>
        </w:rPr>
        <w:t xml:space="preserve">พฤษภาคม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="00814E80" w:rsidRPr="00814E80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โดยมีสำนักงานใหญ่และสำนักงานสาขาที่</w:t>
      </w:r>
      <w:r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3C47FE">
        <w:rPr>
          <w:rFonts w:ascii="Angsana New" w:hAnsi="Angsana New"/>
          <w:sz w:val="30"/>
          <w:szCs w:val="30"/>
          <w:cs/>
        </w:rPr>
        <w:t>จดทะเบียนดังนี้</w:t>
      </w:r>
    </w:p>
    <w:p w14:paraId="2C8C5ED5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"/>
        <w:gridCol w:w="7470"/>
      </w:tblGrid>
      <w:tr w:rsidR="003B0A8D" w:rsidRPr="003C47FE" w14:paraId="62A60C09" w14:textId="77777777" w:rsidTr="00176203">
        <w:tc>
          <w:tcPr>
            <w:tcW w:w="1530" w:type="dxa"/>
          </w:tcPr>
          <w:p w14:paraId="201EEB55" w14:textId="77777777" w:rsidR="003B0A8D" w:rsidRPr="003C47FE" w:rsidRDefault="003B0A8D" w:rsidP="0017620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สำนักงานใหญ่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14:paraId="5D36E4D2" w14:textId="77777777" w:rsidR="003B0A8D" w:rsidRPr="003C47FE" w:rsidRDefault="003B0A8D" w:rsidP="0017620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14:paraId="1DF532AE" w14:textId="6D0324DC" w:rsidR="003B0A8D" w:rsidRPr="003C47FE" w:rsidRDefault="00814E80" w:rsidP="00176203">
            <w:pPr>
              <w:pStyle w:val="BodyText3"/>
              <w:spacing w:line="240" w:lineRule="auto"/>
              <w:ind w:left="9"/>
              <w:jc w:val="thaiDistribute"/>
              <w:rPr>
                <w:rFonts w:ascii="Angsana New" w:hAnsi="Angsana New" w:cs="Angsana New"/>
                <w:cs/>
              </w:rPr>
            </w:pPr>
            <w:r w:rsidRPr="00814E80">
              <w:rPr>
                <w:rFonts w:ascii="Angsana New" w:hAnsi="Angsana New" w:cs="Angsana New"/>
              </w:rPr>
              <w:t>999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>
              <w:rPr>
                <w:rFonts w:ascii="Angsana New" w:hAnsi="Angsana New" w:cs="Angsana New"/>
                <w:cs/>
              </w:rPr>
              <w:t xml:space="preserve">หมู่ </w:t>
            </w:r>
            <w:r w:rsidR="00B070E9" w:rsidRPr="00B070E9">
              <w:rPr>
                <w:rFonts w:ascii="Angsana New" w:hAnsi="Angsana New" w:cs="Angsana New"/>
              </w:rPr>
              <w:t>13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ถนนพหลโยธิน ตำบลคลองหนึ่ง อำเภอคลองหลวง จังหวัดปทุมธานี</w:t>
            </w:r>
            <w:r w:rsidR="003B0A8D">
              <w:rPr>
                <w:rFonts w:ascii="Angsana New" w:hAnsi="Angsana New" w:cs="Angsana New"/>
              </w:rPr>
              <w:t xml:space="preserve"> </w:t>
            </w:r>
            <w:r w:rsidR="00B070E9" w:rsidRPr="00B070E9">
              <w:rPr>
                <w:rFonts w:ascii="Angsana New" w:hAnsi="Angsana New" w:cs="Angsana New"/>
              </w:rPr>
              <w:t>12120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ประเทศไทย</w:t>
            </w:r>
          </w:p>
        </w:tc>
      </w:tr>
      <w:tr w:rsidR="003B0A8D" w:rsidRPr="003C47FE" w14:paraId="4EF7B011" w14:textId="77777777" w:rsidTr="00176203">
        <w:tc>
          <w:tcPr>
            <w:tcW w:w="1530" w:type="dxa"/>
          </w:tcPr>
          <w:p w14:paraId="17289269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857128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7470" w:type="dxa"/>
          </w:tcPr>
          <w:p w14:paraId="3C52C90C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3B0A8D" w:rsidRPr="003C47FE" w14:paraId="351F4752" w14:textId="77777777" w:rsidTr="00176203">
        <w:tc>
          <w:tcPr>
            <w:tcW w:w="1530" w:type="dxa"/>
          </w:tcPr>
          <w:p w14:paraId="0F2A6CCC" w14:textId="77777777" w:rsidR="003B0A8D" w:rsidRPr="003C47FE" w:rsidRDefault="003B0A8D" w:rsidP="0017620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สำนักงานสาขา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14:paraId="699C81CF" w14:textId="77777777" w:rsidR="003B0A8D" w:rsidRPr="003C47FE" w:rsidRDefault="003B0A8D" w:rsidP="0017620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14:paraId="342CC8C7" w14:textId="31037B13" w:rsidR="003B0A8D" w:rsidRPr="003C47FE" w:rsidRDefault="00814E80" w:rsidP="00176203">
            <w:pPr>
              <w:pStyle w:val="BodyText3"/>
              <w:spacing w:line="240" w:lineRule="auto"/>
              <w:ind w:left="9"/>
              <w:jc w:val="both"/>
              <w:rPr>
                <w:rFonts w:ascii="Angsana New" w:hAnsi="Angsana New" w:cs="Angsana New"/>
              </w:rPr>
            </w:pPr>
            <w:r w:rsidRPr="00814E80">
              <w:rPr>
                <w:rFonts w:ascii="Angsana New" w:hAnsi="Angsana New" w:cs="Angsana New"/>
              </w:rPr>
              <w:t>999</w:t>
            </w:r>
            <w:r w:rsidR="003B0A8D" w:rsidRPr="003C47FE">
              <w:rPr>
                <w:rFonts w:ascii="Angsana New" w:hAnsi="Angsana New" w:cs="Angsana New"/>
              </w:rPr>
              <w:t>/</w:t>
            </w:r>
            <w:r w:rsidR="00B070E9" w:rsidRPr="00B070E9">
              <w:rPr>
                <w:rFonts w:ascii="Angsana New" w:hAnsi="Angsana New" w:cs="Angsana New"/>
              </w:rPr>
              <w:t>1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ถนนมิตรภาพ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(กม. </w:t>
            </w:r>
            <w:r w:rsidR="00B070E9" w:rsidRPr="00B070E9">
              <w:rPr>
                <w:rFonts w:ascii="Angsana New" w:hAnsi="Angsana New" w:cs="Angsana New"/>
              </w:rPr>
              <w:t>231</w:t>
            </w:r>
            <w:r w:rsidR="003B0A8D" w:rsidRPr="003C47FE">
              <w:rPr>
                <w:rFonts w:ascii="Angsana New" w:hAnsi="Angsana New" w:cs="Angsana New"/>
                <w:cs/>
              </w:rPr>
              <w:t>)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หมู่ </w:t>
            </w:r>
            <w:r w:rsidR="00B070E9" w:rsidRPr="00B070E9">
              <w:rPr>
                <w:rFonts w:ascii="Angsana New" w:hAnsi="Angsana New" w:cs="Angsana New"/>
              </w:rPr>
              <w:t>1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>ตำบลนากลาง อำเภอสูงเนิน จังหวัดนครราชสีมา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B070E9" w:rsidRPr="00B070E9">
              <w:rPr>
                <w:rFonts w:ascii="Angsana New" w:hAnsi="Angsana New" w:cs="Angsana New"/>
              </w:rPr>
              <w:t>303</w:t>
            </w:r>
            <w:r w:rsidRPr="00814E80">
              <w:rPr>
                <w:rFonts w:ascii="Angsana New" w:hAnsi="Angsana New" w:cs="Angsana New"/>
              </w:rPr>
              <w:t>8</w:t>
            </w:r>
            <w:r w:rsidR="00B070E9" w:rsidRPr="00B070E9">
              <w:rPr>
                <w:rFonts w:ascii="Angsana New" w:hAnsi="Angsana New" w:cs="Angsana New"/>
              </w:rPr>
              <w:t>0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ประเทศไทย</w:t>
            </w:r>
          </w:p>
        </w:tc>
      </w:tr>
    </w:tbl>
    <w:p w14:paraId="0BFFE424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72DFFA43" w14:textId="6FF73478" w:rsidR="003B0A8D" w:rsidRPr="003C47FE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5B8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070E9" w:rsidRPr="00B070E9">
        <w:rPr>
          <w:rFonts w:ascii="Angsana New" w:hAnsi="Angsana New"/>
          <w:spacing w:val="-2"/>
          <w:sz w:val="30"/>
          <w:szCs w:val="30"/>
        </w:rPr>
        <w:t>31</w:t>
      </w:r>
      <w:r w:rsidRPr="00C25B8A">
        <w:rPr>
          <w:rFonts w:ascii="Angsana New" w:hAnsi="Angsana New"/>
          <w:spacing w:val="-2"/>
          <w:sz w:val="30"/>
          <w:szCs w:val="30"/>
        </w:rPr>
        <w:t xml:space="preserve"> </w:t>
      </w:r>
      <w:r w:rsidRPr="00C25B8A">
        <w:rPr>
          <w:rFonts w:ascii="Angsana New" w:hAnsi="Angsana New"/>
          <w:spacing w:val="-2"/>
          <w:sz w:val="30"/>
          <w:szCs w:val="30"/>
          <w:cs/>
        </w:rPr>
        <w:t>ธันวาคม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pacing w:val="-2"/>
          <w:sz w:val="30"/>
          <w:szCs w:val="30"/>
        </w:rPr>
        <w:t>2</w:t>
      </w:r>
      <w:r w:rsidR="00814E80" w:rsidRPr="00814E80">
        <w:rPr>
          <w:rFonts w:ascii="Angsana New" w:hAnsi="Angsana New"/>
          <w:spacing w:val="-2"/>
          <w:sz w:val="30"/>
          <w:szCs w:val="30"/>
        </w:rPr>
        <w:t>56</w:t>
      </w:r>
      <w:r w:rsidR="00B070E9" w:rsidRPr="00B070E9">
        <w:rPr>
          <w:rFonts w:ascii="Angsana New" w:hAnsi="Angsana New"/>
          <w:spacing w:val="-2"/>
          <w:sz w:val="30"/>
          <w:szCs w:val="30"/>
        </w:rPr>
        <w:t>4</w:t>
      </w:r>
      <w:r w:rsidRPr="00C25B8A">
        <w:rPr>
          <w:rFonts w:ascii="Angsana New" w:hAnsi="Angsana New"/>
          <w:spacing w:val="-2"/>
          <w:sz w:val="30"/>
          <w:szCs w:val="30"/>
        </w:rPr>
        <w:t xml:space="preserve"> </w:t>
      </w:r>
      <w:r w:rsidRPr="00C25B8A">
        <w:rPr>
          <w:rFonts w:ascii="Angsana New" w:hAnsi="Angsana New"/>
          <w:spacing w:val="-2"/>
          <w:sz w:val="30"/>
          <w:szCs w:val="30"/>
          <w:cs/>
        </w:rPr>
        <w:t>ผู้ถือหุ้นรายใหญ่ของบริษัทได้แก่</w:t>
      </w:r>
      <w:r w:rsidRPr="00C25B8A">
        <w:rPr>
          <w:rFonts w:ascii="Angsana New" w:hAnsi="Angsana New"/>
          <w:spacing w:val="-2"/>
          <w:sz w:val="30"/>
          <w:szCs w:val="30"/>
        </w:rPr>
        <w:t xml:space="preserve"> </w:t>
      </w:r>
      <w:r w:rsidRPr="00C25B8A">
        <w:rPr>
          <w:rFonts w:ascii="Angsana New" w:hAnsi="Angsana New"/>
          <w:spacing w:val="-2"/>
          <w:sz w:val="30"/>
          <w:szCs w:val="30"/>
          <w:cs/>
        </w:rPr>
        <w:t xml:space="preserve">นายทวีฉัตร จุฬางกูร </w:t>
      </w:r>
      <w:r w:rsidRPr="00C25B8A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C25B8A">
        <w:rPr>
          <w:rFonts w:ascii="Angsana New" w:hAnsi="Angsana New"/>
          <w:spacing w:val="-2"/>
          <w:sz w:val="30"/>
          <w:szCs w:val="30"/>
          <w:cs/>
        </w:rPr>
        <w:t>ถือหุ้นของบริษัทในอัตราร้อยละ</w:t>
      </w:r>
      <w:r w:rsidR="00B070E9" w:rsidRPr="00B070E9">
        <w:rPr>
          <w:rFonts w:ascii="Angsana New" w:hAnsi="Angsana New"/>
          <w:spacing w:val="6"/>
          <w:sz w:val="30"/>
          <w:szCs w:val="30"/>
        </w:rPr>
        <w:t>24</w:t>
      </w:r>
      <w:r w:rsidR="00221CE9">
        <w:rPr>
          <w:rFonts w:ascii="Angsana New" w:hAnsi="Angsana New"/>
          <w:spacing w:val="6"/>
          <w:sz w:val="30"/>
          <w:szCs w:val="30"/>
        </w:rPr>
        <w:t>.</w:t>
      </w:r>
      <w:r w:rsidR="00814E80" w:rsidRPr="00814E80">
        <w:rPr>
          <w:rFonts w:ascii="Angsana New" w:hAnsi="Angsana New"/>
          <w:spacing w:val="6"/>
          <w:sz w:val="30"/>
          <w:szCs w:val="30"/>
        </w:rPr>
        <w:t>7</w:t>
      </w:r>
      <w:r w:rsidR="00B070E9" w:rsidRPr="00B070E9">
        <w:rPr>
          <w:rFonts w:ascii="Angsana New" w:hAnsi="Angsana New"/>
          <w:spacing w:val="6"/>
          <w:sz w:val="30"/>
          <w:szCs w:val="30"/>
        </w:rPr>
        <w:t>0</w:t>
      </w:r>
      <w:r w:rsidRPr="000871E5">
        <w:rPr>
          <w:rFonts w:ascii="Angsana New" w:hAnsi="Angsana New"/>
          <w:spacing w:val="6"/>
          <w:sz w:val="30"/>
          <w:szCs w:val="30"/>
        </w:rPr>
        <w:t xml:space="preserve"> </w:t>
      </w:r>
      <w:r w:rsidRPr="000871E5">
        <w:rPr>
          <w:rFonts w:ascii="Angsana New" w:hAnsi="Angsana New"/>
          <w:spacing w:val="6"/>
          <w:sz w:val="30"/>
          <w:szCs w:val="30"/>
          <w:cs/>
        </w:rPr>
        <w:t>และบริษัท เอ็นอีพี อสังหาริมทรัพย์</w:t>
      </w:r>
      <w:r w:rsidRPr="000871E5">
        <w:rPr>
          <w:rFonts w:ascii="Angsana New" w:hAnsi="Angsana New"/>
          <w:spacing w:val="6"/>
          <w:sz w:val="30"/>
          <w:szCs w:val="30"/>
        </w:rPr>
        <w:t xml:space="preserve"> </w:t>
      </w:r>
      <w:r w:rsidRPr="000871E5">
        <w:rPr>
          <w:rFonts w:ascii="Angsana New" w:hAnsi="Angsana New"/>
          <w:spacing w:val="6"/>
          <w:sz w:val="30"/>
          <w:szCs w:val="30"/>
          <w:cs/>
        </w:rPr>
        <w:t>และอุตสาหกรรม จำกัด (มหาชน) ซึ่งเป็นนิติบุคคลที่จัดตั้งขึ้นในประเทศไทย</w:t>
      </w:r>
      <w:r w:rsidRPr="000871E5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0871E5">
        <w:rPr>
          <w:rFonts w:ascii="Angsana New" w:hAnsi="Angsana New"/>
          <w:spacing w:val="6"/>
          <w:sz w:val="30"/>
          <w:szCs w:val="30"/>
          <w:cs/>
        </w:rPr>
        <w:t>ถือ</w:t>
      </w:r>
      <w:r w:rsidRPr="003C47FE">
        <w:rPr>
          <w:rFonts w:ascii="Angsana New" w:hAnsi="Angsana New"/>
          <w:sz w:val="30"/>
          <w:szCs w:val="30"/>
          <w:cs/>
        </w:rPr>
        <w:t>หุ้นของบริษัทในอัตราร้อยละ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pacing w:val="6"/>
          <w:sz w:val="30"/>
          <w:szCs w:val="30"/>
        </w:rPr>
        <w:t>12</w:t>
      </w:r>
      <w:r w:rsidR="00221CE9">
        <w:rPr>
          <w:rFonts w:ascii="Angsana New" w:hAnsi="Angsana New"/>
          <w:spacing w:val="6"/>
          <w:sz w:val="30"/>
          <w:szCs w:val="30"/>
        </w:rPr>
        <w:t>.</w:t>
      </w:r>
      <w:r w:rsidR="00814E80" w:rsidRPr="00814E80">
        <w:rPr>
          <w:rFonts w:ascii="Angsana New" w:hAnsi="Angsana New"/>
          <w:spacing w:val="6"/>
          <w:sz w:val="30"/>
          <w:szCs w:val="30"/>
        </w:rPr>
        <w:t>6</w:t>
      </w:r>
      <w:r w:rsidR="00B070E9" w:rsidRPr="00B070E9">
        <w:rPr>
          <w:rFonts w:ascii="Angsana New" w:hAnsi="Angsana New"/>
          <w:spacing w:val="6"/>
          <w:sz w:val="30"/>
          <w:szCs w:val="30"/>
        </w:rPr>
        <w:t>0</w:t>
      </w:r>
      <w:r w:rsidR="002A6A7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</w:rPr>
        <w:t>(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2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56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3</w:t>
      </w:r>
      <w:r w:rsidRPr="003C47FE">
        <w:rPr>
          <w:rFonts w:ascii="Angsana New" w:hAnsi="Angsana New"/>
          <w:i/>
          <w:iCs/>
          <w:sz w:val="30"/>
          <w:szCs w:val="30"/>
        </w:rPr>
        <w:t xml:space="preserve">: 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อัตราร้อยละ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24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7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12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1</w:t>
      </w:r>
      <w:r w:rsidRPr="003C47FE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Pr="003C47FE">
        <w:rPr>
          <w:rFonts w:ascii="Angsana New" w:hAnsi="Angsana New"/>
          <w:i/>
          <w:iCs/>
          <w:sz w:val="30"/>
          <w:szCs w:val="30"/>
        </w:rPr>
        <w:t>)</w:t>
      </w:r>
    </w:p>
    <w:p w14:paraId="1590DD98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7191D06E" w14:textId="4535E657" w:rsidR="003B0A8D" w:rsidRPr="00D3419F" w:rsidRDefault="003B0A8D" w:rsidP="003B0A8D">
      <w:pPr>
        <w:pStyle w:val="FSContent"/>
      </w:pPr>
      <w:r w:rsidRPr="00C44588">
        <w:rPr>
          <w:spacing w:val="-2"/>
          <w:cs/>
        </w:rPr>
        <w:t>บริษัทดำเนินธุรกิจหลักเกี่ยวกับการพัฒนาโครงการอสังหาริมทรัพย์และเขตส่งเสริมอุตสาหกรรมเพื่อขายและให้เช่า</w:t>
      </w:r>
      <w:r w:rsidRPr="00D57EDD">
        <w:rPr>
          <w:spacing w:val="2"/>
          <w:cs/>
        </w:rPr>
        <w:t>และก</w:t>
      </w:r>
      <w:r w:rsidRPr="003C47FE">
        <w:rPr>
          <w:cs/>
        </w:rPr>
        <w:t>ารให้บริการสาธารณูปโภคและสิ่งอำนวยความสะดวกต่างๆ ในเขตส่งเสริมอุตสาหกรรม</w:t>
      </w:r>
      <w:r>
        <w:t xml:space="preserve"> </w:t>
      </w:r>
      <w:r>
        <w:rPr>
          <w:rFonts w:hint="cs"/>
          <w:cs/>
        </w:rPr>
        <w:t>โดยรายละเอียด</w:t>
      </w:r>
      <w:r w:rsidRPr="000A363B">
        <w:rPr>
          <w:rFonts w:hint="cs"/>
          <w:cs/>
        </w:rPr>
        <w:t>ของ</w:t>
      </w:r>
      <w:r w:rsidR="00FF6A8E">
        <w:rPr>
          <w:rFonts w:hint="cs"/>
          <w:cs/>
        </w:rPr>
        <w:t>บริษัทย่อยและ</w:t>
      </w:r>
      <w:r>
        <w:rPr>
          <w:rFonts w:hint="cs"/>
          <w:cs/>
        </w:rPr>
        <w:t>การร่วมค้า</w:t>
      </w:r>
      <w:r w:rsidRPr="000A363B">
        <w:rPr>
          <w:rFonts w:hint="cs"/>
          <w:cs/>
        </w:rPr>
        <w:t xml:space="preserve"> ณ วันที่ </w:t>
      </w:r>
      <w:r w:rsidR="00B070E9" w:rsidRPr="00B070E9">
        <w:t>31</w:t>
      </w:r>
      <w:r w:rsidRPr="000A363B">
        <w:t xml:space="preserve"> </w:t>
      </w:r>
      <w:r w:rsidRPr="000A363B">
        <w:rPr>
          <w:rFonts w:hint="cs"/>
          <w:cs/>
        </w:rPr>
        <w:t xml:space="preserve">ธันวาคม </w:t>
      </w:r>
      <w:r w:rsidR="00B070E9" w:rsidRPr="00B070E9">
        <w:t>2</w:t>
      </w:r>
      <w:r w:rsidR="00814E80" w:rsidRPr="00814E80">
        <w:t>56</w:t>
      </w:r>
      <w:r w:rsidR="00B070E9" w:rsidRPr="00B070E9">
        <w:t>4</w:t>
      </w:r>
      <w:r>
        <w:t xml:space="preserve"> </w:t>
      </w:r>
      <w:r>
        <w:rPr>
          <w:cs/>
        </w:rPr>
        <w:t xml:space="preserve">และ </w:t>
      </w:r>
      <w:r w:rsidR="00B070E9" w:rsidRPr="00B070E9">
        <w:t>2</w:t>
      </w:r>
      <w:r w:rsidR="00814E80" w:rsidRPr="00814E80">
        <w:t>56</w:t>
      </w:r>
      <w:r w:rsidR="00B070E9" w:rsidRPr="00B070E9">
        <w:t>3</w:t>
      </w:r>
      <w:r w:rsidRPr="002D47B7">
        <w:t xml:space="preserve"> </w:t>
      </w:r>
      <w:r w:rsidRPr="002D47B7">
        <w:rPr>
          <w:rFonts w:hint="cs"/>
          <w:cs/>
        </w:rPr>
        <w:t>ได้เปิดเผยไว้</w:t>
      </w:r>
      <w:r>
        <w:rPr>
          <w:rFonts w:hint="cs"/>
          <w:cs/>
        </w:rPr>
        <w:t xml:space="preserve">ในหมายเหตุประกอบงบการเงินข้อ </w:t>
      </w:r>
      <w:r w:rsidR="00814E80" w:rsidRPr="00814E80">
        <w:t>8</w:t>
      </w:r>
      <w:r w:rsidR="00FF6A8E" w:rsidRPr="00E57D78">
        <w:t xml:space="preserve"> </w:t>
      </w:r>
      <w:r w:rsidR="00FF6A8E" w:rsidRPr="00E57D78">
        <w:rPr>
          <w:rFonts w:hint="cs"/>
          <w:cs/>
        </w:rPr>
        <w:t xml:space="preserve">และ </w:t>
      </w:r>
      <w:r w:rsidR="00814E80" w:rsidRPr="00814E80">
        <w:t>9</w:t>
      </w:r>
      <w:r w:rsidR="00FF6A8E" w:rsidRPr="00E57D78">
        <w:t xml:space="preserve"> </w:t>
      </w:r>
      <w:r w:rsidR="00FF6A8E" w:rsidRPr="00E57D78">
        <w:rPr>
          <w:rFonts w:hint="cs"/>
          <w:cs/>
        </w:rPr>
        <w:t>ตามลำดับ</w:t>
      </w:r>
    </w:p>
    <w:p w14:paraId="01F5FF5B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5551EF0B" w14:textId="2202E461" w:rsidR="003B0A8D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6400156F" w14:textId="77777777" w:rsidR="000C7870" w:rsidRPr="000C7870" w:rsidRDefault="000C7870" w:rsidP="000C7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1D7956" w14:textId="421E4D85" w:rsidR="00292AC5" w:rsidRDefault="003B0A8D" w:rsidP="004E25CA">
      <w:pPr>
        <w:pStyle w:val="FSContent"/>
        <w:rPr>
          <w:spacing w:val="6"/>
          <w:cs/>
        </w:rPr>
      </w:pPr>
      <w:r w:rsidRPr="00F50520">
        <w:rPr>
          <w:spacing w:val="6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0A09">
        <w:rPr>
          <w:spacing w:val="6"/>
        </w:rPr>
        <w:t xml:space="preserve"> </w:t>
      </w:r>
      <w:r w:rsidR="002D0A09">
        <w:rPr>
          <w:spacing w:val="6"/>
        </w:rPr>
        <w:br/>
      </w:r>
      <w:r w:rsidR="002D0A09" w:rsidRPr="002D0A09">
        <w:rPr>
          <w:spacing w:val="6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4AAECD61" w14:textId="412BFBF2" w:rsidR="004E25CA" w:rsidRPr="000C7870" w:rsidRDefault="004E25CA" w:rsidP="00292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pacing w:val="6"/>
          <w:sz w:val="20"/>
          <w:szCs w:val="20"/>
        </w:rPr>
      </w:pPr>
    </w:p>
    <w:p w14:paraId="39E7AFE5" w14:textId="77777777" w:rsidR="000C7870" w:rsidRDefault="000C7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14:paraId="0698BDE7" w14:textId="4A97BAD7" w:rsidR="003B0A8D" w:rsidRDefault="003B0A8D" w:rsidP="004824C7">
      <w:pPr>
        <w:pStyle w:val="FSContent"/>
      </w:pPr>
      <w:r w:rsidRPr="003830DA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</w:t>
      </w:r>
      <w:r w:rsidR="003830DA" w:rsidRPr="003830DA">
        <w:rPr>
          <w:rFonts w:hint="cs"/>
          <w:cs/>
        </w:rPr>
        <w:t>ณ</w:t>
      </w:r>
      <w:r w:rsidRPr="003830DA">
        <w:rPr>
          <w:cs/>
        </w:rPr>
        <w:t>การและ</w:t>
      </w:r>
      <w:r w:rsidRPr="004824C7">
        <w:rPr>
          <w:spacing w:val="6"/>
          <w:cs/>
        </w:rPr>
        <w:t>ข้อสมมติหลายประการ ซึ่งมีผลกระทบต่อการ</w:t>
      </w:r>
      <w:r w:rsidRPr="004824C7">
        <w:rPr>
          <w:rFonts w:hint="cs"/>
          <w:spacing w:val="6"/>
          <w:cs/>
        </w:rPr>
        <w:t>ปฏิบัติตาม</w:t>
      </w:r>
      <w:r w:rsidRPr="004824C7">
        <w:rPr>
          <w:spacing w:val="6"/>
          <w:cs/>
        </w:rPr>
        <w:t>นโยบาย</w:t>
      </w:r>
      <w:r w:rsidRPr="006D6A0E">
        <w:rPr>
          <w:spacing w:val="-2"/>
          <w:cs/>
        </w:rPr>
        <w:t>การบัญชีของ</w:t>
      </w:r>
      <w:r w:rsidR="002D0A09" w:rsidRPr="006D6A0E">
        <w:rPr>
          <w:rFonts w:hint="cs"/>
          <w:spacing w:val="-2"/>
          <w:cs/>
        </w:rPr>
        <w:t>กลุ่ม</w:t>
      </w:r>
      <w:r w:rsidRPr="006D6A0E">
        <w:rPr>
          <w:spacing w:val="-2"/>
          <w:cs/>
        </w:rPr>
        <w:t>บริษัท</w:t>
      </w:r>
      <w:r w:rsidRPr="006D6A0E">
        <w:rPr>
          <w:spacing w:val="-2"/>
        </w:rPr>
        <w:t xml:space="preserve"> </w:t>
      </w:r>
      <w:r w:rsidRPr="006D6A0E">
        <w:rPr>
          <w:spacing w:val="-2"/>
          <w:cs/>
        </w:rPr>
        <w:t xml:space="preserve">ทั้งนี้ </w:t>
      </w:r>
      <w:r w:rsidR="003830DA">
        <w:rPr>
          <w:spacing w:val="-2"/>
          <w:cs/>
        </w:rPr>
        <w:br/>
      </w:r>
      <w:r w:rsidRPr="006D6A0E">
        <w:rPr>
          <w:spacing w:val="-2"/>
          <w:cs/>
        </w:rPr>
        <w:t>ผลที่เกิดขึ้นจริงอาจแตกต่างจากที่ประมาณการไว้ ประมาณการและข้อสมมติที่ใช้</w:t>
      </w:r>
      <w:r w:rsidRPr="004824C7">
        <w:rPr>
          <w:spacing w:val="6"/>
          <w:cs/>
        </w:rPr>
        <w:t>ในการจัดทำงบการเงิน</w:t>
      </w:r>
      <w:r w:rsidR="002D0A09" w:rsidRPr="004824C7">
        <w:rPr>
          <w:rFonts w:hint="cs"/>
          <w:spacing w:val="6"/>
          <w:cs/>
        </w:rPr>
        <w:t>ซึ่ง</w:t>
      </w:r>
      <w:r w:rsidR="003830DA">
        <w:rPr>
          <w:spacing w:val="6"/>
          <w:cs/>
        </w:rPr>
        <w:br/>
      </w:r>
      <w:r w:rsidR="002D0A09" w:rsidRPr="004824C7">
        <w:rPr>
          <w:rFonts w:hint="cs"/>
          <w:spacing w:val="6"/>
          <w:cs/>
        </w:rPr>
        <w:t>เปิดเผยในหมายเหตุประกอบงบการเงินแต่ละข้อ</w:t>
      </w:r>
      <w:r w:rsidRPr="004824C7">
        <w:rPr>
          <w:spacing w:val="6"/>
          <w:cs/>
        </w:rPr>
        <w:t>จะได้รับการทบทวนอย่างต่อเนื่อง การปรับประมาณการ</w:t>
      </w:r>
      <w:r w:rsidR="003830DA">
        <w:rPr>
          <w:spacing w:val="6"/>
          <w:cs/>
        </w:rPr>
        <w:br/>
      </w:r>
      <w:r w:rsidRPr="004824C7">
        <w:rPr>
          <w:spacing w:val="6"/>
          <w:cs/>
        </w:rPr>
        <w:t>ทางบัญชีจะบันทึกโดยวิธีเปลี่ยนทันทีเป็นต้นไป</w:t>
      </w:r>
    </w:p>
    <w:p w14:paraId="5D8CA488" w14:textId="77777777" w:rsidR="003B0A8D" w:rsidRPr="00A71015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0971354E" w14:textId="3B67336C" w:rsidR="003B0A8D" w:rsidRDefault="003B0A8D" w:rsidP="002764C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 xml:space="preserve">นโยบายการบัญชีที่สำคัญ </w:t>
      </w:r>
    </w:p>
    <w:p w14:paraId="012C93F9" w14:textId="77777777" w:rsidR="00CC7469" w:rsidRDefault="00CC7469" w:rsidP="00CC7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5"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749124" w14:textId="12159F38" w:rsidR="00CC7469" w:rsidRPr="00CC7469" w:rsidRDefault="00CC7469" w:rsidP="00CC7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CC7469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970203D" w14:textId="77777777" w:rsidR="003B0A8D" w:rsidRPr="00A71015" w:rsidRDefault="003B0A8D" w:rsidP="00043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5" w:right="18"/>
        <w:jc w:val="thaiDistribute"/>
        <w:rPr>
          <w:rFonts w:ascii="Angsana New" w:hAnsi="Angsana New"/>
          <w:b/>
          <w:spacing w:val="-2"/>
          <w:sz w:val="30"/>
          <w:szCs w:val="30"/>
        </w:rPr>
      </w:pPr>
    </w:p>
    <w:p w14:paraId="7D9188DE" w14:textId="209386D2" w:rsidR="003B0A8D" w:rsidRPr="003B0A8D" w:rsidRDefault="003B0A8D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B0A8D">
        <w:rPr>
          <w:rFonts w:ascii="Angsana New" w:hAnsi="Angsana New"/>
          <w:b/>
          <w:bCs/>
          <w:i/>
          <w:iCs/>
          <w:sz w:val="30"/>
          <w:szCs w:val="30"/>
          <w:cs/>
        </w:rPr>
        <w:t>(ก</w:t>
      </w:r>
      <w:r w:rsidR="00043AB2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3B0A8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</w:t>
      </w:r>
      <w:r w:rsidR="002D0A0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รวม</w:t>
      </w:r>
    </w:p>
    <w:p w14:paraId="533C9C24" w14:textId="77777777" w:rsidR="003B0A8D" w:rsidRPr="008A06A9" w:rsidRDefault="003B0A8D" w:rsidP="00043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5" w:right="18"/>
        <w:jc w:val="thaiDistribute"/>
        <w:rPr>
          <w:rFonts w:ascii="Angsana New" w:hAnsi="Angsana New"/>
          <w:b/>
          <w:spacing w:val="-2"/>
          <w:sz w:val="30"/>
          <w:szCs w:val="30"/>
        </w:rPr>
      </w:pPr>
      <w:r w:rsidRPr="003B0A8D">
        <w:rPr>
          <w:rFonts w:ascii="Angsana New" w:hAnsi="Angsana New"/>
          <w:b/>
          <w:spacing w:val="-2"/>
          <w:sz w:val="30"/>
          <w:szCs w:val="30"/>
          <w:cs/>
        </w:rPr>
        <w:tab/>
      </w:r>
      <w:r w:rsidRPr="003B0A8D">
        <w:rPr>
          <w:rFonts w:ascii="Angsana New" w:hAnsi="Angsana New"/>
          <w:b/>
          <w:spacing w:val="-2"/>
          <w:sz w:val="30"/>
          <w:szCs w:val="30"/>
          <w:cs/>
        </w:rPr>
        <w:tab/>
      </w:r>
      <w:r w:rsidRPr="003B0A8D">
        <w:rPr>
          <w:rFonts w:ascii="Angsana New" w:hAnsi="Angsana New"/>
          <w:b/>
          <w:spacing w:val="-2"/>
          <w:sz w:val="30"/>
          <w:szCs w:val="30"/>
          <w:cs/>
        </w:rPr>
        <w:tab/>
      </w:r>
    </w:p>
    <w:p w14:paraId="2564F86C" w14:textId="1367C593" w:rsidR="008A06A9" w:rsidRDefault="00CD6D49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CD6D49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และส่วนได้เสียของกลุ่มบริษัทในการร่วมค้า</w:t>
      </w:r>
    </w:p>
    <w:p w14:paraId="0F134B6F" w14:textId="77777777" w:rsidR="004C0AD7" w:rsidRDefault="004C0AD7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75653D67" w14:textId="7E2BF64F" w:rsidR="00CD6D49" w:rsidRDefault="004C0AD7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  <w:r w:rsidRPr="004C0AD7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779542AF" w14:textId="20019D13" w:rsidR="004C0AD7" w:rsidRPr="004C0AD7" w:rsidRDefault="004C0AD7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3FFDA5" w14:textId="78F3AB2E" w:rsidR="005679EC" w:rsidRDefault="005679EC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5679EC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6FAF647" w14:textId="54C6D14A" w:rsidR="004C0AD7" w:rsidRDefault="004C0AD7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3F6D5160" w14:textId="6C75AE7A" w:rsidR="00443D68" w:rsidRPr="004C0AD7" w:rsidRDefault="004C0AD7" w:rsidP="004C0A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  <w:r w:rsidRPr="004C0AD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79B37168" w14:textId="77777777" w:rsidR="004C0AD7" w:rsidRPr="002764C1" w:rsidRDefault="004C0AD7" w:rsidP="004C0A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7145CD91" w14:textId="099D9A8C" w:rsidR="00443D68" w:rsidRDefault="00443D68" w:rsidP="00443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BA761E">
        <w:rPr>
          <w:rFonts w:ascii="Angsana New" w:hAnsi="Angsana New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 w:rsidR="00D37018">
        <w:rPr>
          <w:rFonts w:ascii="Angsana New" w:hAnsi="Angsana New"/>
          <w:sz w:val="30"/>
          <w:szCs w:val="30"/>
          <w:cs/>
        </w:rPr>
        <w:br/>
      </w:r>
      <w:r w:rsidRPr="00BA761E">
        <w:rPr>
          <w:rFonts w:ascii="Angsana New" w:hAnsi="Angsana New"/>
          <w:sz w:val="30"/>
          <w:szCs w:val="30"/>
          <w:cs/>
        </w:rPr>
        <w:t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DEC2292" w14:textId="77777777" w:rsidR="00443D68" w:rsidRDefault="00443D68" w:rsidP="00443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06F70E4A" w14:textId="74C65549" w:rsidR="00443D68" w:rsidRDefault="00443D68" w:rsidP="00443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BA761E">
        <w:rPr>
          <w:rFonts w:ascii="Angsana New" w:hAnsi="Angsana New"/>
          <w:sz w:val="30"/>
          <w:szCs w:val="30"/>
          <w:cs/>
        </w:rPr>
        <w:t>กลุ่มบริษัทรับรู้เงินลงทุนในการร่วมค้าในงบการเงินรวมด้วยวิธีส่วนได้เสีย</w:t>
      </w:r>
      <w:r w:rsidR="00874AC1">
        <w:rPr>
          <w:rFonts w:ascii="Angsana New" w:hAnsi="Angsana New" w:hint="cs"/>
          <w:sz w:val="30"/>
          <w:szCs w:val="30"/>
          <w:cs/>
        </w:rPr>
        <w:t xml:space="preserve"> </w:t>
      </w:r>
      <w:r w:rsidRPr="00BA761E">
        <w:rPr>
          <w:rFonts w:ascii="Angsana New" w:hAnsi="Angsana New"/>
          <w:sz w:val="30"/>
          <w:szCs w:val="30"/>
          <w:cs/>
        </w:rPr>
        <w:t>โดยรับรู้รายการเมื่อ</w:t>
      </w:r>
      <w:r w:rsidRPr="007747C7">
        <w:rPr>
          <w:rFonts w:ascii="Angsana New" w:hAnsi="Angsana New"/>
          <w:sz w:val="30"/>
          <w:szCs w:val="30"/>
          <w:cs/>
        </w:rPr>
        <w:t>เริ่มแรก</w:t>
      </w:r>
      <w:r w:rsidRPr="00BA761E">
        <w:rPr>
          <w:rFonts w:ascii="Angsana New" w:hAnsi="Angsana New"/>
          <w:sz w:val="30"/>
          <w:szCs w:val="30"/>
          <w:cs/>
        </w:rPr>
        <w:t>ด้วย</w:t>
      </w:r>
      <w:r w:rsidR="007747C7">
        <w:rPr>
          <w:rFonts w:ascii="Angsana New" w:hAnsi="Angsana New"/>
          <w:sz w:val="30"/>
          <w:szCs w:val="30"/>
          <w:cs/>
        </w:rPr>
        <w:br/>
      </w:r>
      <w:r w:rsidRPr="007747C7">
        <w:rPr>
          <w:rFonts w:ascii="Angsana New" w:hAnsi="Angsana New"/>
          <w:spacing w:val="-4"/>
          <w:sz w:val="30"/>
          <w:szCs w:val="30"/>
          <w:cs/>
        </w:rPr>
        <w:t>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</w:t>
      </w:r>
      <w:r w:rsidR="007747C7" w:rsidRPr="007747C7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7747C7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BA761E">
        <w:rPr>
          <w:rFonts w:ascii="Angsana New" w:hAnsi="Angsana New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</w:t>
      </w:r>
      <w:r w:rsidR="002764C1">
        <w:rPr>
          <w:rFonts w:ascii="Angsana New" w:hAnsi="Angsana New" w:hint="cs"/>
          <w:sz w:val="30"/>
          <w:szCs w:val="30"/>
          <w:cs/>
        </w:rPr>
        <w:t xml:space="preserve"> </w:t>
      </w:r>
      <w:r w:rsidRPr="00BA761E">
        <w:rPr>
          <w:rFonts w:ascii="Angsana New" w:hAnsi="Angsana New"/>
          <w:sz w:val="30"/>
          <w:szCs w:val="30"/>
          <w:cs/>
        </w:rPr>
        <w:t>จะถูกบันทึกในงบการเงินรวมจนถึงวันที่การควบคุมร่ว</w:t>
      </w:r>
      <w:r>
        <w:rPr>
          <w:rFonts w:ascii="Angsana New" w:hAnsi="Angsana New" w:hint="cs"/>
          <w:sz w:val="30"/>
          <w:szCs w:val="30"/>
          <w:cs/>
        </w:rPr>
        <w:t>ม</w:t>
      </w:r>
      <w:r w:rsidRPr="00BA761E">
        <w:rPr>
          <w:rFonts w:ascii="Angsana New" w:hAnsi="Angsana New"/>
          <w:sz w:val="30"/>
          <w:szCs w:val="30"/>
          <w:cs/>
        </w:rPr>
        <w:t>สิ้นสุดลง</w:t>
      </w:r>
    </w:p>
    <w:p w14:paraId="2939F780" w14:textId="77777777" w:rsidR="00F70AA5" w:rsidRDefault="00F70AA5" w:rsidP="00443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1F6506DB" w14:textId="6C035A94" w:rsidR="003306BB" w:rsidRDefault="003306BB" w:rsidP="004824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  <w:r w:rsidRPr="003306BB">
        <w:rPr>
          <w:rFonts w:ascii="Angsana New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57B6D913" w14:textId="77777777" w:rsidR="003306BB" w:rsidRPr="009B693A" w:rsidRDefault="003306BB" w:rsidP="004824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4BD33BF" w14:textId="076170BC" w:rsidR="003B0A8D" w:rsidRDefault="00D0273C" w:rsidP="00774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D0273C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</w:t>
      </w:r>
      <w:r w:rsidR="00874AC1">
        <w:rPr>
          <w:rFonts w:ascii="Angsana New" w:hAnsi="Angsana New"/>
          <w:sz w:val="30"/>
          <w:szCs w:val="30"/>
          <w:cs/>
        </w:rPr>
        <w:br/>
      </w:r>
      <w:r w:rsidRPr="00D0273C">
        <w:rPr>
          <w:rFonts w:ascii="Angsana New" w:hAnsi="Angsana New"/>
          <w:sz w:val="30"/>
          <w:szCs w:val="30"/>
          <w:cs/>
        </w:rPr>
        <w:t>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 w:rsidR="009A746B">
        <w:rPr>
          <w:rFonts w:ascii="Angsana New" w:hAnsi="Angsana New"/>
          <w:sz w:val="30"/>
          <w:szCs w:val="30"/>
          <w:cs/>
        </w:rPr>
        <w:br/>
      </w:r>
      <w:r w:rsidRPr="00D0273C">
        <w:rPr>
          <w:rFonts w:ascii="Angsana New" w:hAnsi="Angsana New"/>
          <w:sz w:val="30"/>
          <w:szCs w:val="30"/>
          <w:cs/>
        </w:rPr>
        <w:t>การด้อยค่าเกิดขึ้น</w:t>
      </w:r>
    </w:p>
    <w:p w14:paraId="402E9851" w14:textId="77777777" w:rsidR="007747C7" w:rsidRPr="009B693A" w:rsidRDefault="007747C7" w:rsidP="00774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68BE28A1" w14:textId="2EAFBFB4" w:rsidR="003B0A8D" w:rsidRDefault="003B0A8D" w:rsidP="003B0A8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ลงทุนใน</w:t>
      </w:r>
      <w:r w:rsidR="007B0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บริษัทย่อยและ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62299462" w14:textId="4A274F62" w:rsidR="003B0A8D" w:rsidRPr="009B693A" w:rsidRDefault="003B0A8D" w:rsidP="003B0A8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1D3732" w14:textId="317B5A85" w:rsidR="007B0A1B" w:rsidRPr="007B0A1B" w:rsidRDefault="007B0A1B" w:rsidP="007B0A1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B0A1B">
        <w:rPr>
          <w:rFonts w:ascii="Angsana New" w:hAnsi="Angsana New"/>
          <w:sz w:val="30"/>
          <w:szCs w:val="30"/>
          <w:cs/>
        </w:rPr>
        <w:t>เงินลงทุนในบริษัทย่อ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7B0A1B">
        <w:rPr>
          <w:rFonts w:ascii="Angsana New" w:hAnsi="Angsana New"/>
          <w:sz w:val="30"/>
          <w:szCs w:val="30"/>
          <w:cs/>
        </w:rPr>
        <w:t xml:space="preserve">และการร่วมค้าในงบการเงินเฉพาะกิจการวัดมูลค่าด้วยราคาทุนหักค่าเผื่อการด้อยค่า </w:t>
      </w:r>
      <w:r>
        <w:rPr>
          <w:rFonts w:ascii="Angsana New" w:hAnsi="Angsana New"/>
          <w:sz w:val="30"/>
          <w:szCs w:val="30"/>
          <w:cs/>
        </w:rPr>
        <w:br/>
      </w:r>
      <w:r w:rsidRPr="007B0A1B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</w:t>
      </w:r>
      <w:r w:rsidR="003A7A9D">
        <w:rPr>
          <w:rFonts w:ascii="Angsana New" w:hAnsi="Angsana New" w:hint="cs"/>
          <w:sz w:val="30"/>
          <w:szCs w:val="30"/>
          <w:cs/>
        </w:rPr>
        <w:t xml:space="preserve"> </w:t>
      </w:r>
      <w:r w:rsidRPr="007B0A1B">
        <w:rPr>
          <w:rFonts w:ascii="Angsana New" w:hAnsi="Angsana New"/>
          <w:sz w:val="30"/>
          <w:szCs w:val="30"/>
          <w:cs/>
        </w:rPr>
        <w:t xml:space="preserve"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 </w:t>
      </w:r>
    </w:p>
    <w:p w14:paraId="068A8815" w14:textId="77777777" w:rsidR="00176203" w:rsidRPr="009B693A" w:rsidRDefault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B934382" w14:textId="77777777" w:rsidR="003B0A8D" w:rsidRPr="003C47FE" w:rsidRDefault="003B0A8D" w:rsidP="003B0A8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1B59F9D" w14:textId="77777777" w:rsidR="003B0A8D" w:rsidRPr="009B693A" w:rsidRDefault="003B0A8D" w:rsidP="003B0A8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FB93E8C" w14:textId="3C6BA6DB" w:rsidR="003B0A8D" w:rsidRPr="00F53AB1" w:rsidRDefault="003B0A8D" w:rsidP="003B0A8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1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0A7912">
        <w:rPr>
          <w:rFonts w:ascii="Angsana New" w:hAnsi="Angsana New" w:hint="cs"/>
          <w:i/>
          <w:iCs/>
          <w:sz w:val="30"/>
          <w:szCs w:val="30"/>
          <w:cs/>
        </w:rPr>
        <w:t>จัดประเภทและการวัดมูลค่า</w:t>
      </w:r>
      <w:r w:rsidRPr="00F53AB1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60A16C15" w14:textId="77777777" w:rsidR="003B0A8D" w:rsidRPr="009B693A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CFE0FF4" w14:textId="78A2D467" w:rsidR="000A7912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88445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0A7912">
        <w:rPr>
          <w:rFonts w:ascii="Angsana New" w:hAnsi="Angsana New" w:hint="cs"/>
          <w:sz w:val="30"/>
          <w:szCs w:val="30"/>
          <w:cs/>
        </w:rPr>
        <w:t xml:space="preserve"> (ดูหมายเหตุประกอบงบการเงินข้อ </w:t>
      </w:r>
      <w:r w:rsidR="00B070E9" w:rsidRPr="00B070E9">
        <w:rPr>
          <w:rFonts w:ascii="Angsana New" w:hAnsi="Angsana New"/>
          <w:sz w:val="30"/>
          <w:szCs w:val="30"/>
        </w:rPr>
        <w:t>3</w:t>
      </w:r>
      <w:r w:rsidR="002764C1">
        <w:rPr>
          <w:rFonts w:ascii="Angsana New" w:hAnsi="Angsana New"/>
          <w:sz w:val="30"/>
          <w:szCs w:val="30"/>
        </w:rPr>
        <w:t xml:space="preserve"> (</w:t>
      </w:r>
      <w:r w:rsidR="002764C1">
        <w:rPr>
          <w:rFonts w:ascii="Angsana New" w:hAnsi="Angsana New" w:hint="cs"/>
          <w:sz w:val="30"/>
          <w:szCs w:val="30"/>
          <w:cs/>
        </w:rPr>
        <w:t>จ</w:t>
      </w:r>
      <w:r w:rsidR="000A7912">
        <w:rPr>
          <w:rFonts w:ascii="Angsana New" w:hAnsi="Angsana New"/>
          <w:sz w:val="30"/>
          <w:szCs w:val="30"/>
        </w:rPr>
        <w:t>)</w:t>
      </w:r>
      <w:r w:rsidRPr="0088445D">
        <w:rPr>
          <w:rFonts w:ascii="Angsana New" w:hAnsi="Angsana New"/>
          <w:sz w:val="30"/>
          <w:szCs w:val="30"/>
          <w:cs/>
        </w:rPr>
        <w:t xml:space="preserve">) </w:t>
      </w:r>
      <w:r w:rsidR="000A7912" w:rsidRPr="000A7912">
        <w:rPr>
          <w:rFonts w:ascii="Angsana New" w:hAnsi="Angsana New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</w:t>
      </w:r>
      <w:r w:rsidR="000A7912">
        <w:rPr>
          <w:rFonts w:ascii="Angsana New" w:hAnsi="Angsana New"/>
          <w:sz w:val="30"/>
          <w:szCs w:val="30"/>
        </w:rPr>
        <w:br/>
      </w:r>
      <w:r w:rsidR="000A7912" w:rsidRPr="000A7912">
        <w:rPr>
          <w:rFonts w:ascii="Angsana New" w:hAnsi="Angsana New"/>
          <w:sz w:val="30"/>
          <w:szCs w:val="30"/>
          <w:cs/>
        </w:rPr>
        <w:t>วัดมูลค่าด้วยมูลค่ายุติธรรมโดยรวมต้นทุนการทำรายการที่เกี่ยวข้องโดยตรงกับการได้มา</w:t>
      </w:r>
      <w:r w:rsidR="000A7912">
        <w:rPr>
          <w:rFonts w:ascii="Angsana New" w:hAnsi="Angsana New"/>
          <w:sz w:val="30"/>
          <w:szCs w:val="30"/>
        </w:rPr>
        <w:t xml:space="preserve"> </w:t>
      </w:r>
      <w:r w:rsidR="000A7912" w:rsidRPr="000A7912">
        <w:rPr>
          <w:rFonts w:ascii="Angsana New" w:hAnsi="Angsana New"/>
          <w:sz w:val="30"/>
          <w:szCs w:val="30"/>
          <w:cs/>
        </w:rPr>
        <w:t>เว้นแต่สินทรัพย์</w:t>
      </w:r>
      <w:r w:rsidR="00255AAD">
        <w:rPr>
          <w:rFonts w:ascii="Angsana New" w:hAnsi="Angsana New" w:hint="cs"/>
          <w:sz w:val="30"/>
          <w:szCs w:val="30"/>
          <w:cs/>
        </w:rPr>
        <w:t xml:space="preserve"> </w:t>
      </w:r>
      <w:r w:rsidR="000A7912" w:rsidRPr="000A7912">
        <w:rPr>
          <w:rFonts w:ascii="Angsana New" w:hAnsi="Angsana New"/>
          <w:sz w:val="30"/>
          <w:szCs w:val="30"/>
          <w:cs/>
        </w:rPr>
        <w:t>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01C9362E" w14:textId="77777777" w:rsidR="000A7912" w:rsidRPr="009B693A" w:rsidRDefault="000A7912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EA7F55E" w14:textId="7C0CBFBD" w:rsidR="000A7912" w:rsidRDefault="000A7912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0A7912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>
        <w:rPr>
          <w:rFonts w:ascii="Angsana New" w:hAnsi="Angsana New"/>
          <w:sz w:val="30"/>
          <w:szCs w:val="30"/>
        </w:rPr>
        <w:br/>
      </w:r>
      <w:r w:rsidRPr="000A7912">
        <w:rPr>
          <w:rFonts w:ascii="Angsana New" w:hAnsi="Angsana New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9308D70" w14:textId="1024B677" w:rsidR="003B0A8D" w:rsidRPr="009B693A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6B78AFFF" w14:textId="452C5C40" w:rsidR="000A7912" w:rsidRPr="000A7912" w:rsidRDefault="000A7912" w:rsidP="000A7912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0A7912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</w:t>
      </w:r>
      <w:r w:rsidR="00307F3B">
        <w:rPr>
          <w:rFonts w:ascii="Angsana New" w:hAnsi="Angsana New" w:hint="cs"/>
          <w:sz w:val="30"/>
          <w:szCs w:val="30"/>
          <w:cs/>
        </w:rPr>
        <w:t>ตามวิธีดอกเบี้ย</w:t>
      </w:r>
      <w:r w:rsidR="00307F3B">
        <w:rPr>
          <w:rFonts w:ascii="Angsana New" w:hAnsi="Angsana New"/>
          <w:sz w:val="30"/>
          <w:szCs w:val="30"/>
        </w:rPr>
        <w:br/>
      </w:r>
      <w:r w:rsidR="00307F3B">
        <w:rPr>
          <w:rFonts w:ascii="Angsana New" w:hAnsi="Angsana New" w:hint="cs"/>
          <w:sz w:val="30"/>
          <w:szCs w:val="30"/>
          <w:cs/>
        </w:rPr>
        <w:t>ที่แท้จริง</w:t>
      </w:r>
      <w:r w:rsidRPr="000A7912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316576F" w14:textId="648BD116" w:rsidR="003B0A8D" w:rsidRPr="009B693A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4C3684D" w14:textId="79EB78BB" w:rsidR="003B0A8D" w:rsidRDefault="00B23555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B2355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</w:t>
      </w:r>
      <w:r w:rsidR="00255AAD">
        <w:rPr>
          <w:rFonts w:ascii="Angsana New" w:hAnsi="Angsana New"/>
          <w:sz w:val="30"/>
          <w:szCs w:val="30"/>
          <w:cs/>
        </w:rPr>
        <w:br/>
      </w:r>
      <w:r w:rsidRPr="00B23555">
        <w:rPr>
          <w:rFonts w:ascii="Angsana New" w:hAnsi="Angsana New"/>
          <w:sz w:val="30"/>
          <w:szCs w:val="30"/>
          <w:cs/>
        </w:rPr>
        <w:t>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</w:t>
      </w:r>
      <w:r w:rsidR="00C7629C">
        <w:rPr>
          <w:rFonts w:ascii="Angsana New" w:hAnsi="Angsana New"/>
          <w:sz w:val="30"/>
          <w:szCs w:val="30"/>
        </w:rPr>
        <w:br/>
      </w:r>
      <w:r w:rsidRPr="00B23555">
        <w:rPr>
          <w:rFonts w:ascii="Angsana New" w:hAnsi="Angsana New"/>
          <w:sz w:val="30"/>
          <w:szCs w:val="30"/>
          <w:cs/>
        </w:rPr>
        <w:t>ที่เกิดจากการตัดรายการออกจากบัญชีรับรู้ในกำไรหรือขาดทุน</w:t>
      </w:r>
    </w:p>
    <w:p w14:paraId="5983943E" w14:textId="77777777" w:rsidR="00641786" w:rsidRPr="004824C7" w:rsidRDefault="00641786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08248F1" w14:textId="0B7C252E" w:rsidR="00CC736D" w:rsidRDefault="00CC736D" w:rsidP="006417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2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ตัดรายการออกจากบัญชีและการหักกลบ</w:t>
      </w:r>
    </w:p>
    <w:p w14:paraId="71663AD2" w14:textId="77777777" w:rsidR="00641786" w:rsidRDefault="00641786" w:rsidP="006417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259304" w14:textId="45E12BE4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686184">
        <w:rPr>
          <w:rFonts w:ascii="Angsana New" w:hAnsi="Angsana New"/>
          <w:sz w:val="30"/>
          <w:szCs w:val="30"/>
          <w:cs/>
        </w:rPr>
        <w:br/>
      </w:r>
      <w:r w:rsidRPr="00CC736D">
        <w:rPr>
          <w:rFonts w:ascii="Angsana New" w:hAnsi="Angsana New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A85F126" w14:textId="77777777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F80F97A" w14:textId="7AC93592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FD69BD">
        <w:rPr>
          <w:rFonts w:ascii="Angsana New" w:hAnsi="Angsana New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FD69BD">
        <w:rPr>
          <w:rFonts w:ascii="Angsana New" w:hAnsi="Angsana New"/>
          <w:sz w:val="30"/>
          <w:szCs w:val="30"/>
        </w:rPr>
        <w:br/>
      </w:r>
      <w:r w:rsidRPr="00FD69BD">
        <w:rPr>
          <w:rFonts w:ascii="Angsana New" w:hAnsi="Angsana New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1EF796A" w14:textId="77777777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75BF5D5" w14:textId="4B11A4E9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2C7001B" w14:textId="77777777" w:rsidR="00CC736D" w:rsidRPr="006A194F" w:rsidRDefault="00CC736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D6EF563" w14:textId="77777777" w:rsidR="00E64F55" w:rsidRDefault="00B75219" w:rsidP="00B75219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B7521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>
        <w:rPr>
          <w:rFonts w:ascii="Angsana New" w:hAnsi="Angsana New"/>
          <w:sz w:val="30"/>
          <w:szCs w:val="30"/>
        </w:rPr>
        <w:br/>
      </w:r>
      <w:r w:rsidRPr="00B75219">
        <w:rPr>
          <w:rFonts w:ascii="Angsana New" w:hAnsi="Angsana New"/>
          <w:sz w:val="30"/>
          <w:szCs w:val="30"/>
          <w:cs/>
        </w:rPr>
        <w:t xml:space="preserve">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589DC4DF" w14:textId="526B2F25" w:rsidR="00E64F55" w:rsidRDefault="00E64F55" w:rsidP="00774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1E74AB" w14:textId="457801B8" w:rsidR="00E64F55" w:rsidRDefault="00E64F55" w:rsidP="00E64F5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3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ด้อยค่าของสินทรัพย์ทางการเงินนอกเหนือจากลูกหนี้การค้า</w:t>
      </w:r>
    </w:p>
    <w:p w14:paraId="4F72D6D5" w14:textId="03A8901C" w:rsidR="00E64F55" w:rsidRDefault="00E64F55" w:rsidP="00E64F5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AD36C5" w14:textId="18BCD3A9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067B870" w14:textId="77777777" w:rsidR="004824C7" w:rsidRDefault="004824C7" w:rsidP="004824C7">
      <w:pPr>
        <w:pStyle w:val="BodyText2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7C0F992" w14:textId="200D71D1" w:rsidR="00E64F55" w:rsidRDefault="00E64F55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070E9" w:rsidRPr="00B070E9">
        <w:rPr>
          <w:rFonts w:ascii="Angsana New" w:hAnsi="Angsana New"/>
          <w:sz w:val="30"/>
          <w:szCs w:val="30"/>
        </w:rPr>
        <w:t>12</w:t>
      </w:r>
      <w:r w:rsidRPr="00E64F55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2000879B" w14:textId="77777777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26D0B38" w14:textId="4BD76310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</w:t>
      </w:r>
      <w:r>
        <w:rPr>
          <w:rFonts w:ascii="Angsana New" w:hAnsi="Angsana New" w:hint="cs"/>
          <w:sz w:val="30"/>
          <w:szCs w:val="30"/>
          <w:cs/>
        </w:rPr>
        <w:t>น</w:t>
      </w:r>
    </w:p>
    <w:p w14:paraId="410207B4" w14:textId="77777777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267BD09" w14:textId="6DBAF292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กลุ่มบริษัทพิจารณาให้ระดับ </w:t>
      </w:r>
      <w:r>
        <w:rPr>
          <w:rFonts w:ascii="Angsana New" w:hAnsi="Angsana New"/>
          <w:sz w:val="30"/>
          <w:szCs w:val="30"/>
        </w:rPr>
        <w:t>A-</w:t>
      </w:r>
      <w:r w:rsidRPr="00E64F55">
        <w:rPr>
          <w:rFonts w:ascii="Angsana New" w:hAnsi="Angsana New"/>
          <w:sz w:val="30"/>
          <w:szCs w:val="30"/>
        </w:rPr>
        <w:t xml:space="preserve"> </w:t>
      </w:r>
      <w:r w:rsidRPr="00E64F55">
        <w:rPr>
          <w:rFonts w:ascii="Angsana New" w:hAnsi="Angsana New"/>
          <w:sz w:val="30"/>
          <w:szCs w:val="30"/>
          <w:cs/>
        </w:rPr>
        <w:t xml:space="preserve">หรือสูงกว่าของบริษัทจัดอันดับเครดิต </w:t>
      </w:r>
      <w:r>
        <w:rPr>
          <w:rFonts w:ascii="Angsana New" w:hAnsi="Angsana New" w:hint="cs"/>
          <w:sz w:val="30"/>
          <w:szCs w:val="30"/>
          <w:cs/>
        </w:rPr>
        <w:t xml:space="preserve">บริษัท ฟิทช์ เรทติ้งส์ (ประเทศไทย) จำกัด และบริษัท ทริสเรทติ้ง จำกัด </w:t>
      </w:r>
      <w:r w:rsidRPr="00E64F55">
        <w:rPr>
          <w:rFonts w:ascii="Angsana New" w:hAnsi="Angsana New"/>
          <w:sz w:val="30"/>
          <w:szCs w:val="30"/>
          <w:cs/>
        </w:rPr>
        <w:t xml:space="preserve">เป็นระดับที่น่าลงทุน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B070E9" w:rsidRPr="00B070E9">
        <w:rPr>
          <w:rFonts w:ascii="Angsana New" w:hAnsi="Angsana New"/>
          <w:sz w:val="30"/>
          <w:szCs w:val="30"/>
        </w:rPr>
        <w:t>12</w:t>
      </w:r>
      <w:r w:rsidRPr="00E64F55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564C80EA" w14:textId="77777777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4E41C34" w14:textId="5A9ABE57" w:rsidR="00E172AE" w:rsidRDefault="00E64F55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</w:t>
      </w:r>
      <w:r w:rsidRPr="00EE0586">
        <w:rPr>
          <w:rFonts w:ascii="Angsana New" w:hAnsi="Angsana New"/>
          <w:sz w:val="30"/>
          <w:szCs w:val="30"/>
          <w:cs/>
        </w:rPr>
        <w:t xml:space="preserve">ชำระมากกว่า </w:t>
      </w:r>
      <w:r w:rsidR="00B070E9" w:rsidRPr="00B070E9">
        <w:rPr>
          <w:rFonts w:ascii="Angsana New" w:hAnsi="Angsana New"/>
          <w:sz w:val="30"/>
          <w:szCs w:val="30"/>
        </w:rPr>
        <w:t>30</w:t>
      </w:r>
      <w:r w:rsidRPr="00EE0586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694254">
        <w:rPr>
          <w:rFonts w:ascii="Angsana New" w:hAnsi="Angsana New"/>
          <w:sz w:val="30"/>
          <w:szCs w:val="30"/>
        </w:rPr>
        <w:br/>
      </w:r>
      <w:r w:rsidRPr="00EE0586">
        <w:rPr>
          <w:rFonts w:ascii="Angsana New" w:hAnsi="Angsana New"/>
          <w:sz w:val="30"/>
          <w:szCs w:val="30"/>
          <w:cs/>
        </w:rPr>
        <w:t>มีการดำเนินงาน</w:t>
      </w:r>
      <w:r w:rsidRPr="00E64F55">
        <w:rPr>
          <w:rFonts w:ascii="Angsana New" w:hAnsi="Angsana New"/>
          <w:sz w:val="30"/>
          <w:szCs w:val="30"/>
          <w:cs/>
        </w:rPr>
        <w:t>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5730B5A" w14:textId="77777777" w:rsidR="00E172AE" w:rsidRDefault="00E172AE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7D46E66" w14:textId="77777777" w:rsidR="00E172AE" w:rsidRDefault="00E64F55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8F481D8" w14:textId="77777777" w:rsidR="00E172AE" w:rsidRDefault="00E64F55" w:rsidP="00E172AE">
      <w:pPr>
        <w:pStyle w:val="BodyText2"/>
        <w:numPr>
          <w:ilvl w:val="0"/>
          <w:numId w:val="32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E172AE"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0A5A80A0" w14:textId="34FA206A" w:rsidR="00C84A4B" w:rsidRDefault="00E64F55" w:rsidP="00C84A4B">
      <w:pPr>
        <w:pStyle w:val="BodyText2"/>
        <w:numPr>
          <w:ilvl w:val="0"/>
          <w:numId w:val="32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E172AE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814E80" w:rsidRPr="00814E80">
        <w:rPr>
          <w:rFonts w:ascii="Angsana New" w:hAnsi="Angsana New"/>
          <w:sz w:val="30"/>
          <w:szCs w:val="30"/>
        </w:rPr>
        <w:t>9</w:t>
      </w:r>
      <w:r w:rsidR="00B070E9" w:rsidRPr="00B070E9">
        <w:rPr>
          <w:rFonts w:ascii="Angsana New" w:hAnsi="Angsana New"/>
          <w:sz w:val="30"/>
          <w:szCs w:val="30"/>
        </w:rPr>
        <w:t>0</w:t>
      </w:r>
      <w:r w:rsidRPr="00E172AE">
        <w:rPr>
          <w:rFonts w:ascii="Angsana New" w:hAnsi="Angsana New"/>
          <w:sz w:val="30"/>
          <w:szCs w:val="30"/>
          <w:cs/>
        </w:rPr>
        <w:t xml:space="preserve"> วัน</w:t>
      </w:r>
    </w:p>
    <w:p w14:paraId="362A42A5" w14:textId="74FC86F7" w:rsidR="00C84A4B" w:rsidRDefault="00C84A4B" w:rsidP="00774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C30718" w14:textId="05DB8529" w:rsidR="00C84A4B" w:rsidRDefault="00C84A4B" w:rsidP="00C84A4B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84A4B">
        <w:rPr>
          <w:rFonts w:ascii="Angsana New" w:hAnsi="Angsana New"/>
          <w:i/>
          <w:iCs/>
          <w:sz w:val="30"/>
          <w:szCs w:val="30"/>
        </w:rPr>
        <w:t>(</w:t>
      </w:r>
      <w:r w:rsidRPr="00C84A4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84A4B">
        <w:rPr>
          <w:rFonts w:ascii="Angsana New" w:hAnsi="Angsana New"/>
          <w:i/>
          <w:iCs/>
          <w:sz w:val="30"/>
          <w:szCs w:val="30"/>
          <w:cs/>
        </w:rPr>
        <w:t>.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4</w:t>
      </w:r>
      <w:r w:rsidRPr="00C84A4B">
        <w:rPr>
          <w:rFonts w:ascii="Angsana New" w:hAnsi="Angsana New"/>
          <w:i/>
          <w:iCs/>
          <w:sz w:val="30"/>
          <w:szCs w:val="30"/>
        </w:rPr>
        <w:t xml:space="preserve">) </w:t>
      </w:r>
      <w:r w:rsidRPr="00C84A4B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ตัดจำหน่าย</w:t>
      </w:r>
    </w:p>
    <w:p w14:paraId="628AEF37" w14:textId="77777777" w:rsidR="00C84A4B" w:rsidRDefault="00C84A4B" w:rsidP="00C84A4B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EA4E891" w14:textId="7CB1B8B6" w:rsidR="004B5E39" w:rsidRDefault="00C84A4B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84A4B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128364A" w14:textId="77777777" w:rsidR="004B5E39" w:rsidRDefault="004B5E39" w:rsidP="004B5E39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7D3820" w14:textId="77777777" w:rsidR="006A194F" w:rsidRDefault="006A1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317C945B" w14:textId="7E28CAA2" w:rsidR="004B5E39" w:rsidRDefault="004B5E39" w:rsidP="004B5E39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84A4B">
        <w:rPr>
          <w:rFonts w:ascii="Angsana New" w:hAnsi="Angsana New"/>
          <w:i/>
          <w:iCs/>
          <w:sz w:val="30"/>
          <w:szCs w:val="30"/>
        </w:rPr>
        <w:t>(</w:t>
      </w:r>
      <w:r w:rsidRPr="00C84A4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84A4B">
        <w:rPr>
          <w:rFonts w:ascii="Angsana New" w:hAnsi="Angsana New"/>
          <w:i/>
          <w:iCs/>
          <w:sz w:val="30"/>
          <w:szCs w:val="30"/>
          <w:cs/>
        </w:rPr>
        <w:t>.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</w:t>
      </w:r>
      <w:r w:rsidRPr="00C84A4B">
        <w:rPr>
          <w:rFonts w:ascii="Angsana New" w:hAnsi="Angsana New"/>
          <w:i/>
          <w:iCs/>
          <w:sz w:val="30"/>
          <w:szCs w:val="30"/>
        </w:rPr>
        <w:t xml:space="preserve">) </w:t>
      </w:r>
      <w:r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</w:p>
    <w:p w14:paraId="6B5B8DFA" w14:textId="3262A276" w:rsidR="004B5E39" w:rsidRPr="001752A3" w:rsidRDefault="004B5E39" w:rsidP="004B5E39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FF5F6A" w14:textId="50DB0B3C" w:rsidR="004B5E39" w:rsidRDefault="004B5E39" w:rsidP="004B5E39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4B5E39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821957">
        <w:rPr>
          <w:rFonts w:ascii="Angsana New" w:hAnsi="Angsana New"/>
          <w:sz w:val="30"/>
          <w:szCs w:val="30"/>
        </w:rPr>
        <w:br/>
      </w:r>
      <w:r w:rsidRPr="004B5E39">
        <w:rPr>
          <w:rFonts w:ascii="Angsana New" w:hAnsi="Angsana New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  <w:r w:rsidR="00913417">
        <w:rPr>
          <w:rFonts w:ascii="Angsana New" w:hAnsi="Angsana New" w:hint="cs"/>
          <w:sz w:val="30"/>
          <w:szCs w:val="30"/>
          <w:cs/>
        </w:rPr>
        <w:t xml:space="preserve"> อย่างไรก็ตาม</w:t>
      </w:r>
      <w:r w:rsidR="00133B46">
        <w:rPr>
          <w:rFonts w:ascii="Angsana New" w:hAnsi="Angsana New" w:hint="cs"/>
          <w:sz w:val="30"/>
          <w:szCs w:val="30"/>
          <w:cs/>
        </w:rPr>
        <w:t>สำหรับสินทรัพย์ทางการเงินที่มี</w:t>
      </w:r>
      <w:r w:rsidR="00BF7330">
        <w:rPr>
          <w:rFonts w:ascii="Angsana New" w:hAnsi="Angsana New"/>
          <w:sz w:val="30"/>
          <w:szCs w:val="30"/>
        </w:rPr>
        <w:br/>
      </w:r>
      <w:r w:rsidR="00133B46">
        <w:rPr>
          <w:rFonts w:ascii="Angsana New" w:hAnsi="Angsana New" w:hint="cs"/>
          <w:sz w:val="30"/>
          <w:szCs w:val="30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BF7330">
        <w:rPr>
          <w:rFonts w:ascii="Angsana New" w:hAnsi="Angsana New"/>
          <w:sz w:val="30"/>
          <w:szCs w:val="30"/>
        </w:rPr>
        <w:br/>
      </w:r>
      <w:r w:rsidR="00133B46">
        <w:rPr>
          <w:rFonts w:ascii="Angsana New" w:hAnsi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044FBCC" w14:textId="77777777" w:rsidR="004B5E39" w:rsidRPr="001752A3" w:rsidRDefault="004B5E39" w:rsidP="00037B46">
      <w:pPr>
        <w:pStyle w:val="BodyText2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E6C6796" w14:textId="77777777" w:rsidR="002836EB" w:rsidRPr="003C47FE" w:rsidRDefault="002836EB" w:rsidP="002836E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0FCEB4EB" w14:textId="77777777" w:rsidR="002836EB" w:rsidRPr="001752A3" w:rsidRDefault="002836EB" w:rsidP="002836EB">
      <w:pPr>
        <w:pStyle w:val="FSBlank"/>
        <w:rPr>
          <w:sz w:val="24"/>
          <w:szCs w:val="24"/>
        </w:rPr>
      </w:pPr>
    </w:p>
    <w:p w14:paraId="07FF6388" w14:textId="645AB3E4" w:rsidR="002836EB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C47FE">
        <w:rPr>
          <w:rFonts w:ascii="Angsana New" w:hAnsi="Angsana New"/>
          <w:sz w:val="30"/>
          <w:szCs w:val="30"/>
          <w:cs/>
        </w:rPr>
        <w:t>และ</w:t>
      </w:r>
      <w:r w:rsidR="004B5E39"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 xml:space="preserve">เงินลงทุนระยะสั้นที่มีสภาพคล่องสูง </w:t>
      </w:r>
      <w:r w:rsidR="004B5E39" w:rsidRPr="004B5E39">
        <w:rPr>
          <w:rFonts w:ascii="Angsana New" w:hAnsi="Angsana New"/>
          <w:sz w:val="30"/>
          <w:szCs w:val="30"/>
          <w:cs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3C47FE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6B9A08CF" w14:textId="77777777" w:rsidR="002836EB" w:rsidRPr="001752A3" w:rsidRDefault="002836EB" w:rsidP="002836EB">
      <w:pPr>
        <w:pStyle w:val="FSBlank"/>
        <w:rPr>
          <w:sz w:val="30"/>
          <w:szCs w:val="30"/>
          <w:cs/>
        </w:rPr>
      </w:pPr>
    </w:p>
    <w:p w14:paraId="0F50D414" w14:textId="77777777" w:rsidR="002836EB" w:rsidRPr="003C47FE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829B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AE4C5E1" w14:textId="77777777" w:rsidR="002836EB" w:rsidRPr="001752A3" w:rsidRDefault="002836EB" w:rsidP="002836EB">
      <w:pPr>
        <w:pStyle w:val="FSBlank"/>
        <w:rPr>
          <w:sz w:val="30"/>
          <w:szCs w:val="30"/>
        </w:rPr>
      </w:pPr>
    </w:p>
    <w:p w14:paraId="7C3A8644" w14:textId="7AC4AEF5" w:rsidR="002836EB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</w:rPr>
        <w:tab/>
      </w:r>
      <w:r w:rsidRPr="004D7BEB">
        <w:rPr>
          <w:rFonts w:ascii="Angsana New" w:hAnsi="Angsana New"/>
          <w:sz w:val="30"/>
          <w:szCs w:val="30"/>
          <w:cs/>
        </w:rPr>
        <w:t>ลูกหนี้รับรู้เมื่อ</w:t>
      </w:r>
      <w:r w:rsidR="004B5E39">
        <w:rPr>
          <w:rFonts w:ascii="Angsana New" w:hAnsi="Angsana New" w:hint="cs"/>
          <w:sz w:val="30"/>
          <w:szCs w:val="30"/>
          <w:cs/>
        </w:rPr>
        <w:t>กลุ่ม</w:t>
      </w:r>
      <w:r w:rsidRPr="004D7BEB">
        <w:rPr>
          <w:rFonts w:ascii="Angsana New" w:hAnsi="Angsana New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</w:t>
      </w:r>
      <w:r>
        <w:rPr>
          <w:rFonts w:ascii="Angsana New" w:hAnsi="Angsana New"/>
          <w:sz w:val="30"/>
          <w:szCs w:val="30"/>
        </w:rPr>
        <w:t xml:space="preserve"> </w:t>
      </w:r>
      <w:r w:rsidRPr="00153AB5">
        <w:rPr>
          <w:rFonts w:ascii="Angsana New" w:hAnsi="Angsana New"/>
          <w:spacing w:val="-2"/>
          <w:sz w:val="30"/>
          <w:szCs w:val="30"/>
          <w:cs/>
        </w:rPr>
        <w:t>ลูกหนี้</w:t>
      </w:r>
      <w:r w:rsidR="003F45B4">
        <w:rPr>
          <w:rFonts w:ascii="Angsana New" w:hAnsi="Angsana New" w:hint="cs"/>
          <w:spacing w:val="-2"/>
          <w:sz w:val="30"/>
          <w:szCs w:val="30"/>
          <w:cs/>
        </w:rPr>
        <w:t>การค้าและลูกหนี้อื่น</w:t>
      </w:r>
      <w:r w:rsidRPr="00153AB5">
        <w:rPr>
          <w:rFonts w:ascii="Angsana New" w:hAnsi="Angsana New"/>
          <w:spacing w:val="-2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A717FB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6C3DE280" w14:textId="47FACCA9" w:rsidR="002836EB" w:rsidRPr="001752A3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AE1B70" w14:textId="788F1D5B" w:rsidR="00037B46" w:rsidRDefault="004B5E39" w:rsidP="00774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Pr="004B5E39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>
        <w:rPr>
          <w:rFonts w:ascii="Angsana New" w:hAnsi="Angsana New"/>
          <w:sz w:val="30"/>
          <w:szCs w:val="30"/>
          <w:cs/>
        </w:rPr>
        <w:br/>
      </w:r>
      <w:r w:rsidRPr="004B5E39">
        <w:rPr>
          <w:rFonts w:ascii="Angsana New" w:hAnsi="Angsana New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>
        <w:rPr>
          <w:rFonts w:ascii="Angsana New" w:hAnsi="Angsana New"/>
          <w:sz w:val="30"/>
          <w:szCs w:val="30"/>
          <w:cs/>
        </w:rPr>
        <w:br/>
      </w:r>
      <w:r w:rsidRPr="004B5E39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A7A1547" w14:textId="3678D368" w:rsidR="004B5E39" w:rsidRPr="001752A3" w:rsidRDefault="004B5E39" w:rsidP="00037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D2735D3" w14:textId="77777777" w:rsidR="002836EB" w:rsidRPr="003C47FE" w:rsidRDefault="002836EB" w:rsidP="002836E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อสังหาริมทรัพย์พัฒนา</w:t>
      </w:r>
      <w:r w:rsidR="00431C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เพื่อขาย</w:t>
      </w:r>
    </w:p>
    <w:p w14:paraId="044893BB" w14:textId="77777777" w:rsidR="002836EB" w:rsidRPr="001752A3" w:rsidRDefault="002836EB" w:rsidP="002836EB">
      <w:pPr>
        <w:pStyle w:val="FSBlank"/>
        <w:rPr>
          <w:sz w:val="30"/>
          <w:szCs w:val="30"/>
        </w:rPr>
      </w:pPr>
    </w:p>
    <w:p w14:paraId="6F58299F" w14:textId="77777777" w:rsidR="002836EB" w:rsidRPr="003C47FE" w:rsidRDefault="002836EB" w:rsidP="002836E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431C66">
        <w:rPr>
          <w:rFonts w:ascii="Angsana New" w:hAnsi="Angsana New" w:hint="cs"/>
          <w:sz w:val="30"/>
          <w:szCs w:val="30"/>
          <w:cs/>
        </w:rPr>
        <w:t>เพื่อขาย</w:t>
      </w:r>
      <w:r w:rsidRPr="003C47FE">
        <w:rPr>
          <w:rFonts w:ascii="Angsana New" w:hAnsi="Angsana New"/>
          <w:sz w:val="30"/>
          <w:szCs w:val="30"/>
          <w:cs/>
        </w:rPr>
        <w:t>คือ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431C66">
        <w:rPr>
          <w:rFonts w:ascii="Angsana New" w:hAnsi="Angsana New" w:hint="cs"/>
          <w:sz w:val="30"/>
          <w:szCs w:val="30"/>
          <w:cs/>
        </w:rPr>
        <w:t>ที่ถือ</w:t>
      </w:r>
      <w:r w:rsidRPr="003C47FE">
        <w:rPr>
          <w:rFonts w:ascii="Angsana New" w:hAnsi="Angsana New"/>
          <w:sz w:val="30"/>
          <w:szCs w:val="30"/>
          <w:cs/>
        </w:rPr>
        <w:t>ไว้ด้วยความตั้งใจในการพัฒนาเพื่อการขายในการดำเนินธุรกิจปกติ อสังหาริมทรัพย์</w:t>
      </w:r>
      <w:r w:rsidR="00431C66">
        <w:rPr>
          <w:rFonts w:ascii="Angsana New" w:hAnsi="Angsana New" w:hint="cs"/>
          <w:sz w:val="30"/>
          <w:szCs w:val="30"/>
          <w:cs/>
        </w:rPr>
        <w:t>นี้</w:t>
      </w:r>
      <w:r w:rsidRPr="003C47FE">
        <w:rPr>
          <w:rFonts w:ascii="Angsana New" w:hAnsi="Angsana New"/>
          <w:sz w:val="30"/>
          <w:szCs w:val="30"/>
          <w:cs/>
        </w:rPr>
        <w:t xml:space="preserve">วัดมูลค่าด้วยราคาทุนหรือมูลค่าสุทธิที่จะได้รับแล้วแต่ราคาใดจะต่ำกว่า </w:t>
      </w:r>
    </w:p>
    <w:p w14:paraId="2441BDE9" w14:textId="77777777" w:rsidR="002836EB" w:rsidRPr="00252871" w:rsidRDefault="002836EB" w:rsidP="002836EB">
      <w:pPr>
        <w:pStyle w:val="FSBlank"/>
        <w:rPr>
          <w:sz w:val="28"/>
          <w:szCs w:val="28"/>
        </w:rPr>
      </w:pPr>
    </w:p>
    <w:p w14:paraId="11AECDE9" w14:textId="77777777" w:rsidR="001752A3" w:rsidRDefault="00175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14:paraId="091F64F2" w14:textId="5453108D" w:rsidR="00DD4D11" w:rsidRDefault="00205B2F" w:rsidP="00846A1C">
      <w:pPr>
        <w:pStyle w:val="FSContent"/>
      </w:pPr>
      <w:r w:rsidRPr="00205B2F">
        <w:rPr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</w:t>
      </w:r>
      <w:r w:rsidR="005E33EF">
        <w:t xml:space="preserve"> </w:t>
      </w:r>
      <w:r w:rsidR="005E33EF">
        <w:rPr>
          <w:rFonts w:hint="cs"/>
          <w:cs/>
        </w:rPr>
        <w:t>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0B295125" w14:textId="77777777" w:rsidR="00846A1C" w:rsidRPr="001752A3" w:rsidRDefault="00846A1C" w:rsidP="00846A1C">
      <w:pPr>
        <w:pStyle w:val="FSContent"/>
        <w:rPr>
          <w:sz w:val="22"/>
          <w:szCs w:val="22"/>
        </w:rPr>
      </w:pPr>
    </w:p>
    <w:p w14:paraId="337EE7B3" w14:textId="77517603" w:rsidR="00205B2F" w:rsidRDefault="0003241B" w:rsidP="00846A1C">
      <w:pPr>
        <w:pStyle w:val="FSContent"/>
      </w:pPr>
      <w:r w:rsidRPr="003C47FE">
        <w:rPr>
          <w:cs/>
        </w:rPr>
        <w:t>มูลค่าสุทธิที่จะได้รับ</w:t>
      </w:r>
      <w:r w:rsidRPr="0047441F">
        <w:rPr>
          <w:cs/>
        </w:rPr>
        <w:t>เป็นการประมาณราคาที่จะขายได้จากการดำเนินธุรกิจปกติหักด้วย</w:t>
      </w:r>
      <w:r w:rsidR="00504858">
        <w:rPr>
          <w:rFonts w:hint="cs"/>
          <w:cs/>
        </w:rPr>
        <w:t>ประมาณการต้นทุนในการพัฒนาอสังหาริมทรัพย์จนกระทั่งพัฒนาสำเร็จและ</w:t>
      </w:r>
      <w:r w:rsidRPr="0047441F">
        <w:rPr>
          <w:cs/>
        </w:rPr>
        <w:t>ค่าใช้จ่ายที่จำเป็นโดยประมาณในการขาย</w:t>
      </w:r>
    </w:p>
    <w:p w14:paraId="268B87E9" w14:textId="77777777" w:rsidR="0003241B" w:rsidRPr="001752A3" w:rsidRDefault="0003241B" w:rsidP="002836EB">
      <w:pPr>
        <w:pStyle w:val="FSContent"/>
        <w:rPr>
          <w:sz w:val="22"/>
          <w:szCs w:val="22"/>
        </w:rPr>
      </w:pPr>
    </w:p>
    <w:p w14:paraId="51E9ACDE" w14:textId="1B4D6BC6" w:rsidR="0003241B" w:rsidRDefault="0003241B" w:rsidP="002836EB">
      <w:pPr>
        <w:pStyle w:val="FSContent"/>
      </w:pPr>
      <w:r w:rsidRPr="0003241B">
        <w:rPr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042C3FAF" w14:textId="77777777" w:rsidR="00C03698" w:rsidRPr="001752A3" w:rsidRDefault="00C03698" w:rsidP="002836EB">
      <w:pPr>
        <w:pStyle w:val="FSContent"/>
        <w:rPr>
          <w:sz w:val="22"/>
          <w:szCs w:val="22"/>
        </w:rPr>
      </w:pPr>
    </w:p>
    <w:p w14:paraId="7B07E7BE" w14:textId="77777777" w:rsidR="00043AB2" w:rsidRPr="003C47FE" w:rsidRDefault="00860F63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1F270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043AB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9526B57" w14:textId="77777777" w:rsidR="00043AB2" w:rsidRPr="001752A3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1BA6E66" w14:textId="2BD96A2F"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3C47FE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="00226B03"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ต้นทุน</w:t>
      </w:r>
      <w:r w:rsidR="00226B03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4ECB62F1" w14:textId="77777777" w:rsidR="00226B03" w:rsidRPr="001752A3" w:rsidRDefault="00226B03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42E6D07F" w14:textId="7A8B9328" w:rsidR="00226B03" w:rsidRDefault="00226B03" w:rsidP="002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FE6506">
        <w:rPr>
          <w:rFonts w:ascii="Angsana New" w:hAnsi="Angsana New"/>
          <w:spacing w:val="-2"/>
          <w:sz w:val="30"/>
          <w:szCs w:val="30"/>
          <w:cs/>
        </w:rPr>
        <w:t>สินทรัพย์แต่ละ</w:t>
      </w:r>
      <w:r>
        <w:rPr>
          <w:rFonts w:ascii="Angsana New" w:hAnsi="Angsana New" w:hint="cs"/>
          <w:spacing w:val="-2"/>
          <w:sz w:val="30"/>
          <w:szCs w:val="30"/>
          <w:cs/>
        </w:rPr>
        <w:t>รายการจำนวน</w:t>
      </w:r>
      <w:r w:rsidRPr="00FE650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14E80" w:rsidRPr="00814E80">
        <w:rPr>
          <w:rFonts w:ascii="Angsana New" w:hAnsi="Angsana New"/>
          <w:spacing w:val="-2"/>
          <w:sz w:val="30"/>
          <w:szCs w:val="30"/>
        </w:rPr>
        <w:t>5</w:t>
      </w:r>
      <w:r w:rsidRPr="00FE6506">
        <w:rPr>
          <w:rFonts w:ascii="Angsana New" w:hAnsi="Angsana New"/>
          <w:spacing w:val="-2"/>
          <w:sz w:val="30"/>
          <w:szCs w:val="30"/>
        </w:rPr>
        <w:t xml:space="preserve">, </w:t>
      </w:r>
      <w:r w:rsidR="00B070E9" w:rsidRPr="00B070E9">
        <w:rPr>
          <w:rFonts w:ascii="Angsana New" w:hAnsi="Angsana New"/>
          <w:spacing w:val="-2"/>
          <w:sz w:val="30"/>
          <w:szCs w:val="30"/>
        </w:rPr>
        <w:t>10</w:t>
      </w:r>
      <w:r w:rsidRPr="00FE6506">
        <w:rPr>
          <w:rFonts w:ascii="Angsana New" w:hAnsi="Angsana New"/>
          <w:spacing w:val="-2"/>
          <w:sz w:val="30"/>
          <w:szCs w:val="30"/>
        </w:rPr>
        <w:t xml:space="preserve"> </w:t>
      </w:r>
      <w:r w:rsidRPr="00FE6506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B070E9" w:rsidRPr="00B070E9">
        <w:rPr>
          <w:rFonts w:ascii="Angsana New" w:hAnsi="Angsana New"/>
          <w:spacing w:val="-2"/>
          <w:sz w:val="30"/>
          <w:szCs w:val="30"/>
        </w:rPr>
        <w:t>33</w:t>
      </w:r>
      <w:r w:rsidRPr="00FE6506">
        <w:rPr>
          <w:rFonts w:ascii="Angsana New" w:hAnsi="Angsana New"/>
          <w:spacing w:val="-2"/>
          <w:sz w:val="30"/>
          <w:szCs w:val="30"/>
        </w:rPr>
        <w:t xml:space="preserve"> </w:t>
      </w:r>
      <w:r w:rsidRPr="00FE6506">
        <w:rPr>
          <w:rFonts w:ascii="Angsana New" w:hAnsi="Angsana New" w:hint="cs"/>
          <w:spacing w:val="-2"/>
          <w:sz w:val="30"/>
          <w:szCs w:val="30"/>
          <w:cs/>
        </w:rPr>
        <w:t>ปี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226B03">
        <w:rPr>
          <w:rFonts w:ascii="Angsana New" w:hAnsi="Angsana New"/>
          <w:spacing w:val="-2"/>
          <w:sz w:val="30"/>
          <w:szCs w:val="30"/>
          <w:cs/>
        </w:rPr>
        <w:t>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82A29D3" w14:textId="77777777" w:rsidR="00043AB2" w:rsidRPr="001752A3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18A3DDE" w14:textId="2E07C7F6" w:rsidR="00037B46" w:rsidRDefault="00226B03" w:rsidP="002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26B03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F742984" w14:textId="6DF4537A" w:rsidR="00043AB2" w:rsidRPr="001752A3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16698BD1" w14:textId="77777777"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27DB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727D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727DB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727DB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14:paraId="7A1643DD" w14:textId="77777777" w:rsidR="00043AB2" w:rsidRPr="001752A3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43366275" w14:textId="77777777" w:rsidR="00043AB2" w:rsidRPr="003C47FE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วัดมูลค่า</w:t>
      </w:r>
      <w:r w:rsidRPr="003C47FE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86BEF02" w14:textId="7B336D36" w:rsidR="00043AB2" w:rsidRPr="001752A3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EF1AB45" w14:textId="0D26BB68" w:rsidR="00727DB7" w:rsidRPr="00727DB7" w:rsidRDefault="00727DB7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7DB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="001D6A3C">
        <w:rPr>
          <w:rFonts w:ascii="Angsana New" w:hAnsi="Angsana New"/>
          <w:sz w:val="30"/>
          <w:szCs w:val="30"/>
        </w:rPr>
        <w:br/>
      </w:r>
      <w:r w:rsidRPr="00727DB7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</w:t>
      </w:r>
      <w:r>
        <w:rPr>
          <w:rFonts w:ascii="Angsana New" w:hAnsi="Angsana New"/>
          <w:sz w:val="30"/>
          <w:szCs w:val="30"/>
        </w:rPr>
        <w:br/>
      </w:r>
      <w:r w:rsidRPr="00727DB7">
        <w:rPr>
          <w:rFonts w:ascii="Angsana New" w:hAnsi="Angsana New"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</w:p>
    <w:p w14:paraId="69017268" w14:textId="77777777" w:rsidR="001752A3" w:rsidRPr="001752A3" w:rsidRDefault="001752A3" w:rsidP="00043AB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C9D056F" w14:textId="167386A7" w:rsidR="00A75A85" w:rsidRDefault="00727DB7" w:rsidP="00043AB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7DB7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47B6A4C8" w14:textId="2E98CB87" w:rsidR="00BC34C7" w:rsidRPr="00BC34C7" w:rsidRDefault="00BC34C7" w:rsidP="00043AB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C34C7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6C4B935" w14:textId="77777777" w:rsidR="00BC34C7" w:rsidRPr="00A64F7D" w:rsidRDefault="00BC34C7" w:rsidP="00A6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DB43B4E" w14:textId="4709451A" w:rsidR="00F9569D" w:rsidRDefault="00F9569D" w:rsidP="00BC34C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9569D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Pr="00322FCA">
        <w:rPr>
          <w:rFonts w:ascii="Angsana New" w:hAnsi="Angsana New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F9569D">
        <w:rPr>
          <w:rFonts w:ascii="Angsana New" w:hAnsi="Angsana New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</w:t>
      </w:r>
      <w:r>
        <w:rPr>
          <w:rFonts w:ascii="Angsana New" w:hAnsi="Angsana New"/>
          <w:sz w:val="30"/>
          <w:szCs w:val="30"/>
        </w:rPr>
        <w:br/>
      </w:r>
      <w:r w:rsidRPr="00F9569D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3228078D" w14:textId="44B68649" w:rsidR="00BC34C7" w:rsidRPr="00A64F7D" w:rsidRDefault="00BC34C7" w:rsidP="00A6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94A8519" w14:textId="78BC84BC" w:rsidR="00BC34C7" w:rsidRPr="00BC34C7" w:rsidRDefault="00BC34C7" w:rsidP="00BC34C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C34C7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533F39F8" w14:textId="3B9FBEED" w:rsidR="00F9569D" w:rsidRPr="00A64F7D" w:rsidRDefault="00F9569D" w:rsidP="00A6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3D5A199" w14:textId="76425640" w:rsidR="00F9569D" w:rsidRDefault="00F9569D" w:rsidP="00043AB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9569D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9303F1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7BA84392" w14:textId="77777777" w:rsidR="00F9569D" w:rsidRPr="00A64F7D" w:rsidRDefault="00F9569D" w:rsidP="00A6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79428C3" w14:textId="77777777" w:rsidR="00F9569D" w:rsidRDefault="00F9569D" w:rsidP="00043AB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9569D">
        <w:rPr>
          <w:rFonts w:ascii="Angsana New" w:hAnsi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CA33C6A" w14:textId="050561A9" w:rsidR="00043AB2" w:rsidRPr="00A64F7D" w:rsidRDefault="00043AB2" w:rsidP="00A6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2250"/>
        <w:gridCol w:w="720"/>
      </w:tblGrid>
      <w:tr w:rsidR="00043AB2" w:rsidRPr="00F9569D" w14:paraId="4FCAFEC7" w14:textId="77777777" w:rsidTr="00176203">
        <w:tc>
          <w:tcPr>
            <w:tcW w:w="5850" w:type="dxa"/>
          </w:tcPr>
          <w:p w14:paraId="169169A2" w14:textId="77777777" w:rsidR="00043AB2" w:rsidRPr="00F9569D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F9569D">
              <w:rPr>
                <w:rFonts w:ascii="Angsana New" w:hAnsi="Angsana New" w:cs="Angsana New"/>
                <w:cs/>
              </w:rPr>
              <w:t>อาคาร</w:t>
            </w:r>
            <w:r w:rsidRPr="00F9569D"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2250" w:type="dxa"/>
          </w:tcPr>
          <w:p w14:paraId="638E1D4D" w14:textId="6153AC41" w:rsidR="00043AB2" w:rsidRPr="00F9569D" w:rsidRDefault="00814E80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814E80">
              <w:rPr>
                <w:rFonts w:ascii="Angsana New" w:hAnsi="Angsana New" w:cs="Angsana New"/>
              </w:rPr>
              <w:t>5</w:t>
            </w:r>
            <w:r w:rsidR="00043AB2" w:rsidRPr="00F9569D">
              <w:rPr>
                <w:rFonts w:ascii="Angsana New" w:hAnsi="Angsana New" w:cs="Angsana New"/>
              </w:rPr>
              <w:t xml:space="preserve">, </w:t>
            </w:r>
            <w:r w:rsidR="00B070E9" w:rsidRPr="00B070E9">
              <w:rPr>
                <w:rFonts w:ascii="Angsana New" w:hAnsi="Angsana New" w:cs="Angsana New"/>
              </w:rPr>
              <w:t>10</w:t>
            </w:r>
            <w:r w:rsidR="00043AB2" w:rsidRPr="00F9569D">
              <w:rPr>
                <w:rFonts w:ascii="Angsana New" w:hAnsi="Angsana New" w:cs="Angsana New"/>
              </w:rPr>
              <w:t xml:space="preserve">, </w:t>
            </w:r>
            <w:r w:rsidR="00B070E9" w:rsidRPr="00B070E9">
              <w:rPr>
                <w:rFonts w:ascii="Angsana New" w:hAnsi="Angsana New" w:cs="Angsana New"/>
              </w:rPr>
              <w:t>20</w:t>
            </w:r>
            <w:r w:rsidR="00043AB2" w:rsidRPr="00F9569D">
              <w:rPr>
                <w:rFonts w:ascii="Angsana New" w:hAnsi="Angsana New" w:cs="Angsana New"/>
                <w:cs/>
              </w:rPr>
              <w:t xml:space="preserve"> และ</w:t>
            </w:r>
            <w:r w:rsidR="00043AB2" w:rsidRPr="00F9569D">
              <w:rPr>
                <w:rFonts w:ascii="Angsana New" w:hAnsi="Angsana New" w:cs="Angsana New"/>
              </w:rPr>
              <w:t xml:space="preserve"> </w:t>
            </w:r>
            <w:r w:rsidR="00B070E9" w:rsidRPr="00B070E9">
              <w:rPr>
                <w:rFonts w:ascii="Angsana New" w:hAnsi="Angsana New" w:cs="Angsana New"/>
              </w:rPr>
              <w:t>2</w:t>
            </w:r>
            <w:r w:rsidRPr="00814E80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5E070EAE" w14:textId="77777777" w:rsidR="00043AB2" w:rsidRPr="00F9569D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F9569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F9569D" w14:paraId="199C1348" w14:textId="77777777" w:rsidTr="00176203">
        <w:tc>
          <w:tcPr>
            <w:tcW w:w="5850" w:type="dxa"/>
          </w:tcPr>
          <w:p w14:paraId="399D02C4" w14:textId="77777777" w:rsidR="00043AB2" w:rsidRPr="00F9569D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F9569D">
              <w:rPr>
                <w:rFonts w:ascii="Angsana New" w:hAnsi="Angsana New" w:cs="Angsana New"/>
                <w:cs/>
              </w:rPr>
              <w:t>ศูนย์การค้า</w:t>
            </w:r>
          </w:p>
        </w:tc>
        <w:tc>
          <w:tcPr>
            <w:tcW w:w="2250" w:type="dxa"/>
          </w:tcPr>
          <w:p w14:paraId="577FF750" w14:textId="7D51955C" w:rsidR="00043AB2" w:rsidRPr="00F9569D" w:rsidRDefault="00814E80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814E80">
              <w:rPr>
                <w:rFonts w:ascii="Angsana New" w:hAnsi="Angsana New" w:cs="Angsana New"/>
              </w:rPr>
              <w:t>5</w:t>
            </w:r>
            <w:r w:rsidR="00043AB2" w:rsidRPr="00F9569D">
              <w:rPr>
                <w:rFonts w:ascii="Angsana New" w:hAnsi="Angsana New" w:cs="Angsana New"/>
              </w:rPr>
              <w:t xml:space="preserve">, </w:t>
            </w:r>
            <w:r w:rsidR="00B070E9" w:rsidRPr="00B070E9">
              <w:rPr>
                <w:rFonts w:ascii="Angsana New" w:hAnsi="Angsana New" w:cs="Angsana New"/>
              </w:rPr>
              <w:t>10</w:t>
            </w:r>
            <w:r w:rsidR="00043AB2" w:rsidRPr="00F9569D">
              <w:rPr>
                <w:rFonts w:ascii="Angsana New" w:hAnsi="Angsana New" w:cs="Angsana New"/>
                <w:cs/>
              </w:rPr>
              <w:t xml:space="preserve"> และ </w:t>
            </w:r>
            <w:r w:rsidR="00B070E9" w:rsidRPr="00B070E9">
              <w:rPr>
                <w:rFonts w:ascii="Angsana New" w:hAnsi="Angsana New" w:cs="Angsana New"/>
              </w:rPr>
              <w:t>33</w:t>
            </w:r>
          </w:p>
        </w:tc>
        <w:tc>
          <w:tcPr>
            <w:tcW w:w="720" w:type="dxa"/>
          </w:tcPr>
          <w:p w14:paraId="633F974B" w14:textId="77777777" w:rsidR="00043AB2" w:rsidRPr="00F9569D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F9569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F9569D" w14:paraId="1D207D34" w14:textId="77777777" w:rsidTr="00176203">
        <w:tc>
          <w:tcPr>
            <w:tcW w:w="5850" w:type="dxa"/>
          </w:tcPr>
          <w:p w14:paraId="139C6E60" w14:textId="77777777" w:rsidR="00043AB2" w:rsidRPr="00F9569D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F9569D">
              <w:rPr>
                <w:rFonts w:ascii="Angsana New" w:hAnsi="Angsana New" w:cs="Angsana New"/>
                <w:cs/>
              </w:rPr>
              <w:t>ระบบผลิตน้ำเพื่อการอุตสาหกรรม</w:t>
            </w:r>
          </w:p>
        </w:tc>
        <w:tc>
          <w:tcPr>
            <w:tcW w:w="2250" w:type="dxa"/>
          </w:tcPr>
          <w:p w14:paraId="73431BB5" w14:textId="548756FD" w:rsidR="00043AB2" w:rsidRPr="00F9569D" w:rsidRDefault="00814E80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814E80">
              <w:rPr>
                <w:rFonts w:ascii="Angsana New" w:hAnsi="Angsana New" w:cs="Angsana New"/>
              </w:rPr>
              <w:t>5</w:t>
            </w:r>
            <w:r w:rsidR="00043AB2" w:rsidRPr="00F9569D">
              <w:rPr>
                <w:rFonts w:ascii="Angsana New" w:hAnsi="Angsana New" w:cs="Angsana New"/>
              </w:rPr>
              <w:t xml:space="preserve">, </w:t>
            </w:r>
            <w:r w:rsidR="00B070E9" w:rsidRPr="00B070E9">
              <w:rPr>
                <w:rFonts w:ascii="Angsana New" w:hAnsi="Angsana New" w:cs="Angsana New"/>
              </w:rPr>
              <w:t>10</w:t>
            </w:r>
            <w:r w:rsidR="00043AB2" w:rsidRPr="00F9569D">
              <w:rPr>
                <w:rFonts w:ascii="Angsana New" w:hAnsi="Angsana New" w:cs="Angsana New"/>
              </w:rPr>
              <w:t xml:space="preserve"> </w:t>
            </w:r>
            <w:r w:rsidR="00043AB2" w:rsidRPr="00F9569D">
              <w:rPr>
                <w:rFonts w:ascii="Angsana New" w:hAnsi="Angsana New" w:cs="Angsana New"/>
                <w:cs/>
              </w:rPr>
              <w:t xml:space="preserve">และ </w:t>
            </w:r>
            <w:r w:rsidR="00B070E9" w:rsidRPr="00B070E9">
              <w:rPr>
                <w:rFonts w:ascii="Angsana New" w:hAnsi="Angsana New" w:cs="Angsana New"/>
              </w:rPr>
              <w:t>2</w:t>
            </w:r>
            <w:r w:rsidRPr="00814E80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708AEFDA" w14:textId="77777777" w:rsidR="00043AB2" w:rsidRPr="00F9569D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F9569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F9569D" w14:paraId="23B57B46" w14:textId="77777777" w:rsidTr="00176203">
        <w:tc>
          <w:tcPr>
            <w:tcW w:w="5850" w:type="dxa"/>
          </w:tcPr>
          <w:p w14:paraId="026FE2E0" w14:textId="77777777" w:rsidR="00043AB2" w:rsidRPr="00F9569D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F9569D">
              <w:rPr>
                <w:rFonts w:ascii="Angsana New" w:hAnsi="Angsana New" w:cs="Angsana New"/>
                <w:cs/>
              </w:rPr>
              <w:t>ระบบสาธารณูปโภคและระบบป้องกันอุทกภัย</w:t>
            </w:r>
          </w:p>
        </w:tc>
        <w:tc>
          <w:tcPr>
            <w:tcW w:w="2250" w:type="dxa"/>
          </w:tcPr>
          <w:p w14:paraId="195F5A95" w14:textId="1CE98C7B" w:rsidR="00043AB2" w:rsidRPr="00F9569D" w:rsidRDefault="00814E80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814E80">
              <w:rPr>
                <w:rFonts w:ascii="Angsana New" w:hAnsi="Angsana New" w:cs="Angsana New"/>
              </w:rPr>
              <w:t>5</w:t>
            </w:r>
            <w:r w:rsidR="00043AB2" w:rsidRPr="00F9569D">
              <w:rPr>
                <w:rFonts w:ascii="Angsana New" w:hAnsi="Angsana New" w:cs="Angsana New"/>
              </w:rPr>
              <w:t xml:space="preserve">, </w:t>
            </w:r>
            <w:r w:rsidR="00B070E9" w:rsidRPr="00B070E9">
              <w:rPr>
                <w:rFonts w:ascii="Angsana New" w:hAnsi="Angsana New" w:cs="Angsana New"/>
              </w:rPr>
              <w:t>10</w:t>
            </w:r>
            <w:r w:rsidR="00043AB2" w:rsidRPr="00F9569D">
              <w:rPr>
                <w:rFonts w:ascii="Angsana New" w:hAnsi="Angsana New" w:cs="Angsana New"/>
              </w:rPr>
              <w:t xml:space="preserve">, </w:t>
            </w:r>
            <w:r w:rsidR="00B070E9" w:rsidRPr="00B070E9">
              <w:rPr>
                <w:rFonts w:ascii="Angsana New" w:hAnsi="Angsana New" w:cs="Angsana New"/>
              </w:rPr>
              <w:t>20</w:t>
            </w:r>
            <w:r w:rsidR="00043AB2" w:rsidRPr="00F9569D">
              <w:rPr>
                <w:rFonts w:ascii="Angsana New" w:hAnsi="Angsana New" w:cs="Angsana New"/>
                <w:cs/>
              </w:rPr>
              <w:t xml:space="preserve"> และ </w:t>
            </w:r>
            <w:r w:rsidR="00B070E9" w:rsidRPr="00B070E9">
              <w:rPr>
                <w:rFonts w:ascii="Angsana New" w:hAnsi="Angsana New" w:cs="Angsana New"/>
              </w:rPr>
              <w:t>2</w:t>
            </w:r>
            <w:r w:rsidRPr="00814E80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7A22CA3D" w14:textId="77777777" w:rsidR="00043AB2" w:rsidRPr="00F9569D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F9569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F9569D" w14:paraId="31063937" w14:textId="77777777" w:rsidTr="00176203">
        <w:tc>
          <w:tcPr>
            <w:tcW w:w="5850" w:type="dxa"/>
          </w:tcPr>
          <w:p w14:paraId="044702AD" w14:textId="77777777" w:rsidR="00043AB2" w:rsidRPr="00F9569D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F9569D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250" w:type="dxa"/>
          </w:tcPr>
          <w:p w14:paraId="333E5CF2" w14:textId="23872810" w:rsidR="00043AB2" w:rsidRPr="00F9569D" w:rsidRDefault="00B070E9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B070E9">
              <w:rPr>
                <w:rFonts w:ascii="Angsana New" w:hAnsi="Angsana New" w:cs="Angsana New"/>
              </w:rPr>
              <w:t>3</w:t>
            </w:r>
            <w:r w:rsidR="00043AB2" w:rsidRPr="00F9569D">
              <w:rPr>
                <w:rFonts w:ascii="Angsana New" w:hAnsi="Angsana New" w:cs="Angsana New"/>
              </w:rPr>
              <w:t xml:space="preserve">, </w:t>
            </w:r>
            <w:r w:rsidR="00814E80" w:rsidRPr="00814E80">
              <w:rPr>
                <w:rFonts w:ascii="Angsana New" w:hAnsi="Angsana New" w:cs="Angsana New"/>
              </w:rPr>
              <w:t>5</w:t>
            </w:r>
            <w:r w:rsidR="00043AB2" w:rsidRPr="00F9569D">
              <w:rPr>
                <w:rFonts w:ascii="Angsana New" w:hAnsi="Angsana New" w:cs="Angsana New"/>
              </w:rPr>
              <w:t xml:space="preserve">, </w:t>
            </w:r>
            <w:r w:rsidRPr="00B070E9">
              <w:rPr>
                <w:rFonts w:ascii="Angsana New" w:hAnsi="Angsana New" w:cs="Angsana New"/>
              </w:rPr>
              <w:t>10</w:t>
            </w:r>
            <w:r w:rsidR="00043AB2" w:rsidRPr="00F9569D">
              <w:rPr>
                <w:rFonts w:ascii="Angsana New" w:hAnsi="Angsana New" w:cs="Angsana New"/>
                <w:cs/>
              </w:rPr>
              <w:t xml:space="preserve"> และ </w:t>
            </w:r>
            <w:r w:rsidRPr="00B070E9">
              <w:rPr>
                <w:rFonts w:ascii="Angsana New" w:hAnsi="Angsana New" w:cs="Angsana New"/>
              </w:rPr>
              <w:t>14</w:t>
            </w:r>
          </w:p>
        </w:tc>
        <w:tc>
          <w:tcPr>
            <w:tcW w:w="720" w:type="dxa"/>
          </w:tcPr>
          <w:p w14:paraId="7A808F4B" w14:textId="77777777" w:rsidR="00043AB2" w:rsidRPr="00F9569D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F9569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F9569D" w14:paraId="3B428FC2" w14:textId="77777777" w:rsidTr="00176203">
        <w:tc>
          <w:tcPr>
            <w:tcW w:w="5850" w:type="dxa"/>
          </w:tcPr>
          <w:p w14:paraId="56CDCE51" w14:textId="77777777" w:rsidR="00043AB2" w:rsidRPr="00F9569D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F9569D">
              <w:rPr>
                <w:rFonts w:ascii="Angsana New" w:hAnsi="Angsana New" w:cs="Angsana New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50" w:type="dxa"/>
          </w:tcPr>
          <w:p w14:paraId="3070E360" w14:textId="230EBFAD" w:rsidR="00043AB2" w:rsidRPr="00F9569D" w:rsidRDefault="00B070E9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B070E9">
              <w:rPr>
                <w:rFonts w:ascii="Angsana New" w:hAnsi="Angsana New" w:cs="Angsana New"/>
              </w:rPr>
              <w:t>3</w:t>
            </w:r>
            <w:r w:rsidR="00043AB2" w:rsidRPr="00F9569D">
              <w:rPr>
                <w:rFonts w:ascii="Angsana New" w:hAnsi="Angsana New" w:cs="Angsana New"/>
              </w:rPr>
              <w:t xml:space="preserve">, </w:t>
            </w:r>
            <w:r w:rsidR="00814E80" w:rsidRPr="00814E80">
              <w:rPr>
                <w:rFonts w:ascii="Angsana New" w:hAnsi="Angsana New" w:cs="Angsana New"/>
              </w:rPr>
              <w:t>5</w:t>
            </w:r>
            <w:r w:rsidR="00043AB2" w:rsidRPr="00F9569D">
              <w:rPr>
                <w:rFonts w:ascii="Angsana New" w:hAnsi="Angsana New" w:cs="Angsana New"/>
              </w:rPr>
              <w:t xml:space="preserve"> </w:t>
            </w:r>
            <w:r w:rsidR="00043AB2" w:rsidRPr="00F9569D">
              <w:rPr>
                <w:rFonts w:ascii="Angsana New" w:hAnsi="Angsana New" w:cs="Angsana New"/>
                <w:cs/>
              </w:rPr>
              <w:t xml:space="preserve">และ </w:t>
            </w:r>
            <w:r w:rsidRPr="00B070E9">
              <w:rPr>
                <w:rFonts w:ascii="Angsana New" w:hAnsi="Angsana New" w:cs="Angsana New"/>
              </w:rPr>
              <w:t>10</w:t>
            </w:r>
          </w:p>
        </w:tc>
        <w:tc>
          <w:tcPr>
            <w:tcW w:w="720" w:type="dxa"/>
          </w:tcPr>
          <w:p w14:paraId="75CFAD91" w14:textId="77777777" w:rsidR="00043AB2" w:rsidRPr="00F9569D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F9569D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F9569D" w14:paraId="63404B18" w14:textId="77777777" w:rsidTr="00176203">
        <w:tc>
          <w:tcPr>
            <w:tcW w:w="5850" w:type="dxa"/>
          </w:tcPr>
          <w:p w14:paraId="0391D787" w14:textId="77777777" w:rsidR="00043AB2" w:rsidRPr="00F9569D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F9569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250" w:type="dxa"/>
          </w:tcPr>
          <w:p w14:paraId="0D06058D" w14:textId="7C44E797" w:rsidR="00043AB2" w:rsidRPr="00F9569D" w:rsidRDefault="00814E80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814E80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3B0FABD8" w14:textId="77777777" w:rsidR="00043AB2" w:rsidRPr="00F9569D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F9569D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1D476E03" w14:textId="77777777" w:rsidR="005C674A" w:rsidRPr="005C674A" w:rsidRDefault="005C674A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DA03364" w14:textId="4DC51870" w:rsidR="00043AB2" w:rsidRPr="00472DB5" w:rsidRDefault="00043AB2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2DB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472D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472DB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72DB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472D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B7D0411" w14:textId="77777777" w:rsidR="00043AB2" w:rsidRPr="005C674A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42B348C" w14:textId="50C1EE1A" w:rsidR="00AB6F80" w:rsidRPr="00AB6F80" w:rsidRDefault="00043AB2" w:rsidP="00855D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03B14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="00AB6F80">
        <w:rPr>
          <w:rFonts w:ascii="Angsana New" w:hAnsi="Angsana New" w:hint="cs"/>
          <w:sz w:val="30"/>
          <w:szCs w:val="30"/>
          <w:cs/>
        </w:rPr>
        <w:t>กลุ่ม</w:t>
      </w:r>
      <w:r w:rsidRPr="00E03B14">
        <w:rPr>
          <w:rFonts w:ascii="Angsana New" w:hAnsi="Angsana New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</w:t>
      </w:r>
      <w:r w:rsidR="00AB6F80">
        <w:rPr>
          <w:rFonts w:ascii="Angsana New" w:hAnsi="Angsana New" w:hint="cs"/>
          <w:sz w:val="30"/>
          <w:szCs w:val="30"/>
          <w:cs/>
        </w:rPr>
        <w:t xml:space="preserve"> </w:t>
      </w:r>
      <w:r w:rsidR="00AB6F80" w:rsidRPr="00AB6F80">
        <w:rPr>
          <w:rFonts w:ascii="Angsana New" w:hAnsi="Angsana New"/>
          <w:sz w:val="30"/>
          <w:szCs w:val="30"/>
          <w:cs/>
        </w:rPr>
        <w:t>เมื่อสัญญานั้น</w:t>
      </w:r>
      <w:r w:rsidR="00AB6F80">
        <w:rPr>
          <w:rFonts w:ascii="Angsana New" w:hAnsi="Angsana New"/>
          <w:sz w:val="30"/>
          <w:szCs w:val="30"/>
          <w:cs/>
        </w:rPr>
        <w:br/>
      </w:r>
      <w:r w:rsidR="00AB6F80" w:rsidRPr="00AB6F80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F1D6B3C" w14:textId="77777777" w:rsidR="00043AB2" w:rsidRPr="005C674A" w:rsidRDefault="00043AB2" w:rsidP="00855D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5B6A00" w:rsidDel="005868E9">
        <w:rPr>
          <w:rFonts w:ascii="Angsana New" w:hAnsi="Angsana New"/>
          <w:sz w:val="30"/>
          <w:szCs w:val="30"/>
        </w:rPr>
        <w:t xml:space="preserve"> </w:t>
      </w:r>
    </w:p>
    <w:p w14:paraId="26A7D80E" w14:textId="77777777" w:rsidR="00043AB2" w:rsidRPr="00855D6F" w:rsidRDefault="00043AB2" w:rsidP="00855D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55D6F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10186349" w14:textId="77777777" w:rsidR="00043AB2" w:rsidRPr="005C674A" w:rsidRDefault="00043AB2" w:rsidP="00855D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2A5A4F7" w14:textId="307E31EB" w:rsidR="00043AB2" w:rsidRDefault="00043AB2" w:rsidP="00855D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03B14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AB6F80">
        <w:rPr>
          <w:rFonts w:ascii="Angsana New" w:hAnsi="Angsana New" w:hint="cs"/>
          <w:sz w:val="30"/>
          <w:szCs w:val="30"/>
          <w:cs/>
        </w:rPr>
        <w:t>กลุ่ม</w:t>
      </w:r>
      <w:r w:rsidRPr="00E03B14">
        <w:rPr>
          <w:rFonts w:ascii="Angsana New" w:hAnsi="Angsana New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AB6F80">
        <w:rPr>
          <w:rFonts w:ascii="Angsana New" w:hAnsi="Angsana New" w:hint="cs"/>
          <w:sz w:val="30"/>
          <w:szCs w:val="30"/>
          <w:cs/>
        </w:rPr>
        <w:t>ราคาเอกเทศของแต่ละส่วนประกอบ</w:t>
      </w:r>
      <w:r w:rsidRPr="00E03B14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AB6F80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E03B14">
        <w:rPr>
          <w:rFonts w:ascii="Angsana New" w:hAnsi="Angsana New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486BC5">
        <w:rPr>
          <w:rFonts w:ascii="Angsana New" w:hAnsi="Angsana New"/>
          <w:sz w:val="30"/>
          <w:szCs w:val="30"/>
          <w:cs/>
        </w:rPr>
        <w:br/>
      </w:r>
      <w:r w:rsidRPr="00E03B14">
        <w:rPr>
          <w:rFonts w:ascii="Angsana New" w:hAnsi="Angsana New"/>
          <w:sz w:val="30"/>
          <w:szCs w:val="30"/>
          <w:cs/>
        </w:rPr>
        <w:t>ที่ไม่เป็นการเช่าเป็นสัญญาเช่า</w:t>
      </w:r>
      <w:r w:rsidR="00AB6F80">
        <w:rPr>
          <w:rFonts w:ascii="Angsana New" w:hAnsi="Angsana New" w:hint="cs"/>
          <w:sz w:val="30"/>
          <w:szCs w:val="30"/>
          <w:cs/>
        </w:rPr>
        <w:t>ทั้งหมด</w:t>
      </w:r>
      <w:r w:rsidRPr="00E03B14">
        <w:rPr>
          <w:rFonts w:ascii="Angsana New" w:hAnsi="Angsana New"/>
          <w:sz w:val="30"/>
          <w:szCs w:val="30"/>
          <w:cs/>
        </w:rPr>
        <w:t xml:space="preserve"> </w:t>
      </w:r>
    </w:p>
    <w:p w14:paraId="271F858C" w14:textId="29EC89A6" w:rsidR="00043AB2" w:rsidRPr="00855D6F" w:rsidRDefault="00823B2F" w:rsidP="00855D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5D6F">
        <w:rPr>
          <w:rFonts w:ascii="Angsana New" w:hAnsi="Angsana New" w:hint="cs"/>
          <w:sz w:val="30"/>
          <w:szCs w:val="30"/>
          <w:cs/>
        </w:rPr>
        <w:t>กลุ่ม</w:t>
      </w:r>
      <w:r w:rsidR="00043AB2" w:rsidRPr="00855D6F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F5325B2" w14:textId="77777777" w:rsidR="00A371E6" w:rsidRPr="00732A19" w:rsidRDefault="00A371E6" w:rsidP="00043AB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34C1429C" w14:textId="1A2966B3" w:rsidR="00823B2F" w:rsidRDefault="00043AB2" w:rsidP="00855D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5D6F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670BBE" w:rsidRPr="00855D6F">
        <w:rPr>
          <w:rFonts w:ascii="Angsana New" w:hAnsi="Angsana New"/>
          <w:sz w:val="30"/>
          <w:szCs w:val="30"/>
        </w:rPr>
        <w:br/>
      </w:r>
      <w:r w:rsidRPr="00855D6F">
        <w:rPr>
          <w:rFonts w:ascii="Angsana New" w:hAnsi="Angsana New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670BBE" w:rsidRPr="00855D6F">
        <w:rPr>
          <w:rFonts w:ascii="Angsana New" w:hAnsi="Angsana New"/>
          <w:sz w:val="30"/>
          <w:szCs w:val="30"/>
        </w:rPr>
        <w:br/>
      </w:r>
      <w:r w:rsidRPr="00855D6F">
        <w:rPr>
          <w:rFonts w:ascii="Angsana New" w:hAnsi="Angsana New"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823B2F" w:rsidRPr="00855D6F">
        <w:rPr>
          <w:rFonts w:ascii="Angsana New" w:hAnsi="Angsana New" w:hint="cs"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855D6F">
        <w:rPr>
          <w:rFonts w:ascii="Angsana New" w:hAnsi="Angsana New"/>
          <w:sz w:val="30"/>
          <w:szCs w:val="30"/>
          <w:cs/>
        </w:rPr>
        <w:t>ประมาณการต้นทุนในการบูรณะ</w:t>
      </w:r>
      <w:r w:rsidRPr="00855D6F">
        <w:rPr>
          <w:rFonts w:ascii="Angsana New" w:hAnsi="Angsana New" w:hint="cs"/>
          <w:sz w:val="30"/>
          <w:szCs w:val="30"/>
          <w:cs/>
        </w:rPr>
        <w:t>และ</w:t>
      </w:r>
      <w:r w:rsidRPr="00855D6F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855D6F">
        <w:rPr>
          <w:rFonts w:ascii="Angsana New" w:hAnsi="Angsana New" w:hint="cs"/>
          <w:sz w:val="30"/>
          <w:szCs w:val="30"/>
          <w:cs/>
        </w:rPr>
        <w:t xml:space="preserve"> </w:t>
      </w:r>
      <w:r w:rsidRPr="00855D6F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855D6F">
        <w:rPr>
          <w:rFonts w:ascii="Angsana New" w:hAnsi="Angsana New" w:hint="cs"/>
          <w:sz w:val="30"/>
          <w:szCs w:val="30"/>
          <w:cs/>
        </w:rPr>
        <w:t xml:space="preserve"> </w:t>
      </w:r>
      <w:r w:rsidRPr="00855D6F">
        <w:rPr>
          <w:rFonts w:ascii="Angsana New" w:hAnsi="Angsana New"/>
          <w:sz w:val="30"/>
          <w:szCs w:val="30"/>
          <w:cs/>
        </w:rPr>
        <w:t>เว้นแต่สัญญาเช่า</w:t>
      </w:r>
      <w:r w:rsidR="00823B2F" w:rsidRPr="00855D6F">
        <w:rPr>
          <w:rFonts w:ascii="Angsana New" w:hAnsi="Angsana New" w:hint="cs"/>
          <w:sz w:val="30"/>
          <w:szCs w:val="30"/>
          <w:cs/>
        </w:rPr>
        <w:t>ที่</w:t>
      </w:r>
      <w:r w:rsidRPr="00855D6F">
        <w:rPr>
          <w:rFonts w:ascii="Angsana New" w:hAnsi="Angsana New"/>
          <w:sz w:val="30"/>
          <w:szCs w:val="30"/>
          <w:cs/>
        </w:rPr>
        <w:t>โอนกรรมสิทธิ</w:t>
      </w:r>
      <w:r w:rsidRPr="00855D6F">
        <w:rPr>
          <w:rFonts w:ascii="Angsana New" w:hAnsi="Angsana New" w:hint="cs"/>
          <w:sz w:val="30"/>
          <w:szCs w:val="30"/>
          <w:cs/>
        </w:rPr>
        <w:t>์</w:t>
      </w:r>
      <w:r w:rsidRPr="00855D6F">
        <w:rPr>
          <w:rFonts w:ascii="Angsana New" w:hAnsi="Angsana New"/>
          <w:sz w:val="30"/>
          <w:szCs w:val="30"/>
          <w:cs/>
        </w:rPr>
        <w:t>ในสินทรัพย์</w:t>
      </w:r>
      <w:r w:rsidR="00823B2F" w:rsidRPr="00855D6F">
        <w:rPr>
          <w:rFonts w:ascii="Angsana New" w:hAnsi="Angsana New"/>
          <w:sz w:val="30"/>
          <w:szCs w:val="30"/>
          <w:cs/>
        </w:rPr>
        <w:br/>
      </w:r>
      <w:r w:rsidRPr="00855D6F">
        <w:rPr>
          <w:rFonts w:ascii="Angsana New" w:hAnsi="Angsana New"/>
          <w:sz w:val="30"/>
          <w:szCs w:val="30"/>
          <w:cs/>
        </w:rPr>
        <w:t>ที่เช่าให้กับ</w:t>
      </w:r>
      <w:r w:rsidR="00823B2F" w:rsidRPr="00855D6F">
        <w:rPr>
          <w:rFonts w:ascii="Angsana New" w:hAnsi="Angsana New" w:hint="cs"/>
          <w:sz w:val="30"/>
          <w:szCs w:val="30"/>
          <w:cs/>
        </w:rPr>
        <w:t>กลุ่ม</w:t>
      </w:r>
      <w:r w:rsidRPr="00855D6F">
        <w:rPr>
          <w:rFonts w:ascii="Angsana New" w:hAnsi="Angsana New"/>
          <w:sz w:val="30"/>
          <w:szCs w:val="30"/>
          <w:cs/>
        </w:rPr>
        <w:t>บริษัทเมื่อสิ้นสุดสัญญาเช่า หรือ</w:t>
      </w:r>
      <w:r w:rsidR="00823B2F" w:rsidRPr="00855D6F">
        <w:rPr>
          <w:rFonts w:ascii="Angsana New" w:hAnsi="Angsana New" w:hint="cs"/>
          <w:sz w:val="30"/>
          <w:szCs w:val="30"/>
          <w:cs/>
        </w:rPr>
        <w:t>กลุ่ม</w:t>
      </w:r>
      <w:r w:rsidRPr="00855D6F">
        <w:rPr>
          <w:rFonts w:ascii="Angsana New" w:hAnsi="Angsana New"/>
          <w:sz w:val="30"/>
          <w:szCs w:val="30"/>
          <w:cs/>
        </w:rPr>
        <w:t>บริษัทจ</w:t>
      </w:r>
      <w:r w:rsidR="00823B2F" w:rsidRPr="00855D6F">
        <w:rPr>
          <w:rFonts w:ascii="Angsana New" w:hAnsi="Angsana New" w:hint="cs"/>
          <w:sz w:val="30"/>
          <w:szCs w:val="30"/>
          <w:cs/>
        </w:rPr>
        <w:t>ะ</w:t>
      </w:r>
      <w:r w:rsidRPr="00855D6F">
        <w:rPr>
          <w:rFonts w:ascii="Angsana New" w:hAnsi="Angsana New"/>
          <w:sz w:val="30"/>
          <w:szCs w:val="30"/>
          <w:cs/>
        </w:rPr>
        <w:t>ใช้สิทธิในการซื้อสินทรัพย์ ในกรณีนี้จะบันทึก</w:t>
      </w:r>
      <w:r w:rsidR="00823B2F" w:rsidRPr="00855D6F">
        <w:rPr>
          <w:rFonts w:ascii="Angsana New" w:hAnsi="Angsana New"/>
          <w:sz w:val="30"/>
          <w:szCs w:val="30"/>
          <w:cs/>
        </w:rPr>
        <w:br/>
      </w:r>
      <w:r w:rsidRPr="00855D6F">
        <w:rPr>
          <w:rFonts w:ascii="Angsana New" w:hAnsi="Angsana New"/>
          <w:sz w:val="30"/>
          <w:szCs w:val="30"/>
          <w:cs/>
        </w:rPr>
        <w:t>ค่าเสื่อมราคาตลอดอายุการใช้ประโยชน์ของสินทรัพย์ที่เช่า</w:t>
      </w:r>
      <w:r w:rsidRPr="00855D6F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55D6F">
        <w:rPr>
          <w:rFonts w:ascii="Angsana New" w:hAnsi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4155AE21" w14:textId="0F05FE4F" w:rsidR="00E53B57" w:rsidRPr="00732A19" w:rsidRDefault="00E53B57" w:rsidP="00855D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73F9D9C3" w14:textId="57355E29" w:rsidR="00E53B57" w:rsidRPr="00855D6F" w:rsidRDefault="00E53B57" w:rsidP="00855D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53B57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</w:t>
      </w:r>
      <w:r>
        <w:rPr>
          <w:rFonts w:ascii="Angsana New" w:hAnsi="Angsana New" w:hint="cs"/>
          <w:sz w:val="30"/>
          <w:szCs w:val="30"/>
          <w:cs/>
        </w:rPr>
        <w:t>้</w:t>
      </w:r>
      <w:r>
        <w:rPr>
          <w:rFonts w:ascii="Angsana New" w:hAnsi="Angsana New"/>
          <w:sz w:val="30"/>
          <w:szCs w:val="30"/>
          <w:cs/>
        </w:rPr>
        <w:br/>
      </w:r>
      <w:r w:rsidRPr="00E53B57">
        <w:rPr>
          <w:rFonts w:ascii="Angsana New" w:hAnsi="Angsana New"/>
          <w:sz w:val="30"/>
          <w:szCs w:val="30"/>
          <w:cs/>
        </w:rPr>
        <w:t>กลุ่มบริษัทใช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E53B57">
        <w:rPr>
          <w:rFonts w:ascii="Angsana New" w:hAnsi="Angsana New"/>
          <w:sz w:val="30"/>
          <w:szCs w:val="30"/>
          <w:cs/>
        </w:rPr>
        <w:t>อัตราดอกเบี้ย</w:t>
      </w:r>
      <w:r w:rsidR="002B69A0">
        <w:rPr>
          <w:rFonts w:ascii="Angsana New" w:hAnsi="Angsana New" w:hint="cs"/>
          <w:sz w:val="30"/>
          <w:szCs w:val="30"/>
          <w:cs/>
        </w:rPr>
        <w:t>ตามนัยของสัญญาเช่า</w:t>
      </w:r>
      <w:r w:rsidR="001E7FB8">
        <w:rPr>
          <w:rFonts w:ascii="Angsana New" w:hAnsi="Angsana New" w:hint="cs"/>
          <w:sz w:val="30"/>
          <w:szCs w:val="30"/>
          <w:cs/>
        </w:rPr>
        <w:t>หรือ</w:t>
      </w:r>
      <w:r w:rsidR="002B69A0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Pr="00E53B57">
        <w:rPr>
          <w:rFonts w:ascii="Angsana New" w:hAnsi="Angsana New"/>
          <w:sz w:val="30"/>
          <w:szCs w:val="30"/>
          <w:cs/>
        </w:rPr>
        <w:t>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E53B57">
        <w:rPr>
          <w:rFonts w:ascii="Angsana New" w:hAnsi="Angsana New"/>
          <w:sz w:val="30"/>
          <w:szCs w:val="30"/>
          <w:cs/>
        </w:rPr>
        <w:t>นำอัตราดอกเบี้ยจากแหล่งข้อมูล</w:t>
      </w:r>
      <w:r w:rsidR="002B69A0">
        <w:rPr>
          <w:rFonts w:ascii="Angsana New" w:hAnsi="Angsana New"/>
          <w:sz w:val="30"/>
          <w:szCs w:val="30"/>
        </w:rPr>
        <w:br/>
      </w:r>
      <w:r w:rsidRPr="00E53B57">
        <w:rPr>
          <w:rFonts w:ascii="Angsana New" w:hAnsi="Angsana New"/>
          <w:sz w:val="30"/>
          <w:szCs w:val="30"/>
          <w:cs/>
        </w:rPr>
        <w:t>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69D779B" w14:textId="6B60C646" w:rsidR="00823B2F" w:rsidRPr="00732A19" w:rsidRDefault="00823B2F" w:rsidP="00220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310FA85" w14:textId="61F01079" w:rsidR="00043AB2" w:rsidRDefault="00823B2F" w:rsidP="002206D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5D6F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41699B">
        <w:rPr>
          <w:rFonts w:ascii="Angsana New" w:hAnsi="Angsana New"/>
          <w:spacing w:val="-2"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41699B">
        <w:rPr>
          <w:rFonts w:ascii="Angsana New" w:hAnsi="Angsana New"/>
          <w:spacing w:val="-2"/>
          <w:sz w:val="30"/>
          <w:szCs w:val="30"/>
        </w:rPr>
        <w:t xml:space="preserve"> </w:t>
      </w:r>
      <w:r w:rsidRPr="0041699B">
        <w:rPr>
          <w:rFonts w:ascii="Angsana New" w:hAnsi="Angsana New"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855D6F">
        <w:rPr>
          <w:rFonts w:ascii="Angsana New" w:hAnsi="Angsana New"/>
          <w:sz w:val="30"/>
          <w:szCs w:val="30"/>
        </w:rPr>
        <w:t xml:space="preserve"> </w:t>
      </w:r>
      <w:r w:rsidRPr="00855D6F">
        <w:rPr>
          <w:rFonts w:ascii="Angsana New" w:hAnsi="Angsana New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1B4DE3A" w14:textId="77777777" w:rsidR="002206D9" w:rsidRPr="00732A19" w:rsidRDefault="002206D9" w:rsidP="002206D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67890275" w14:textId="77777777" w:rsidR="00043AB2" w:rsidRPr="00855D6F" w:rsidRDefault="00043AB2" w:rsidP="00855D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55D6F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0E301EAB" w14:textId="3BF1C53C" w:rsidR="00043AB2" w:rsidRPr="00732A19" w:rsidRDefault="00043AB2" w:rsidP="00043AB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16"/>
          <w:szCs w:val="16"/>
          <w:highlight w:val="yellow"/>
        </w:rPr>
      </w:pPr>
    </w:p>
    <w:p w14:paraId="452852C2" w14:textId="4414CB9A" w:rsidR="00823B2F" w:rsidRPr="00855D6F" w:rsidRDefault="00823B2F" w:rsidP="00855D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5D6F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701B43C7" w14:textId="5D5779F9" w:rsidR="00823B2F" w:rsidRPr="00732A19" w:rsidRDefault="00823B2F" w:rsidP="00855D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2BA6F343" w14:textId="77777777" w:rsidR="00B3239A" w:rsidRDefault="00823B2F" w:rsidP="00B3239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55D6F">
        <w:rPr>
          <w:rFonts w:ascii="Angsana New" w:hAnsi="Angsana New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3140C8C" w14:textId="774D50CB" w:rsidR="00987642" w:rsidRPr="00732A19" w:rsidRDefault="00987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086AB7A6" w14:textId="32D93D5E" w:rsidR="00C5563D" w:rsidRPr="00855D6F" w:rsidRDefault="00C5563D" w:rsidP="00B3239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5D6F">
        <w:rPr>
          <w:rFonts w:ascii="Angsana New" w:hAnsi="Angsana New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</w:t>
      </w:r>
      <w:r w:rsidRPr="00855D6F">
        <w:rPr>
          <w:rFonts w:ascii="Angsana New" w:hAnsi="Angsana New" w:hint="cs"/>
          <w:sz w:val="30"/>
          <w:szCs w:val="30"/>
          <w:cs/>
        </w:rPr>
        <w:t>ง</w:t>
      </w:r>
      <w:r w:rsidRPr="00855D6F">
        <w:rPr>
          <w:rFonts w:ascii="Angsana New" w:hAnsi="Angsana New"/>
          <w:sz w:val="30"/>
          <w:szCs w:val="30"/>
          <w:cs/>
        </w:rPr>
        <w:t>รายได้ค่าเช่า</w:t>
      </w:r>
      <w:r w:rsidRPr="00855D6F">
        <w:rPr>
          <w:rFonts w:ascii="Angsana New" w:hAnsi="Angsana New"/>
          <w:sz w:val="30"/>
          <w:szCs w:val="30"/>
        </w:rPr>
        <w:t xml:space="preserve"> </w:t>
      </w:r>
      <w:r w:rsidRPr="00855D6F">
        <w:rPr>
          <w:rFonts w:ascii="Angsana New" w:hAnsi="Angsana New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5208FC0F" w14:textId="4ACEFAD3" w:rsidR="00043AB2" w:rsidRPr="003C47FE" w:rsidRDefault="00043AB2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55D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DBAAF08" w14:textId="77777777" w:rsidR="00043AB2" w:rsidRPr="002B6850" w:rsidRDefault="00043AB2" w:rsidP="00043AB2">
      <w:pPr>
        <w:pStyle w:val="FSBlank"/>
        <w:rPr>
          <w:cs/>
        </w:rPr>
      </w:pPr>
    </w:p>
    <w:p w14:paraId="5D5FBBC3" w14:textId="3CCA6401" w:rsidR="00043AB2" w:rsidRDefault="00043AB2" w:rsidP="001D2FA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855D6F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3B6B4C1C" w14:textId="77777777" w:rsidR="00005374" w:rsidRPr="002B6850" w:rsidRDefault="00005374" w:rsidP="001D2FA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CB30068" w14:textId="7C26DF01" w:rsidR="00043AB2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855D6F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3C47FE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</w:t>
      </w:r>
      <w:r w:rsidR="00855D6F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หน่วยสินทรัพย์ที่ก่อให้เกิดเงินสดสูงกว่ามูลค่าที่จะได้รับคืน</w:t>
      </w:r>
      <w:r w:rsidR="0050700D">
        <w:rPr>
          <w:rFonts w:ascii="Angsana New" w:hAnsi="Angsana New" w:hint="cs"/>
          <w:sz w:val="30"/>
          <w:szCs w:val="30"/>
          <w:cs/>
        </w:rPr>
        <w:t xml:space="preserve"> </w:t>
      </w:r>
      <w:r w:rsidR="0050700D" w:rsidRPr="0072118D">
        <w:rPr>
          <w:rFonts w:ascii="Angsana New" w:hAnsi="Angsana New" w:hint="cs"/>
          <w:spacing w:val="-2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</w:t>
      </w:r>
      <w:r w:rsidR="0050700D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 ในกรณีนี้จะรับรู้ในส่วนของผู้ถือหุ้น</w:t>
      </w:r>
    </w:p>
    <w:p w14:paraId="3154E08E" w14:textId="77777777" w:rsidR="00043AB2" w:rsidRPr="002B6850" w:rsidRDefault="00043AB2" w:rsidP="00043AB2">
      <w:pPr>
        <w:pStyle w:val="FSBlank"/>
      </w:pPr>
    </w:p>
    <w:p w14:paraId="0C99AB2E" w14:textId="781BED25" w:rsidR="00855D6F" w:rsidRDefault="00855D6F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5D6F">
        <w:rPr>
          <w:rFonts w:ascii="Angsana New" w:hAnsi="Angsana New"/>
          <w:sz w:val="30"/>
          <w:szCs w:val="30"/>
          <w:cs/>
        </w:rPr>
        <w:t>มูลค่าที่คาดว่าจะได้รับคืนหมายถึง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2206D9">
        <w:rPr>
          <w:rFonts w:ascii="Angsana New" w:hAnsi="Angsana New"/>
          <w:spacing w:val="-2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855D6F">
        <w:rPr>
          <w:rFonts w:ascii="Angsana New" w:hAnsi="Angsana New"/>
          <w:sz w:val="30"/>
          <w:szCs w:val="30"/>
          <w:cs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6A87E1C" w14:textId="77777777" w:rsidR="00855D6F" w:rsidRPr="002B6850" w:rsidRDefault="00855D6F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5245AE4" w14:textId="69AE6798" w:rsidR="00855D6F" w:rsidRPr="00855D6F" w:rsidRDefault="00855D6F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5D6F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>
        <w:rPr>
          <w:rFonts w:ascii="Angsana New" w:hAnsi="Angsana New"/>
          <w:sz w:val="30"/>
          <w:szCs w:val="30"/>
        </w:rPr>
        <w:br/>
      </w:r>
      <w:r w:rsidRPr="00855D6F">
        <w:rPr>
          <w:rFonts w:ascii="Angsana New" w:hAnsi="Angsana New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0AFFA8C" w14:textId="5855CAE5" w:rsidR="00855D6F" w:rsidRPr="002B6850" w:rsidRDefault="00855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144D2577" w14:textId="7435D8E6" w:rsidR="00043AB2" w:rsidRPr="003C47FE" w:rsidRDefault="00043AB2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55D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ผลประโยชน์ของพนักงาน</w:t>
      </w:r>
    </w:p>
    <w:p w14:paraId="028A4D46" w14:textId="616A42C9" w:rsidR="00043AB2" w:rsidRPr="002B6850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44910345" w14:textId="7A055E5C" w:rsidR="00903B6C" w:rsidRPr="00903B6C" w:rsidRDefault="00903B6C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03B6C">
        <w:rPr>
          <w:rFonts w:ascii="Angsana New" w:hAnsi="Angsana New" w:hint="cs"/>
          <w:i/>
          <w:iCs/>
          <w:sz w:val="30"/>
          <w:szCs w:val="30"/>
          <w:cs/>
        </w:rPr>
        <w:t>โครงการ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สมทบเงิน</w:t>
      </w:r>
    </w:p>
    <w:p w14:paraId="39643842" w14:textId="77777777" w:rsidR="00903B6C" w:rsidRPr="002B6850" w:rsidRDefault="00903B6C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0AFE584" w14:textId="2D34C230" w:rsidR="00855D6F" w:rsidRDefault="00855D6F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5D6F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C0A63B5" w14:textId="15A00068" w:rsidR="00903B6C" w:rsidRPr="002B6850" w:rsidRDefault="00903B6C" w:rsidP="00043AB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63C4D9B" w14:textId="516D003D" w:rsidR="00903B6C" w:rsidRPr="00903B6C" w:rsidRDefault="00903B6C" w:rsidP="00903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03B6C">
        <w:rPr>
          <w:rFonts w:ascii="Angsana New" w:hAnsi="Angsana New" w:hint="cs"/>
          <w:i/>
          <w:iCs/>
          <w:sz w:val="30"/>
          <w:szCs w:val="30"/>
          <w:cs/>
        </w:rPr>
        <w:t>โครงการผล</w:t>
      </w:r>
      <w:r>
        <w:rPr>
          <w:rFonts w:ascii="Angsana New" w:hAnsi="Angsana New" w:hint="cs"/>
          <w:i/>
          <w:iCs/>
          <w:sz w:val="30"/>
          <w:szCs w:val="30"/>
          <w:cs/>
        </w:rPr>
        <w:t>ป</w:t>
      </w:r>
      <w:r w:rsidRPr="00903B6C">
        <w:rPr>
          <w:rFonts w:ascii="Angsana New" w:hAnsi="Angsana New" w:hint="cs"/>
          <w:i/>
          <w:iCs/>
          <w:sz w:val="30"/>
          <w:szCs w:val="30"/>
          <w:cs/>
        </w:rPr>
        <w:t>ระโยชน์</w:t>
      </w:r>
      <w:r>
        <w:rPr>
          <w:rFonts w:ascii="Angsana New" w:hAnsi="Angsana New" w:hint="cs"/>
          <w:i/>
          <w:iCs/>
          <w:sz w:val="30"/>
          <w:szCs w:val="30"/>
          <w:cs/>
        </w:rPr>
        <w:t>ที่กำหนดไว้</w:t>
      </w:r>
    </w:p>
    <w:p w14:paraId="3B0CB5FA" w14:textId="3A48A91A" w:rsidR="00855D6F" w:rsidRPr="002B6850" w:rsidRDefault="00855D6F" w:rsidP="00043AB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08C1DD8" w14:textId="15C2DF41" w:rsidR="00855D6F" w:rsidRDefault="00855D6F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5D6F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147D1">
        <w:rPr>
          <w:rFonts w:ascii="Angsana New" w:hAnsi="Angsana New"/>
          <w:sz w:val="30"/>
          <w:szCs w:val="30"/>
          <w:cs/>
        </w:rPr>
        <w:br/>
      </w:r>
      <w:r w:rsidRPr="00855D6F">
        <w:rPr>
          <w:rFonts w:ascii="Angsana New" w:hAnsi="Angsana New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2206D9">
        <w:rPr>
          <w:rFonts w:ascii="Angsana New" w:hAnsi="Angsana New" w:hint="cs"/>
          <w:sz w:val="30"/>
          <w:szCs w:val="30"/>
          <w:cs/>
        </w:rPr>
        <w:t xml:space="preserve"> </w:t>
      </w:r>
      <w:r w:rsidRPr="00855D6F">
        <w:rPr>
          <w:rFonts w:ascii="Angsana New" w:hAnsi="Angsana New"/>
          <w:sz w:val="30"/>
          <w:szCs w:val="30"/>
          <w:cs/>
        </w:rPr>
        <w:t xml:space="preserve">ซึ่งจัดทำโดยนักคณิตศาสตร์ประกันภัยที่ได้รับอนุญาตเป็นประจำ </w:t>
      </w:r>
      <w:r w:rsidR="00B147D1">
        <w:rPr>
          <w:rFonts w:ascii="Angsana New" w:hAnsi="Angsana New"/>
          <w:sz w:val="30"/>
          <w:szCs w:val="30"/>
          <w:cs/>
        </w:rPr>
        <w:br/>
      </w:r>
      <w:r w:rsidRPr="00855D6F">
        <w:rPr>
          <w:rFonts w:ascii="Angsana New" w:hAnsi="Angsana New"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4587A2B0" w14:textId="60510EEF" w:rsidR="00B147D1" w:rsidRDefault="00B147D1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47D1">
        <w:rPr>
          <w:rFonts w:ascii="Angsana New" w:hAnsi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>
        <w:rPr>
          <w:rFonts w:ascii="Angsana New" w:hAnsi="Angsana New"/>
          <w:sz w:val="30"/>
          <w:szCs w:val="30"/>
          <w:cs/>
        </w:rPr>
        <w:br/>
      </w:r>
      <w:r w:rsidRPr="00B147D1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587ED7A" w14:textId="20B6D426" w:rsidR="00B147D1" w:rsidRPr="00987642" w:rsidRDefault="00B147D1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0F569CF" w14:textId="1CC13C39" w:rsidR="00B147D1" w:rsidRDefault="00B147D1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47D1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C302861" w14:textId="77777777" w:rsidR="003F3144" w:rsidRPr="00987642" w:rsidRDefault="003F3144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C6A96D" w14:textId="261C1B68" w:rsidR="00B147D1" w:rsidRDefault="002206D9" w:rsidP="00043AB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206D9">
        <w:rPr>
          <w:rFonts w:ascii="Angsana New" w:hAnsi="Angsana New"/>
          <w:i/>
          <w:iCs/>
          <w:sz w:val="30"/>
          <w:szCs w:val="30"/>
          <w:cs/>
        </w:rPr>
        <w:t>ผลประโยชน์เมื่อเลิกจ้าง</w:t>
      </w:r>
    </w:p>
    <w:p w14:paraId="1F541D6E" w14:textId="77777777" w:rsidR="002206D9" w:rsidRPr="00987642" w:rsidRDefault="002206D9" w:rsidP="00043AB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E0792F" w14:textId="2C3F8D7E" w:rsidR="00BD43C4" w:rsidRDefault="00BD43C4" w:rsidP="00BD43C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D43C4">
        <w:rPr>
          <w:rFonts w:ascii="Angsana New" w:hAnsi="Angsana New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>
        <w:rPr>
          <w:rFonts w:ascii="Angsana New" w:hAnsi="Angsana New"/>
          <w:sz w:val="30"/>
          <w:szCs w:val="30"/>
          <w:cs/>
        </w:rPr>
        <w:br/>
      </w:r>
      <w:r w:rsidRPr="00BD43C4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B070E9" w:rsidRPr="00B070E9">
        <w:rPr>
          <w:rFonts w:ascii="Angsana New" w:hAnsi="Angsana New"/>
          <w:sz w:val="30"/>
          <w:szCs w:val="30"/>
        </w:rPr>
        <w:t>12</w:t>
      </w:r>
      <w:r w:rsidRPr="00BD43C4">
        <w:rPr>
          <w:rFonts w:ascii="Angsana New" w:hAnsi="Angsana New"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2E833C4" w14:textId="77777777" w:rsidR="002206D9" w:rsidRPr="00987642" w:rsidRDefault="002206D9" w:rsidP="00BD43C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995B979" w14:textId="4A852941" w:rsidR="00BD43C4" w:rsidRDefault="002206D9" w:rsidP="00BD43C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206D9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18C872A" w14:textId="77777777" w:rsidR="005F1225" w:rsidRPr="00987642" w:rsidRDefault="005F1225" w:rsidP="00BD43C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483C93" w14:textId="77777777" w:rsidR="00DA1F0E" w:rsidRDefault="00BD43C4" w:rsidP="00DA1F0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D43C4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FDBC03F" w14:textId="4A7CB9E3" w:rsidR="00987642" w:rsidRDefault="00987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44DC933" w14:textId="37493DFC" w:rsidR="00043AB2" w:rsidRPr="00DA1F0E" w:rsidRDefault="00043AB2" w:rsidP="00DA1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D43C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14:paraId="472C914E" w14:textId="77777777" w:rsidR="00043AB2" w:rsidRPr="002B6850" w:rsidRDefault="00043AB2" w:rsidP="00043AB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3CF26C5" w14:textId="5C2D9045" w:rsidR="00043AB2" w:rsidRDefault="00043AB2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BD43C4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</w:t>
      </w:r>
      <w:r w:rsidRPr="005A5C4F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3C47FE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D72554"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>
        <w:rPr>
          <w:rFonts w:ascii="Angsana New" w:hAnsi="Angsana New" w:hint="cs"/>
          <w:sz w:val="30"/>
          <w:szCs w:val="30"/>
          <w:cs/>
        </w:rPr>
        <w:t>ประมาณหนี้สินส่วนที่เพิ่มเนื่องจากเวลาที่ผ่านไปรับรู้เป็นต้นทุนทางการเงิน</w:t>
      </w:r>
    </w:p>
    <w:p w14:paraId="6A0F1B65" w14:textId="77777777" w:rsidR="00194832" w:rsidRPr="002B6850" w:rsidRDefault="00194832" w:rsidP="00BD43C4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4998227" w14:textId="212F6641"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212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รายได้เงินอุดหนุนจากรัฐบาลรอตัดบัญชี</w:t>
      </w:r>
    </w:p>
    <w:p w14:paraId="6022DB12" w14:textId="77777777" w:rsidR="00043AB2" w:rsidRPr="002B6850" w:rsidRDefault="00043AB2" w:rsidP="00043AB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CE50E64" w14:textId="374033E5" w:rsidR="00043AB2" w:rsidRDefault="00043AB2" w:rsidP="002D5AA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06ACF">
        <w:rPr>
          <w:rFonts w:ascii="Angsana New" w:hAnsi="Angsana New"/>
          <w:sz w:val="30"/>
          <w:szCs w:val="30"/>
          <w:cs/>
        </w:rPr>
        <w:t>รายได้เงินอุดหนุนรัฐบาลรอตัดบัญชีเป็นเงินอุดหนุนจากรัฐบาลในโครงการระหว่างก่อสร้างระบบป้องกันอุทกภัยจากกระทรวงอุตสาหกรรม และเงินอุดหนุนโครงการสนับสนุนการลงทุนเพื่อปรับปรุงเครื่องจักร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บริษัทบันทึกเป็นรายได้เงินอุดหนุนจากรัฐบาล</w:t>
      </w:r>
      <w:r w:rsidR="00BC5F19">
        <w:rPr>
          <w:rFonts w:ascii="Angsana New" w:hAnsi="Angsana New"/>
          <w:sz w:val="30"/>
          <w:szCs w:val="30"/>
        </w:rPr>
        <w:br/>
      </w:r>
      <w:r w:rsidRPr="00B06ACF">
        <w:rPr>
          <w:rFonts w:ascii="Angsana New" w:hAnsi="Angsana New"/>
          <w:sz w:val="30"/>
          <w:szCs w:val="30"/>
          <w:cs/>
        </w:rPr>
        <w:t xml:space="preserve">รอตัดบัญชีในงบแสดงฐานะการเงินและรับรู้เป็นรายได้ตามวิธีเส้นตรงตลอดอายุของสินทรัพย์เป็นระยะเวลา </w:t>
      </w:r>
      <w:r>
        <w:rPr>
          <w:rFonts w:ascii="Angsana New" w:hAnsi="Angsana New"/>
          <w:sz w:val="30"/>
          <w:szCs w:val="30"/>
          <w:cs/>
        </w:rPr>
        <w:br/>
      </w:r>
      <w:r w:rsidR="00B070E9" w:rsidRPr="00B070E9">
        <w:rPr>
          <w:rFonts w:ascii="Angsana New" w:hAnsi="Angsana New"/>
          <w:sz w:val="30"/>
          <w:szCs w:val="30"/>
        </w:rPr>
        <w:t>4</w:t>
      </w:r>
      <w:r w:rsidRPr="00B06AC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Pr="00B06ACF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</w:t>
      </w:r>
      <w:r w:rsidRPr="00B06ACF">
        <w:rPr>
          <w:rFonts w:ascii="Angsana New" w:hAnsi="Angsana New"/>
          <w:sz w:val="30"/>
          <w:szCs w:val="30"/>
          <w:cs/>
        </w:rPr>
        <w:t xml:space="preserve"> ปี รายได้เงินอุดหนุนจากรัฐบาลแสดงเป็นรายได้แยกต่างหากในกำไรหรือขาดทุน</w:t>
      </w:r>
    </w:p>
    <w:p w14:paraId="75F0588C" w14:textId="77777777" w:rsidR="00A01229" w:rsidRPr="002B6850" w:rsidRDefault="00A01229" w:rsidP="002D5AAD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38499D1" w14:textId="71B85687"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212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รายได้รอตัดบัญชี</w:t>
      </w:r>
    </w:p>
    <w:p w14:paraId="010DA8F1" w14:textId="77777777" w:rsidR="007412ED" w:rsidRPr="002B6850" w:rsidRDefault="007412ED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416DA01" w14:textId="77777777" w:rsidR="00043AB2" w:rsidRDefault="00043AB2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A0156">
        <w:rPr>
          <w:rFonts w:ascii="Angsana New" w:hAnsi="Angsana New"/>
          <w:spacing w:val="-2"/>
          <w:sz w:val="30"/>
          <w:szCs w:val="30"/>
          <w:cs/>
        </w:rPr>
        <w:t>รายได้รอตัดบัญชีเป็นค่าตอบแทนล่วงหน้าจากสัญญาการใช้</w:t>
      </w:r>
      <w:r w:rsidRPr="004A0156">
        <w:rPr>
          <w:rFonts w:ascii="Angsana New" w:hAnsi="Angsana New" w:hint="cs"/>
          <w:spacing w:val="-2"/>
          <w:sz w:val="30"/>
          <w:szCs w:val="30"/>
          <w:cs/>
        </w:rPr>
        <w:t>พื้นที่และ</w:t>
      </w:r>
      <w:r w:rsidRPr="004A0156">
        <w:rPr>
          <w:rFonts w:ascii="Angsana New" w:hAnsi="Angsana New"/>
          <w:spacing w:val="-2"/>
          <w:sz w:val="30"/>
          <w:szCs w:val="30"/>
          <w:cs/>
        </w:rPr>
        <w:t>โครงสร้างพื้นฐานในเขตส่งเสริมอุตสาหกรรมนวนคร บริษัทบันทึกเป็นรายได้รอตัดบัญชีในงบแสดงฐานะการเงิน และรับรู้เป็นรายได้ตา</w:t>
      </w:r>
      <w:r w:rsidRPr="004A0156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Pr="004A0156">
        <w:rPr>
          <w:rFonts w:ascii="Angsana New" w:hAnsi="Angsana New"/>
          <w:spacing w:val="-2"/>
          <w:sz w:val="30"/>
          <w:szCs w:val="30"/>
          <w:cs/>
        </w:rPr>
        <w:t>วิธีเส้นตรง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ตลอดอายุของสัญญาและแสดงเป็นรายได้</w:t>
      </w:r>
      <w:r>
        <w:rPr>
          <w:rFonts w:ascii="Angsana New" w:hAnsi="Angsana New" w:hint="cs"/>
          <w:sz w:val="30"/>
          <w:szCs w:val="30"/>
          <w:cs/>
        </w:rPr>
        <w:t>จากการให้ใช้พื้นที่และโครงสร้างพื้นฐาน</w:t>
      </w:r>
      <w:r w:rsidRPr="003C47FE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454330C6" w14:textId="62FC9F67" w:rsidR="00D428D7" w:rsidRPr="002B6850" w:rsidRDefault="00D428D7" w:rsidP="00D428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1AEAEF" w14:textId="4B1CC41E" w:rsidR="0042123E" w:rsidRPr="008E51A4" w:rsidRDefault="0042123E" w:rsidP="0042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5B3D56D" w14:textId="77777777" w:rsidR="0042123E" w:rsidRPr="002B6850" w:rsidRDefault="0042123E" w:rsidP="0042123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9C2567F" w14:textId="24B74D0F" w:rsidR="002243DC" w:rsidRDefault="0042123E" w:rsidP="002243D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34F59">
        <w:rPr>
          <w:rFonts w:asciiTheme="majorBidi" w:hAnsiTheme="majorBidi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161839">
        <w:rPr>
          <w:rFonts w:asciiTheme="majorBidi" w:hAnsiTheme="majorBidi"/>
          <w:sz w:val="30"/>
          <w:szCs w:val="30"/>
          <w:lang w:bidi="th-TH"/>
        </w:rPr>
        <w:br/>
      </w:r>
      <w:r w:rsidRPr="00A34F59">
        <w:rPr>
          <w:rFonts w:asciiTheme="majorBidi" w:hAnsiTheme="majorBidi"/>
          <w:sz w:val="30"/>
          <w:szCs w:val="30"/>
          <w:cs/>
          <w:lang w:bidi="th-TH"/>
        </w:rPr>
        <w:t>ที่</w:t>
      </w:r>
      <w:r>
        <w:rPr>
          <w:rFonts w:asciiTheme="majorBidi" w:hAnsiTheme="majorBidi" w:hint="cs"/>
          <w:sz w:val="30"/>
          <w:szCs w:val="30"/>
          <w:cs/>
          <w:lang w:bidi="th-TH"/>
        </w:rPr>
        <w:t>กลุ่ม</w:t>
      </w:r>
      <w:r w:rsidRPr="00A34F59">
        <w:rPr>
          <w:rFonts w:asciiTheme="majorBidi" w:hAnsiTheme="majorBidi"/>
          <w:sz w:val="30"/>
          <w:szCs w:val="30"/>
          <w:cs/>
          <w:lang w:bidi="th-TH"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</w:t>
      </w:r>
      <w:r w:rsidR="00DA1F0E">
        <w:rPr>
          <w:rFonts w:asciiTheme="majorBidi" w:hAnsiTheme="majorBidi"/>
          <w:sz w:val="30"/>
          <w:szCs w:val="30"/>
          <w:cs/>
          <w:lang w:bidi="th-TH"/>
        </w:rPr>
        <w:br/>
      </w:r>
      <w:r w:rsidRPr="00A34F59">
        <w:rPr>
          <w:rFonts w:asciiTheme="majorBidi" w:hAnsiTheme="majorBidi"/>
          <w:sz w:val="30"/>
          <w:szCs w:val="30"/>
          <w:cs/>
          <w:lang w:bidi="th-TH"/>
        </w:rPr>
        <w:t>ที่ไม่สามารถปฏิบัติตามข้อกำหนดของภาระผูกพัน</w:t>
      </w:r>
    </w:p>
    <w:p w14:paraId="6433A1F6" w14:textId="511F3D17" w:rsidR="00A01229" w:rsidRPr="002B6850" w:rsidRDefault="00A01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en-GB" w:bidi="ar-SA"/>
        </w:rPr>
      </w:pPr>
    </w:p>
    <w:p w14:paraId="47A8FBEF" w14:textId="77777777" w:rsidR="00A01229" w:rsidRDefault="0042123E" w:rsidP="002243D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60E0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960E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60E0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960E0">
        <w:rPr>
          <w:rFonts w:asciiTheme="majorBidi" w:hAnsiTheme="majorBidi" w:cstheme="majorBidi"/>
          <w:sz w:val="30"/>
          <w:szCs w:val="30"/>
        </w:rPr>
        <w:t xml:space="preserve"> </w:t>
      </w:r>
      <w:r w:rsidRPr="007960E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BDCD94D" w14:textId="2BD93A94" w:rsidR="0042123E" w:rsidRPr="002B6850" w:rsidRDefault="0042123E" w:rsidP="002243D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  <w:r w:rsidRPr="007960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4A03D63" w14:textId="6E9C8EFC" w:rsidR="0042123E" w:rsidRPr="007960E0" w:rsidRDefault="0042123E" w:rsidP="0042123E">
      <w:pPr>
        <w:pStyle w:val="block"/>
        <w:numPr>
          <w:ilvl w:val="0"/>
          <w:numId w:val="15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B070E9" w:rsidRPr="00B070E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960E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960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5FA914" w14:textId="39187EE8" w:rsidR="0042123E" w:rsidRPr="008E51A4" w:rsidRDefault="0042123E" w:rsidP="0042123E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960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070E9" w:rsidRPr="00B070E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960E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E51A4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8E51A4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นนอกเหนือจาก</w:t>
      </w:r>
    </w:p>
    <w:p w14:paraId="7AE61AE3" w14:textId="63CCBDD3" w:rsidR="0042123E" w:rsidRPr="00B0123E" w:rsidRDefault="0042123E" w:rsidP="0042123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123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="00B070E9" w:rsidRPr="00B070E9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8A26043" w14:textId="21E51162" w:rsidR="0042123E" w:rsidRPr="007960E0" w:rsidRDefault="0042123E" w:rsidP="0042123E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960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070E9" w:rsidRPr="00B070E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960E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853D676" w14:textId="77777777" w:rsidR="0042123E" w:rsidRDefault="0042123E" w:rsidP="0042123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3574AD5" w14:textId="77777777" w:rsidR="0042123E" w:rsidRDefault="0042123E" w:rsidP="0042123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43C4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6DE7850" w14:textId="77777777" w:rsidR="0042123E" w:rsidRDefault="0042123E" w:rsidP="0042123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FBA71F9" w14:textId="77777777" w:rsidR="0042123E" w:rsidRDefault="0042123E" w:rsidP="0042123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43C4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D43C4">
        <w:rPr>
          <w:rFonts w:asciiTheme="majorBidi" w:hAnsi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DB620C4" w14:textId="3798AA03" w:rsidR="0042123E" w:rsidRPr="000E760D" w:rsidRDefault="0042123E" w:rsidP="0042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F13B66D" w14:textId="6F66B210" w:rsidR="0042123E" w:rsidRDefault="0042123E" w:rsidP="0042123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43C4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</w:t>
      </w:r>
      <w:r w:rsidR="00655993">
        <w:rPr>
          <w:rFonts w:asciiTheme="majorBidi" w:hAnsiTheme="majorBidi"/>
          <w:sz w:val="30"/>
          <w:szCs w:val="30"/>
          <w:cs/>
        </w:rPr>
        <w:br/>
      </w:r>
      <w:r w:rsidRPr="00BD43C4">
        <w:rPr>
          <w:rFonts w:asciiTheme="majorBidi" w:hAnsiTheme="majorBidi"/>
          <w:sz w:val="30"/>
          <w:szCs w:val="30"/>
          <w:cs/>
        </w:rPr>
        <w:t>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</w:t>
      </w:r>
      <w:r w:rsidR="001B4515">
        <w:rPr>
          <w:rFonts w:asciiTheme="majorBidi" w:hAnsiTheme="majorBidi"/>
          <w:sz w:val="30"/>
          <w:szCs w:val="30"/>
        </w:rPr>
        <w:br/>
      </w:r>
      <w:r w:rsidRPr="00BD43C4">
        <w:rPr>
          <w:rFonts w:asciiTheme="majorBidi" w:hAnsiTheme="majorBidi"/>
          <w:sz w:val="30"/>
          <w:szCs w:val="30"/>
          <w:cs/>
        </w:rPr>
        <w:t xml:space="preserve">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B070E9" w:rsidRPr="00B070E9">
        <w:rPr>
          <w:rFonts w:asciiTheme="majorBidi" w:hAnsiTheme="majorBidi"/>
          <w:sz w:val="30"/>
          <w:szCs w:val="30"/>
        </w:rPr>
        <w:t>3</w:t>
      </w:r>
      <w:r w:rsidRPr="00BD43C4">
        <w:rPr>
          <w:rFonts w:asciiTheme="majorBidi" w:hAnsi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1FFB6F7" w14:textId="77777777" w:rsidR="0042123E" w:rsidRPr="000E760D" w:rsidRDefault="0042123E" w:rsidP="00D428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B2E2E3" w14:textId="16CFBEA0"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212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12B6F8D5" w14:textId="77777777" w:rsidR="00043AB2" w:rsidRPr="000E760D" w:rsidRDefault="00043AB2" w:rsidP="00043AB2">
      <w:pPr>
        <w:pStyle w:val="FSBlank"/>
        <w:rPr>
          <w:sz w:val="30"/>
          <w:szCs w:val="30"/>
        </w:rPr>
      </w:pPr>
    </w:p>
    <w:p w14:paraId="1074B91B" w14:textId="08DAEFF5" w:rsidR="00043AB2" w:rsidRDefault="00043AB2" w:rsidP="00043AB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7126E">
        <w:rPr>
          <w:rFonts w:ascii="Angsana New" w:hAnsi="Angsana New"/>
          <w:spacing w:val="-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</w:t>
      </w:r>
      <w:r w:rsidRPr="00C61A7E">
        <w:rPr>
          <w:rFonts w:ascii="Angsana New" w:hAnsi="Angsana New"/>
          <w:spacing w:val="8"/>
          <w:sz w:val="30"/>
          <w:szCs w:val="30"/>
          <w:cs/>
        </w:rPr>
        <w:t>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</w:t>
      </w:r>
      <w:r w:rsidRPr="0087126E">
        <w:rPr>
          <w:rFonts w:ascii="Angsana New" w:hAnsi="Angsana New"/>
          <w:spacing w:val="-2"/>
          <w:sz w:val="30"/>
          <w:szCs w:val="30"/>
          <w:cs/>
        </w:rPr>
        <w:t>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</w:t>
      </w:r>
      <w:r w:rsidRPr="00C61A7E">
        <w:rPr>
          <w:rFonts w:ascii="Angsana New" w:hAnsi="Angsana New"/>
          <w:spacing w:val="6"/>
          <w:sz w:val="30"/>
          <w:szCs w:val="30"/>
          <w:cs/>
        </w:rPr>
        <w:t>ไปกำไรสะสม ส่วนเกินทุนจากการจำหน่ายหุ้นทุนซื้อคืน (</w:t>
      </w:r>
      <w:r w:rsidRPr="00C61A7E">
        <w:rPr>
          <w:rFonts w:ascii="Angsana New" w:hAnsi="Angsana New"/>
          <w:spacing w:val="6"/>
          <w:sz w:val="30"/>
          <w:szCs w:val="30"/>
        </w:rPr>
        <w:t>“</w:t>
      </w:r>
      <w:r w:rsidRPr="00C61A7E">
        <w:rPr>
          <w:rFonts w:ascii="Angsana New" w:hAnsi="Angsana New"/>
          <w:spacing w:val="6"/>
          <w:sz w:val="30"/>
          <w:szCs w:val="30"/>
          <w:cs/>
        </w:rPr>
        <w:t>ส่วนเกินทุนหุ้นทุนซื้อคืน</w:t>
      </w:r>
      <w:r w:rsidRPr="00C61A7E">
        <w:rPr>
          <w:rFonts w:ascii="Angsana New" w:hAnsi="Angsana New"/>
          <w:spacing w:val="6"/>
          <w:sz w:val="30"/>
          <w:szCs w:val="30"/>
        </w:rPr>
        <w:t>”</w:t>
      </w:r>
      <w:r w:rsidRPr="00C61A7E">
        <w:rPr>
          <w:rFonts w:ascii="Angsana New" w:hAnsi="Angsana New"/>
          <w:spacing w:val="6"/>
          <w:sz w:val="30"/>
          <w:szCs w:val="30"/>
          <w:cs/>
        </w:rPr>
        <w:t>) แสดงเป็นรายการแยก</w:t>
      </w:r>
      <w:r w:rsidRPr="00C61A7E">
        <w:rPr>
          <w:rFonts w:ascii="Angsana New" w:hAnsi="Angsana New"/>
          <w:spacing w:val="-4"/>
          <w:sz w:val="30"/>
          <w:szCs w:val="30"/>
          <w:cs/>
        </w:rPr>
        <w:t>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</w:t>
      </w:r>
      <w:r w:rsidRPr="00C61A7E">
        <w:rPr>
          <w:rFonts w:ascii="Angsana New" w:hAnsi="Angsana New"/>
          <w:spacing w:val="6"/>
          <w:sz w:val="30"/>
          <w:szCs w:val="30"/>
          <w:cs/>
        </w:rPr>
        <w:t>ทุนหุ้นทุนซื้</w:t>
      </w:r>
      <w:r w:rsidRPr="0087126E">
        <w:rPr>
          <w:rFonts w:ascii="Angsana New" w:hAnsi="Angsana New"/>
          <w:spacing w:val="-2"/>
          <w:sz w:val="30"/>
          <w:szCs w:val="30"/>
          <w:cs/>
        </w:rPr>
        <w:t>อคืนหมดแล้ว</w:t>
      </w:r>
      <w:r w:rsidRPr="0087126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2342F05" w14:textId="77777777" w:rsidR="002243DC" w:rsidRPr="00B66917" w:rsidRDefault="002243DC" w:rsidP="00043AB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D1D368C" w14:textId="384DE86E"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</w:t>
      </w:r>
      <w:r w:rsidR="004212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213D55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5F122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FDA90D7" w14:textId="1EF34985" w:rsidR="005F1225" w:rsidRPr="002B6850" w:rsidRDefault="005F1225" w:rsidP="005F1225">
      <w:pPr>
        <w:pStyle w:val="FSBlank"/>
      </w:pPr>
    </w:p>
    <w:p w14:paraId="76583CBE" w14:textId="01F320FB" w:rsidR="005F1225" w:rsidRPr="005F1225" w:rsidRDefault="005F1225" w:rsidP="005F1225">
      <w:pPr>
        <w:pStyle w:val="FSBlank"/>
        <w:rPr>
          <w:i/>
          <w:iCs/>
          <w:sz w:val="30"/>
          <w:szCs w:val="30"/>
        </w:rPr>
      </w:pPr>
      <w:r w:rsidRPr="005F1225">
        <w:rPr>
          <w:rFonts w:hint="cs"/>
          <w:i/>
          <w:iCs/>
          <w:sz w:val="30"/>
          <w:szCs w:val="30"/>
          <w:cs/>
        </w:rPr>
        <w:t>การรับรู้รายได้</w:t>
      </w:r>
    </w:p>
    <w:p w14:paraId="34C24BF6" w14:textId="77777777" w:rsidR="00043AB2" w:rsidRPr="002B6850" w:rsidRDefault="00043AB2" w:rsidP="00043AB2">
      <w:pPr>
        <w:pStyle w:val="FSBlank"/>
      </w:pPr>
    </w:p>
    <w:p w14:paraId="1CE8F190" w14:textId="30AFBA58" w:rsidR="00043AB2" w:rsidRDefault="00043AB2" w:rsidP="00043AB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B6533">
        <w:rPr>
          <w:rFonts w:ascii="Angsana New" w:hAnsi="Angsana New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B357A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EB6533">
        <w:rPr>
          <w:rFonts w:ascii="Angsana New" w:hAnsi="Angsana New"/>
          <w:spacing w:val="-2"/>
          <w:sz w:val="30"/>
          <w:szCs w:val="30"/>
          <w:cs/>
        </w:rPr>
        <w:t xml:space="preserve">บริษัทคาดว่าจะมีสิทธิได้รับซึ่งไม่รวมจำนวนเงินที่เก็บแทนบุคคลที่สาม </w:t>
      </w:r>
      <w:r w:rsidR="0059738A">
        <w:rPr>
          <w:rFonts w:ascii="Angsana New" w:hAnsi="Angsana New" w:hint="cs"/>
          <w:spacing w:val="-2"/>
          <w:sz w:val="30"/>
          <w:szCs w:val="30"/>
          <w:cs/>
        </w:rPr>
        <w:t>รายได้ที่รับรู้ไม่รวม</w:t>
      </w:r>
      <w:r w:rsidRPr="00EB6533">
        <w:rPr>
          <w:rFonts w:ascii="Angsana New" w:hAnsi="Angsana New"/>
          <w:spacing w:val="-2"/>
          <w:sz w:val="30"/>
          <w:szCs w:val="30"/>
          <w:cs/>
        </w:rPr>
        <w:t>ภาษีมูลค่าเพิ่มและแสดงสุทธิจากส่วนลดการค้า</w:t>
      </w:r>
      <w:r w:rsidRPr="003C47FE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33C07A17" w14:textId="50F7A57E" w:rsidR="00043AB2" w:rsidRPr="002B6850" w:rsidRDefault="00043AB2" w:rsidP="00043AB2">
      <w:pPr>
        <w:pStyle w:val="FSBlank"/>
      </w:pPr>
    </w:p>
    <w:p w14:paraId="4794A857" w14:textId="4E2EC019" w:rsidR="005F1225" w:rsidRPr="005F1225" w:rsidRDefault="005F1225" w:rsidP="00043AB2">
      <w:pPr>
        <w:pStyle w:val="FSBlank"/>
        <w:rPr>
          <w:i/>
          <w:iCs/>
          <w:sz w:val="30"/>
          <w:szCs w:val="30"/>
        </w:rPr>
      </w:pPr>
      <w:r w:rsidRPr="005F1225">
        <w:rPr>
          <w:i/>
          <w:iCs/>
          <w:sz w:val="30"/>
          <w:szCs w:val="30"/>
          <w:cs/>
        </w:rPr>
        <w:t>รายได้จากการขายอสังหาริมทรัพย์</w:t>
      </w:r>
      <w:r w:rsidRPr="005F1225">
        <w:rPr>
          <w:rFonts w:hint="cs"/>
          <w:i/>
          <w:iCs/>
          <w:sz w:val="30"/>
          <w:szCs w:val="30"/>
          <w:cs/>
        </w:rPr>
        <w:t>และการให้บริการ</w:t>
      </w:r>
    </w:p>
    <w:p w14:paraId="728C59AB" w14:textId="77777777" w:rsidR="005F1225" w:rsidRPr="002B6850" w:rsidRDefault="005F1225" w:rsidP="00043AB2">
      <w:pPr>
        <w:pStyle w:val="FSBlank"/>
        <w:rPr>
          <w:cs/>
        </w:rPr>
      </w:pPr>
    </w:p>
    <w:p w14:paraId="7A189BDE" w14:textId="70244EB0" w:rsidR="000D09ED" w:rsidRDefault="00043AB2" w:rsidP="00043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C77F1">
        <w:rPr>
          <w:rFonts w:ascii="Angsana New" w:hAnsi="Angsana New"/>
          <w:i/>
          <w:sz w:val="30"/>
          <w:szCs w:val="30"/>
          <w:cs/>
        </w:rPr>
        <w:t>รายได้จากการขาย</w:t>
      </w:r>
      <w:r>
        <w:rPr>
          <w:rFonts w:ascii="Angsana New" w:hAnsi="Angsana New" w:hint="cs"/>
          <w:i/>
          <w:sz w:val="30"/>
          <w:szCs w:val="30"/>
          <w:cs/>
        </w:rPr>
        <w:t>อสังหาริมทรัพย์</w:t>
      </w:r>
      <w:r w:rsidRPr="00EC77F1">
        <w:rPr>
          <w:rFonts w:ascii="Angsana New" w:hAnsi="Angsana New"/>
          <w:i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EC77F1">
        <w:rPr>
          <w:rFonts w:ascii="Angsana New" w:hAnsi="Angsana New"/>
          <w:i/>
          <w:sz w:val="30"/>
          <w:szCs w:val="30"/>
        </w:rPr>
        <w:t xml:space="preserve"> </w:t>
      </w:r>
      <w:r w:rsidRPr="00EC77F1">
        <w:rPr>
          <w:rFonts w:ascii="Angsana New" w:hAnsi="Angsana New"/>
          <w:i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</w:t>
      </w:r>
      <w:r w:rsidR="00713DE2">
        <w:rPr>
          <w:rFonts w:ascii="Angsana New" w:hAnsi="Angsana New" w:hint="cs"/>
          <w:i/>
          <w:sz w:val="30"/>
          <w:szCs w:val="30"/>
          <w:cs/>
        </w:rPr>
        <w:t>ี</w:t>
      </w:r>
      <w:r w:rsidRPr="00EC77F1">
        <w:rPr>
          <w:rFonts w:ascii="Angsana New" w:hAnsi="Angsana New"/>
          <w:i/>
          <w:sz w:val="30"/>
          <w:szCs w:val="30"/>
          <w:cs/>
        </w:rPr>
        <w:t>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Pr="003C47FE">
        <w:rPr>
          <w:rFonts w:ascii="Angsana New" w:hAnsi="Angsana New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3C47FE">
        <w:rPr>
          <w:rFonts w:ascii="Angsana New" w:hAnsi="Angsana New"/>
          <w:sz w:val="30"/>
          <w:szCs w:val="30"/>
          <w:cs/>
        </w:rPr>
        <w:t>ให้บริการ</w:t>
      </w:r>
    </w:p>
    <w:p w14:paraId="0486B6D2" w14:textId="560917BC"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</w:t>
      </w:r>
      <w:r w:rsidR="00530E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3F204AF7" w14:textId="77777777" w:rsidR="00043AB2" w:rsidRPr="00E05713" w:rsidRDefault="00043AB2" w:rsidP="00043AB2">
      <w:pPr>
        <w:pStyle w:val="FSBlank"/>
        <w:rPr>
          <w:sz w:val="24"/>
          <w:szCs w:val="24"/>
        </w:rPr>
      </w:pPr>
    </w:p>
    <w:p w14:paraId="54E8B3CE" w14:textId="3651A638"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="0059738A" w:rsidRPr="0059738A">
        <w:rPr>
          <w:rFonts w:ascii="Angsana New" w:hAnsi="Angsana New" w:hint="cs"/>
          <w:sz w:val="30"/>
          <w:szCs w:val="30"/>
          <w:cs/>
        </w:rPr>
        <w:t>ซึ่ง</w:t>
      </w:r>
      <w:r w:rsidR="0059738A">
        <w:rPr>
          <w:rFonts w:ascii="Angsana New" w:hAnsi="Angsana New" w:hint="cs"/>
          <w:sz w:val="30"/>
          <w:szCs w:val="30"/>
          <w:cs/>
        </w:rPr>
        <w:t xml:space="preserve">รับรู้ในกำไรหรือขาดทุน </w:t>
      </w:r>
      <w:r w:rsidRPr="003C47FE">
        <w:rPr>
          <w:rFonts w:ascii="Angsana New" w:hAnsi="Angsana New"/>
          <w:sz w:val="30"/>
          <w:szCs w:val="30"/>
          <w:cs/>
        </w:rPr>
        <w:t>เว้นแต่รายการที่รับรู้โดยตรงในส่วนของผู้ถือหุ้นหรือกำไรขาดทุนเบ็ดเสร็จอื่น</w:t>
      </w:r>
    </w:p>
    <w:p w14:paraId="7E46CA03" w14:textId="77777777" w:rsidR="00043AB2" w:rsidRPr="00E05713" w:rsidRDefault="00043AB2" w:rsidP="00E72EBF">
      <w:pPr>
        <w:pStyle w:val="FSBlank"/>
        <w:rPr>
          <w:sz w:val="24"/>
          <w:szCs w:val="24"/>
        </w:rPr>
      </w:pPr>
    </w:p>
    <w:p w14:paraId="0BEBD99F" w14:textId="3E0D23E4" w:rsidR="00043AB2" w:rsidRDefault="00092C6C" w:rsidP="000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30"/>
          <w:szCs w:val="30"/>
        </w:rPr>
      </w:pPr>
      <w:r w:rsidRPr="00092C6C">
        <w:rPr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926B17B" w14:textId="77777777" w:rsidR="00092C6C" w:rsidRPr="00E05713" w:rsidRDefault="00092C6C" w:rsidP="00043AB2">
      <w:pPr>
        <w:pStyle w:val="FSBlank"/>
        <w:rPr>
          <w:sz w:val="24"/>
          <w:szCs w:val="24"/>
        </w:rPr>
      </w:pPr>
    </w:p>
    <w:p w14:paraId="72085E08" w14:textId="08E944D0" w:rsidR="00043AB2" w:rsidRDefault="00043AB2" w:rsidP="00043AB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04719A"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092C6C">
        <w:rPr>
          <w:rFonts w:ascii="Angsana New" w:hAnsi="Angsana New" w:hint="cs"/>
          <w:sz w:val="30"/>
          <w:szCs w:val="30"/>
          <w:cs/>
        </w:rPr>
        <w:t>สำหรับ</w:t>
      </w:r>
      <w:r w:rsidRPr="003C47FE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</w:t>
      </w:r>
      <w:r w:rsidR="0004719A"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ใน</w:t>
      </w:r>
      <w:r w:rsidR="000D09ED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3C47FE">
        <w:rPr>
          <w:rFonts w:ascii="Angsana New" w:hAnsi="Angsana New"/>
          <w:sz w:val="30"/>
          <w:szCs w:val="30"/>
          <w:cs/>
        </w:rPr>
        <w:t>การร่วมค้าหากเป็นไปได้ว่าจะไม่มีการกลับรายการในอนาคตอันใกล้</w:t>
      </w:r>
    </w:p>
    <w:p w14:paraId="460C5EBA" w14:textId="77777777" w:rsidR="00043AB2" w:rsidRPr="00E05713" w:rsidRDefault="00043AB2" w:rsidP="00043AB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cs/>
        </w:rPr>
      </w:pPr>
    </w:p>
    <w:p w14:paraId="56EED9D0" w14:textId="3F2ECB2A" w:rsidR="007A547B" w:rsidRDefault="00043AB2" w:rsidP="00092C6C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4719A">
        <w:rPr>
          <w:rFonts w:ascii="Angsana New" w:hAnsi="Angsana New"/>
          <w:sz w:val="30"/>
          <w:szCs w:val="30"/>
        </w:rPr>
        <w:br/>
      </w:r>
      <w:r w:rsidR="00092C6C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092C6C">
        <w:rPr>
          <w:rFonts w:ascii="Angsana New" w:hAnsi="Angsana New" w:hint="cs"/>
          <w:sz w:val="30"/>
          <w:szCs w:val="30"/>
          <w:cs/>
        </w:rPr>
        <w:t xml:space="preserve"> </w:t>
      </w:r>
      <w:r w:rsidR="00092C6C" w:rsidRPr="0059738A">
        <w:rPr>
          <w:rFonts w:ascii="Angsana New" w:hAnsi="Angsana New"/>
          <w:spacing w:val="-18"/>
          <w:sz w:val="30"/>
          <w:szCs w:val="30"/>
          <w:cs/>
        </w:rPr>
        <w:t>โดยใช้อัตราภาษี</w:t>
      </w:r>
      <w:r w:rsidR="00092C6C" w:rsidRPr="00092C6C">
        <w:rPr>
          <w:rFonts w:ascii="Angsana New" w:hAnsi="Angsana New"/>
          <w:sz w:val="30"/>
          <w:szCs w:val="30"/>
          <w:cs/>
        </w:rPr>
        <w:t>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134DC15" w14:textId="77777777" w:rsidR="00E05713" w:rsidRPr="00E05713" w:rsidRDefault="00E05713" w:rsidP="00092C6C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4E612A99" w14:textId="36FCA251" w:rsidR="00043AB2" w:rsidRDefault="00092C6C" w:rsidP="00092C6C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  <w:r w:rsidRPr="00092C6C">
        <w:rPr>
          <w:rFonts w:ascii="Angsana New" w:hAnsi="Angsana New"/>
          <w:b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4EBCC8E" w14:textId="77777777" w:rsidR="002243DC" w:rsidRPr="00E05713" w:rsidRDefault="002243DC" w:rsidP="00092C6C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sz w:val="24"/>
          <w:szCs w:val="24"/>
        </w:rPr>
      </w:pPr>
    </w:p>
    <w:p w14:paraId="00AC17D0" w14:textId="57BD3980"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C50D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651A2D13" w14:textId="77777777" w:rsidR="00043AB2" w:rsidRPr="00E05713" w:rsidRDefault="00043AB2" w:rsidP="00B85E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0C123B8E" w14:textId="4FF8ED4C" w:rsidR="00D548D0" w:rsidRDefault="00530E86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30E86">
        <w:rPr>
          <w:rFonts w:ascii="Angsana New" w:hAnsi="Angsana New"/>
          <w:sz w:val="30"/>
          <w:szCs w:val="30"/>
          <w:cs/>
        </w:rPr>
        <w:t>กำไรต่อหุ้น</w:t>
      </w:r>
      <w:r w:rsidR="002243DC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530E86">
        <w:rPr>
          <w:rFonts w:ascii="Angsana New" w:hAnsi="Angsana New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="009072CC">
        <w:rPr>
          <w:rFonts w:ascii="Angsana New" w:hAnsi="Angsana New"/>
          <w:sz w:val="30"/>
          <w:szCs w:val="30"/>
        </w:rPr>
        <w:br/>
      </w:r>
      <w:r w:rsidRPr="00530E86">
        <w:rPr>
          <w:rFonts w:ascii="Angsana New" w:hAnsi="Angsana New"/>
          <w:sz w:val="30"/>
          <w:szCs w:val="30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35587FE0" w14:textId="048E13A5" w:rsidR="002243DC" w:rsidRPr="00E05713" w:rsidRDefault="002243DC" w:rsidP="00D7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05D01F4" w14:textId="4B1D020D" w:rsidR="002243DC" w:rsidRPr="003C47FE" w:rsidRDefault="002243DC" w:rsidP="0022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75B0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D2002A" w14:textId="77777777" w:rsidR="002243DC" w:rsidRPr="00E05713" w:rsidRDefault="002243DC" w:rsidP="002243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F25C68B" w14:textId="4DF56CB5" w:rsidR="00043AB2" w:rsidRPr="00E05713" w:rsidRDefault="002243DC" w:rsidP="00E057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</w:t>
      </w:r>
      <w:r w:rsidR="00FA3DE6">
        <w:rPr>
          <w:rFonts w:ascii="Angsana New" w:hAnsi="Angsana New" w:hint="cs"/>
          <w:sz w:val="30"/>
          <w:szCs w:val="30"/>
          <w:cs/>
        </w:rPr>
        <w:t>้</w:t>
      </w:r>
      <w:r>
        <w:rPr>
          <w:rFonts w:ascii="Angsana New" w:hAnsi="Angsana New" w:hint="cs"/>
          <w:sz w:val="30"/>
          <w:szCs w:val="30"/>
          <w:cs/>
        </w:rPr>
        <w:t>านการดำเนินงานของบริษัท จ</w:t>
      </w:r>
      <w:r w:rsidR="00FA3DE6">
        <w:rPr>
          <w:rFonts w:ascii="Angsana New" w:hAnsi="Angsana New" w:hint="cs"/>
          <w:sz w:val="30"/>
          <w:szCs w:val="30"/>
          <w:cs/>
        </w:rPr>
        <w:t>ะ</w:t>
      </w:r>
      <w:r>
        <w:rPr>
          <w:rFonts w:ascii="Angsana New" w:hAnsi="Angsana New" w:hint="cs"/>
          <w:sz w:val="30"/>
          <w:szCs w:val="30"/>
          <w:cs/>
        </w:rPr>
        <w:t>แสดงถึงรายการที่เกิดขึ้นจากส่วนงานนั้นโดยตรงรวมถึงรายการที่ได้รับการปันส่วนอย่างสมเหตุสมผล</w:t>
      </w:r>
    </w:p>
    <w:p w14:paraId="055F227D" w14:textId="77777777" w:rsidR="002B6850" w:rsidRDefault="002B6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00BDC8C" w14:textId="4E207FE8" w:rsidR="00CE2FD4" w:rsidRDefault="00B070E9" w:rsidP="0022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B070E9">
        <w:rPr>
          <w:rFonts w:ascii="Angsana New" w:hAnsi="Angsana New"/>
          <w:b/>
          <w:bCs/>
          <w:sz w:val="30"/>
          <w:szCs w:val="30"/>
        </w:rPr>
        <w:t>4</w:t>
      </w:r>
      <w:r w:rsidR="00DC59E6" w:rsidRPr="00DF1942">
        <w:rPr>
          <w:rFonts w:ascii="Angsana New" w:hAnsi="Angsana New"/>
          <w:b/>
          <w:bCs/>
          <w:sz w:val="30"/>
          <w:szCs w:val="30"/>
        </w:rPr>
        <w:tab/>
      </w:r>
      <w:r w:rsidR="00C5687C" w:rsidRPr="00DF1942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9F5E968" w14:textId="77777777" w:rsidR="00D75B09" w:rsidRPr="002B6850" w:rsidRDefault="00D75B09" w:rsidP="0022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F7E5F9" w14:textId="77777777" w:rsidR="00D75B09" w:rsidRPr="00D548D0" w:rsidRDefault="00D75B09" w:rsidP="00D75B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548D0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D548D0">
        <w:rPr>
          <w:rFonts w:ascii="Angsana New" w:hAnsi="Angsana New"/>
          <w:b/>
          <w:sz w:val="30"/>
          <w:szCs w:val="30"/>
        </w:rPr>
        <w:t xml:space="preserve"> </w:t>
      </w:r>
      <w:r w:rsidRPr="00D548D0">
        <w:rPr>
          <w:rFonts w:ascii="Angsana New" w:hAnsi="Angsana New"/>
          <w:b/>
          <w:sz w:val="30"/>
          <w:szCs w:val="30"/>
          <w:cs/>
        </w:rPr>
        <w:t>หรือ</w:t>
      </w:r>
      <w:r w:rsidRPr="00D548D0">
        <w:rPr>
          <w:rFonts w:ascii="Angsana New" w:hAnsi="Angsana New"/>
          <w:b/>
          <w:sz w:val="30"/>
          <w:szCs w:val="30"/>
        </w:rPr>
        <w:br/>
      </w:r>
      <w:r w:rsidRPr="00D548D0">
        <w:rPr>
          <w:rFonts w:ascii="Angsana New" w:hAnsi="Angsana New"/>
          <w:b/>
          <w:sz w:val="30"/>
          <w:szCs w:val="30"/>
          <w:cs/>
        </w:rPr>
        <w:t>กลุ่มบริษัทมีอำนาจควบคุมหรือควบคุมร่วมกันทั</w:t>
      </w:r>
      <w:r>
        <w:rPr>
          <w:rFonts w:ascii="Angsana New" w:hAnsi="Angsana New" w:hint="cs"/>
          <w:b/>
          <w:sz w:val="30"/>
          <w:szCs w:val="30"/>
          <w:cs/>
        </w:rPr>
        <w:t>้</w:t>
      </w:r>
      <w:r w:rsidRPr="00D548D0">
        <w:rPr>
          <w:rFonts w:ascii="Angsana New" w:hAnsi="Angsana New"/>
          <w:b/>
          <w:sz w:val="30"/>
          <w:szCs w:val="30"/>
          <w:cs/>
        </w:rPr>
        <w:t>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3D28928" w14:textId="77777777" w:rsidR="002243DC" w:rsidRPr="002B6850" w:rsidRDefault="002243DC" w:rsidP="0022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AA66A3" w14:textId="0196C39B" w:rsidR="00FB6291" w:rsidRDefault="00FB6291" w:rsidP="00FB62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A85727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DF1942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A85727">
        <w:rPr>
          <w:rFonts w:ascii="Angsana New" w:hAnsi="Angsana New"/>
          <w:sz w:val="30"/>
          <w:szCs w:val="30"/>
          <w:cs/>
        </w:rPr>
        <w:t>การร่วมค้าได้เปิดเผยในหมายเหตุ</w:t>
      </w:r>
      <w:r w:rsidRPr="00A8572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A85727">
        <w:rPr>
          <w:rFonts w:ascii="Angsana New" w:hAnsi="Angsana New"/>
          <w:sz w:val="30"/>
          <w:szCs w:val="30"/>
          <w:cs/>
        </w:rPr>
        <w:t xml:space="preserve">ข้อ </w:t>
      </w:r>
      <w:r w:rsidR="00814E80" w:rsidRPr="00814E80">
        <w:rPr>
          <w:rFonts w:ascii="Angsana New" w:hAnsi="Angsana New"/>
          <w:sz w:val="30"/>
          <w:szCs w:val="30"/>
        </w:rPr>
        <w:t>8</w:t>
      </w:r>
      <w:r w:rsidR="00DF1942" w:rsidRPr="001A750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14E80" w:rsidRPr="00814E80">
        <w:rPr>
          <w:rFonts w:ascii="Angsana New" w:hAnsi="Angsana New"/>
          <w:sz w:val="30"/>
          <w:szCs w:val="30"/>
        </w:rPr>
        <w:t>9</w:t>
      </w:r>
      <w:r w:rsidRPr="00A85727">
        <w:rPr>
          <w:rFonts w:ascii="Angsana New" w:hAnsi="Angsana New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อื่นที่เกี่ยวข้องกันที่มีรายการระหว่างกันที่มีนัยสำคัญกับ</w:t>
      </w:r>
      <w:r w:rsidR="00DF1942">
        <w:rPr>
          <w:rFonts w:ascii="Angsana New" w:hAnsi="Angsana New"/>
          <w:sz w:val="30"/>
          <w:szCs w:val="30"/>
          <w:cs/>
        </w:rPr>
        <w:br/>
      </w:r>
      <w:r w:rsidR="00DF1942">
        <w:rPr>
          <w:rFonts w:ascii="Angsana New" w:hAnsi="Angsana New" w:hint="cs"/>
          <w:sz w:val="30"/>
          <w:szCs w:val="30"/>
          <w:cs/>
        </w:rPr>
        <w:t>กลุ่ม</w:t>
      </w:r>
      <w:r w:rsidRPr="00A85727">
        <w:rPr>
          <w:rFonts w:ascii="Angsana New" w:hAnsi="Angsana New" w:hint="cs"/>
          <w:sz w:val="30"/>
          <w:szCs w:val="30"/>
          <w:cs/>
        </w:rPr>
        <w:t>บริษัทในระหว่างปีมี</w:t>
      </w:r>
      <w:r w:rsidRPr="00A85727">
        <w:rPr>
          <w:rFonts w:ascii="Angsana New" w:hAnsi="Angsana New"/>
          <w:sz w:val="30"/>
          <w:szCs w:val="30"/>
          <w:cs/>
        </w:rPr>
        <w:t>ดังต่อไปนี้</w:t>
      </w:r>
    </w:p>
    <w:p w14:paraId="1530392F" w14:textId="77777777" w:rsidR="00FB6291" w:rsidRPr="002B6850" w:rsidRDefault="00FB6291" w:rsidP="00FB62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510"/>
        <w:gridCol w:w="1440"/>
        <w:gridCol w:w="4680"/>
      </w:tblGrid>
      <w:tr w:rsidR="00FB6291" w:rsidRPr="003C47FE" w14:paraId="10C22BAA" w14:textId="77777777" w:rsidTr="00176203">
        <w:trPr>
          <w:tblHeader/>
        </w:trPr>
        <w:tc>
          <w:tcPr>
            <w:tcW w:w="3510" w:type="dxa"/>
          </w:tcPr>
          <w:p w14:paraId="760E7BDD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40" w:type="dxa"/>
          </w:tcPr>
          <w:p w14:paraId="24B2CB8B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58" w:right="-43" w:firstLine="45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A374984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80" w:type="dxa"/>
          </w:tcPr>
          <w:p w14:paraId="360C4BBC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B6291" w:rsidRPr="003C47FE" w14:paraId="44F4CE38" w14:textId="77777777" w:rsidTr="00176203">
        <w:tc>
          <w:tcPr>
            <w:tcW w:w="3510" w:type="dxa"/>
          </w:tcPr>
          <w:p w14:paraId="0411CD5D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</w:t>
            </w:r>
          </w:p>
          <w:p w14:paraId="3A00098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อุตสาหกรรม จำกัด (มหาชน)</w:t>
            </w:r>
          </w:p>
        </w:tc>
        <w:tc>
          <w:tcPr>
            <w:tcW w:w="1440" w:type="dxa"/>
          </w:tcPr>
          <w:p w14:paraId="2E7A685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2901CBD1" w14:textId="77D38DC7"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เป็นผู้ถือหุ้นรายใหญ่ซึ่งถือหุ้นในบริษัทร้อยละ</w:t>
            </w:r>
            <w:r w:rsidRPr="003552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B070E9" w:rsidRPr="00B070E9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3552B8" w:rsidRPr="003552B8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814E80" w:rsidRPr="00814E80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C35A3C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B6291" w:rsidRPr="003C47FE" w14:paraId="48E429E3" w14:textId="77777777" w:rsidTr="00176203">
        <w:tc>
          <w:tcPr>
            <w:tcW w:w="3510" w:type="dxa"/>
          </w:tcPr>
          <w:p w14:paraId="606F3A89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ซูมิโช โกลบอล โลจิสติคส์ </w:t>
            </w:r>
          </w:p>
          <w:p w14:paraId="26258FC9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0A09C8B9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34660540" w14:textId="2FB20585"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เป็นกิจการที่เกี่ยวข้องกัน ซึ่งบริษัทถือหุ้นร้อย</w:t>
            </w:r>
            <w:r w:rsidRPr="007D46F6">
              <w:rPr>
                <w:rFonts w:ascii="Angsana New" w:hAnsi="Angsana New"/>
                <w:b/>
                <w:sz w:val="30"/>
                <w:szCs w:val="30"/>
                <w:cs/>
              </w:rPr>
              <w:t>ละ</w:t>
            </w:r>
            <w:r w:rsidR="003552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B070E9" w:rsidRPr="00B070E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552B8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814E80" w:rsidRPr="00814E80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B6291" w:rsidRPr="003C47FE" w14:paraId="19257366" w14:textId="77777777" w:rsidTr="00176203">
        <w:tc>
          <w:tcPr>
            <w:tcW w:w="3510" w:type="dxa"/>
          </w:tcPr>
          <w:p w14:paraId="3F5E7173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25331AC0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349606A7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บุคคลที่มีอำนาจและความรับผิดชอบในการวางแผน </w:t>
            </w:r>
          </w:p>
          <w:p w14:paraId="7A89F26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สั่งการ และควบคุมกิจกรรมต่างๆ ของกิจการไม่ว่าทางตรงหรือทางอ้อม</w:t>
            </w:r>
            <w:r w:rsidRPr="003C47F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ทั้งนี้รวม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กรรมการของ</w:t>
            </w:r>
            <w:r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4CC8CE05" w14:textId="77777777" w:rsidR="007412ED" w:rsidRPr="00D97BB4" w:rsidRDefault="00741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6983DE44" w14:textId="511B5ECA" w:rsidR="00736FF0" w:rsidRPr="00AA44A4" w:rsidRDefault="00A40F79" w:rsidP="00AA4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2"/>
        <w:gridCol w:w="269"/>
        <w:gridCol w:w="1258"/>
        <w:gridCol w:w="269"/>
        <w:gridCol w:w="1076"/>
        <w:gridCol w:w="269"/>
        <w:gridCol w:w="1065"/>
      </w:tblGrid>
      <w:tr w:rsidR="009B0AD3" w:rsidRPr="008C010D" w14:paraId="31DBD375" w14:textId="77777777" w:rsidTr="00BE672D">
        <w:trPr>
          <w:tblHeader/>
        </w:trPr>
        <w:tc>
          <w:tcPr>
            <w:tcW w:w="2066" w:type="pct"/>
          </w:tcPr>
          <w:p w14:paraId="02F2B9B0" w14:textId="77777777" w:rsidR="009B0AD3" w:rsidRPr="008C010D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34CA4664" w14:textId="1BA98DC2" w:rsidR="009B0AD3" w:rsidRPr="005B42F0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EFB3FAC" w14:textId="77777777" w:rsidR="009B0AD3" w:rsidRPr="008C010D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7C6960F" w14:textId="0884EEC2" w:rsidR="009B0AD3" w:rsidRPr="008C010D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3877787E" w14:textId="77777777" w:rsidR="009B0AD3" w:rsidRPr="008C010D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A5658B5" w14:textId="77777777" w:rsidR="009B0AD3" w:rsidRPr="008C010D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95F6EA" w14:textId="77777777" w:rsidR="009B0AD3" w:rsidRPr="008C010D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D2E3CB5" w14:textId="77777777" w:rsidR="009B0AD3" w:rsidRPr="008C010D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AD3" w:rsidRPr="008C010D" w14:paraId="751ED3D8" w14:textId="77777777" w:rsidTr="00BE672D">
        <w:trPr>
          <w:tblHeader/>
        </w:trPr>
        <w:tc>
          <w:tcPr>
            <w:tcW w:w="2066" w:type="pct"/>
          </w:tcPr>
          <w:p w14:paraId="594BF1F7" w14:textId="77777777" w:rsidR="009B0AD3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518E6EFD" w14:textId="52B00492" w:rsidR="009B0AD3" w:rsidRPr="005B42F0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044CD14" w14:textId="77777777" w:rsidR="009B0AD3" w:rsidRPr="008C010D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A7C6B0E" w14:textId="6EC83DF9" w:rsidR="009B0AD3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2223DC6B" w14:textId="77777777" w:rsidR="009B0AD3" w:rsidRPr="008C010D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4CBB0AA" w14:textId="77777777" w:rsidR="009B0AD3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4541A7" w14:textId="77777777" w:rsidR="009B0AD3" w:rsidRPr="008C010D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CF4599D" w14:textId="77777777" w:rsidR="009B0AD3" w:rsidRDefault="009B0AD3" w:rsidP="009B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AB1" w:rsidRPr="008C010D" w14:paraId="1FBE1B1C" w14:textId="77777777" w:rsidTr="00BE672D">
        <w:trPr>
          <w:tblHeader/>
        </w:trPr>
        <w:tc>
          <w:tcPr>
            <w:tcW w:w="2066" w:type="pct"/>
          </w:tcPr>
          <w:p w14:paraId="3AB1F064" w14:textId="731C6546" w:rsidR="00632AB1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F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</w:tc>
        <w:tc>
          <w:tcPr>
            <w:tcW w:w="639" w:type="pct"/>
          </w:tcPr>
          <w:p w14:paraId="57600DF5" w14:textId="45AC3E9D" w:rsidR="00632AB1" w:rsidRPr="005B42F0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B0463D8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2772845" w14:textId="12FE6DD3" w:rsidR="00632AB1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00508788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C6C232E" w14:textId="77777777" w:rsidR="00632AB1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8E6D16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FBB0E5" w14:textId="77777777" w:rsidR="00632AB1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AB1" w:rsidRPr="008C010D" w14:paraId="35EF89FC" w14:textId="77777777" w:rsidTr="00BE672D">
        <w:trPr>
          <w:tblHeader/>
        </w:trPr>
        <w:tc>
          <w:tcPr>
            <w:tcW w:w="2066" w:type="pct"/>
          </w:tcPr>
          <w:p w14:paraId="5B22B373" w14:textId="3B878666" w:rsidR="00632AB1" w:rsidRPr="00EB3F1E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3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8909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EB3F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39" w:type="pct"/>
          </w:tcPr>
          <w:p w14:paraId="5D4B180B" w14:textId="31791BF5" w:rsidR="00632AB1" w:rsidRPr="005B42F0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4E652F6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3096F99" w14:textId="22185CB7" w:rsidR="00632AB1" w:rsidRPr="005B42F0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0C0B1E52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</w:tcPr>
          <w:p w14:paraId="2196EC2F" w14:textId="77777777" w:rsidR="00632AB1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AB1" w:rsidRPr="008C010D" w14:paraId="227E6D89" w14:textId="77777777" w:rsidTr="00BE672D">
        <w:trPr>
          <w:tblHeader/>
        </w:trPr>
        <w:tc>
          <w:tcPr>
            <w:tcW w:w="2066" w:type="pct"/>
          </w:tcPr>
          <w:p w14:paraId="418D6A41" w14:textId="4DBE9341" w:rsidR="00632AB1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070E9"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14:paraId="6932140E" w14:textId="254BFA96" w:rsidR="00632AB1" w:rsidRPr="008C010D" w:rsidRDefault="00B070E9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1385220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8B364D3" w14:textId="37C2CFDB" w:rsidR="00632AB1" w:rsidRPr="008C010D" w:rsidRDefault="00B070E9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52FCC45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5BC2FD6" w14:textId="1B3EA0F3" w:rsidR="00632AB1" w:rsidRPr="008C010D" w:rsidRDefault="00B070E9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F83E421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D3B974" w14:textId="4C3BF37A" w:rsidR="00632AB1" w:rsidRPr="008C010D" w:rsidRDefault="00B070E9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32AB1" w:rsidRPr="008C010D" w14:paraId="16141F2E" w14:textId="77777777" w:rsidTr="00BE672D">
        <w:trPr>
          <w:tblHeader/>
        </w:trPr>
        <w:tc>
          <w:tcPr>
            <w:tcW w:w="2066" w:type="pct"/>
          </w:tcPr>
          <w:p w14:paraId="673CE4CD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262289FB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AB1" w:rsidRPr="008C010D" w14:paraId="6133F25D" w14:textId="77777777" w:rsidTr="00BE672D">
        <w:tc>
          <w:tcPr>
            <w:tcW w:w="2066" w:type="pct"/>
          </w:tcPr>
          <w:p w14:paraId="4B39C6D5" w14:textId="77777777" w:rsidR="00632AB1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028DC894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547829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7927EB0" w14:textId="77777777" w:rsidR="00632AB1" w:rsidRPr="008C010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12DC7D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A163E0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81789F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3FD22FC" w14:textId="77777777" w:rsidR="00632AB1" w:rsidRPr="008C010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AB1" w:rsidRPr="008C010D" w14:paraId="47DF926A" w14:textId="77777777" w:rsidTr="00BE672D">
        <w:tc>
          <w:tcPr>
            <w:tcW w:w="2066" w:type="pct"/>
          </w:tcPr>
          <w:p w14:paraId="20E5CB4E" w14:textId="77777777" w:rsidR="00632AB1" w:rsidRPr="008C010D" w:rsidRDefault="00632AB1" w:rsidP="00632A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9" w:type="pct"/>
            <w:shd w:val="clear" w:color="auto" w:fill="auto"/>
          </w:tcPr>
          <w:p w14:paraId="2AB529EE" w14:textId="4A49BC5E" w:rsidR="00632AB1" w:rsidRPr="0048255F" w:rsidRDefault="00814E80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632AB1" w:rsidRPr="00351653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03166AF4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0E11BDCD" w14:textId="79BBFAE0" w:rsidR="00632AB1" w:rsidRPr="0048255F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7" w:type="pct"/>
            <w:shd w:val="clear" w:color="auto" w:fill="auto"/>
          </w:tcPr>
          <w:p w14:paraId="59AB2CED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6E76D92" w14:textId="43FF9611" w:rsidR="00632AB1" w:rsidRPr="002F46A7" w:rsidRDefault="00814E80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632AB1" w:rsidRPr="008A5D12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7633BFA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500B9AA" w14:textId="3A64C5E8" w:rsidR="00632AB1" w:rsidRPr="002F46A7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632AB1" w:rsidRPr="008C010D" w14:paraId="3B2B81D0" w14:textId="77777777" w:rsidTr="00BE672D">
        <w:tc>
          <w:tcPr>
            <w:tcW w:w="2066" w:type="pct"/>
          </w:tcPr>
          <w:p w14:paraId="6700B64F" w14:textId="77777777" w:rsidR="00632AB1" w:rsidRPr="00882AB8" w:rsidRDefault="00632AB1" w:rsidP="00632A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9233C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39" w:type="pct"/>
            <w:shd w:val="clear" w:color="auto" w:fill="auto"/>
          </w:tcPr>
          <w:p w14:paraId="215EF1AF" w14:textId="469DE738" w:rsidR="00632AB1" w:rsidRPr="0029233C" w:rsidRDefault="00814E80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98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526A7926" w14:textId="77777777" w:rsidR="00632AB1" w:rsidRPr="0029233C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9B697F2" w14:textId="75FAF376" w:rsidR="00632AB1" w:rsidRPr="0029233C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14:paraId="4CF00364" w14:textId="77777777" w:rsidR="00632AB1" w:rsidRPr="0029233C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EBF036C" w14:textId="35ECD5BD" w:rsidR="00632AB1" w:rsidRPr="0029233C" w:rsidRDefault="00814E80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98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0F315E1" w14:textId="77777777" w:rsidR="00632AB1" w:rsidRPr="0029233C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89B5C2A" w14:textId="3204CB56" w:rsidR="00632AB1" w:rsidRPr="0029233C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632AB1" w:rsidRPr="008C010D" w14:paraId="7D3714E5" w14:textId="77777777" w:rsidTr="00BE672D">
        <w:tc>
          <w:tcPr>
            <w:tcW w:w="2066" w:type="pct"/>
          </w:tcPr>
          <w:p w14:paraId="0F1FD824" w14:textId="77777777" w:rsidR="00632AB1" w:rsidRPr="00F8519A" w:rsidRDefault="00632AB1" w:rsidP="00632A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</w:p>
        </w:tc>
        <w:tc>
          <w:tcPr>
            <w:tcW w:w="639" w:type="pct"/>
          </w:tcPr>
          <w:p w14:paraId="53B38CCE" w14:textId="77777777" w:rsidR="00632AB1" w:rsidRPr="0048255F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2DAFBA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5BB33D5" w14:textId="77777777" w:rsidR="00632AB1" w:rsidRPr="0048255F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C0543C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6C642E" w14:textId="77777777" w:rsidR="00632AB1" w:rsidRPr="002F46A7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4BFF24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587FE63" w14:textId="77777777" w:rsidR="00632AB1" w:rsidRPr="002F46A7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AB1" w:rsidRPr="008C010D" w14:paraId="47A105F7" w14:textId="77777777" w:rsidTr="00BE672D">
        <w:tc>
          <w:tcPr>
            <w:tcW w:w="2066" w:type="pct"/>
          </w:tcPr>
          <w:p w14:paraId="45299BFD" w14:textId="77777777" w:rsidR="00632AB1" w:rsidRPr="00F8519A" w:rsidRDefault="00632AB1" w:rsidP="00632A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39" w:type="pct"/>
          </w:tcPr>
          <w:p w14:paraId="68520A0E" w14:textId="1B19CB5E" w:rsidR="00632AB1" w:rsidRPr="0048255F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632AB1" w:rsidRPr="00351653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E58B06D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1B750A4F" w14:textId="368FDFE2" w:rsidR="00632AB1" w:rsidRPr="0048255F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41941D4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7FF46A6" w14:textId="6AF330B8" w:rsidR="00632AB1" w:rsidRPr="002F46A7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632AB1" w:rsidRPr="008A5D12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745FFAE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36EAAF4" w14:textId="5049C8C3" w:rsidR="00632AB1" w:rsidRPr="002F46A7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32AB1" w:rsidRPr="008C010D" w14:paraId="0D5FAFF3" w14:textId="77777777" w:rsidTr="00BE672D">
        <w:tc>
          <w:tcPr>
            <w:tcW w:w="2066" w:type="pct"/>
          </w:tcPr>
          <w:p w14:paraId="076EBED5" w14:textId="77777777" w:rsidR="00632AB1" w:rsidRDefault="00632AB1" w:rsidP="00632A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39" w:type="pct"/>
          </w:tcPr>
          <w:p w14:paraId="3E9BACA6" w14:textId="3288B5E9" w:rsidR="00632AB1" w:rsidRPr="0048255F" w:rsidRDefault="00814E80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632AB1" w:rsidRPr="00351653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753B29C7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79BEB073" w14:textId="758E75E7" w:rsidR="00632AB1" w:rsidRPr="0048255F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96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384210B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EF460D0" w14:textId="26B38C18" w:rsidR="00632AB1" w:rsidRPr="0048255F" w:rsidRDefault="00814E80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632AB1" w:rsidRPr="008A5D12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2032DFC9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ABFDBCA" w14:textId="4EB9B4B4" w:rsidR="00632AB1" w:rsidRPr="0048255F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96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32AB1" w:rsidRPr="008C010D" w14:paraId="5EA0E06C" w14:textId="77777777" w:rsidTr="00BE672D">
        <w:tc>
          <w:tcPr>
            <w:tcW w:w="2066" w:type="pct"/>
          </w:tcPr>
          <w:p w14:paraId="2AEDAF68" w14:textId="77777777" w:rsidR="00632AB1" w:rsidRDefault="00632AB1" w:rsidP="00632A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9" w:type="pct"/>
          </w:tcPr>
          <w:p w14:paraId="7B6EF01C" w14:textId="57CBD1CA" w:rsidR="00632AB1" w:rsidRPr="004446C0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51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FE5F60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5E9DD3CB" w14:textId="5060023C" w:rsidR="00632AB1" w:rsidRPr="004446C0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D2FE7E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47A0942" w14:textId="17B0E5C7" w:rsidR="00632AB1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632AB1" w:rsidRPr="008A5D12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47" w:type="pct"/>
          </w:tcPr>
          <w:p w14:paraId="78C1E883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201EAFE" w14:textId="54F0107F" w:rsidR="00632AB1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AB1" w:rsidRPr="00882AB8" w14:paraId="44F13CAC" w14:textId="77777777" w:rsidTr="00BE672D">
        <w:tc>
          <w:tcPr>
            <w:tcW w:w="2066" w:type="pct"/>
          </w:tcPr>
          <w:p w14:paraId="5CCE7A61" w14:textId="77777777" w:rsidR="00632AB1" w:rsidRPr="00882AB8" w:rsidRDefault="00632AB1" w:rsidP="00632A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39" w:type="pct"/>
          </w:tcPr>
          <w:p w14:paraId="7839D1B2" w14:textId="18DF151B" w:rsidR="00632AB1" w:rsidRPr="0029233C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D2EA089" w14:textId="77777777" w:rsidR="00632AB1" w:rsidRPr="0029233C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60D17FCF" w14:textId="428E2176" w:rsidR="00632AB1" w:rsidRPr="0029233C" w:rsidRDefault="00814E80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60211272" w14:textId="77777777" w:rsidR="00632AB1" w:rsidRPr="0029233C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CD8EFB" w14:textId="5437BF46" w:rsidR="00632AB1" w:rsidRPr="0029233C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3BF31EC8" w14:textId="77777777" w:rsidR="00632AB1" w:rsidRPr="0029233C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8F0B233" w14:textId="4EB747A8" w:rsidR="00632AB1" w:rsidRPr="0029233C" w:rsidRDefault="00814E80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632AB1" w:rsidRPr="00882AB8" w14:paraId="210A7F93" w14:textId="77777777" w:rsidTr="00BE672D">
        <w:tc>
          <w:tcPr>
            <w:tcW w:w="2066" w:type="pct"/>
          </w:tcPr>
          <w:p w14:paraId="4EA185B5" w14:textId="77777777" w:rsidR="00632AB1" w:rsidRPr="000129CD" w:rsidRDefault="00632AB1" w:rsidP="00632A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9" w:type="pct"/>
          </w:tcPr>
          <w:p w14:paraId="2593559C" w14:textId="77777777" w:rsidR="00632AB1" w:rsidRPr="000129C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4807E2" w14:textId="77777777" w:rsidR="00632AB1" w:rsidRPr="000129CD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06632426" w14:textId="77777777" w:rsidR="00632AB1" w:rsidRPr="000129C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6E7E61" w14:textId="77777777" w:rsidR="00632AB1" w:rsidRPr="000129CD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F30809" w14:textId="77777777" w:rsidR="00632AB1" w:rsidRPr="000129C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880EF9" w14:textId="77777777" w:rsidR="00632AB1" w:rsidRPr="000129CD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1B327CC" w14:textId="77777777" w:rsidR="00632AB1" w:rsidRPr="000129C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AB1" w:rsidRPr="008C010D" w14:paraId="66DE1976" w14:textId="77777777" w:rsidTr="00BE672D">
        <w:tc>
          <w:tcPr>
            <w:tcW w:w="2066" w:type="pct"/>
          </w:tcPr>
          <w:p w14:paraId="13E03EDB" w14:textId="77777777" w:rsidR="00632AB1" w:rsidRPr="008C010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9" w:type="pct"/>
          </w:tcPr>
          <w:p w14:paraId="1CD81587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BE97D6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2D3C4A2" w14:textId="77777777" w:rsidR="00632AB1" w:rsidRPr="008C010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2B572B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6BBB7B4" w14:textId="77777777" w:rsidR="00632AB1" w:rsidRPr="002F46A7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835F3E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CE98D4A" w14:textId="77777777" w:rsidR="00632AB1" w:rsidRPr="002F46A7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AB1" w:rsidRPr="008C010D" w14:paraId="32C418B7" w14:textId="77777777" w:rsidTr="00BE672D">
        <w:tc>
          <w:tcPr>
            <w:tcW w:w="2066" w:type="pct"/>
          </w:tcPr>
          <w:p w14:paraId="7183ABF1" w14:textId="77777777" w:rsidR="00632AB1" w:rsidRPr="008C010D" w:rsidRDefault="00632AB1" w:rsidP="00632A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9" w:type="pct"/>
            <w:shd w:val="clear" w:color="auto" w:fill="auto"/>
          </w:tcPr>
          <w:p w14:paraId="636821DA" w14:textId="5AE74BDA" w:rsidR="00632AB1" w:rsidRPr="0048255F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632AB1" w:rsidRPr="0072541D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14:paraId="2CE79837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4BC73EA9" w14:textId="322CBBC6" w:rsidR="00632AB1" w:rsidRPr="0048255F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35BBBA94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DF189CB" w14:textId="56DAB613" w:rsidR="00632AB1" w:rsidRPr="002F46A7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632AB1" w:rsidRPr="008A5D12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36401C45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4894FB8" w14:textId="38AE0511" w:rsidR="00632AB1" w:rsidRPr="002F46A7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32AB1" w:rsidRPr="008C010D" w14:paraId="1C4332DD" w14:textId="77777777" w:rsidTr="00BE672D">
        <w:tc>
          <w:tcPr>
            <w:tcW w:w="2066" w:type="pct"/>
          </w:tcPr>
          <w:p w14:paraId="7F7CD132" w14:textId="77777777" w:rsidR="00632AB1" w:rsidRPr="008C010D" w:rsidRDefault="00632AB1" w:rsidP="00632A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9" w:type="pct"/>
            <w:shd w:val="clear" w:color="auto" w:fill="auto"/>
          </w:tcPr>
          <w:p w14:paraId="7272570F" w14:textId="6C665C4F" w:rsidR="00632AB1" w:rsidRDefault="00814E80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7" w:type="pct"/>
            <w:shd w:val="clear" w:color="auto" w:fill="auto"/>
          </w:tcPr>
          <w:p w14:paraId="2782C9DF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F872762" w14:textId="3436417A" w:rsidR="00632AB1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47" w:type="pct"/>
            <w:shd w:val="clear" w:color="auto" w:fill="auto"/>
          </w:tcPr>
          <w:p w14:paraId="5EFEBD5B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DB33555" w14:textId="2A347FBD" w:rsidR="00632AB1" w:rsidRDefault="00814E80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7" w:type="pct"/>
          </w:tcPr>
          <w:p w14:paraId="0F11DF97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BBB51F0" w14:textId="7F095204" w:rsidR="00632AB1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0129CD" w:rsidRPr="008C010D" w14:paraId="16053A34" w14:textId="77777777" w:rsidTr="00BE672D">
        <w:tc>
          <w:tcPr>
            <w:tcW w:w="2066" w:type="pct"/>
          </w:tcPr>
          <w:p w14:paraId="21FD2160" w14:textId="77777777" w:rsidR="000129CD" w:rsidRDefault="000129CD" w:rsidP="00632A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</w:tcPr>
          <w:p w14:paraId="06F624E3" w14:textId="77777777" w:rsidR="000129CD" w:rsidRDefault="000129CD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BF1D71B" w14:textId="77777777" w:rsidR="000129CD" w:rsidRPr="0048255F" w:rsidRDefault="000129CD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7D5FAF3" w14:textId="77777777" w:rsidR="000129CD" w:rsidRPr="00AE6E05" w:rsidRDefault="000129CD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7093BCE" w14:textId="77777777" w:rsidR="000129CD" w:rsidRPr="0048255F" w:rsidRDefault="000129CD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8482DAB" w14:textId="77777777" w:rsidR="000129CD" w:rsidRPr="008A5D12" w:rsidRDefault="000129CD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0CDF2D" w14:textId="77777777" w:rsidR="000129CD" w:rsidRPr="0048255F" w:rsidRDefault="000129CD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CDA83F5" w14:textId="77777777" w:rsidR="000129CD" w:rsidRPr="00AE6E05" w:rsidRDefault="000129CD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AB1" w:rsidRPr="008C010D" w14:paraId="1A750973" w14:textId="77777777" w:rsidTr="00BE672D">
        <w:tc>
          <w:tcPr>
            <w:tcW w:w="2066" w:type="pct"/>
          </w:tcPr>
          <w:p w14:paraId="64848140" w14:textId="77777777" w:rsidR="00632AB1" w:rsidRPr="008C010D" w:rsidRDefault="00632AB1" w:rsidP="00632AB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39" w:type="pct"/>
            <w:shd w:val="clear" w:color="auto" w:fill="auto"/>
          </w:tcPr>
          <w:p w14:paraId="4A5F56C8" w14:textId="77777777" w:rsidR="00632AB1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6910B07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4560D340" w14:textId="77777777" w:rsidR="00632AB1" w:rsidRPr="0048255F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E951192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7CFE748" w14:textId="77777777" w:rsidR="00632AB1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E87571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9EE6A6A" w14:textId="77777777" w:rsidR="00632AB1" w:rsidRPr="0048255F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AB1" w:rsidRPr="008C010D" w14:paraId="13CBB67F" w14:textId="77777777" w:rsidTr="00BE672D">
        <w:tc>
          <w:tcPr>
            <w:tcW w:w="2066" w:type="pct"/>
          </w:tcPr>
          <w:p w14:paraId="16F84950" w14:textId="77777777" w:rsidR="00632AB1" w:rsidRPr="008C010D" w:rsidRDefault="00632AB1" w:rsidP="00632AB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9" w:type="pct"/>
            <w:shd w:val="clear" w:color="auto" w:fill="auto"/>
          </w:tcPr>
          <w:p w14:paraId="4E212EF2" w14:textId="77777777" w:rsidR="00632AB1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A12CC2F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6E3011D8" w14:textId="77777777" w:rsidR="00632AB1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5298574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4F181E3" w14:textId="77777777" w:rsidR="00632AB1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10DDFF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2215521" w14:textId="77777777" w:rsidR="00632AB1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AB1" w:rsidRPr="008C010D" w14:paraId="1C59F1BA" w14:textId="77777777" w:rsidTr="00BE672D">
        <w:tc>
          <w:tcPr>
            <w:tcW w:w="2066" w:type="pct"/>
          </w:tcPr>
          <w:p w14:paraId="0924E202" w14:textId="77777777" w:rsidR="00632AB1" w:rsidRPr="008C010D" w:rsidRDefault="00632AB1" w:rsidP="00632AB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639" w:type="pct"/>
            <w:shd w:val="clear" w:color="auto" w:fill="auto"/>
          </w:tcPr>
          <w:p w14:paraId="66FF1F38" w14:textId="6F025BC7" w:rsidR="00632AB1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632AB1" w:rsidRPr="0015780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47" w:type="pct"/>
            <w:shd w:val="clear" w:color="auto" w:fill="auto"/>
          </w:tcPr>
          <w:p w14:paraId="645DA5E5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7B23A60" w14:textId="52AA442D" w:rsidR="00632AB1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0B765C34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6BBFCF3" w14:textId="1C677EFA" w:rsidR="00632AB1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632AB1" w:rsidRPr="0015780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47" w:type="pct"/>
          </w:tcPr>
          <w:p w14:paraId="04E3C9C0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BF8B90" w14:textId="2FF72526" w:rsidR="00632AB1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32AB1" w:rsidRPr="008C010D" w14:paraId="69CFAE84" w14:textId="77777777" w:rsidTr="00BE672D">
        <w:tc>
          <w:tcPr>
            <w:tcW w:w="2066" w:type="pct"/>
          </w:tcPr>
          <w:p w14:paraId="419B1AF3" w14:textId="77777777" w:rsidR="00632AB1" w:rsidRPr="008C010D" w:rsidRDefault="00632AB1" w:rsidP="00632AB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7665C6D3" w14:textId="55F32541" w:rsidR="00632AB1" w:rsidRPr="0048255F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632AB1" w:rsidRPr="00157800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65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398971BB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68DCEE1F" w14:textId="2ADECDF4" w:rsidR="00632AB1" w:rsidRPr="0048255F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47" w:type="pct"/>
            <w:shd w:val="clear" w:color="auto" w:fill="auto"/>
          </w:tcPr>
          <w:p w14:paraId="7EA7F745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CC6145F" w14:textId="6954DE8E" w:rsidR="00632AB1" w:rsidRPr="0048255F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632AB1" w:rsidRPr="00157800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65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26082F32" w14:textId="77777777" w:rsidR="00632AB1" w:rsidRPr="0048255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3074ADC" w14:textId="0943221D" w:rsidR="00632AB1" w:rsidRPr="0048255F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632AB1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632AB1" w:rsidRPr="008C010D" w14:paraId="53CBF99C" w14:textId="77777777" w:rsidTr="00BE672D">
        <w:tc>
          <w:tcPr>
            <w:tcW w:w="2066" w:type="pct"/>
          </w:tcPr>
          <w:p w14:paraId="5F66DA90" w14:textId="77777777" w:rsidR="00632AB1" w:rsidRPr="003474EF" w:rsidRDefault="00632AB1" w:rsidP="00632AB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80CAB">
              <w:rPr>
                <w:rFonts w:ascii="Angsana New" w:hAnsi="Angsana New" w:cs="Angsana New" w:hint="cs"/>
                <w:cs/>
                <w:lang w:val="en-US"/>
              </w:rPr>
              <w:tab/>
            </w:r>
            <w:r w:rsidRPr="003474E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BB3A3" w14:textId="29F6485C" w:rsidR="00632AB1" w:rsidRPr="00E63EB6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32AB1" w:rsidRPr="00E63E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12872838" w14:textId="77777777" w:rsidR="00632AB1" w:rsidRPr="003474E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EA211" w14:textId="68A53CDB" w:rsidR="00632AB1" w:rsidRPr="00B44DB0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32A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403C4915" w14:textId="77777777" w:rsidR="00632AB1" w:rsidRPr="003474E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C7B7A" w14:textId="65151FAA" w:rsidR="00632AB1" w:rsidRPr="003474EF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32AB1" w:rsidRPr="001578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36A9D0C9" w14:textId="77777777" w:rsidR="00632AB1" w:rsidRPr="003474EF" w:rsidRDefault="00632AB1" w:rsidP="00632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BBB8437" w14:textId="326FD86D" w:rsidR="00632AB1" w:rsidRPr="00A93628" w:rsidRDefault="00B070E9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32A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5333C863" w14:textId="77777777" w:rsidR="00736FF0" w:rsidRDefault="00736FF0" w:rsidP="00151C80">
      <w:pPr>
        <w:pStyle w:val="FSContent"/>
        <w:ind w:left="0"/>
        <w:rPr>
          <w:sz w:val="20"/>
          <w:szCs w:val="20"/>
        </w:rPr>
      </w:pPr>
    </w:p>
    <w:p w14:paraId="417037E4" w14:textId="77777777" w:rsidR="004E5B22" w:rsidRDefault="004E5B22" w:rsidP="00921B60">
      <w:pPr>
        <w:pStyle w:val="FSContent"/>
        <w:rPr>
          <w:cs/>
        </w:rPr>
      </w:pPr>
      <w:r>
        <w:rPr>
          <w:cs/>
        </w:rPr>
        <w:br w:type="page"/>
      </w:r>
    </w:p>
    <w:p w14:paraId="049B5B54" w14:textId="1E61C0B5" w:rsidR="00D01D44" w:rsidRPr="003C47FE" w:rsidRDefault="00D01D44" w:rsidP="00921B60">
      <w:pPr>
        <w:pStyle w:val="FSContent"/>
        <w:rPr>
          <w:cs/>
        </w:rPr>
      </w:pPr>
      <w:r w:rsidRPr="003C47FE">
        <w:rPr>
          <w:cs/>
        </w:rPr>
        <w:t>ยอดคงเหลือกับ</w:t>
      </w:r>
      <w:r w:rsidR="00EA33CC" w:rsidRPr="003C47FE">
        <w:rPr>
          <w:cs/>
        </w:rPr>
        <w:t>บุคคลหรือ</w:t>
      </w:r>
      <w:r w:rsidRPr="003C47FE">
        <w:rPr>
          <w:cs/>
        </w:rPr>
        <w:t xml:space="preserve">กิจการที่เกี่ยวข้องกัน ณ วันที่ </w:t>
      </w:r>
      <w:r w:rsidR="00B070E9" w:rsidRPr="00B070E9">
        <w:t>31</w:t>
      </w:r>
      <w:r w:rsidRPr="003C47FE">
        <w:rPr>
          <w:cs/>
        </w:rPr>
        <w:t xml:space="preserve"> ธันวาคม มีดังนี้</w:t>
      </w:r>
    </w:p>
    <w:p w14:paraId="570B656E" w14:textId="77777777" w:rsidR="00D01D44" w:rsidRPr="00E41F09" w:rsidRDefault="00D01D44" w:rsidP="008E5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8"/>
        <w:gridCol w:w="1254"/>
        <w:gridCol w:w="269"/>
        <w:gridCol w:w="1078"/>
        <w:gridCol w:w="269"/>
        <w:gridCol w:w="1074"/>
      </w:tblGrid>
      <w:tr w:rsidR="00BE672D" w:rsidRPr="008C010D" w14:paraId="1583D316" w14:textId="77777777" w:rsidTr="00235273">
        <w:tc>
          <w:tcPr>
            <w:tcW w:w="2064" w:type="pct"/>
          </w:tcPr>
          <w:p w14:paraId="6B3F047A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6B9B9C27" w14:textId="32C96B7A" w:rsidR="00BE672D" w:rsidRPr="005B42F0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BC26A4B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C74AF43" w14:textId="0BB85638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23748C63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93A6CEF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71E4CA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962FCA9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72D" w:rsidRPr="008C010D" w14:paraId="35C5BA35" w14:textId="77777777" w:rsidTr="00235273">
        <w:tc>
          <w:tcPr>
            <w:tcW w:w="2064" w:type="pct"/>
          </w:tcPr>
          <w:p w14:paraId="7D45B7D9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6AAFD42" w14:textId="742CF1CC" w:rsidR="00BE672D" w:rsidRPr="005B42F0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8C2CFE1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4ADAACE" w14:textId="39D057EB" w:rsidR="00BE672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157E5FEE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C32DEB1" w14:textId="77777777" w:rsidR="00BE672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695ECBD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0A7F098" w14:textId="77777777" w:rsidR="00BE672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72D" w:rsidRPr="008C010D" w14:paraId="11430260" w14:textId="77777777" w:rsidTr="00235273">
        <w:tc>
          <w:tcPr>
            <w:tcW w:w="2064" w:type="pct"/>
          </w:tcPr>
          <w:p w14:paraId="7D854590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CCA9BFF" w14:textId="7B450E13" w:rsidR="00BE672D" w:rsidRPr="005B42F0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3CF7B0E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9B06D7A" w14:textId="08C9A758" w:rsidR="00BE672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1064AD4D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1591D7F" w14:textId="77777777" w:rsidR="00BE672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CD3F4B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701F5E4" w14:textId="77777777" w:rsidR="00BE672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72D" w:rsidRPr="008C010D" w14:paraId="44FDB0D1" w14:textId="77777777" w:rsidTr="00235273">
        <w:tc>
          <w:tcPr>
            <w:tcW w:w="2064" w:type="pct"/>
          </w:tcPr>
          <w:p w14:paraId="52BEC87C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14:paraId="7C1E0BF1" w14:textId="03449381" w:rsidR="00BE672D" w:rsidRPr="005B42F0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7BD2705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1E8EB812" w14:textId="2AB9BE61" w:rsidR="00BE672D" w:rsidRPr="005B42F0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6438486E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5E3F7F26" w14:textId="77777777" w:rsidR="00BE672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047E" w:rsidRPr="008C010D" w14:paraId="476BBD07" w14:textId="77777777" w:rsidTr="00E7047E">
        <w:trPr>
          <w:tblHeader/>
        </w:trPr>
        <w:tc>
          <w:tcPr>
            <w:tcW w:w="2064" w:type="pct"/>
          </w:tcPr>
          <w:p w14:paraId="53751DDD" w14:textId="77777777"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4F077C41" w14:textId="43C5449C" w:rsidR="00E7047E" w:rsidRPr="008C010D" w:rsidRDefault="00B070E9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6D36A2B3" w14:textId="77777777"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40CAC1B" w14:textId="28114817" w:rsidR="00E7047E" w:rsidRPr="008C010D" w:rsidRDefault="00B070E9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533640B" w14:textId="77777777"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F91EAD7" w14:textId="6C9FED66" w:rsidR="00E7047E" w:rsidRPr="008C010D" w:rsidRDefault="00B070E9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BEB02B7" w14:textId="77777777"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1D3DA55" w14:textId="4724A053" w:rsidR="00E7047E" w:rsidRPr="008C010D" w:rsidRDefault="00B070E9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7047E" w:rsidRPr="008C010D" w14:paraId="7D3F078F" w14:textId="77777777" w:rsidTr="00E7047E">
        <w:trPr>
          <w:tblHeader/>
        </w:trPr>
        <w:tc>
          <w:tcPr>
            <w:tcW w:w="2064" w:type="pct"/>
          </w:tcPr>
          <w:p w14:paraId="0B3FA0B2" w14:textId="77777777"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6" w:type="pct"/>
            <w:gridSpan w:val="7"/>
          </w:tcPr>
          <w:p w14:paraId="23047667" w14:textId="77777777"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72D" w:rsidRPr="008C010D" w14:paraId="2021F9FA" w14:textId="77777777" w:rsidTr="00CE4CA2">
        <w:tc>
          <w:tcPr>
            <w:tcW w:w="2064" w:type="pct"/>
          </w:tcPr>
          <w:p w14:paraId="7611F75A" w14:textId="77777777" w:rsidR="00BE672D" w:rsidRPr="000474F2" w:rsidRDefault="00BE672D" w:rsidP="00BE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8" w:type="pct"/>
          </w:tcPr>
          <w:p w14:paraId="2A4B2205" w14:textId="52704CAC" w:rsidR="00BE672D" w:rsidRPr="004446C0" w:rsidRDefault="00814E80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32714B" w:rsidRPr="0032714B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14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1F64EA11" w14:textId="77777777" w:rsidR="00BE672D" w:rsidRPr="0048255F" w:rsidRDefault="00BE672D" w:rsidP="00BE67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7D745641" w14:textId="0C1497B7" w:rsidR="00BE672D" w:rsidRPr="004446C0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BE672D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147" w:type="pct"/>
          </w:tcPr>
          <w:p w14:paraId="731DF1C6" w14:textId="77777777" w:rsidR="00BE672D" w:rsidRPr="0048255F" w:rsidRDefault="00BE672D" w:rsidP="00BE67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D12400" w14:textId="43D3D3E5" w:rsidR="00BE672D" w:rsidRPr="004446C0" w:rsidRDefault="00814E80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32714B" w:rsidRPr="0032714B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14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85F0392" w14:textId="77777777" w:rsidR="00BE672D" w:rsidRPr="0048255F" w:rsidRDefault="00BE672D" w:rsidP="00BE67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018BD47" w14:textId="0C4B72D9" w:rsidR="00BE672D" w:rsidRPr="004446C0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BE672D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768</w:t>
            </w:r>
          </w:p>
        </w:tc>
      </w:tr>
      <w:tr w:rsidR="00BE672D" w:rsidRPr="008C010D" w14:paraId="7DB1D4A5" w14:textId="77777777" w:rsidTr="00CE4CA2">
        <w:tc>
          <w:tcPr>
            <w:tcW w:w="2064" w:type="pct"/>
          </w:tcPr>
          <w:p w14:paraId="527FB39A" w14:textId="77777777" w:rsidR="00BE672D" w:rsidRPr="0053132A" w:rsidRDefault="00BE672D" w:rsidP="00BE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0819F53D" w14:textId="741B6366" w:rsidR="00BE672D" w:rsidRPr="008C010D" w:rsidRDefault="00B070E9" w:rsidP="0032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6E1D3EA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008B9F0A" w14:textId="79C3CAD2" w:rsidR="00BE672D" w:rsidRPr="008C010D" w:rsidRDefault="00B070E9" w:rsidP="00BE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7" w:type="pct"/>
          </w:tcPr>
          <w:p w14:paraId="0760ECBF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C671203" w14:textId="634712B1" w:rsidR="00BE672D" w:rsidRPr="008C010D" w:rsidRDefault="00B070E9" w:rsidP="0032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92ACC08" w14:textId="77777777" w:rsidR="00BE672D" w:rsidRPr="008C010D" w:rsidRDefault="00BE672D" w:rsidP="00BE6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9E1FCF3" w14:textId="7229578D" w:rsidR="00BE672D" w:rsidRPr="008C010D" w:rsidRDefault="00B070E9" w:rsidP="00BE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BE672D" w:rsidRPr="00A74DEE" w14:paraId="7CC3B4A6" w14:textId="77777777" w:rsidTr="00CE4CA2">
        <w:tc>
          <w:tcPr>
            <w:tcW w:w="2064" w:type="pct"/>
          </w:tcPr>
          <w:p w14:paraId="2A37C8B6" w14:textId="77777777" w:rsidR="00BE672D" w:rsidRDefault="00BE672D" w:rsidP="00BE672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391BB0E1" w14:textId="2B0D495D" w:rsidR="00BE672D" w:rsidRPr="00163531" w:rsidRDefault="00814E80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2714B" w:rsidRPr="001635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6" w:type="pct"/>
          </w:tcPr>
          <w:p w14:paraId="765D7B81" w14:textId="77777777" w:rsidR="00BE672D" w:rsidRPr="0048255F" w:rsidRDefault="00BE672D" w:rsidP="00BE67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B5806E9" w14:textId="1C4D3F11" w:rsidR="00BE672D" w:rsidRPr="00E7047E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E6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7B0E0D01" w14:textId="77777777" w:rsidR="00BE672D" w:rsidRPr="0048255F" w:rsidRDefault="00BE672D" w:rsidP="00BE67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515E303" w14:textId="7C77366E" w:rsidR="00BE672D" w:rsidRPr="0032714B" w:rsidRDefault="00814E80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2714B" w:rsidRPr="003271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7" w:type="pct"/>
          </w:tcPr>
          <w:p w14:paraId="13B2C97A" w14:textId="77777777" w:rsidR="00BE672D" w:rsidRPr="0048255F" w:rsidRDefault="00BE672D" w:rsidP="00BE67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CE80990" w14:textId="7801A67F" w:rsidR="00BE672D" w:rsidRPr="00E7047E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E6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BE672D" w:rsidRPr="00A74DEE" w14:paraId="6ECB56F2" w14:textId="77777777" w:rsidTr="00CE4CA2">
        <w:tc>
          <w:tcPr>
            <w:tcW w:w="2064" w:type="pct"/>
          </w:tcPr>
          <w:p w14:paraId="0198B2F1" w14:textId="77777777" w:rsidR="00BE672D" w:rsidRDefault="00BE672D" w:rsidP="00BE672D">
            <w:pPr>
              <w:pStyle w:val="FSBlank"/>
              <w:ind w:firstLine="0"/>
              <w:rPr>
                <w:sz w:val="30"/>
                <w:szCs w:val="30"/>
              </w:rPr>
            </w:pPr>
            <w:r w:rsidRPr="00BD0B40">
              <w:rPr>
                <w:i/>
                <w:iCs/>
                <w:sz w:val="30"/>
                <w:szCs w:val="30"/>
                <w:cs/>
              </w:rPr>
              <w:t>หัก</w:t>
            </w:r>
            <w:r w:rsidRPr="00CE4CA2">
              <w:rPr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hint="cs"/>
                <w:sz w:val="30"/>
                <w:szCs w:val="30"/>
                <w:cs/>
              </w:rPr>
              <w:t>ด้านเครดิต</w:t>
            </w:r>
          </w:p>
          <w:p w14:paraId="51594775" w14:textId="23CCC470" w:rsidR="00BE672D" w:rsidRPr="00BE672D" w:rsidRDefault="00BE672D" w:rsidP="00BE672D">
            <w:pPr>
              <w:pStyle w:val="FSBlank"/>
              <w:ind w:left="526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ที่คาดว่าจะเกิดขึ้น</w:t>
            </w:r>
            <w:r w:rsidRPr="00CE4CA2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E80A733" w14:textId="77777777" w:rsidR="00BE672D" w:rsidRDefault="00BE672D" w:rsidP="0032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3AAEC992" w14:textId="17436E87" w:rsidR="0032714B" w:rsidRPr="00E5014D" w:rsidRDefault="0032714B" w:rsidP="0032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1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E77B889" w14:textId="77777777" w:rsidR="00BE672D" w:rsidRPr="00E5014D" w:rsidRDefault="00BE672D" w:rsidP="00BE67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D1D93CF" w14:textId="77777777" w:rsidR="00BE672D" w:rsidRDefault="00BE672D" w:rsidP="0032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416DC840" w14:textId="51B8E45D" w:rsidR="00BE672D" w:rsidRPr="00E5014D" w:rsidRDefault="00BE672D" w:rsidP="00BE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A80F20" w14:textId="77777777" w:rsidR="00BE672D" w:rsidRPr="00E5014D" w:rsidRDefault="00BE672D" w:rsidP="00BE67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F0AE264" w14:textId="77777777" w:rsidR="0032714B" w:rsidRDefault="0032714B" w:rsidP="00BE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17EA377A" w14:textId="737588B8" w:rsidR="00BE672D" w:rsidRPr="00E5014D" w:rsidRDefault="0032714B" w:rsidP="00BE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271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F5F0616" w14:textId="77777777" w:rsidR="00BE672D" w:rsidRPr="00E5014D" w:rsidRDefault="00BE672D" w:rsidP="00BE67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BCC3FD2" w14:textId="77777777" w:rsidR="00BE672D" w:rsidRDefault="00BE672D" w:rsidP="00BE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1E950BF" w14:textId="32BC45BD" w:rsidR="00BE672D" w:rsidRPr="00E5014D" w:rsidRDefault="00BE672D" w:rsidP="00BE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72D" w:rsidRPr="00A74DEE" w14:paraId="62A83263" w14:textId="77777777" w:rsidTr="00CE4CA2">
        <w:tc>
          <w:tcPr>
            <w:tcW w:w="2064" w:type="pct"/>
          </w:tcPr>
          <w:p w14:paraId="09D37E87" w14:textId="77777777" w:rsidR="00BE672D" w:rsidRPr="00B919A8" w:rsidRDefault="00BE672D" w:rsidP="00BE672D">
            <w:pPr>
              <w:pStyle w:val="FSBlank"/>
              <w:ind w:firstLine="0"/>
              <w:rPr>
                <w:sz w:val="30"/>
                <w:szCs w:val="30"/>
                <w:cs/>
              </w:rPr>
            </w:pPr>
            <w:r w:rsidRPr="00B919A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11A9A7C9" w14:textId="59FC4259" w:rsidR="00BE672D" w:rsidRPr="00163531" w:rsidRDefault="00814E80" w:rsidP="0032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2714B" w:rsidRPr="001635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6" w:type="pct"/>
          </w:tcPr>
          <w:p w14:paraId="349679FA" w14:textId="77777777" w:rsidR="00BE672D" w:rsidRPr="00B919A8" w:rsidRDefault="00BE672D" w:rsidP="00BE67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0BD228E4" w14:textId="7F509599" w:rsidR="00BE672D" w:rsidRPr="00B919A8" w:rsidRDefault="00B070E9" w:rsidP="00B3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E672D" w:rsidRPr="00B919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187767BB" w14:textId="77777777" w:rsidR="00BE672D" w:rsidRPr="00B919A8" w:rsidRDefault="00BE672D" w:rsidP="00BE67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7D32D8D" w14:textId="7A8EB3FD" w:rsidR="00BE672D" w:rsidRPr="00B919A8" w:rsidRDefault="00814E80" w:rsidP="00BE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2714B" w:rsidRPr="003271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7" w:type="pct"/>
          </w:tcPr>
          <w:p w14:paraId="3B87520A" w14:textId="77777777" w:rsidR="00BE672D" w:rsidRPr="00B919A8" w:rsidRDefault="00BE672D" w:rsidP="00BE67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1631EFA" w14:textId="68E326D6" w:rsidR="00BE672D" w:rsidRPr="00B919A8" w:rsidRDefault="00B070E9" w:rsidP="00BE6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E672D" w:rsidRPr="00B919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051ED0" w:rsidRPr="00A74DEE" w14:paraId="450984D6" w14:textId="77777777" w:rsidTr="003D1642">
        <w:tc>
          <w:tcPr>
            <w:tcW w:w="2064" w:type="pct"/>
          </w:tcPr>
          <w:p w14:paraId="69A1EA70" w14:textId="77777777" w:rsidR="00051ED0" w:rsidRPr="00B919A8" w:rsidRDefault="00051ED0" w:rsidP="00B919A8">
            <w:pPr>
              <w:pStyle w:val="FSBlank"/>
              <w:ind w:firstLine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03ABA8CD" w14:textId="77777777" w:rsidR="00051ED0" w:rsidRPr="00163531" w:rsidRDefault="00051ED0" w:rsidP="0016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777957" w14:textId="77777777" w:rsidR="00051ED0" w:rsidRPr="00B919A8" w:rsidRDefault="00051ED0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6176F9A3" w14:textId="77777777" w:rsidR="00051ED0" w:rsidRPr="00B919A8" w:rsidRDefault="00051ED0" w:rsidP="00B9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53C5F2" w14:textId="77777777" w:rsidR="00051ED0" w:rsidRPr="00B919A8" w:rsidRDefault="00051ED0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4DDA5B0" w14:textId="77777777" w:rsidR="00051ED0" w:rsidRPr="00B919A8" w:rsidRDefault="00051ED0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62A236E" w14:textId="77777777" w:rsidR="00051ED0" w:rsidRPr="00B919A8" w:rsidRDefault="00051ED0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99E32A3" w14:textId="77777777" w:rsidR="00051ED0" w:rsidRPr="00B919A8" w:rsidRDefault="00051ED0" w:rsidP="002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1642" w:rsidRPr="00A74DEE" w14:paraId="6FE86442" w14:textId="77777777" w:rsidTr="003D1642">
        <w:tc>
          <w:tcPr>
            <w:tcW w:w="2064" w:type="pct"/>
          </w:tcPr>
          <w:p w14:paraId="11011307" w14:textId="0EB7C1F0" w:rsidR="003D1642" w:rsidRPr="00446455" w:rsidRDefault="003D1642" w:rsidP="00B919A8">
            <w:pPr>
              <w:pStyle w:val="FSBlank"/>
              <w:ind w:firstLine="0"/>
              <w:rPr>
                <w:sz w:val="30"/>
                <w:szCs w:val="30"/>
                <w:cs/>
              </w:rPr>
            </w:pPr>
            <w:r w:rsidRPr="00446455">
              <w:rPr>
                <w:rFonts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38" w:type="pct"/>
          </w:tcPr>
          <w:p w14:paraId="7143A48B" w14:textId="77777777" w:rsidR="003D1642" w:rsidRPr="00163531" w:rsidRDefault="003D1642" w:rsidP="0016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0C60C1" w14:textId="77777777" w:rsidR="003D1642" w:rsidRPr="00B919A8" w:rsidRDefault="003D1642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4E8BA7C" w14:textId="77777777" w:rsidR="003D1642" w:rsidRPr="00B919A8" w:rsidRDefault="003D1642" w:rsidP="00B9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F46EFE0" w14:textId="77777777" w:rsidR="003D1642" w:rsidRPr="00B919A8" w:rsidRDefault="003D1642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6D537E" w14:textId="77777777" w:rsidR="003D1642" w:rsidRPr="00B919A8" w:rsidRDefault="003D1642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028F0EC" w14:textId="77777777" w:rsidR="003D1642" w:rsidRPr="00B919A8" w:rsidRDefault="003D1642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AF7A02" w14:textId="77777777" w:rsidR="003D1642" w:rsidRPr="00B919A8" w:rsidRDefault="003D1642" w:rsidP="002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1642" w:rsidRPr="00A74DEE" w14:paraId="0BC76513" w14:textId="77777777" w:rsidTr="00446455">
        <w:tc>
          <w:tcPr>
            <w:tcW w:w="2064" w:type="pct"/>
          </w:tcPr>
          <w:p w14:paraId="13948391" w14:textId="159E3001" w:rsidR="003D1642" w:rsidRPr="00446455" w:rsidRDefault="00B85A67" w:rsidP="00B85A67">
            <w:pPr>
              <w:pStyle w:val="FSBlank"/>
              <w:ind w:firstLine="166"/>
              <w:rPr>
                <w:sz w:val="30"/>
                <w:szCs w:val="30"/>
              </w:rPr>
            </w:pPr>
            <w:r w:rsidRPr="00446455">
              <w:rPr>
                <w:rFonts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070E9" w:rsidRPr="00B070E9">
              <w:rPr>
                <w:sz w:val="30"/>
                <w:szCs w:val="30"/>
              </w:rPr>
              <w:t>31</w:t>
            </w:r>
            <w:r w:rsidRPr="00446455">
              <w:rPr>
                <w:sz w:val="30"/>
                <w:szCs w:val="30"/>
              </w:rPr>
              <w:t xml:space="preserve"> </w:t>
            </w:r>
            <w:r w:rsidRPr="00446455"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43880E71" w14:textId="7B14EEA2" w:rsidR="003D1642" w:rsidRPr="00163531" w:rsidRDefault="0032714B" w:rsidP="0032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35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59EEACD" w14:textId="77777777" w:rsidR="003D1642" w:rsidRPr="00B919A8" w:rsidRDefault="003D1642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4CA2ADF0" w14:textId="7B08F442" w:rsidR="003D1642" w:rsidRPr="00B919A8" w:rsidRDefault="00446455" w:rsidP="00B9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7F7A682" w14:textId="77777777" w:rsidR="003D1642" w:rsidRPr="00B919A8" w:rsidRDefault="003D1642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2BB864C" w14:textId="00F330ED" w:rsidR="003D1642" w:rsidRPr="00B919A8" w:rsidRDefault="0032714B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714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F1BC682" w14:textId="77777777" w:rsidR="003D1642" w:rsidRPr="00B919A8" w:rsidRDefault="003D1642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279B4C35" w14:textId="4A9A40DE" w:rsidR="003D1642" w:rsidRPr="00B919A8" w:rsidRDefault="00446455" w:rsidP="002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346CC" w:rsidRPr="00A74DEE" w14:paraId="5080BB86" w14:textId="77777777" w:rsidTr="003D1642">
        <w:tc>
          <w:tcPr>
            <w:tcW w:w="2064" w:type="pct"/>
          </w:tcPr>
          <w:p w14:paraId="02F2B4C5" w14:textId="77777777" w:rsidR="001346CC" w:rsidRPr="00B919A8" w:rsidRDefault="001346CC" w:rsidP="00B919A8">
            <w:pPr>
              <w:pStyle w:val="FSBlank"/>
              <w:ind w:firstLine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340D8FA2" w14:textId="77777777" w:rsidR="001346CC" w:rsidRPr="00B919A8" w:rsidRDefault="001346CC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74C0352" w14:textId="77777777" w:rsidR="001346CC" w:rsidRPr="00B919A8" w:rsidRDefault="001346CC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A28143B" w14:textId="77777777" w:rsidR="001346CC" w:rsidRPr="00B919A8" w:rsidRDefault="001346CC" w:rsidP="00B9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E9CD671" w14:textId="77777777" w:rsidR="001346CC" w:rsidRPr="00B919A8" w:rsidRDefault="001346CC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DB7552" w14:textId="77777777" w:rsidR="001346CC" w:rsidRPr="00B919A8" w:rsidRDefault="001346CC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B3098DC" w14:textId="77777777" w:rsidR="001346CC" w:rsidRPr="00B919A8" w:rsidRDefault="001346CC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2653A78" w14:textId="77777777" w:rsidR="001346CC" w:rsidRPr="00B919A8" w:rsidRDefault="001346CC" w:rsidP="002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564D" w:rsidRPr="00A74DEE" w14:paraId="612D6937" w14:textId="77777777" w:rsidTr="00E7047E">
        <w:tc>
          <w:tcPr>
            <w:tcW w:w="2064" w:type="pct"/>
          </w:tcPr>
          <w:p w14:paraId="28CE1C35" w14:textId="77777777" w:rsidR="00C9564D" w:rsidRPr="00657D68" w:rsidRDefault="00C9564D" w:rsidP="00C9564D">
            <w:pPr>
              <w:pStyle w:val="FSBlank"/>
              <w:rPr>
                <w:cs/>
              </w:rPr>
            </w:pPr>
          </w:p>
        </w:tc>
        <w:tc>
          <w:tcPr>
            <w:tcW w:w="638" w:type="pct"/>
          </w:tcPr>
          <w:p w14:paraId="061CF081" w14:textId="20F2BE05" w:rsidR="00C9564D" w:rsidRPr="005B42F0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F4330C6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FB2E056" w14:textId="0466A0D4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3C553D3A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D1AA8D2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CB5674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DC09BFE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564D" w:rsidRPr="00A74DEE" w14:paraId="3FAF1ED9" w14:textId="77777777" w:rsidTr="00E7047E">
        <w:tc>
          <w:tcPr>
            <w:tcW w:w="2064" w:type="pct"/>
          </w:tcPr>
          <w:p w14:paraId="262A4C42" w14:textId="77777777" w:rsidR="00C9564D" w:rsidRPr="00657D68" w:rsidRDefault="00C9564D" w:rsidP="00C9564D">
            <w:pPr>
              <w:pStyle w:val="FSBlank"/>
              <w:rPr>
                <w:cs/>
              </w:rPr>
            </w:pPr>
          </w:p>
        </w:tc>
        <w:tc>
          <w:tcPr>
            <w:tcW w:w="638" w:type="pct"/>
          </w:tcPr>
          <w:p w14:paraId="3FBC3B52" w14:textId="1B707B18" w:rsidR="00C9564D" w:rsidRPr="005B42F0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33C8D3C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5030579" w14:textId="7034A873" w:rsidR="00C9564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4FF5C228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2265226" w14:textId="77777777" w:rsidR="00C9564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2A3893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5C91ECA" w14:textId="77777777" w:rsidR="00C9564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564D" w:rsidRPr="00A74DEE" w14:paraId="45578612" w14:textId="77777777" w:rsidTr="00E7047E">
        <w:tc>
          <w:tcPr>
            <w:tcW w:w="2064" w:type="pct"/>
          </w:tcPr>
          <w:p w14:paraId="3C3F413A" w14:textId="77777777" w:rsidR="00C9564D" w:rsidRPr="00657D68" w:rsidRDefault="00C9564D" w:rsidP="00C9564D">
            <w:pPr>
              <w:pStyle w:val="FSBlank"/>
              <w:rPr>
                <w:cs/>
              </w:rPr>
            </w:pPr>
          </w:p>
        </w:tc>
        <w:tc>
          <w:tcPr>
            <w:tcW w:w="638" w:type="pct"/>
          </w:tcPr>
          <w:p w14:paraId="61B6121A" w14:textId="452F17D1" w:rsidR="00C9564D" w:rsidRPr="005B42F0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0E16CF4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31D89A3" w14:textId="2F2F2FE6" w:rsidR="00C9564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1F35E026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0E4D28B" w14:textId="77777777" w:rsidR="00C9564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6E0CF1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9F34980" w14:textId="77777777" w:rsidR="00C9564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564D" w:rsidRPr="00A74DEE" w14:paraId="384EF8DF" w14:textId="77777777" w:rsidTr="00E7047E">
        <w:tc>
          <w:tcPr>
            <w:tcW w:w="2064" w:type="pct"/>
          </w:tcPr>
          <w:p w14:paraId="49BF40D2" w14:textId="77777777" w:rsidR="00C9564D" w:rsidRPr="00657D68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638" w:type="pct"/>
          </w:tcPr>
          <w:p w14:paraId="4926A1CA" w14:textId="3EC5DD5C" w:rsidR="00C9564D" w:rsidRPr="005B42F0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A1992A1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21B18EE" w14:textId="74B2411E" w:rsidR="00C9564D" w:rsidRPr="005B42F0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149858A0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338CB6D6" w14:textId="77777777" w:rsidR="00C9564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564D" w:rsidRPr="00A74DEE" w14:paraId="24165C6A" w14:textId="77777777" w:rsidTr="00E7047E">
        <w:tc>
          <w:tcPr>
            <w:tcW w:w="2064" w:type="pct"/>
          </w:tcPr>
          <w:p w14:paraId="48AE67A4" w14:textId="77777777" w:rsidR="00C9564D" w:rsidRPr="00657D68" w:rsidRDefault="00C9564D" w:rsidP="00C9564D">
            <w:pPr>
              <w:pStyle w:val="FSBlank"/>
              <w:rPr>
                <w:cs/>
              </w:rPr>
            </w:pPr>
          </w:p>
        </w:tc>
        <w:tc>
          <w:tcPr>
            <w:tcW w:w="638" w:type="pct"/>
          </w:tcPr>
          <w:p w14:paraId="65CAD63E" w14:textId="11664522" w:rsidR="00C9564D" w:rsidRPr="008C010D" w:rsidRDefault="00B070E9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189F64B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14BA790F" w14:textId="6A38A8B2" w:rsidR="00C9564D" w:rsidRPr="008C010D" w:rsidRDefault="00B070E9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0C2F7CF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2A9A55A" w14:textId="3C5E2788" w:rsidR="00C9564D" w:rsidRPr="008C010D" w:rsidRDefault="00B070E9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1394FC7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EB65638" w14:textId="6E4D3E33" w:rsidR="00C9564D" w:rsidRPr="008C010D" w:rsidRDefault="00B070E9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9564D" w:rsidRPr="00A74DEE" w14:paraId="33FA8A8C" w14:textId="77777777" w:rsidTr="00E7047E">
        <w:tc>
          <w:tcPr>
            <w:tcW w:w="2064" w:type="pct"/>
          </w:tcPr>
          <w:p w14:paraId="08E41F95" w14:textId="77777777" w:rsidR="00C9564D" w:rsidRPr="00657D68" w:rsidRDefault="00C9564D" w:rsidP="00C9564D">
            <w:pPr>
              <w:pStyle w:val="FSBlank"/>
              <w:rPr>
                <w:cs/>
              </w:rPr>
            </w:pPr>
          </w:p>
        </w:tc>
        <w:tc>
          <w:tcPr>
            <w:tcW w:w="2936" w:type="pct"/>
            <w:gridSpan w:val="7"/>
          </w:tcPr>
          <w:p w14:paraId="329C5F23" w14:textId="77777777" w:rsidR="00C9564D" w:rsidRPr="00657D68" w:rsidRDefault="00C9564D" w:rsidP="00C9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64D" w:rsidRPr="00A74DEE" w14:paraId="078C4919" w14:textId="77777777" w:rsidTr="00E7047E">
        <w:tc>
          <w:tcPr>
            <w:tcW w:w="2064" w:type="pct"/>
          </w:tcPr>
          <w:p w14:paraId="2DA1E59E" w14:textId="77777777" w:rsidR="00C9564D" w:rsidRPr="00430BE4" w:rsidRDefault="00C9564D" w:rsidP="00C9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8" w:type="pct"/>
          </w:tcPr>
          <w:p w14:paraId="36F2A030" w14:textId="3FEC50C5" w:rsidR="00C9564D" w:rsidRPr="00657D68" w:rsidRDefault="00814E80" w:rsidP="0009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6" w:type="pct"/>
          </w:tcPr>
          <w:p w14:paraId="14F81759" w14:textId="77777777" w:rsidR="00C9564D" w:rsidRPr="00657D68" w:rsidRDefault="00C9564D" w:rsidP="00C956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0CA476DE" w14:textId="635AF652" w:rsidR="00C9564D" w:rsidRPr="00657D68" w:rsidRDefault="00814E80" w:rsidP="00C9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C70EBB5" w14:textId="77777777" w:rsidR="00C9564D" w:rsidRPr="00657D68" w:rsidRDefault="00C9564D" w:rsidP="00C956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0F360D" w14:textId="1C244FB9" w:rsidR="00C9564D" w:rsidRPr="00657D68" w:rsidRDefault="00814E80" w:rsidP="00C9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7" w:type="pct"/>
          </w:tcPr>
          <w:p w14:paraId="69996C82" w14:textId="77777777" w:rsidR="00C9564D" w:rsidRPr="00657D68" w:rsidRDefault="00C9564D" w:rsidP="00C956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3DE4A49F" w14:textId="648D0EA0" w:rsidR="00C9564D" w:rsidRPr="00657D68" w:rsidRDefault="00814E80" w:rsidP="00C9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9564D" w:rsidRPr="00A74DEE" w14:paraId="7587AC69" w14:textId="77777777" w:rsidTr="00E7047E">
        <w:tc>
          <w:tcPr>
            <w:tcW w:w="2064" w:type="pct"/>
          </w:tcPr>
          <w:p w14:paraId="2BDCF5B0" w14:textId="77777777" w:rsidR="00C9564D" w:rsidRDefault="00C9564D" w:rsidP="00C9564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6CA1DDA" w14:textId="511DA976" w:rsidR="00C9564D" w:rsidRPr="00163531" w:rsidRDefault="00814E80" w:rsidP="0009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46" w:type="pct"/>
          </w:tcPr>
          <w:p w14:paraId="22E827E3" w14:textId="77777777" w:rsidR="00C9564D" w:rsidRPr="0048255F" w:rsidRDefault="00C9564D" w:rsidP="00C956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3F4EF453" w14:textId="78228D14" w:rsidR="00C9564D" w:rsidRPr="00E7047E" w:rsidRDefault="00814E80" w:rsidP="00C9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2FFEB38" w14:textId="77777777" w:rsidR="00C9564D" w:rsidRPr="00E7047E" w:rsidRDefault="00C9564D" w:rsidP="00C956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EEF9FBB" w14:textId="2A922986" w:rsidR="00C9564D" w:rsidRPr="00094CB6" w:rsidRDefault="00814E80" w:rsidP="00C9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47" w:type="pct"/>
          </w:tcPr>
          <w:p w14:paraId="09CFA15A" w14:textId="77777777" w:rsidR="00C9564D" w:rsidRPr="0048255F" w:rsidRDefault="00C9564D" w:rsidP="00C956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D6DBA0E" w14:textId="57920A4F" w:rsidR="00C9564D" w:rsidRPr="00E7047E" w:rsidRDefault="00814E80" w:rsidP="00C9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C9564D" w:rsidRPr="00A74DEE" w14:paraId="43985F87" w14:textId="77777777" w:rsidTr="00E7047E">
        <w:tc>
          <w:tcPr>
            <w:tcW w:w="2064" w:type="pct"/>
          </w:tcPr>
          <w:p w14:paraId="1BB1D5A3" w14:textId="77777777" w:rsidR="00C9564D" w:rsidRDefault="00C9564D" w:rsidP="00C9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05DA07D" w14:textId="77777777" w:rsidR="00C9564D" w:rsidRPr="005B42F0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2E29FD1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B1A0EE8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BACF65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6B32BEF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A94C4A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3E06BE8" w14:textId="77777777" w:rsidR="00C9564D" w:rsidRPr="008C010D" w:rsidRDefault="00C9564D" w:rsidP="00C95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88ED489" w14:textId="77777777" w:rsidR="004E5B22" w:rsidRDefault="004E5B22">
      <w:r>
        <w:br w:type="page"/>
      </w:r>
    </w:p>
    <w:tbl>
      <w:tblPr>
        <w:tblStyle w:val="TableGrid"/>
        <w:tblW w:w="918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260"/>
        <w:gridCol w:w="270"/>
        <w:gridCol w:w="990"/>
        <w:gridCol w:w="236"/>
        <w:gridCol w:w="1024"/>
        <w:gridCol w:w="270"/>
        <w:gridCol w:w="900"/>
        <w:gridCol w:w="236"/>
        <w:gridCol w:w="1024"/>
      </w:tblGrid>
      <w:tr w:rsidR="00F95F8A" w:rsidRPr="00F7632D" w14:paraId="0184886B" w14:textId="77777777" w:rsidTr="009A123A">
        <w:trPr>
          <w:tblHeader/>
          <w:jc w:val="right"/>
        </w:trPr>
        <w:tc>
          <w:tcPr>
            <w:tcW w:w="2970" w:type="dxa"/>
            <w:shd w:val="clear" w:color="auto" w:fill="auto"/>
            <w:vAlign w:val="bottom"/>
          </w:tcPr>
          <w:p w14:paraId="0164E91A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0" w:name="_Hlk63330982"/>
          </w:p>
        </w:tc>
        <w:tc>
          <w:tcPr>
            <w:tcW w:w="1260" w:type="dxa"/>
            <w:vAlign w:val="bottom"/>
          </w:tcPr>
          <w:p w14:paraId="174F2C9E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36F5648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302EA5C8" w14:textId="089ABF27" w:rsidR="000760D3" w:rsidRDefault="00C9564D" w:rsidP="0007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D75B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D75B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547AAE7B" w14:textId="33A3F84F" w:rsidR="00F95F8A" w:rsidRPr="00F7632D" w:rsidRDefault="00D75B09" w:rsidP="0007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6C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F95F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F8A" w:rsidRPr="00F7632D" w14:paraId="568D7BEE" w14:textId="77777777" w:rsidTr="009A123A">
        <w:trPr>
          <w:tblHeader/>
          <w:jc w:val="right"/>
        </w:trPr>
        <w:tc>
          <w:tcPr>
            <w:tcW w:w="2970" w:type="dxa"/>
            <w:vAlign w:val="bottom"/>
          </w:tcPr>
          <w:p w14:paraId="54721B48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776EB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260" w:type="dxa"/>
            <w:vAlign w:val="bottom"/>
          </w:tcPr>
          <w:p w14:paraId="388D6BA7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67CA73" w14:textId="60E2CDED" w:rsidR="00F95F8A" w:rsidRPr="00F7632D" w:rsidRDefault="00B070E9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CCE5D04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D347FB" w14:textId="4DF8F2D7" w:rsidR="00F95F8A" w:rsidRPr="00F7632D" w:rsidRDefault="00B070E9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B7D46BE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00FC9B4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8B9E0C6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F0D25D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AC309BC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75943DF" w14:textId="2341013A" w:rsidR="00F95F8A" w:rsidRPr="00F7632D" w:rsidRDefault="00B070E9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95F8A" w:rsidRPr="00F7632D" w14:paraId="4AE9FFAE" w14:textId="77777777" w:rsidTr="009A123A">
        <w:trPr>
          <w:tblHeader/>
          <w:jc w:val="right"/>
        </w:trPr>
        <w:tc>
          <w:tcPr>
            <w:tcW w:w="2970" w:type="dxa"/>
            <w:vAlign w:val="bottom"/>
          </w:tcPr>
          <w:p w14:paraId="0CD842F7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5F8DA79D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5864207A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143EDE7C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95F8A" w:rsidRPr="00F7632D" w14:paraId="2F7BF6A6" w14:textId="77777777" w:rsidTr="009A123A">
        <w:trPr>
          <w:jc w:val="right"/>
        </w:trPr>
        <w:tc>
          <w:tcPr>
            <w:tcW w:w="2970" w:type="dxa"/>
            <w:vAlign w:val="bottom"/>
          </w:tcPr>
          <w:p w14:paraId="0E029EBD" w14:textId="274ADE0A" w:rsidR="00F95F8A" w:rsidRPr="00F7632D" w:rsidRDefault="00B070E9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  <w:r w:rsidRPr="00B070E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</w:t>
            </w:r>
            <w:r w:rsidR="00814E80" w:rsidRPr="00814E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56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4</w:t>
            </w:r>
          </w:p>
        </w:tc>
        <w:tc>
          <w:tcPr>
            <w:tcW w:w="1260" w:type="dxa"/>
            <w:vAlign w:val="bottom"/>
          </w:tcPr>
          <w:p w14:paraId="15907B0D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CD52A6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E89B98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A608A2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BA616C7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DC4A7BD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63B029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769FF12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86B17C7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5F8A" w:rsidRPr="00F7632D" w14:paraId="03B85F8B" w14:textId="77777777" w:rsidTr="009A123A">
        <w:trPr>
          <w:jc w:val="right"/>
        </w:trPr>
        <w:tc>
          <w:tcPr>
            <w:tcW w:w="2970" w:type="dxa"/>
          </w:tcPr>
          <w:p w14:paraId="41B2117A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6755409F" w14:textId="0DB8F92B" w:rsidR="00F95F8A" w:rsidRPr="00F7632D" w:rsidRDefault="00814E80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21467" w:rsidRPr="005214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C9D02A8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7BBA47" w14:textId="1851FE7E" w:rsidR="00F95F8A" w:rsidRPr="00F7632D" w:rsidRDefault="00814E80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956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BA60811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903896" w14:textId="7A50003C" w:rsidR="00F95F8A" w:rsidRPr="00F7632D" w:rsidRDefault="009C133D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C13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D7A61E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0C754A" w14:textId="1559161F" w:rsidR="00F95F8A" w:rsidRPr="00F7632D" w:rsidRDefault="004E5B22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133D" w:rsidRPr="009C13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020</w:t>
            </w:r>
            <w:r w:rsidR="00F54E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AFC47AF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57006E" w14:textId="574DBFE4" w:rsidR="00F95F8A" w:rsidRPr="00F7632D" w:rsidRDefault="00814E80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C133D" w:rsidRPr="009C13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95F8A" w:rsidRPr="00F7632D" w14:paraId="5861C53B" w14:textId="77777777" w:rsidTr="009A123A">
        <w:trPr>
          <w:jc w:val="right"/>
        </w:trPr>
        <w:tc>
          <w:tcPr>
            <w:tcW w:w="2970" w:type="dxa"/>
          </w:tcPr>
          <w:p w14:paraId="53361A68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D9FE97C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D34DA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71843D" w14:textId="7BC09A08" w:rsidR="00F95F8A" w:rsidRPr="00F7632D" w:rsidRDefault="00814E80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95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6EAC0FF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FAD041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40A61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EDF10FE" w14:textId="29105001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9BAD5F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5571231" w14:textId="491BBE82" w:rsidR="00F95F8A" w:rsidRPr="00F7632D" w:rsidRDefault="00814E80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C133D" w:rsidRPr="009C1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F95F8A" w:rsidRPr="00F7632D" w14:paraId="58E99AB3" w14:textId="77777777" w:rsidTr="009A123A">
        <w:trPr>
          <w:jc w:val="right"/>
        </w:trPr>
        <w:tc>
          <w:tcPr>
            <w:tcW w:w="4230" w:type="dxa"/>
            <w:gridSpan w:val="2"/>
          </w:tcPr>
          <w:p w14:paraId="39D843B2" w14:textId="54B49A52" w:rsidR="00F95F8A" w:rsidRPr="0067002B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38A9E6A5" w14:textId="1B3092E0" w:rsidR="00F95F8A" w:rsidRPr="00C9564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</w:t>
            </w:r>
            <w:r w:rsidR="00C9564D"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9021FC1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892AD3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C8FDB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67AF08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B2A404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B0CB0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32909C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26DE4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ED6C595" w14:textId="77777777" w:rsidR="00F95F8A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1027F" w14:textId="1D0DC54B" w:rsidR="009C133D" w:rsidRPr="00F7632D" w:rsidRDefault="009C133D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13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5F8A" w:rsidRPr="00F7632D" w14:paraId="7B2FA616" w14:textId="77777777" w:rsidTr="009A123A">
        <w:trPr>
          <w:jc w:val="right"/>
        </w:trPr>
        <w:tc>
          <w:tcPr>
            <w:tcW w:w="2970" w:type="dxa"/>
          </w:tcPr>
          <w:p w14:paraId="14E0B9B2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0C408E06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95440A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5FEE87" w14:textId="0A08A9B3" w:rsidR="00F95F8A" w:rsidRPr="00F7632D" w:rsidRDefault="00814E80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95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6B4E820A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DFA109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1A339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64F8A16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159AA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B89A945" w14:textId="357288B2" w:rsidR="00F95F8A" w:rsidRPr="00F7632D" w:rsidRDefault="00814E80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C133D" w:rsidRPr="009C1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bookmarkEnd w:id="0"/>
    </w:tbl>
    <w:p w14:paraId="6E039B04" w14:textId="77777777" w:rsidR="00F95F8A" w:rsidRPr="002C4D2A" w:rsidRDefault="00F95F8A" w:rsidP="0002356F">
      <w:pPr>
        <w:pStyle w:val="FSBlank"/>
        <w:tabs>
          <w:tab w:val="left" w:pos="9450"/>
        </w:tabs>
        <w:ind w:firstLine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lang w:eastAsia="ja-JP"/>
        </w:rPr>
      </w:pPr>
    </w:p>
    <w:tbl>
      <w:tblPr>
        <w:tblStyle w:val="TableGrid"/>
        <w:tblW w:w="918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260"/>
        <w:gridCol w:w="270"/>
        <w:gridCol w:w="990"/>
        <w:gridCol w:w="236"/>
        <w:gridCol w:w="1024"/>
        <w:gridCol w:w="270"/>
        <w:gridCol w:w="900"/>
        <w:gridCol w:w="236"/>
        <w:gridCol w:w="1024"/>
      </w:tblGrid>
      <w:tr w:rsidR="00F95F8A" w:rsidRPr="00F7632D" w14:paraId="041C43AA" w14:textId="77777777" w:rsidTr="00CB1579">
        <w:trPr>
          <w:jc w:val="right"/>
        </w:trPr>
        <w:tc>
          <w:tcPr>
            <w:tcW w:w="2970" w:type="dxa"/>
            <w:vAlign w:val="bottom"/>
          </w:tcPr>
          <w:p w14:paraId="015D69A9" w14:textId="647F8F2B" w:rsidR="00F95F8A" w:rsidRPr="00F7632D" w:rsidRDefault="00B070E9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  <w:r w:rsidRPr="00B070E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</w:t>
            </w:r>
            <w:r w:rsidR="00814E80" w:rsidRPr="00814E8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56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3</w:t>
            </w:r>
          </w:p>
        </w:tc>
        <w:tc>
          <w:tcPr>
            <w:tcW w:w="1260" w:type="dxa"/>
            <w:vAlign w:val="bottom"/>
          </w:tcPr>
          <w:p w14:paraId="77AB3BC1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204044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4E5E54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85661A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8AAC604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A7B67BD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4780CB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124E25B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F0CAB80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5F8A" w:rsidRPr="00F7632D" w14:paraId="16477A14" w14:textId="77777777" w:rsidTr="00CB1579">
        <w:trPr>
          <w:jc w:val="right"/>
        </w:trPr>
        <w:tc>
          <w:tcPr>
            <w:tcW w:w="2970" w:type="dxa"/>
          </w:tcPr>
          <w:p w14:paraId="4B5C9564" w14:textId="3DD264F8" w:rsidR="00F95F8A" w:rsidRPr="00F7632D" w:rsidRDefault="00C9564D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39DC05DB" w14:textId="15B7B2A0" w:rsidR="00F95F8A" w:rsidRPr="00F7632D" w:rsidRDefault="00814E80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9564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8D964F2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026F34" w14:textId="42D2E0E7" w:rsidR="00F95F8A" w:rsidRPr="00F7632D" w:rsidRDefault="00C9564D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710F2F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3604A20" w14:textId="16A4FF92" w:rsidR="00F95F8A" w:rsidRPr="00F7632D" w:rsidRDefault="00814E80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956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008957A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5B39DE" w14:textId="4B2F603A" w:rsidR="00F95F8A" w:rsidRPr="00F7632D" w:rsidRDefault="00C9564D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C7DD9A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08D42C7" w14:textId="340208D5" w:rsidR="00F95F8A" w:rsidRPr="00F7632D" w:rsidRDefault="00814E80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956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F95F8A" w:rsidRPr="00F7632D" w14:paraId="624EFB86" w14:textId="77777777" w:rsidTr="00CB1579">
        <w:trPr>
          <w:jc w:val="right"/>
        </w:trPr>
        <w:tc>
          <w:tcPr>
            <w:tcW w:w="2970" w:type="dxa"/>
          </w:tcPr>
          <w:p w14:paraId="4F230411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D5FDFDD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BD30A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7BF17C" w14:textId="2F0AE3E6" w:rsidR="00F95F8A" w:rsidRPr="00F7632D" w:rsidRDefault="00C9564D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EC0D7E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3CE86E5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9DD26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C45F277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739C25" w14:textId="77777777"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839F3E8" w14:textId="280D2421" w:rsidR="00F95F8A" w:rsidRPr="00F7632D" w:rsidRDefault="00814E80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95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  <w:tr w:rsidR="009A123A" w:rsidRPr="00F7632D" w14:paraId="1AA7A869" w14:textId="77777777" w:rsidTr="00B15C0B">
        <w:trPr>
          <w:jc w:val="right"/>
        </w:trPr>
        <w:tc>
          <w:tcPr>
            <w:tcW w:w="4230" w:type="dxa"/>
            <w:gridSpan w:val="2"/>
          </w:tcPr>
          <w:p w14:paraId="0B14216B" w14:textId="6364E803" w:rsid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1E52C244" w14:textId="6B9BE10F" w:rsidR="009A123A" w:rsidRPr="00C9564D" w:rsidRDefault="00C9564D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 w:firstLine="450"/>
              <w:rPr>
                <w:rFonts w:asciiTheme="majorBidi" w:hAnsiTheme="majorBidi" w:cstheme="majorBidi"/>
                <w:sz w:val="30"/>
                <w:szCs w:val="30"/>
              </w:rPr>
            </w:pPr>
            <w:r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7F36D9D" w14:textId="77777777" w:rsidR="009A123A" w:rsidRPr="00F7632D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C101BF" w14:textId="77777777"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6CAA79" w14:textId="77777777"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A12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D48C44" w14:textId="77777777"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160DC4" w14:textId="77777777"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B0094" w14:textId="77777777"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F208A7" w14:textId="77777777"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42D52C" w14:textId="77777777"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CF8BF0B" w14:textId="77777777"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C5DC78" w14:textId="77777777"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2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5B06" w:rsidRPr="00F7632D" w14:paraId="6B05A4FF" w14:textId="77777777" w:rsidTr="00B15C0B">
        <w:trPr>
          <w:jc w:val="right"/>
        </w:trPr>
        <w:tc>
          <w:tcPr>
            <w:tcW w:w="2970" w:type="dxa"/>
          </w:tcPr>
          <w:p w14:paraId="2CF47C31" w14:textId="77777777"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3A4D388C" w14:textId="77777777"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F170B" w14:textId="77777777"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A3E614" w14:textId="261B5337" w:rsidR="00985B06" w:rsidRDefault="00C9564D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BE4203" w14:textId="77777777"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F7687E" w14:textId="77777777"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0B045" w14:textId="77777777"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42722B5" w14:textId="77777777"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6B32DA" w14:textId="77777777"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78A9869" w14:textId="11F231C4" w:rsidR="00985B06" w:rsidRDefault="00814E80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95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14:paraId="7FFD8BAE" w14:textId="63B5A727" w:rsidR="007E5EB2" w:rsidRPr="002C4D2A" w:rsidRDefault="007E5EB2" w:rsidP="002C4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68"/>
        <w:gridCol w:w="237"/>
        <w:gridCol w:w="1283"/>
        <w:gridCol w:w="272"/>
        <w:gridCol w:w="1078"/>
        <w:gridCol w:w="272"/>
        <w:gridCol w:w="1092"/>
      </w:tblGrid>
      <w:tr w:rsidR="00526897" w:rsidRPr="00A74DEE" w14:paraId="4279AE23" w14:textId="77777777" w:rsidTr="00496FA6">
        <w:tc>
          <w:tcPr>
            <w:tcW w:w="2058" w:type="pct"/>
          </w:tcPr>
          <w:p w14:paraId="34C4E37F" w14:textId="77777777" w:rsidR="00526897" w:rsidRPr="003C47FE" w:rsidRDefault="00526897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0583E4E" w14:textId="65C59654" w:rsidR="00526897" w:rsidRPr="005B42F0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45AEE88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3F7DBA17" w14:textId="02D9C681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5558CEAF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AFDF09B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B044CC5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F01C89B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897" w:rsidRPr="00A74DEE" w14:paraId="54451BBD" w14:textId="77777777" w:rsidTr="00496FA6">
        <w:tc>
          <w:tcPr>
            <w:tcW w:w="2058" w:type="pct"/>
          </w:tcPr>
          <w:p w14:paraId="47033DE5" w14:textId="77777777" w:rsidR="00526897" w:rsidRPr="003C47FE" w:rsidRDefault="00526897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626A468B" w14:textId="68250D00" w:rsidR="00526897" w:rsidRPr="005B42F0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2212B53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6D87C70C" w14:textId="77A0F224" w:rsidR="00526897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8" w:type="pct"/>
          </w:tcPr>
          <w:p w14:paraId="0CEC0489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576A1E8" w14:textId="77777777" w:rsidR="00526897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2E2C94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D7107CD" w14:textId="77777777" w:rsidR="00526897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897" w:rsidRPr="00A74DEE" w14:paraId="2767A4F4" w14:textId="77777777" w:rsidTr="00496FA6">
        <w:tc>
          <w:tcPr>
            <w:tcW w:w="2058" w:type="pct"/>
          </w:tcPr>
          <w:p w14:paraId="7A45FA72" w14:textId="77777777" w:rsidR="00526897" w:rsidRPr="003C47FE" w:rsidRDefault="00526897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69A5F0FB" w14:textId="707095D5" w:rsidR="00526897" w:rsidRPr="005B42F0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E1AB9E8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025AC244" w14:textId="74764085" w:rsidR="00526897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8" w:type="pct"/>
          </w:tcPr>
          <w:p w14:paraId="6EDB5B08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704021D0" w14:textId="77777777" w:rsidR="00526897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5E2CA9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2E4323A" w14:textId="77777777" w:rsidR="00526897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897" w:rsidRPr="00A74DEE" w14:paraId="67BDEAC4" w14:textId="77777777" w:rsidTr="00496FA6">
        <w:tc>
          <w:tcPr>
            <w:tcW w:w="2058" w:type="pct"/>
          </w:tcPr>
          <w:p w14:paraId="4E2FDBDD" w14:textId="77777777" w:rsidR="00526897" w:rsidRPr="003C47FE" w:rsidRDefault="00526897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36" w:type="pct"/>
          </w:tcPr>
          <w:p w14:paraId="1D12821B" w14:textId="660C60CF" w:rsidR="00526897" w:rsidRPr="005B42F0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A1610F6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6B958E52" w14:textId="553ED030" w:rsidR="00526897" w:rsidRPr="005B42F0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8" w:type="pct"/>
          </w:tcPr>
          <w:p w14:paraId="6381E1A3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08BA222E" w14:textId="77777777" w:rsidR="00526897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897" w:rsidRPr="00A74DEE" w14:paraId="64C5C9A3" w14:textId="77777777" w:rsidTr="00496FA6">
        <w:tc>
          <w:tcPr>
            <w:tcW w:w="2058" w:type="pct"/>
          </w:tcPr>
          <w:p w14:paraId="7BE459E9" w14:textId="77777777" w:rsidR="00526897" w:rsidRPr="003C47FE" w:rsidRDefault="00526897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25A3164" w14:textId="4DB32ABF" w:rsidR="00526897" w:rsidRPr="008C010D" w:rsidRDefault="00B070E9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5925729D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0CAACE1A" w14:textId="6558E321" w:rsidR="00526897" w:rsidRPr="008C010D" w:rsidRDefault="00B070E9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0FB1767E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61B7859" w14:textId="40685F1F" w:rsidR="00526897" w:rsidRPr="008C010D" w:rsidRDefault="00B070E9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06E4A722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CEC6AB1" w14:textId="2700AFD7" w:rsidR="00526897" w:rsidRPr="008C010D" w:rsidRDefault="00B070E9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6897" w:rsidRPr="00A74DEE" w14:paraId="43E85400" w14:textId="77777777" w:rsidTr="00B67792">
        <w:tc>
          <w:tcPr>
            <w:tcW w:w="2058" w:type="pct"/>
          </w:tcPr>
          <w:p w14:paraId="12D55B0B" w14:textId="77777777" w:rsidR="00526897" w:rsidRPr="003C47FE" w:rsidRDefault="00526897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7"/>
          </w:tcPr>
          <w:p w14:paraId="1E126CE5" w14:textId="77777777" w:rsidR="00526897" w:rsidRDefault="00526897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6897" w:rsidRPr="00A74DEE" w14:paraId="3B0882E7" w14:textId="77777777" w:rsidTr="00B67792">
        <w:tc>
          <w:tcPr>
            <w:tcW w:w="2058" w:type="pct"/>
          </w:tcPr>
          <w:p w14:paraId="42EB506D" w14:textId="77777777" w:rsidR="00526897" w:rsidRPr="003C47FE" w:rsidRDefault="00526897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6" w:type="pct"/>
          </w:tcPr>
          <w:p w14:paraId="587949ED" w14:textId="079E10AD" w:rsidR="00526897" w:rsidRPr="00C242D0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4015EB41" w14:textId="77777777" w:rsidR="00526897" w:rsidRPr="00CB40D4" w:rsidRDefault="00526897" w:rsidP="005268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23EEF482" w14:textId="51F6E460" w:rsidR="00526897" w:rsidRPr="00C242D0" w:rsidRDefault="00B070E9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2126D52D" w14:textId="77777777" w:rsidR="00526897" w:rsidRPr="00C242D0" w:rsidRDefault="00526897" w:rsidP="005268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CCF0CB" w14:textId="3B13DA4F" w:rsidR="00526897" w:rsidRPr="00577301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763E8697" w14:textId="77777777" w:rsidR="00526897" w:rsidRPr="00C242D0" w:rsidRDefault="00526897" w:rsidP="005268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BE4FCE" w14:textId="4E40141D" w:rsidR="00526897" w:rsidRPr="00577301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26897" w:rsidRPr="00A74DEE" w14:paraId="5B2312E5" w14:textId="77777777" w:rsidTr="00B67792">
        <w:tc>
          <w:tcPr>
            <w:tcW w:w="2058" w:type="pct"/>
          </w:tcPr>
          <w:p w14:paraId="5092B56E" w14:textId="77777777" w:rsidR="00526897" w:rsidRPr="003C47FE" w:rsidRDefault="00526897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7470AD0" w14:textId="53BD5F56" w:rsidR="00526897" w:rsidRPr="00C242D0" w:rsidRDefault="00814E80" w:rsidP="00E5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E5760E" w:rsidRPr="00E5760E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6B769CD6" w14:textId="77777777" w:rsidR="00526897" w:rsidRPr="00CB40D4" w:rsidRDefault="00526897" w:rsidP="005268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406B9E53" w14:textId="34A93E8B" w:rsidR="00526897" w:rsidRPr="00C242D0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526897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48" w:type="pct"/>
          </w:tcPr>
          <w:p w14:paraId="7BA5B53C" w14:textId="77777777" w:rsidR="00526897" w:rsidRPr="00C242D0" w:rsidRDefault="00526897" w:rsidP="005268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F26ABE5" w14:textId="03D758A9" w:rsidR="00526897" w:rsidRPr="00577301" w:rsidRDefault="00814E80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E5760E" w:rsidRPr="00E5760E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299D35A7" w14:textId="77777777" w:rsidR="00526897" w:rsidRPr="00C242D0" w:rsidRDefault="00526897" w:rsidP="005268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F2009C2" w14:textId="43A111AF" w:rsidR="00526897" w:rsidRPr="00577301" w:rsidRDefault="00B070E9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526897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526897" w:rsidRPr="007F4F15" w14:paraId="544EF85D" w14:textId="77777777" w:rsidTr="00496FA6">
        <w:tc>
          <w:tcPr>
            <w:tcW w:w="2058" w:type="pct"/>
          </w:tcPr>
          <w:p w14:paraId="6B98B69A" w14:textId="77777777" w:rsidR="00526897" w:rsidRPr="00EB3F1E" w:rsidRDefault="00526897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B3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CA222DC" w14:textId="009BC8C1" w:rsidR="00526897" w:rsidRPr="00EB3F1E" w:rsidRDefault="00814E80" w:rsidP="00E5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5760E" w:rsidRPr="00EB3F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532047EF" w14:textId="77777777" w:rsidR="00526897" w:rsidRPr="00EB3F1E" w:rsidRDefault="00526897" w:rsidP="005268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187478E3" w14:textId="5B1DBD3E" w:rsidR="00526897" w:rsidRPr="00EB3F1E" w:rsidRDefault="00B070E9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26897" w:rsidRPr="00EB3F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48" w:type="pct"/>
          </w:tcPr>
          <w:p w14:paraId="474E66DE" w14:textId="77777777" w:rsidR="00526897" w:rsidRPr="00EB3F1E" w:rsidRDefault="00526897" w:rsidP="005268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5CD3AA7" w14:textId="5E3881FB" w:rsidR="00526897" w:rsidRPr="00EB3F1E" w:rsidRDefault="00814E80" w:rsidP="003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5760E" w:rsidRPr="00EB3F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D4FD0A4" w14:textId="77777777" w:rsidR="00526897" w:rsidRPr="00EB3F1E" w:rsidRDefault="00526897" w:rsidP="005268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A03F15B" w14:textId="3F31E582" w:rsidR="00526897" w:rsidRPr="00EB3F1E" w:rsidRDefault="00B070E9" w:rsidP="0052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26897" w:rsidRPr="00EB3F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</w:tr>
    </w:tbl>
    <w:p w14:paraId="095C73B6" w14:textId="206D5209" w:rsidR="002C4D2A" w:rsidRDefault="002C4D2A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34249C" w14:textId="60485997" w:rsidR="002C4D2A" w:rsidRDefault="002C4D2A" w:rsidP="002C4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EA09A5A" w14:textId="11086020"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7A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รายได้รอตัดบัญชีกิจการที่เกี่ยวข้องกัน</w:t>
      </w:r>
    </w:p>
    <w:p w14:paraId="724E5BCA" w14:textId="77777777" w:rsidR="00BD2C72" w:rsidRPr="00975335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244034" w14:textId="77777777"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รายได้รอตัดบัญชีจากค่าตอบแทนการใช้</w:t>
      </w:r>
      <w:r>
        <w:rPr>
          <w:rFonts w:ascii="Angsana New" w:hAnsi="Angsana New" w:hint="cs"/>
          <w:b/>
          <w:sz w:val="30"/>
          <w:szCs w:val="30"/>
          <w:cs/>
        </w:rPr>
        <w:t>พื้นที่และ</w:t>
      </w:r>
      <w:r w:rsidRPr="003C47FE">
        <w:rPr>
          <w:rFonts w:ascii="Angsana New" w:hAnsi="Angsana New"/>
          <w:b/>
          <w:sz w:val="30"/>
          <w:szCs w:val="30"/>
          <w:cs/>
        </w:rPr>
        <w:t>โครงสร้างพื้นฐานสรุปได้ดังนี้</w:t>
      </w:r>
    </w:p>
    <w:p w14:paraId="60BFF36A" w14:textId="77777777" w:rsidR="00BD2C72" w:rsidRPr="008F43D4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62"/>
        <w:gridCol w:w="1258"/>
        <w:gridCol w:w="269"/>
        <w:gridCol w:w="1078"/>
        <w:gridCol w:w="269"/>
        <w:gridCol w:w="1072"/>
      </w:tblGrid>
      <w:tr w:rsidR="00450D95" w:rsidRPr="008C010D" w14:paraId="59D27088" w14:textId="77777777" w:rsidTr="00176203">
        <w:trPr>
          <w:tblHeader/>
        </w:trPr>
        <w:tc>
          <w:tcPr>
            <w:tcW w:w="2066" w:type="pct"/>
          </w:tcPr>
          <w:p w14:paraId="3EEA1242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34CB4545" w14:textId="7F0F2F5A" w:rsidR="00450D95" w:rsidRPr="005B42F0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52D32FE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20A2CB0" w14:textId="29D184E6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3B6143DD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D754CA7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A7491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426A69C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D95" w:rsidRPr="008C010D" w14:paraId="2180FC9C" w14:textId="77777777" w:rsidTr="00176203">
        <w:trPr>
          <w:tblHeader/>
        </w:trPr>
        <w:tc>
          <w:tcPr>
            <w:tcW w:w="2066" w:type="pct"/>
          </w:tcPr>
          <w:p w14:paraId="793404A5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5BA315B7" w14:textId="049879A6" w:rsidR="00450D95" w:rsidRPr="005B42F0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A84FD5A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AF82070" w14:textId="65E43296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1C01521D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9B7EBE3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E15D00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B99474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D95" w:rsidRPr="008C010D" w14:paraId="40C01794" w14:textId="77777777" w:rsidTr="00176203">
        <w:trPr>
          <w:tblHeader/>
        </w:trPr>
        <w:tc>
          <w:tcPr>
            <w:tcW w:w="2066" w:type="pct"/>
          </w:tcPr>
          <w:p w14:paraId="6C67B7AC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61FE3ADE" w14:textId="687F82C9" w:rsidR="00450D95" w:rsidRPr="005B42F0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1253A60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C3D6C03" w14:textId="7E7585D2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1B6581BD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02EF08D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CF103D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9AEC4C8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D95" w:rsidRPr="008C010D" w14:paraId="5A88F9B9" w14:textId="77777777" w:rsidTr="00176203">
        <w:trPr>
          <w:tblHeader/>
        </w:trPr>
        <w:tc>
          <w:tcPr>
            <w:tcW w:w="2066" w:type="pct"/>
          </w:tcPr>
          <w:p w14:paraId="24556A66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BDF9887" w14:textId="4F6D28A2" w:rsidR="00450D95" w:rsidRPr="005B42F0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BEB6C34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1A2D5CB" w14:textId="5C45DBD4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7EF08A7C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</w:tcPr>
          <w:p w14:paraId="6CFDAAA9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2C72" w:rsidRPr="008C010D" w14:paraId="3E91C03C" w14:textId="77777777" w:rsidTr="00176203">
        <w:trPr>
          <w:tblHeader/>
        </w:trPr>
        <w:tc>
          <w:tcPr>
            <w:tcW w:w="2066" w:type="pct"/>
          </w:tcPr>
          <w:p w14:paraId="53E11070" w14:textId="77777777"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C40778B" w14:textId="2A5B4138" w:rsidR="00BD2C72" w:rsidRPr="008C010D" w:rsidRDefault="00B070E9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0370E0D" w14:textId="77777777"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B22DA9E" w14:textId="0F48A745" w:rsidR="00BD2C72" w:rsidRPr="008C010D" w:rsidRDefault="00B070E9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329CDB2" w14:textId="77777777"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5C4E786" w14:textId="364C86A6" w:rsidR="00BD2C72" w:rsidRPr="008C010D" w:rsidRDefault="00B070E9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DF2F2EB" w14:textId="77777777"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5E0925" w14:textId="18F976B1" w:rsidR="00BD2C72" w:rsidRPr="008C010D" w:rsidRDefault="00B070E9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D2C72" w:rsidRPr="008C010D" w14:paraId="5BBD9A91" w14:textId="77777777" w:rsidTr="00176203">
        <w:trPr>
          <w:tblHeader/>
        </w:trPr>
        <w:tc>
          <w:tcPr>
            <w:tcW w:w="2066" w:type="pct"/>
          </w:tcPr>
          <w:p w14:paraId="788897EF" w14:textId="77777777"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2B39995F" w14:textId="77777777"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2C72" w:rsidRPr="008C010D" w14:paraId="1465CB6A" w14:textId="77777777" w:rsidTr="00176203">
        <w:tc>
          <w:tcPr>
            <w:tcW w:w="2066" w:type="pct"/>
          </w:tcPr>
          <w:p w14:paraId="13DF8A57" w14:textId="77777777" w:rsidR="00BD2C72" w:rsidRPr="00AB012A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8" w:type="pct"/>
          </w:tcPr>
          <w:p w14:paraId="01CAE109" w14:textId="77777777"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27B6F0" w14:textId="77777777"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1A1F686" w14:textId="77777777"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7B3B4A" w14:textId="77777777"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9E39BC" w14:textId="77777777"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19AF73" w14:textId="77777777"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6C9390" w14:textId="77777777"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D95" w:rsidRPr="008C010D" w14:paraId="19B5BAEB" w14:textId="77777777" w:rsidTr="00176203">
        <w:tc>
          <w:tcPr>
            <w:tcW w:w="2066" w:type="pct"/>
          </w:tcPr>
          <w:p w14:paraId="20395BA8" w14:textId="0479B939" w:rsidR="00450D95" w:rsidRPr="003C47FE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8" w:type="pct"/>
          </w:tcPr>
          <w:p w14:paraId="537DEDB5" w14:textId="288F1158" w:rsidR="00450D95" w:rsidRPr="008C010D" w:rsidRDefault="00B070E9" w:rsidP="0016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334</w:t>
            </w:r>
            <w:r w:rsidR="003C4BBA"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43" w:type="pct"/>
          </w:tcPr>
          <w:p w14:paraId="21152301" w14:textId="77777777" w:rsidR="00450D95" w:rsidRPr="008C010D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2ECA692" w14:textId="10430259" w:rsidR="00450D95" w:rsidRPr="008C010D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450D95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BBEF447" w14:textId="77777777" w:rsidR="00450D95" w:rsidRPr="008C010D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ADF4FA" w14:textId="764606F9" w:rsidR="00450D95" w:rsidRPr="008C010D" w:rsidRDefault="00B070E9" w:rsidP="003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334</w:t>
            </w:r>
            <w:r w:rsidR="003C4BBA"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47" w:type="pct"/>
          </w:tcPr>
          <w:p w14:paraId="279BE29A" w14:textId="77777777" w:rsidR="00450D95" w:rsidRPr="008C010D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51083C" w14:textId="35F6BF47" w:rsidR="00450D95" w:rsidRPr="008C010D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450D95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50D95" w:rsidRPr="00A74DEE" w14:paraId="09F8DDA1" w14:textId="77777777" w:rsidTr="00176203">
        <w:tc>
          <w:tcPr>
            <w:tcW w:w="2066" w:type="pct"/>
          </w:tcPr>
          <w:p w14:paraId="6BD08A08" w14:textId="77777777" w:rsidR="00450D95" w:rsidRPr="003C47FE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A4C4BBE" w14:textId="7DDE2954" w:rsidR="00450D95" w:rsidRPr="0048255F" w:rsidRDefault="003C4BBA" w:rsidP="0016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C4BBA"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3C4B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C029529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2A211745" w14:textId="2C826994" w:rsidR="00450D95" w:rsidRPr="0048255F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2866F95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A7385D8" w14:textId="378C8D9D" w:rsidR="00450D95" w:rsidRPr="0048255F" w:rsidRDefault="003C4BBA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C4BBA"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3C4B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E2535D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1A4CA7C" w14:textId="7386079F" w:rsidR="00450D95" w:rsidRPr="0048255F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0D95" w:rsidRPr="00A74DEE" w14:paraId="51AD3400" w14:textId="77777777" w:rsidTr="005D4B4B">
        <w:tc>
          <w:tcPr>
            <w:tcW w:w="2066" w:type="pct"/>
          </w:tcPr>
          <w:p w14:paraId="2B5B1027" w14:textId="3FBD30AC" w:rsidR="00450D95" w:rsidRPr="003C47FE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5F877784" w14:textId="38B4562A" w:rsidR="00450D95" w:rsidRPr="00163531" w:rsidRDefault="00B070E9" w:rsidP="0016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3C4BBA" w:rsidRPr="001635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6B00EA80" w14:textId="77777777" w:rsidR="00450D95" w:rsidRPr="00460E67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1D3131C1" w14:textId="4B8806BA" w:rsidR="00450D95" w:rsidRPr="009F5380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450D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147" w:type="pct"/>
          </w:tcPr>
          <w:p w14:paraId="034E7955" w14:textId="77777777" w:rsidR="00450D95" w:rsidRPr="00460E67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491588A" w14:textId="79A7A206" w:rsidR="00450D95" w:rsidRPr="00460E67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3C4BBA" w:rsidRPr="003C4B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6FE9BDA" w14:textId="77777777" w:rsidR="00450D95" w:rsidRPr="00460E67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0ADAC05" w14:textId="3875FA5E" w:rsidR="00450D95" w:rsidRPr="009F5380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450D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  <w:tr w:rsidR="00450D95" w:rsidRPr="00D17BD5" w14:paraId="1999A4B6" w14:textId="77777777" w:rsidTr="005D4B4B">
        <w:tc>
          <w:tcPr>
            <w:tcW w:w="2066" w:type="pct"/>
          </w:tcPr>
          <w:p w14:paraId="7CB0CB53" w14:textId="77777777" w:rsidR="00450D95" w:rsidRPr="00D17BD5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25751B80" w14:textId="77777777" w:rsidR="00450D95" w:rsidRPr="00163531" w:rsidRDefault="00450D95" w:rsidP="0016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ACCA28" w14:textId="77777777" w:rsidR="00450D95" w:rsidRPr="00D17BD5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37D40D0A" w14:textId="77777777" w:rsidR="00450D95" w:rsidRPr="009F5380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050E6D" w14:textId="77777777" w:rsidR="00450D95" w:rsidRPr="00D17BD5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607449D" w14:textId="77777777" w:rsidR="00450D95" w:rsidRPr="00D17BD5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7FE00CC7" w14:textId="77777777" w:rsidR="00450D95" w:rsidRPr="00D17BD5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1573503" w14:textId="77777777" w:rsidR="00450D95" w:rsidRPr="009F5380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D95" w:rsidRPr="00A74DEE" w14:paraId="791AC269" w14:textId="77777777" w:rsidTr="00176203">
        <w:tc>
          <w:tcPr>
            <w:tcW w:w="2066" w:type="pct"/>
          </w:tcPr>
          <w:p w14:paraId="36508DD2" w14:textId="77777777" w:rsidR="00450D95" w:rsidRPr="003C47FE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8" w:type="pct"/>
          </w:tcPr>
          <w:p w14:paraId="4B5D7181" w14:textId="69410637" w:rsidR="00450D95" w:rsidRPr="0048255F" w:rsidRDefault="00B070E9" w:rsidP="0016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3C4BBA"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AD82EE3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28BB02E" w14:textId="36F42A56" w:rsidR="00450D95" w:rsidRPr="0048255F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450D95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3F295E6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6D7370" w14:textId="01E434B0" w:rsidR="00450D95" w:rsidRPr="0048255F" w:rsidRDefault="00B070E9" w:rsidP="003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3C4BBA"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DF29C8E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6CB9A5" w14:textId="0721B5A7" w:rsidR="00450D95" w:rsidRPr="0048255F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450D95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50D95" w:rsidRPr="00A74DEE" w14:paraId="5915E6D8" w14:textId="77777777" w:rsidTr="00176203">
        <w:tc>
          <w:tcPr>
            <w:tcW w:w="2066" w:type="pct"/>
          </w:tcPr>
          <w:p w14:paraId="12A11D53" w14:textId="77777777" w:rsidR="00450D95" w:rsidRPr="003C47FE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9EEB146" w14:textId="091D80F3" w:rsidR="00450D95" w:rsidRPr="0048255F" w:rsidRDefault="00B070E9" w:rsidP="0016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302</w:t>
            </w:r>
            <w:r w:rsidR="003C4BBA"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6513A624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3DD99981" w14:textId="33A8B86C" w:rsidR="00450D95" w:rsidRPr="0048255F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450D95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FE2CF51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B382E05" w14:textId="2848A9D9" w:rsidR="00450D95" w:rsidRPr="0048255F" w:rsidRDefault="00B070E9" w:rsidP="003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302</w:t>
            </w:r>
            <w:r w:rsidR="003C4BBA"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54A3641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B103D8C" w14:textId="1045733E" w:rsidR="00450D95" w:rsidRPr="0048255F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450D95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50D95" w:rsidRPr="00A74DEE" w14:paraId="0B8FE015" w14:textId="77777777" w:rsidTr="00176203">
        <w:tc>
          <w:tcPr>
            <w:tcW w:w="2066" w:type="pct"/>
          </w:tcPr>
          <w:p w14:paraId="3845D525" w14:textId="77777777" w:rsidR="00450D95" w:rsidRPr="003C47FE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A0EBCC3" w14:textId="0EF00564" w:rsidR="00450D95" w:rsidRPr="00163531" w:rsidRDefault="00B070E9" w:rsidP="0016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3C4BBA" w:rsidRPr="001635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26C7A40" w14:textId="77777777" w:rsidR="00450D95" w:rsidRPr="00460E67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69ADB4B" w14:textId="183EAED5" w:rsidR="00450D95" w:rsidRPr="009F5380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450D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147" w:type="pct"/>
          </w:tcPr>
          <w:p w14:paraId="1DDB9142" w14:textId="77777777" w:rsidR="00450D95" w:rsidRPr="00460E67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B604F9F" w14:textId="038C2706" w:rsidR="00450D95" w:rsidRPr="003C4BBA" w:rsidRDefault="00B070E9" w:rsidP="003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3C4BBA" w:rsidRPr="003C4B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8DB348C" w14:textId="77777777" w:rsidR="00450D95" w:rsidRPr="00460E67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C7B91A9" w14:textId="3CEAF711" w:rsidR="00450D95" w:rsidRPr="009F5380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450D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</w:tbl>
    <w:p w14:paraId="29943762" w14:textId="2DDE77F7" w:rsidR="007E5EB2" w:rsidRDefault="007E5EB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36"/>
        <w:gridCol w:w="1285"/>
        <w:gridCol w:w="269"/>
        <w:gridCol w:w="1078"/>
        <w:gridCol w:w="269"/>
        <w:gridCol w:w="1071"/>
      </w:tblGrid>
      <w:tr w:rsidR="00450D95" w:rsidRPr="008C010D" w14:paraId="100FDFEE" w14:textId="77777777" w:rsidTr="00176203">
        <w:tc>
          <w:tcPr>
            <w:tcW w:w="2066" w:type="pct"/>
          </w:tcPr>
          <w:p w14:paraId="361D7575" w14:textId="77777777" w:rsidR="00450D95" w:rsidRPr="00FC454D" w:rsidRDefault="00450D95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</w:tcPr>
          <w:p w14:paraId="232FCE97" w14:textId="19F0DB24" w:rsidR="00450D95" w:rsidRPr="005B42F0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C153C76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55BD7141" w14:textId="4813A229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5FAEA427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9DC4854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CFA864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7BD10F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D95" w:rsidRPr="008C010D" w14:paraId="48C26379" w14:textId="77777777" w:rsidTr="00176203">
        <w:tc>
          <w:tcPr>
            <w:tcW w:w="2066" w:type="pct"/>
          </w:tcPr>
          <w:p w14:paraId="4C0E58C5" w14:textId="77777777" w:rsidR="00450D95" w:rsidRDefault="00450D95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5D7056F4" w14:textId="3440CD92" w:rsidR="00450D95" w:rsidRPr="005B42F0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9C4C33B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4C827A30" w14:textId="351B293D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44964F6A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5717664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D7AED8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95B9079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D95" w:rsidRPr="008C010D" w14:paraId="746FC34F" w14:textId="77777777" w:rsidTr="00176203">
        <w:tc>
          <w:tcPr>
            <w:tcW w:w="2066" w:type="pct"/>
          </w:tcPr>
          <w:p w14:paraId="646EF9FD" w14:textId="77777777" w:rsidR="00450D95" w:rsidRDefault="00450D95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079415F" w14:textId="6E09E2C6" w:rsidR="00450D95" w:rsidRPr="005B42F0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6CD808D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64C96D0C" w14:textId="0C4DA910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1E695EAC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B61A2E2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B28CFE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BD7E4C3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D95" w:rsidRPr="008C010D" w14:paraId="56D45528" w14:textId="77777777" w:rsidTr="00176203">
        <w:tc>
          <w:tcPr>
            <w:tcW w:w="2066" w:type="pct"/>
          </w:tcPr>
          <w:p w14:paraId="7EA4AFEC" w14:textId="77777777" w:rsidR="00450D95" w:rsidRDefault="00450D95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638" w:type="pct"/>
          </w:tcPr>
          <w:p w14:paraId="0EFDE540" w14:textId="44D499DD" w:rsidR="00450D95" w:rsidRPr="005B42F0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D508D1C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5642423D" w14:textId="7350A37C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46F3FA8C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18DFA547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D95" w:rsidRPr="008C010D" w14:paraId="50596207" w14:textId="77777777" w:rsidTr="00176203">
        <w:tc>
          <w:tcPr>
            <w:tcW w:w="2066" w:type="pct"/>
          </w:tcPr>
          <w:p w14:paraId="2AD3BA7F" w14:textId="77777777" w:rsidR="00450D95" w:rsidRDefault="00450D95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7A6613F" w14:textId="4C19A539" w:rsidR="00450D95" w:rsidRPr="008C010D" w:rsidRDefault="00B070E9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64ED6FD2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03E7C580" w14:textId="0C12CFC9" w:rsidR="00450D95" w:rsidRPr="008C010D" w:rsidRDefault="00B070E9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D907CCA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B10418D" w14:textId="699B830E" w:rsidR="00450D95" w:rsidRPr="008C010D" w:rsidRDefault="00B070E9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9AF94EB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F0B4EA" w14:textId="258852C2" w:rsidR="00450D95" w:rsidRPr="008C010D" w:rsidRDefault="00B070E9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D2C72" w:rsidRPr="00B362BD" w14:paraId="10F6EBA4" w14:textId="77777777" w:rsidTr="00176203">
        <w:tc>
          <w:tcPr>
            <w:tcW w:w="2066" w:type="pct"/>
          </w:tcPr>
          <w:p w14:paraId="10128B7A" w14:textId="77777777" w:rsidR="00BD2C72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7"/>
          </w:tcPr>
          <w:p w14:paraId="327D6E22" w14:textId="77777777" w:rsidR="00BD2C72" w:rsidRPr="00B362B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0D95" w:rsidRPr="00B362BD" w14:paraId="4D5F8D88" w14:textId="77777777" w:rsidTr="00176203">
        <w:tc>
          <w:tcPr>
            <w:tcW w:w="2066" w:type="pct"/>
          </w:tcPr>
          <w:p w14:paraId="6BBAAB85" w14:textId="77777777" w:rsidR="00450D95" w:rsidRPr="00B9720F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8" w:type="pct"/>
          </w:tcPr>
          <w:p w14:paraId="73530F50" w14:textId="72222988" w:rsidR="00450D95" w:rsidRPr="007C51D4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29" w:type="pct"/>
          </w:tcPr>
          <w:p w14:paraId="547F75F5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38DD289F" w14:textId="20333784" w:rsidR="00450D95" w:rsidRPr="007C51D4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176C35D4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59C63B" w14:textId="55B36C93" w:rsidR="00450D95" w:rsidRPr="007C51D4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7" w:type="pct"/>
          </w:tcPr>
          <w:p w14:paraId="68169275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FD8837" w14:textId="6D1EFC0A" w:rsidR="00450D95" w:rsidRPr="007C51D4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50D95" w:rsidRPr="00B9720F" w14:paraId="1B2D0AA4" w14:textId="77777777" w:rsidTr="00176203">
        <w:tc>
          <w:tcPr>
            <w:tcW w:w="2066" w:type="pct"/>
          </w:tcPr>
          <w:p w14:paraId="65C5754B" w14:textId="77777777" w:rsidR="00450D95" w:rsidRPr="00B9720F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8" w:type="pct"/>
          </w:tcPr>
          <w:p w14:paraId="6331A4BF" w14:textId="01D699C9" w:rsidR="00450D95" w:rsidRPr="00B9720F" w:rsidRDefault="00814E80" w:rsidP="00E6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028A1FD0" w14:textId="77777777" w:rsidR="00450D95" w:rsidRPr="00B9720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07F31BAC" w14:textId="5ADD555D" w:rsidR="00450D95" w:rsidRPr="00B9720F" w:rsidRDefault="00814E80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479564D" w14:textId="77777777" w:rsidR="00450D95" w:rsidRPr="00B9720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F09704" w14:textId="1A2FD76D" w:rsidR="00450D95" w:rsidRPr="00B9720F" w:rsidRDefault="00814E80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1DE30E2" w14:textId="77777777" w:rsidR="00450D95" w:rsidRPr="00B9720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0627AE" w14:textId="1092A3AD" w:rsidR="00450D95" w:rsidRPr="00B9720F" w:rsidRDefault="00814E80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50D95" w:rsidRPr="00B362BD" w14:paraId="1E09D1ED" w14:textId="77777777" w:rsidTr="00176203">
        <w:tc>
          <w:tcPr>
            <w:tcW w:w="2066" w:type="pct"/>
          </w:tcPr>
          <w:p w14:paraId="29FDF38C" w14:textId="77777777" w:rsidR="00450D95" w:rsidRPr="00D73FC2" w:rsidRDefault="00450D95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E74FDA8" w14:textId="7A4D7379" w:rsidR="00450D95" w:rsidRPr="00163531" w:rsidRDefault="00B070E9" w:rsidP="0016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3933C78F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127B9544" w14:textId="248BC672" w:rsidR="00450D95" w:rsidRPr="00712423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47" w:type="pct"/>
          </w:tcPr>
          <w:p w14:paraId="2A19FCCA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20395DE" w14:textId="17B429BE" w:rsidR="00450D95" w:rsidRPr="00B362BD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E99403D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8422EC9" w14:textId="7DCDF84C" w:rsidR="00450D95" w:rsidRPr="00712423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</w:tr>
    </w:tbl>
    <w:p w14:paraId="6C67B84F" w14:textId="6011BB44" w:rsidR="00CE1E49" w:rsidRDefault="00CE1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6C46F9B6" w14:textId="77777777" w:rsidR="00B66917" w:rsidRDefault="00B6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62168ED5" w14:textId="4AAD0FE1" w:rsidR="00BD2C72" w:rsidRDefault="00BD2C72" w:rsidP="00BD2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t>สัญญาที่สำคัญกับกิจการที่เกี่ยวข้องกัน</w:t>
      </w:r>
    </w:p>
    <w:p w14:paraId="16725D05" w14:textId="77777777" w:rsidR="00BD2C72" w:rsidRPr="00B66917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i/>
          <w:iCs/>
          <w:sz w:val="30"/>
          <w:szCs w:val="30"/>
          <w:vertAlign w:val="subscript"/>
        </w:rPr>
      </w:pPr>
    </w:p>
    <w:p w14:paraId="3C6741EA" w14:textId="77777777" w:rsidR="00BD2C72" w:rsidRPr="00A025E6" w:rsidRDefault="00BD2C72" w:rsidP="00BD2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</w:rPr>
        <w:t>สัญญาโครงการใช้โครงสร้างพื้นฐาน</w:t>
      </w:r>
    </w:p>
    <w:p w14:paraId="60587138" w14:textId="77777777" w:rsidR="00BD2C72" w:rsidRPr="00F63840" w:rsidRDefault="00BD2C72" w:rsidP="00BD2C72">
      <w:pPr>
        <w:pStyle w:val="FSBlank"/>
        <w:rPr>
          <w:sz w:val="30"/>
          <w:szCs w:val="30"/>
        </w:rPr>
      </w:pPr>
    </w:p>
    <w:p w14:paraId="3BFC4890" w14:textId="7739D4CB" w:rsidR="00BD2C72" w:rsidRPr="00A85727" w:rsidRDefault="00BD2C72" w:rsidP="00A857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85727">
        <w:rPr>
          <w:rFonts w:ascii="Angsana New" w:hAnsi="Angsana New" w:hint="cs"/>
          <w:sz w:val="30"/>
          <w:szCs w:val="30"/>
          <w:cs/>
        </w:rPr>
        <w:t xml:space="preserve">บริษัทได้ทำสัญญาการใช้โครงสร้างพื้นฐานกับการร่วมค้า (บริษัท ผลิตไฟฟ้า นวนคร จำกัด) เป็นระยะเวลา </w:t>
      </w:r>
      <w:r w:rsidR="00B070E9" w:rsidRPr="00B070E9">
        <w:rPr>
          <w:rFonts w:ascii="Angsana New" w:hAnsi="Angsana New" w:hint="cs"/>
          <w:sz w:val="30"/>
          <w:szCs w:val="30"/>
        </w:rPr>
        <w:t>2</w:t>
      </w:r>
      <w:r w:rsidR="00814E80" w:rsidRPr="00814E80">
        <w:rPr>
          <w:rFonts w:ascii="Angsana New" w:hAnsi="Angsana New" w:hint="cs"/>
          <w:sz w:val="30"/>
          <w:szCs w:val="30"/>
        </w:rPr>
        <w:t>5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ปี</w:t>
      </w:r>
      <w:r w:rsidR="002C4D2A">
        <w:rPr>
          <w:rFonts w:ascii="Angsana New" w:hAnsi="Angsana New"/>
          <w:sz w:val="30"/>
          <w:szCs w:val="30"/>
        </w:rPr>
        <w:br/>
      </w:r>
      <w:r w:rsidRPr="00A85727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 </w:t>
      </w:r>
      <w:r w:rsidR="00B070E9" w:rsidRPr="00B070E9">
        <w:rPr>
          <w:rFonts w:ascii="Angsana New" w:hAnsi="Angsana New" w:hint="cs"/>
          <w:sz w:val="30"/>
          <w:szCs w:val="30"/>
        </w:rPr>
        <w:t>2</w:t>
      </w:r>
      <w:r w:rsidR="00814E80" w:rsidRPr="00814E80">
        <w:rPr>
          <w:rFonts w:ascii="Angsana New" w:hAnsi="Angsana New" w:hint="cs"/>
          <w:sz w:val="30"/>
          <w:szCs w:val="30"/>
        </w:rPr>
        <w:t>8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070E9" w:rsidRPr="00B070E9">
        <w:rPr>
          <w:rFonts w:ascii="Angsana New" w:hAnsi="Angsana New" w:hint="cs"/>
          <w:sz w:val="30"/>
          <w:szCs w:val="30"/>
        </w:rPr>
        <w:t>2</w:t>
      </w:r>
      <w:r w:rsidR="00814E80" w:rsidRPr="00814E80">
        <w:rPr>
          <w:rFonts w:ascii="Angsana New" w:hAnsi="Angsana New" w:hint="cs"/>
          <w:sz w:val="30"/>
          <w:szCs w:val="30"/>
        </w:rPr>
        <w:t>559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</w:t>
      </w:r>
      <w:r w:rsidR="00A85727">
        <w:rPr>
          <w:rFonts w:ascii="Angsana New" w:hAnsi="Angsana New"/>
          <w:sz w:val="30"/>
          <w:szCs w:val="30"/>
        </w:rPr>
        <w:br/>
      </w:r>
      <w:r w:rsidRPr="00A85727">
        <w:rPr>
          <w:rFonts w:ascii="Angsana New" w:hAnsi="Angsana New" w:hint="cs"/>
          <w:sz w:val="30"/>
          <w:szCs w:val="30"/>
          <w:cs/>
        </w:rPr>
        <w:t xml:space="preserve">เขตส่งเสริมอุตสาหกรรมนวนคร จังหวัดปทุมธานี ตามเงื่อนไขที่ระบุไว้ในสัญญา บริษัทได้รับค่าตอบแทนล่วงหน้าจำนวน </w:t>
      </w:r>
      <w:r w:rsidR="00B070E9" w:rsidRPr="00B070E9">
        <w:rPr>
          <w:rFonts w:ascii="Angsana New" w:hAnsi="Angsana New" w:hint="cs"/>
          <w:sz w:val="30"/>
          <w:szCs w:val="30"/>
        </w:rPr>
        <w:t>230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และรับรู้เป็นรายได้ตามวิธีเส้นตรงตลอดอายุของสัญญา</w:t>
      </w:r>
    </w:p>
    <w:p w14:paraId="58788045" w14:textId="77777777" w:rsidR="00BD2C72" w:rsidRPr="003C47FE" w:rsidRDefault="00BD2C72" w:rsidP="00BD2C72">
      <w:pPr>
        <w:pStyle w:val="FSContent"/>
      </w:pPr>
    </w:p>
    <w:p w14:paraId="21DDCD9B" w14:textId="5B915995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บริษัทได้ทำสัญญาการใช้พื้นที่สำหรับระบบสายส่ง ระบบท่อ และโครงสร้างพื้นฐานกับการร่วมค้า</w:t>
      </w:r>
      <w:r w:rsidR="002746AA"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(บริษัท ผลิตไฟฟ้า นวนคร จำกัด) เป็นระยะเวลา </w:t>
      </w:r>
      <w:r w:rsidR="00B070E9" w:rsidRPr="00B070E9">
        <w:rPr>
          <w:rFonts w:eastAsia="Times New Roman"/>
        </w:rPr>
        <w:t>2</w:t>
      </w:r>
      <w:r w:rsidR="00814E80" w:rsidRPr="00814E80">
        <w:rPr>
          <w:rFonts w:eastAsia="Times New Roman"/>
        </w:rPr>
        <w:t>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B070E9" w:rsidRPr="00B070E9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สิงหาคม </w:t>
      </w:r>
      <w:r w:rsidR="00B070E9" w:rsidRPr="00B070E9">
        <w:rPr>
          <w:rFonts w:eastAsia="Times New Roman"/>
        </w:rPr>
        <w:t>2</w:t>
      </w:r>
      <w:r w:rsidR="00814E80" w:rsidRPr="00814E80">
        <w:rPr>
          <w:rFonts w:eastAsia="Times New Roman"/>
        </w:rPr>
        <w:t>559</w:t>
      </w:r>
      <w:r w:rsidRPr="008A6B67">
        <w:rPr>
          <w:rFonts w:eastAsia="Times New Roman"/>
          <w:cs/>
        </w:rPr>
        <w:t xml:space="preserve"> 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บริษัทได้รับค่าตอบแทนจำนวน </w:t>
      </w:r>
      <w:r w:rsidR="00B070E9" w:rsidRPr="00B070E9">
        <w:rPr>
          <w:rFonts w:eastAsia="Times New Roman"/>
        </w:rPr>
        <w:t>1</w:t>
      </w:r>
      <w:r w:rsidRPr="008A6B67">
        <w:rPr>
          <w:rFonts w:eastAsia="Times New Roman"/>
          <w:cs/>
        </w:rPr>
        <w:t>.</w:t>
      </w:r>
      <w:r w:rsidR="00814E80" w:rsidRPr="00814E80">
        <w:rPr>
          <w:rFonts w:eastAsia="Times New Roman"/>
        </w:rPr>
        <w:t>9</w:t>
      </w:r>
      <w:r w:rsidR="00B070E9" w:rsidRPr="00B070E9">
        <w:rPr>
          <w:rFonts w:eastAsia="Times New Roman"/>
        </w:rPr>
        <w:t>2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ต่อเดือนตลอดอายุของสัญญา</w:t>
      </w:r>
    </w:p>
    <w:p w14:paraId="5525746C" w14:textId="77777777" w:rsidR="00BD2C72" w:rsidRPr="005351AF" w:rsidRDefault="00BD2C72" w:rsidP="00BD2C72">
      <w:pPr>
        <w:pStyle w:val="FSContent"/>
        <w:rPr>
          <w:cs/>
        </w:rPr>
      </w:pPr>
    </w:p>
    <w:p w14:paraId="18F02728" w14:textId="6340ABFE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บริษัทได้ทำสัญญาการใช้โครงสร้างพื้นฐาน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(ส่วนขยาย) กับการร่วมค้า (บริษัท ผลิตไฟฟ้า นวนคร จำกัด) เป็นระยะเวลา </w:t>
      </w:r>
      <w:r w:rsidR="00B070E9" w:rsidRPr="00B070E9">
        <w:rPr>
          <w:rFonts w:eastAsia="Times New Roman"/>
        </w:rPr>
        <w:t>23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B070E9" w:rsidRPr="00B070E9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กรกฎาคม </w:t>
      </w:r>
      <w:r w:rsidR="00B070E9" w:rsidRPr="00B070E9">
        <w:rPr>
          <w:rFonts w:eastAsia="Times New Roman"/>
        </w:rPr>
        <w:t>2</w:t>
      </w:r>
      <w:r w:rsidR="00814E80" w:rsidRPr="00814E80">
        <w:rPr>
          <w:rFonts w:eastAsia="Times New Roman"/>
        </w:rPr>
        <w:t>56</w:t>
      </w:r>
      <w:r w:rsidR="00B070E9" w:rsidRPr="00B070E9">
        <w:rPr>
          <w:rFonts w:eastAsia="Times New Roman"/>
        </w:rPr>
        <w:t>1</w:t>
      </w:r>
      <w:r w:rsidRPr="008A6B67">
        <w:rPr>
          <w:rFonts w:eastAsia="Times New Roman"/>
          <w:cs/>
        </w:rPr>
        <w:t xml:space="preserve"> 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</w:t>
      </w:r>
      <w:r w:rsidRPr="008A6B67">
        <w:rPr>
          <w:rFonts w:eastAsia="Times New Roman" w:hint="cs"/>
          <w:cs/>
        </w:rPr>
        <w:t>บ</w:t>
      </w:r>
      <w:r w:rsidRPr="008A6B67">
        <w:rPr>
          <w:rFonts w:eastAsia="Times New Roman"/>
          <w:cs/>
        </w:rPr>
        <w:t xml:space="preserve">ค่าตอบแทนล่วงหน้าจำนวน </w:t>
      </w:r>
      <w:r w:rsidR="00B070E9" w:rsidRPr="00B070E9">
        <w:rPr>
          <w:rFonts w:eastAsia="Times New Roman"/>
        </w:rPr>
        <w:t>1</w:t>
      </w:r>
      <w:r w:rsidR="00814E80" w:rsidRPr="00814E80">
        <w:rPr>
          <w:rFonts w:eastAsia="Times New Roman"/>
        </w:rPr>
        <w:t>65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และรับรู้เป็นรายได้ตามวิธีเส้นตรงตลอดอายุของสัญญา</w:t>
      </w:r>
    </w:p>
    <w:p w14:paraId="501AEDCA" w14:textId="77777777" w:rsidR="00BD2C72" w:rsidRPr="00CF7C0F" w:rsidRDefault="00BD2C72" w:rsidP="00BD2C72">
      <w:pPr>
        <w:pStyle w:val="FSContent"/>
        <w:rPr>
          <w:b/>
        </w:rPr>
      </w:pPr>
    </w:p>
    <w:p w14:paraId="34214A6E" w14:textId="5420A291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 (ส่วนขยาย) กับการร่วมค้า (บริษัท ผลิตไฟฟ้า นวนคร จำกัด) เป็นระยะเวลา </w:t>
      </w:r>
      <w:r w:rsidR="00B070E9" w:rsidRPr="00B070E9">
        <w:rPr>
          <w:rFonts w:eastAsia="Times New Roman"/>
        </w:rPr>
        <w:t>23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B070E9" w:rsidRPr="00B070E9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กรกฎาคม </w:t>
      </w:r>
      <w:r w:rsidR="00B070E9" w:rsidRPr="00B070E9">
        <w:rPr>
          <w:rFonts w:eastAsia="Times New Roman"/>
        </w:rPr>
        <w:t>2</w:t>
      </w:r>
      <w:r w:rsidR="00814E80" w:rsidRPr="00814E80">
        <w:rPr>
          <w:rFonts w:eastAsia="Times New Roman"/>
        </w:rPr>
        <w:t>56</w:t>
      </w:r>
      <w:r w:rsidR="00B070E9" w:rsidRPr="00B070E9">
        <w:rPr>
          <w:rFonts w:eastAsia="Times New Roman"/>
        </w:rPr>
        <w:t>1</w:t>
      </w:r>
      <w:r w:rsidRPr="008A6B67">
        <w:rPr>
          <w:rFonts w:eastAsia="Times New Roman"/>
          <w:cs/>
        </w:rPr>
        <w:t>โดยบริษัทให้</w:t>
      </w:r>
      <w:r w:rsidR="002746AA">
        <w:rPr>
          <w:rFonts w:eastAsia="Times New Roman"/>
        </w:rPr>
        <w:br/>
      </w:r>
      <w:r w:rsidRPr="008A6B67">
        <w:rPr>
          <w:rFonts w:eastAsia="Times New Roman" w:hint="cs"/>
          <w:cs/>
        </w:rPr>
        <w:t>การร่วมค้า</w:t>
      </w:r>
      <w:r w:rsidRPr="008A6B67">
        <w:rPr>
          <w:rFonts w:eastAsia="Times New Roman"/>
          <w:cs/>
        </w:rPr>
        <w:t xml:space="preserve">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="002746AA"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ตามเงื่อนไขที่ระบุไว้ในสัญญา บริษัทได้รับค่าตอบแทนจำนวน </w:t>
      </w:r>
      <w:r w:rsidR="00B070E9" w:rsidRPr="00B070E9">
        <w:rPr>
          <w:rFonts w:eastAsia="Times New Roman"/>
        </w:rPr>
        <w:t>0</w:t>
      </w:r>
      <w:r w:rsidRPr="008A6B67">
        <w:rPr>
          <w:rFonts w:eastAsia="Times New Roman"/>
        </w:rPr>
        <w:t>.</w:t>
      </w:r>
      <w:r w:rsidR="00814E80" w:rsidRPr="00814E80">
        <w:rPr>
          <w:rFonts w:eastAsia="Times New Roman"/>
        </w:rPr>
        <w:t>7</w:t>
      </w:r>
      <w:r w:rsidR="00B070E9" w:rsidRPr="00B070E9">
        <w:rPr>
          <w:rFonts w:eastAsia="Times New Roman"/>
        </w:rPr>
        <w:t>0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ล้านบาทต่อเดือน เริ่มตั้งแต่เดือนสิงหาคม </w:t>
      </w:r>
      <w:r w:rsidR="00B070E9" w:rsidRPr="00B070E9">
        <w:rPr>
          <w:rFonts w:eastAsia="Times New Roman"/>
        </w:rPr>
        <w:t>2</w:t>
      </w:r>
      <w:r w:rsidR="00814E80" w:rsidRPr="00814E80">
        <w:rPr>
          <w:rFonts w:eastAsia="Times New Roman"/>
        </w:rPr>
        <w:t>56</w:t>
      </w:r>
      <w:r w:rsidR="00B070E9" w:rsidRPr="00B070E9">
        <w:rPr>
          <w:rFonts w:eastAsia="Times New Roman"/>
        </w:rPr>
        <w:t>3</w:t>
      </w:r>
    </w:p>
    <w:p w14:paraId="7C3134F3" w14:textId="77777777" w:rsidR="00BD2C72" w:rsidRPr="005351AF" w:rsidRDefault="00BD2C72" w:rsidP="00BD2C72">
      <w:pPr>
        <w:pStyle w:val="FSBlank"/>
        <w:rPr>
          <w:sz w:val="30"/>
          <w:szCs w:val="30"/>
        </w:rPr>
      </w:pPr>
    </w:p>
    <w:p w14:paraId="06C94A10" w14:textId="77777777" w:rsidR="0094553E" w:rsidRDefault="00945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32AFDFC" w14:textId="62BD5813" w:rsidR="00BD2C72" w:rsidRPr="003C47FE" w:rsidRDefault="00814E80" w:rsidP="005F7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14E80">
        <w:rPr>
          <w:rFonts w:ascii="Angsana New" w:hAnsi="Angsana New"/>
          <w:b/>
          <w:bCs/>
          <w:sz w:val="30"/>
          <w:szCs w:val="30"/>
        </w:rPr>
        <w:t>5</w:t>
      </w:r>
      <w:r w:rsidR="005F710E">
        <w:rPr>
          <w:rFonts w:ascii="Angsana New" w:hAnsi="Angsana New"/>
          <w:b/>
          <w:bCs/>
          <w:sz w:val="30"/>
          <w:szCs w:val="30"/>
        </w:rPr>
        <w:tab/>
      </w:r>
      <w:r w:rsidR="00BD2C72" w:rsidRPr="003C47F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35E92E6" w14:textId="77777777" w:rsidR="00BD2C72" w:rsidRPr="003B678E" w:rsidRDefault="00BD2C72" w:rsidP="00BD2C72">
      <w:pPr>
        <w:pStyle w:val="FSBlank"/>
        <w:rPr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36"/>
        <w:gridCol w:w="1285"/>
        <w:gridCol w:w="269"/>
        <w:gridCol w:w="1078"/>
        <w:gridCol w:w="269"/>
        <w:gridCol w:w="1071"/>
      </w:tblGrid>
      <w:tr w:rsidR="00450D95" w:rsidRPr="008C010D" w14:paraId="29D76A51" w14:textId="77777777" w:rsidTr="00176203">
        <w:tc>
          <w:tcPr>
            <w:tcW w:w="2066" w:type="pct"/>
          </w:tcPr>
          <w:p w14:paraId="6E366030" w14:textId="77777777" w:rsidR="00450D95" w:rsidRPr="00FC454D" w:rsidRDefault="00450D95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</w:tcPr>
          <w:p w14:paraId="3714FB16" w14:textId="6FEC4CAF" w:rsidR="00450D95" w:rsidRPr="005B42F0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AF15954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57FCB94A" w14:textId="172EDB42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155D3A8E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49C17ED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4EBDBB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ED19895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D95" w:rsidRPr="008C010D" w14:paraId="22911C63" w14:textId="77777777" w:rsidTr="00176203">
        <w:tc>
          <w:tcPr>
            <w:tcW w:w="2066" w:type="pct"/>
          </w:tcPr>
          <w:p w14:paraId="48166544" w14:textId="77777777" w:rsidR="00450D95" w:rsidRDefault="00450D95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E37B241" w14:textId="5746B8B4" w:rsidR="00450D95" w:rsidRPr="005B42F0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9BE2534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6EA62191" w14:textId="7B9E39EE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7662A42B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141066C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A0405D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D21589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D95" w:rsidRPr="008C010D" w14:paraId="3DE4E430" w14:textId="77777777" w:rsidTr="00176203">
        <w:tc>
          <w:tcPr>
            <w:tcW w:w="2066" w:type="pct"/>
          </w:tcPr>
          <w:p w14:paraId="33FABFEE" w14:textId="77777777" w:rsidR="00450D95" w:rsidRDefault="00450D95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35A1EF9E" w14:textId="4F28B738" w:rsidR="00450D95" w:rsidRPr="005B42F0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072584B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5DB1EB31" w14:textId="00216031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0D98AE9D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56F8185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C8A5E8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9917FE9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D95" w:rsidRPr="008C010D" w14:paraId="447A75B4" w14:textId="77777777" w:rsidTr="00176203">
        <w:tc>
          <w:tcPr>
            <w:tcW w:w="2066" w:type="pct"/>
          </w:tcPr>
          <w:p w14:paraId="1112D76A" w14:textId="77777777" w:rsidR="00450D95" w:rsidRDefault="00450D95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ADEA60C" w14:textId="0B01AD2D" w:rsidR="00450D95" w:rsidRPr="005B42F0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A94D819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6B332AB2" w14:textId="4971D054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24F9D2EC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1F1D5CB6" w14:textId="77777777" w:rsidR="00450D95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D95" w:rsidRPr="008C010D" w14:paraId="5C9698D8" w14:textId="77777777" w:rsidTr="00176203">
        <w:tc>
          <w:tcPr>
            <w:tcW w:w="2066" w:type="pct"/>
          </w:tcPr>
          <w:p w14:paraId="29024E16" w14:textId="77777777" w:rsidR="00450D95" w:rsidRDefault="00450D95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587A77B6" w14:textId="2101A7C3" w:rsidR="00450D95" w:rsidRPr="008C010D" w:rsidRDefault="00B070E9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6D4F5329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17364821" w14:textId="1D0C822D" w:rsidR="00450D95" w:rsidRPr="008C010D" w:rsidRDefault="00B070E9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879D3C3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4BD950B" w14:textId="6F152308" w:rsidR="00450D95" w:rsidRPr="008C010D" w:rsidRDefault="00B070E9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80B791F" w14:textId="77777777" w:rsidR="00450D95" w:rsidRPr="008C010D" w:rsidRDefault="00450D9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B3287F4" w14:textId="61803044" w:rsidR="00450D95" w:rsidRPr="008C010D" w:rsidRDefault="00B070E9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50D95" w:rsidRPr="00B362BD" w14:paraId="4C40E899" w14:textId="77777777" w:rsidTr="00176203">
        <w:tc>
          <w:tcPr>
            <w:tcW w:w="2066" w:type="pct"/>
          </w:tcPr>
          <w:p w14:paraId="18728464" w14:textId="77777777" w:rsidR="00450D95" w:rsidRDefault="00450D95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7"/>
          </w:tcPr>
          <w:p w14:paraId="7C4DB5B5" w14:textId="77777777" w:rsidR="00450D95" w:rsidRPr="00B362BD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0D95" w:rsidRPr="00B362BD" w14:paraId="40950298" w14:textId="77777777" w:rsidTr="00176203">
        <w:tc>
          <w:tcPr>
            <w:tcW w:w="2066" w:type="pct"/>
          </w:tcPr>
          <w:p w14:paraId="71281B8F" w14:textId="77777777" w:rsidR="00450D95" w:rsidRPr="003C47FE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8" w:type="pct"/>
          </w:tcPr>
          <w:p w14:paraId="2AB61EF5" w14:textId="68961C57" w:rsidR="00450D95" w:rsidRPr="007C51D4" w:rsidRDefault="00B070E9" w:rsidP="0016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9" w:type="pct"/>
          </w:tcPr>
          <w:p w14:paraId="27CE66F6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3450A98F" w14:textId="63F45FE9" w:rsidR="00450D95" w:rsidRPr="002B7EF9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7" w:type="pct"/>
          </w:tcPr>
          <w:p w14:paraId="1585A3A6" w14:textId="77777777" w:rsidR="00450D95" w:rsidRPr="008C010D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E3E2D5" w14:textId="4A9360E9" w:rsidR="00450D95" w:rsidRPr="002B7EF9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7" w:type="pct"/>
          </w:tcPr>
          <w:p w14:paraId="3B81E2D1" w14:textId="77777777" w:rsidR="00450D95" w:rsidRPr="008C010D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E732D0" w14:textId="5A118084" w:rsidR="00450D95" w:rsidRPr="002B7EF9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450D95" w:rsidRPr="00B362BD" w14:paraId="206403B5" w14:textId="77777777" w:rsidTr="00176203">
        <w:tc>
          <w:tcPr>
            <w:tcW w:w="2066" w:type="pct"/>
          </w:tcPr>
          <w:p w14:paraId="2F91616E" w14:textId="416E98A0" w:rsidR="00450D95" w:rsidRPr="003C47FE" w:rsidRDefault="00450D95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="00E536EF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638" w:type="pct"/>
          </w:tcPr>
          <w:p w14:paraId="77538097" w14:textId="6F917FC4" w:rsidR="00450D95" w:rsidRPr="007C51D4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20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7F4F15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69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59791392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14F0A57A" w14:textId="7B071CCF" w:rsidR="00450D95" w:rsidRPr="002B7EF9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69</w:t>
            </w:r>
            <w:r w:rsidR="00450D95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147" w:type="pct"/>
          </w:tcPr>
          <w:p w14:paraId="6F090033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7599E49" w14:textId="75312BFD" w:rsidR="00450D95" w:rsidRPr="002B7EF9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036F46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7" w:type="pct"/>
          </w:tcPr>
          <w:p w14:paraId="541A36CD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0CB53FFA" w14:textId="3D83C07A" w:rsidR="00450D95" w:rsidRPr="002B7EF9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69</w:t>
            </w:r>
            <w:r w:rsidR="00450D95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  <w:tr w:rsidR="00450D95" w:rsidRPr="00B362BD" w14:paraId="13298E8E" w14:textId="77777777" w:rsidTr="00176203">
        <w:tc>
          <w:tcPr>
            <w:tcW w:w="2066" w:type="pct"/>
          </w:tcPr>
          <w:p w14:paraId="2EABE16F" w14:textId="77777777" w:rsidR="00450D95" w:rsidRPr="003C47FE" w:rsidRDefault="00450D95" w:rsidP="00450D95">
            <w:pPr>
              <w:pStyle w:val="a"/>
              <w:tabs>
                <w:tab w:val="clear" w:pos="1080"/>
                <w:tab w:val="left" w:pos="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2F4357F" w14:textId="62BD51CD" w:rsidR="00450D95" w:rsidRPr="00B362BD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36F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129" w:type="pct"/>
          </w:tcPr>
          <w:p w14:paraId="3DB4F844" w14:textId="77777777" w:rsidR="00450D95" w:rsidRPr="0048255F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62A52C35" w14:textId="2F77414B" w:rsidR="00450D95" w:rsidRPr="00CE6C13" w:rsidRDefault="00B070E9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450D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7" w:type="pct"/>
          </w:tcPr>
          <w:p w14:paraId="759DCF7B" w14:textId="77777777" w:rsidR="00450D95" w:rsidRPr="00460E67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22DA6E8" w14:textId="710FBF63" w:rsidR="00450D95" w:rsidRPr="00460E67" w:rsidRDefault="00B070E9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36F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6C68EA9F" w14:textId="77777777" w:rsidR="00450D95" w:rsidRPr="00460E67" w:rsidRDefault="00450D95" w:rsidP="00450D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FFDB586" w14:textId="54C84270" w:rsidR="00450D95" w:rsidRPr="00CE6C13" w:rsidRDefault="00B070E9" w:rsidP="00450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450D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</w:tr>
    </w:tbl>
    <w:p w14:paraId="3C4E8BE4" w14:textId="77777777" w:rsidR="00BD2C72" w:rsidRPr="003B678E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8F063D6" w14:textId="4352BD16" w:rsidR="00A12A12" w:rsidRPr="003C47FE" w:rsidRDefault="00814E80" w:rsidP="00A12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14E80">
        <w:rPr>
          <w:rFonts w:ascii="Angsana New" w:hAnsi="Angsana New"/>
          <w:b/>
          <w:bCs/>
          <w:sz w:val="30"/>
          <w:szCs w:val="30"/>
        </w:rPr>
        <w:t>6</w:t>
      </w:r>
      <w:r w:rsidR="00A12A12">
        <w:rPr>
          <w:rFonts w:ascii="Angsana New" w:hAnsi="Angsana New"/>
          <w:b/>
          <w:bCs/>
          <w:sz w:val="30"/>
          <w:szCs w:val="30"/>
        </w:rPr>
        <w:tab/>
      </w:r>
      <w:r w:rsidR="00A12A12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5D2B50A" w14:textId="77777777" w:rsidR="00A12A12" w:rsidRDefault="00A12A12" w:rsidP="001E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260"/>
        <w:gridCol w:w="270"/>
        <w:gridCol w:w="1080"/>
        <w:gridCol w:w="270"/>
        <w:gridCol w:w="1080"/>
      </w:tblGrid>
      <w:tr w:rsidR="00B51BF4" w:rsidRPr="00071DD1" w14:paraId="284A3C7C" w14:textId="77777777" w:rsidTr="00CE1E49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6335F85F" w14:textId="77777777" w:rsidR="00B51BF4" w:rsidRPr="00071DD1" w:rsidRDefault="00B51BF4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862FA0" w14:textId="77777777" w:rsidR="00B51BF4" w:rsidRPr="00E540BE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3EDDE22B" w14:textId="77777777" w:rsidR="00B51BF4" w:rsidRPr="00E540BE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13A6BAD" w14:textId="77777777" w:rsidR="00B51BF4" w:rsidRPr="00CC67B9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  <w:vAlign w:val="bottom"/>
          </w:tcPr>
          <w:p w14:paraId="1941C6CF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74A973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59567BD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B971AA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1BF4" w:rsidRPr="00071DD1" w14:paraId="188CC421" w14:textId="77777777" w:rsidTr="00CE1E49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42FF1D97" w14:textId="77777777" w:rsidR="00B51BF4" w:rsidRPr="00071DD1" w:rsidRDefault="00B51BF4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01EFAB4" w14:textId="77777777" w:rsidR="00B51BF4" w:rsidRPr="00E540BE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4F84A4DB" w14:textId="77777777" w:rsidR="00B51BF4" w:rsidRPr="00E540BE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EB53AC1" w14:textId="77777777" w:rsidR="00B51BF4" w:rsidRPr="00CC67B9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270" w:type="dxa"/>
            <w:vAlign w:val="bottom"/>
          </w:tcPr>
          <w:p w14:paraId="799BC5BE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FDFCBD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5D5BC19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9DD1F7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1BF4" w:rsidRPr="00071DD1" w14:paraId="13126E65" w14:textId="77777777" w:rsidTr="00CE1E49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6B4CDFD5" w14:textId="77777777" w:rsidR="00B51BF4" w:rsidRPr="00071DD1" w:rsidRDefault="00B51BF4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F33D0E8" w14:textId="77777777" w:rsidR="00B51BF4" w:rsidRPr="00E540BE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01E24F18" w14:textId="77777777" w:rsidR="00B51BF4" w:rsidRPr="00E540BE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200F41A" w14:textId="77777777" w:rsidR="00B51BF4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270" w:type="dxa"/>
            <w:vAlign w:val="bottom"/>
          </w:tcPr>
          <w:p w14:paraId="59A185FA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DB452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11B61DD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63E58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1BF4" w:rsidRPr="00071DD1" w14:paraId="6E0796AE" w14:textId="77777777" w:rsidTr="00CE1E49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4521C38D" w14:textId="77777777" w:rsidR="00B51BF4" w:rsidRPr="00071DD1" w:rsidRDefault="00B51BF4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B57CE2B" w14:textId="77777777" w:rsidR="00B51BF4" w:rsidRPr="00E540BE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28D0836" w14:textId="77777777" w:rsidR="00B51BF4" w:rsidRPr="00E540BE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780C91F" w14:textId="77777777" w:rsidR="00B51BF4" w:rsidRPr="00CC67B9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vAlign w:val="bottom"/>
          </w:tcPr>
          <w:p w14:paraId="52B08B5E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DF7E92" w14:textId="77777777" w:rsidR="00B51BF4" w:rsidRPr="00D67BB3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1BF4" w:rsidRPr="00071DD1" w14:paraId="249FC5C8" w14:textId="77777777" w:rsidTr="00CE1E49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215FCCB5" w14:textId="77777777" w:rsidR="00B51BF4" w:rsidRPr="00071DD1" w:rsidRDefault="00B51BF4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3D12AB" w14:textId="068A0ED1" w:rsidR="00B51BF4" w:rsidRPr="00E540BE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070E9">
              <w:rPr>
                <w:rFonts w:ascii="Angsana New" w:hAnsi="Angsana New" w:hint="cs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021EF0" w14:textId="77777777" w:rsidR="00B51BF4" w:rsidRPr="00E540BE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169978F" w14:textId="7AA1EBD1" w:rsidR="00B51BF4" w:rsidRPr="00CC67B9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070E9">
              <w:rPr>
                <w:rFonts w:ascii="Angsana New" w:hAnsi="Angsana New" w:hint="cs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AE80F88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8B24A" w14:textId="04A143F0" w:rsidR="00B51BF4" w:rsidRPr="00071DD1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0E9">
              <w:rPr>
                <w:rFonts w:ascii="Angsana New" w:hAnsi="Angsana New" w:hint="cs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CCB194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53570" w14:textId="382BA2F9" w:rsidR="00B51BF4" w:rsidRPr="00071DD1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0E9">
              <w:rPr>
                <w:rFonts w:ascii="Angsana New" w:hAnsi="Angsana New" w:hint="cs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51BF4" w:rsidRPr="00071DD1" w14:paraId="35FAC4BD" w14:textId="77777777" w:rsidTr="00CE1E49">
        <w:trPr>
          <w:trHeight w:val="164"/>
          <w:tblHeader/>
        </w:trPr>
        <w:tc>
          <w:tcPr>
            <w:tcW w:w="3780" w:type="dxa"/>
          </w:tcPr>
          <w:p w14:paraId="2073570F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3DFA648" w14:textId="77777777" w:rsidR="00B51BF4" w:rsidRPr="00071DD1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1BF4" w:rsidRPr="00071DD1" w14:paraId="72960B1F" w14:textId="77777777" w:rsidTr="00CE1E49">
        <w:trPr>
          <w:trHeight w:val="20"/>
        </w:trPr>
        <w:tc>
          <w:tcPr>
            <w:tcW w:w="3780" w:type="dxa"/>
          </w:tcPr>
          <w:p w14:paraId="705A636B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6A4FB21" w14:textId="6C114571" w:rsidR="00B51BF4" w:rsidRPr="00CF08C6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277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242F330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7835E1" w14:textId="34E4B227" w:rsidR="00B51BF4" w:rsidRPr="00FA1046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51BF4" w:rsidRPr="00FA1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7B7D07A" w14:textId="77777777" w:rsidR="00B51BF4" w:rsidRPr="00FA104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5CD0F" w14:textId="75DD49D0" w:rsidR="00B51BF4" w:rsidRPr="00FA1046" w:rsidRDefault="00814E80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58</w:t>
            </w:r>
            <w:r w:rsidR="002773D3" w:rsidRPr="00CE1E49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C589249" w14:textId="77777777" w:rsidR="00B51BF4" w:rsidRPr="00FA104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0F28D" w14:textId="3929EF29" w:rsidR="00B51BF4" w:rsidRPr="00CE1E49" w:rsidRDefault="00814E80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B51BF4" w:rsidRPr="00CE1E49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B51BF4" w:rsidRPr="00071DD1" w14:paraId="7538D574" w14:textId="77777777" w:rsidTr="00CE1E49">
        <w:trPr>
          <w:trHeight w:val="20"/>
        </w:trPr>
        <w:tc>
          <w:tcPr>
            <w:tcW w:w="3780" w:type="dxa"/>
          </w:tcPr>
          <w:p w14:paraId="0135A6DE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24F36D8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7A5AE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9BE5CE" w14:textId="77777777" w:rsidR="00B51BF4" w:rsidRPr="00EE016D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DCBD601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DD582" w14:textId="45C43A0E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49A7E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7AB70" w14:textId="77777777" w:rsidR="00B51BF4" w:rsidRPr="00CE1E49" w:rsidRDefault="00B51BF4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BF4" w:rsidRPr="00071DD1" w14:paraId="652C720D" w14:textId="77777777" w:rsidTr="00CE1E49">
        <w:trPr>
          <w:trHeight w:val="20"/>
        </w:trPr>
        <w:tc>
          <w:tcPr>
            <w:tcW w:w="3780" w:type="dxa"/>
          </w:tcPr>
          <w:p w14:paraId="2061C751" w14:textId="6B0BEC00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22831C9" w14:textId="4985B2B9" w:rsidR="00B51BF4" w:rsidRPr="00CF08C6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77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3B0AD12C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076711" w14:textId="0345D5D1" w:rsidR="00B51BF4" w:rsidRPr="00D955EB" w:rsidRDefault="00B070E9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51BF4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09C81A" w14:textId="77777777" w:rsidR="00B51BF4" w:rsidRPr="00D955EB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E4784" w14:textId="0CFEB9D4" w:rsidR="00B51BF4" w:rsidRPr="00D955EB" w:rsidRDefault="00B070E9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2773D3" w:rsidRPr="00CE1E49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5C1A6406" w14:textId="77777777" w:rsidR="00B51BF4" w:rsidRPr="00D955EB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7C288C" w14:textId="5F54E360" w:rsidR="00B51BF4" w:rsidRPr="00CE1E49" w:rsidRDefault="00B070E9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B51BF4" w:rsidRPr="00CE1E49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55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51BF4" w:rsidRPr="00071DD1" w14:paraId="79A61E27" w14:textId="77777777" w:rsidTr="00CE1E49">
        <w:trPr>
          <w:trHeight w:val="20"/>
        </w:trPr>
        <w:tc>
          <w:tcPr>
            <w:tcW w:w="3780" w:type="dxa"/>
          </w:tcPr>
          <w:p w14:paraId="75204BD7" w14:textId="60E78883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30A5F41" w14:textId="07D4B48B" w:rsidR="00B51BF4" w:rsidRPr="00CF08C6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6FF52D08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CD85D1" w14:textId="6C7A73AD" w:rsidR="00B51BF4" w:rsidRPr="00D955EB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06936AC9" w14:textId="77777777" w:rsidR="00B51BF4" w:rsidRPr="00D955EB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45BE9" w14:textId="1E5DF4A1" w:rsidR="00B51BF4" w:rsidRPr="00CE1E49" w:rsidRDefault="00814E80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6AF6F101" w14:textId="77777777" w:rsidR="00B51BF4" w:rsidRPr="00D955EB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889AC4" w14:textId="3156DEB0" w:rsidR="00B51BF4" w:rsidRPr="00CE1E49" w:rsidRDefault="00814E80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B51BF4" w:rsidRPr="00071DD1" w14:paraId="4C0F9947" w14:textId="77777777" w:rsidTr="00CE1E49">
        <w:trPr>
          <w:trHeight w:val="20"/>
        </w:trPr>
        <w:tc>
          <w:tcPr>
            <w:tcW w:w="3780" w:type="dxa"/>
          </w:tcPr>
          <w:p w14:paraId="74DFACE9" w14:textId="0703A2FD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3F95277" w14:textId="25595CEF" w:rsidR="00B51BF4" w:rsidRPr="00CF08C6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4EDD87C1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ADDFDD" w14:textId="4F0715DC" w:rsidR="00B51BF4" w:rsidRPr="00D955EB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6071F893" w14:textId="77777777" w:rsidR="00B51BF4" w:rsidRPr="00D955EB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A10B2" w14:textId="223CCAED" w:rsidR="00B51BF4" w:rsidRPr="00CE1E49" w:rsidRDefault="00B070E9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0D3F48B8" w14:textId="77777777" w:rsidR="00B51BF4" w:rsidRPr="00D955EB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57C55" w14:textId="3CB6F40D" w:rsidR="00B51BF4" w:rsidRPr="00CE1E49" w:rsidRDefault="00814E80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B51BF4" w:rsidRPr="00071DD1" w14:paraId="625DCE82" w14:textId="77777777" w:rsidTr="00CE1E49">
        <w:trPr>
          <w:trHeight w:val="20"/>
        </w:trPr>
        <w:tc>
          <w:tcPr>
            <w:tcW w:w="3780" w:type="dxa"/>
          </w:tcPr>
          <w:p w14:paraId="0D780ED0" w14:textId="0E5501BC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DD091E" w14:textId="49DB90E7" w:rsidR="00B51BF4" w:rsidRPr="00CF08C6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77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27B3AFA6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662E6D" w14:textId="0DE2EDDC" w:rsidR="00B51BF4" w:rsidRPr="00D955EB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51BF4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720FCB22" w14:textId="77777777" w:rsidR="00B51BF4" w:rsidRPr="00D955EB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F0D8C0" w14:textId="04BBD46C" w:rsidR="00B51BF4" w:rsidRPr="00CE1E49" w:rsidRDefault="00B070E9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2773D3" w:rsidRPr="00CE1E49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4CB83243" w14:textId="77777777" w:rsidR="00B51BF4" w:rsidRPr="00D955EB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6D1F7D" w14:textId="4B8BF8AC" w:rsidR="00B51BF4" w:rsidRPr="00CE1E49" w:rsidRDefault="00B070E9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B51BF4" w:rsidRPr="00CE1E49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B51BF4" w:rsidRPr="00071DD1" w14:paraId="0ADE3C58" w14:textId="77777777" w:rsidTr="00CE1E49">
        <w:trPr>
          <w:trHeight w:val="20"/>
        </w:trPr>
        <w:tc>
          <w:tcPr>
            <w:tcW w:w="3780" w:type="dxa"/>
          </w:tcPr>
          <w:p w14:paraId="43C831BC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28D156" w14:textId="60FC2F8D" w:rsidR="00B51BF4" w:rsidRPr="000543CD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277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2F3BA7E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463D20" w14:textId="6283AFAC" w:rsidR="00B51BF4" w:rsidRPr="00130E73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51BF4" w:rsidRPr="00130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50A3EE28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F46659" w14:textId="67910B28" w:rsidR="00B51BF4" w:rsidRPr="00CE1E49" w:rsidRDefault="00814E80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2773D3" w:rsidRPr="00CE1E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073ACD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679579" w14:textId="567E8891" w:rsidR="00B51BF4" w:rsidRPr="00CE1E49" w:rsidRDefault="00814E80" w:rsidP="009A0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51BF4" w:rsidRPr="00CE1E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</w:tr>
      <w:tr w:rsidR="00B51BF4" w:rsidRPr="00071DD1" w14:paraId="3F67EA17" w14:textId="77777777" w:rsidTr="00CE1E49">
        <w:trPr>
          <w:trHeight w:val="20"/>
        </w:trPr>
        <w:tc>
          <w:tcPr>
            <w:tcW w:w="3780" w:type="dxa"/>
          </w:tcPr>
          <w:p w14:paraId="0ABDB957" w14:textId="77777777" w:rsidR="00B51BF4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2B7BE904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A710F3" w14:textId="71AD5A0F" w:rsidR="00B51BF4" w:rsidRPr="00CF08C6" w:rsidRDefault="002773D3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421397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F67579" w14:textId="5854A590" w:rsidR="00B51BF4" w:rsidRPr="00F80DF4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30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80D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059932" w14:textId="77777777" w:rsidR="00B51BF4" w:rsidRPr="00F80DF4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D2DEEB" w14:textId="3D2641E7" w:rsidR="00B51BF4" w:rsidRPr="00CE1E49" w:rsidRDefault="002773D3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1E49"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CE1E49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044</w:t>
            </w:r>
            <w:r w:rsidRPr="00CE1E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BEA958" w14:textId="77777777" w:rsidR="00B51BF4" w:rsidRPr="00CE1E49" w:rsidRDefault="00B51BF4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739C36" w14:textId="77777777" w:rsidR="00B51BF4" w:rsidRPr="00CE1E49" w:rsidRDefault="00B51BF4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23CBE94" w14:textId="06126E23" w:rsidR="00B51BF4" w:rsidRPr="00CE1E49" w:rsidRDefault="00515B93" w:rsidP="00A65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E49"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CE1E49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Pr="00CE1E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1BF4" w:rsidRPr="00071DD1" w14:paraId="64BDEDD3" w14:textId="77777777" w:rsidTr="00CE1E49">
        <w:trPr>
          <w:trHeight w:val="20"/>
        </w:trPr>
        <w:tc>
          <w:tcPr>
            <w:tcW w:w="3780" w:type="dxa"/>
          </w:tcPr>
          <w:p w14:paraId="108C4249" w14:textId="77777777" w:rsidR="00B51BF4" w:rsidRPr="007F5722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D79A65" w14:textId="22754241" w:rsidR="00B51BF4" w:rsidRPr="000543CD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77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4B1784" w14:textId="77777777" w:rsidR="00B51BF4" w:rsidRPr="00CF08C6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D2027E" w14:textId="2CF6AD7B" w:rsidR="00B51BF4" w:rsidRPr="00130E73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B51BF4" w:rsidRPr="00130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07B63F98" w14:textId="77777777" w:rsidR="00B51BF4" w:rsidRPr="00F80DF4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B256F3" w14:textId="2B6B69D6" w:rsidR="00B51BF4" w:rsidRPr="00CE1E49" w:rsidRDefault="00814E80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773D3" w:rsidRPr="00CE1E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BE92F9" w14:textId="77777777" w:rsidR="00B51BF4" w:rsidRPr="00F80DF4" w:rsidRDefault="00B51BF4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94D7A" w14:textId="1447F4E3" w:rsidR="00B51BF4" w:rsidRPr="00CE1E49" w:rsidRDefault="00814E80" w:rsidP="00CE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B51BF4" w:rsidRPr="00CE1E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986</w:t>
            </w:r>
          </w:p>
        </w:tc>
      </w:tr>
    </w:tbl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195E09" w:rsidRPr="00BF6810" w14:paraId="2B0790F5" w14:textId="77777777" w:rsidTr="000565FF">
        <w:trPr>
          <w:cantSplit/>
          <w:tblHeader/>
        </w:trPr>
        <w:tc>
          <w:tcPr>
            <w:tcW w:w="5850" w:type="dxa"/>
            <w:vAlign w:val="bottom"/>
          </w:tcPr>
          <w:p w14:paraId="279F0E95" w14:textId="77777777" w:rsidR="00195E09" w:rsidRPr="00BF6810" w:rsidRDefault="00195E09" w:rsidP="00195E0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</w:tcPr>
          <w:p w14:paraId="1BFF4505" w14:textId="16C7D71E" w:rsidR="00195E09" w:rsidRPr="00920ADA" w:rsidRDefault="00195E09" w:rsidP="00195E0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AF45C7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 w:val="0"/>
                <w:bCs/>
                <w:sz w:val="30"/>
                <w:szCs w:val="30"/>
              </w:rPr>
              <w:t>/</w:t>
            </w:r>
            <w:r w:rsidRPr="00AF45C7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งบการเงินที่แสดง</w:t>
            </w:r>
          </w:p>
        </w:tc>
      </w:tr>
      <w:tr w:rsidR="00195E09" w:rsidRPr="00BF6810" w14:paraId="47DF5B55" w14:textId="77777777" w:rsidTr="000565FF">
        <w:trPr>
          <w:cantSplit/>
          <w:tblHeader/>
        </w:trPr>
        <w:tc>
          <w:tcPr>
            <w:tcW w:w="5850" w:type="dxa"/>
            <w:vAlign w:val="bottom"/>
          </w:tcPr>
          <w:p w14:paraId="5C50CD0F" w14:textId="77777777" w:rsidR="00195E09" w:rsidRPr="00BF6810" w:rsidRDefault="00195E09" w:rsidP="00195E0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</w:tcPr>
          <w:p w14:paraId="22D7B249" w14:textId="54ED3C16" w:rsidR="00195E09" w:rsidRPr="00BF6810" w:rsidRDefault="00195E09" w:rsidP="00195E0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AF45C7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เงินลงทุนตามวิธีส่วนได้เสี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ย</w:t>
            </w:r>
            <w:r w:rsidRPr="00AF45C7">
              <w:rPr>
                <w:rFonts w:ascii="Angsana New" w:hAnsi="Angsana New"/>
                <w:b w:val="0"/>
                <w:bCs/>
                <w:sz w:val="30"/>
                <w:szCs w:val="30"/>
              </w:rPr>
              <w:t>/</w:t>
            </w:r>
          </w:p>
        </w:tc>
      </w:tr>
      <w:tr w:rsidR="00195E09" w:rsidRPr="00BF6810" w14:paraId="3AB5BDAC" w14:textId="77777777" w:rsidTr="000565FF">
        <w:trPr>
          <w:cantSplit/>
          <w:tblHeader/>
        </w:trPr>
        <w:tc>
          <w:tcPr>
            <w:tcW w:w="5850" w:type="dxa"/>
            <w:vAlign w:val="bottom"/>
          </w:tcPr>
          <w:p w14:paraId="5EBFAA49" w14:textId="7D161A2C" w:rsidR="00195E09" w:rsidRPr="00BF6810" w:rsidRDefault="00195E09" w:rsidP="00195E0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  <w:r w:rsidRPr="00E26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330" w:type="dxa"/>
            <w:gridSpan w:val="3"/>
          </w:tcPr>
          <w:p w14:paraId="79F4ADA0" w14:textId="6FE409D9" w:rsidR="00195E09" w:rsidRPr="00920ADA" w:rsidRDefault="00195E09" w:rsidP="00195E0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AF45C7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3A9" w:rsidRPr="00BF6810" w14:paraId="07CD506C" w14:textId="77777777" w:rsidTr="000565FF">
        <w:trPr>
          <w:cantSplit/>
          <w:tblHeader/>
        </w:trPr>
        <w:tc>
          <w:tcPr>
            <w:tcW w:w="5850" w:type="dxa"/>
            <w:hideMark/>
          </w:tcPr>
          <w:p w14:paraId="693A54B6" w14:textId="026C761D" w:rsidR="00E263A9" w:rsidRPr="00BF6810" w:rsidRDefault="00E263A9" w:rsidP="000565F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eastAsia="en-GB" w:bidi="th-TH"/>
              </w:rPr>
            </w:pPr>
          </w:p>
        </w:tc>
        <w:tc>
          <w:tcPr>
            <w:tcW w:w="1530" w:type="dxa"/>
          </w:tcPr>
          <w:p w14:paraId="7DD0B32A" w14:textId="4806BD6A" w:rsidR="00E263A9" w:rsidRPr="00C94F8A" w:rsidRDefault="00B070E9" w:rsidP="000565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</w:t>
            </w:r>
            <w:r w:rsidR="00E263A9" w:rsidRPr="00814E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56</w:t>
            </w: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70" w:type="dxa"/>
          </w:tcPr>
          <w:p w14:paraId="4A76456C" w14:textId="77777777" w:rsidR="00E263A9" w:rsidRPr="00C94F8A" w:rsidRDefault="00E263A9" w:rsidP="000565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3652211E" w14:textId="0C8F6D56" w:rsidR="00E263A9" w:rsidRPr="00C94F8A" w:rsidRDefault="00B070E9" w:rsidP="000565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</w:t>
            </w:r>
            <w:r w:rsidR="00E263A9" w:rsidRPr="00814E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56</w:t>
            </w: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3</w:t>
            </w:r>
          </w:p>
        </w:tc>
      </w:tr>
      <w:tr w:rsidR="00E263A9" w:rsidRPr="00BF6810" w14:paraId="04C851E6" w14:textId="77777777" w:rsidTr="000565FF">
        <w:trPr>
          <w:cantSplit/>
        </w:trPr>
        <w:tc>
          <w:tcPr>
            <w:tcW w:w="5850" w:type="dxa"/>
            <w:hideMark/>
          </w:tcPr>
          <w:p w14:paraId="6A92EE83" w14:textId="77777777" w:rsidR="00E263A9" w:rsidRPr="00BF6810" w:rsidRDefault="00E263A9" w:rsidP="000565F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3330" w:type="dxa"/>
            <w:gridSpan w:val="3"/>
          </w:tcPr>
          <w:p w14:paraId="21D50909" w14:textId="77777777" w:rsidR="00E263A9" w:rsidRPr="00A51494" w:rsidRDefault="00E263A9" w:rsidP="000565F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E263A9" w:rsidRPr="00BF6810" w14:paraId="6F8F70FB" w14:textId="77777777" w:rsidTr="000565FF">
        <w:trPr>
          <w:cantSplit/>
        </w:trPr>
        <w:tc>
          <w:tcPr>
            <w:tcW w:w="5850" w:type="dxa"/>
          </w:tcPr>
          <w:p w14:paraId="09271671" w14:textId="42B31417" w:rsidR="00E263A9" w:rsidRPr="00E263A9" w:rsidRDefault="00E263A9" w:rsidP="00E263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53E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7253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53E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3B94A480" w14:textId="55F8130B" w:rsidR="00E263A9" w:rsidRPr="00814E80" w:rsidRDefault="00B070E9" w:rsidP="00E263A9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263A9" w:rsidRPr="00A326C2">
              <w:rPr>
                <w:rFonts w:ascii="Angsana New" w:hAnsi="Angsana New"/>
                <w:sz w:val="30"/>
                <w:szCs w:val="30"/>
                <w:lang w:val="en-US"/>
              </w:rPr>
              <w:t>,5</w:t>
            </w: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507785DC" w14:textId="77777777" w:rsidR="00E263A9" w:rsidRPr="00BF6810" w:rsidRDefault="00E263A9" w:rsidP="00E263A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14572E14" w14:textId="5B1CA60B" w:rsidR="00E263A9" w:rsidRPr="00814E80" w:rsidRDefault="00E263A9" w:rsidP="00E263A9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</w:tr>
      <w:tr w:rsidR="00E263A9" w:rsidRPr="00BF6810" w14:paraId="5933D130" w14:textId="77777777" w:rsidTr="00E263A9">
        <w:trPr>
          <w:cantSplit/>
        </w:trPr>
        <w:tc>
          <w:tcPr>
            <w:tcW w:w="5850" w:type="dxa"/>
          </w:tcPr>
          <w:p w14:paraId="0832B436" w14:textId="36D30741" w:rsidR="00E263A9" w:rsidRPr="00CF12A6" w:rsidRDefault="00E263A9" w:rsidP="00E263A9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1C382CEC" w14:textId="0C02F60B" w:rsidR="00E263A9" w:rsidRPr="00BF6810" w:rsidRDefault="00E263A9" w:rsidP="00E263A9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A326C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32202124" w14:textId="77777777" w:rsidR="00E263A9" w:rsidRPr="00BF6810" w:rsidRDefault="00E263A9" w:rsidP="00E263A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15A43FE4" w14:textId="07010E93" w:rsidR="00E263A9" w:rsidRPr="00BF6810" w:rsidRDefault="00B070E9" w:rsidP="00E263A9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263A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263A9" w:rsidRPr="00BF6810" w14:paraId="19EE9A62" w14:textId="77777777" w:rsidTr="00E263A9">
        <w:trPr>
          <w:cantSplit/>
        </w:trPr>
        <w:tc>
          <w:tcPr>
            <w:tcW w:w="5850" w:type="dxa"/>
          </w:tcPr>
          <w:p w14:paraId="33ED0397" w14:textId="5E48C470" w:rsidR="00E263A9" w:rsidRPr="00267155" w:rsidRDefault="00E263A9" w:rsidP="00E263A9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AF99F0" w14:textId="5AEE5ADD" w:rsidR="00E263A9" w:rsidRPr="00767217" w:rsidRDefault="00E263A9" w:rsidP="00E263A9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B15D1C" w14:textId="77777777" w:rsidR="00E263A9" w:rsidRPr="00BF6810" w:rsidRDefault="00E263A9" w:rsidP="00E263A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4DDB9A" w14:textId="3942C5B5" w:rsidR="00E263A9" w:rsidRPr="00767217" w:rsidRDefault="00E263A9" w:rsidP="00E26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6)</w:t>
            </w:r>
          </w:p>
        </w:tc>
      </w:tr>
      <w:tr w:rsidR="00E263A9" w:rsidRPr="00BF6810" w14:paraId="68F28DA9" w14:textId="77777777" w:rsidTr="00E263A9">
        <w:trPr>
          <w:cantSplit/>
        </w:trPr>
        <w:tc>
          <w:tcPr>
            <w:tcW w:w="5850" w:type="dxa"/>
          </w:tcPr>
          <w:p w14:paraId="36EAB8AD" w14:textId="2131D296" w:rsidR="00E263A9" w:rsidRDefault="00E263A9" w:rsidP="00E263A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5BB844F" w14:textId="451BF5EE" w:rsidR="00E263A9" w:rsidRDefault="00B070E9" w:rsidP="00E263A9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E263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044</w:t>
            </w:r>
          </w:p>
        </w:tc>
        <w:tc>
          <w:tcPr>
            <w:tcW w:w="270" w:type="dxa"/>
          </w:tcPr>
          <w:p w14:paraId="65CFC521" w14:textId="77777777" w:rsidR="00E263A9" w:rsidRPr="00BF6810" w:rsidRDefault="00E263A9" w:rsidP="00E263A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CA7B8C" w14:textId="6251B491" w:rsidR="00E263A9" w:rsidRDefault="00B070E9" w:rsidP="00E263A9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E263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</w:tr>
    </w:tbl>
    <w:p w14:paraId="3816770F" w14:textId="77777777" w:rsidR="00460012" w:rsidRPr="00DB0EBA" w:rsidRDefault="00460012" w:rsidP="001E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06EB6D" w14:textId="0C59BCA0" w:rsidR="00F12E43" w:rsidRPr="00F12E43" w:rsidRDefault="00F12E43" w:rsidP="00F12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F12E43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EF62DF">
        <w:rPr>
          <w:rFonts w:ascii="Angsana New" w:hAnsi="Angsana New" w:hint="cs"/>
          <w:sz w:val="30"/>
          <w:szCs w:val="30"/>
          <w:cs/>
        </w:rPr>
        <w:t>เ</w:t>
      </w:r>
      <w:r w:rsidRPr="00F12E43">
        <w:rPr>
          <w:rFonts w:ascii="Angsana New" w:hAnsi="Angsana New"/>
          <w:sz w:val="30"/>
          <w:szCs w:val="30"/>
          <w:cs/>
        </w:rPr>
        <w:t>ผยในหมายเหตุ</w:t>
      </w:r>
      <w:r w:rsidR="008E6B46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F12E43">
        <w:rPr>
          <w:rFonts w:ascii="Angsana New" w:hAnsi="Angsana New"/>
          <w:sz w:val="30"/>
          <w:szCs w:val="30"/>
          <w:cs/>
        </w:rPr>
        <w:t xml:space="preserve">ข้อ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7413A3">
        <w:rPr>
          <w:rFonts w:ascii="Angsana New" w:hAnsi="Angsana New"/>
          <w:sz w:val="30"/>
          <w:szCs w:val="30"/>
        </w:rPr>
        <w:t>3</w:t>
      </w:r>
      <w:r w:rsidRPr="00F12E43">
        <w:rPr>
          <w:rFonts w:ascii="Angsana New" w:hAnsi="Angsana New"/>
          <w:sz w:val="30"/>
          <w:szCs w:val="30"/>
        </w:rPr>
        <w:t xml:space="preserve"> (</w:t>
      </w:r>
      <w:r w:rsidRPr="00F12E43">
        <w:rPr>
          <w:rFonts w:ascii="Angsana New" w:hAnsi="Angsana New"/>
          <w:sz w:val="30"/>
          <w:szCs w:val="30"/>
          <w:cs/>
        </w:rPr>
        <w:t>ข.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Pr="00F12E43">
        <w:rPr>
          <w:rFonts w:ascii="Angsana New" w:hAnsi="Angsana New"/>
          <w:sz w:val="30"/>
          <w:szCs w:val="30"/>
        </w:rPr>
        <w:t>)</w:t>
      </w:r>
    </w:p>
    <w:p w14:paraId="1069155A" w14:textId="77777777" w:rsidR="00F12E43" w:rsidRPr="00DB0EBA" w:rsidRDefault="00F12E43" w:rsidP="001E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598D69" w14:textId="6AE8826E" w:rsidR="001E14B1" w:rsidRDefault="00814E80" w:rsidP="001E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14E80">
        <w:rPr>
          <w:rFonts w:ascii="Angsana New" w:hAnsi="Angsana New"/>
          <w:b/>
          <w:bCs/>
          <w:sz w:val="30"/>
          <w:szCs w:val="30"/>
        </w:rPr>
        <w:t>7</w:t>
      </w:r>
      <w:r w:rsidR="001E14B1">
        <w:rPr>
          <w:rFonts w:ascii="Angsana New" w:hAnsi="Angsana New"/>
          <w:b/>
          <w:bCs/>
          <w:sz w:val="30"/>
          <w:szCs w:val="30"/>
        </w:rPr>
        <w:tab/>
      </w:r>
      <w:r w:rsidR="001E14B1" w:rsidRPr="003C47FE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</w:t>
      </w:r>
      <w:r w:rsidR="0010046A">
        <w:rPr>
          <w:rFonts w:ascii="Angsana New" w:hAnsi="Angsana New" w:hint="cs"/>
          <w:b/>
          <w:bCs/>
          <w:sz w:val="30"/>
          <w:szCs w:val="30"/>
          <w:cs/>
        </w:rPr>
        <w:t>เพื่อขาย</w:t>
      </w:r>
    </w:p>
    <w:p w14:paraId="0292B7FC" w14:textId="77777777" w:rsidR="001E14B1" w:rsidRPr="00DB0EBA" w:rsidRDefault="001E14B1" w:rsidP="001E14B1">
      <w:pPr>
        <w:pStyle w:val="FSBlank"/>
        <w:rPr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8171EA" w:rsidRPr="003C47FE" w14:paraId="71D33F30" w14:textId="77777777" w:rsidTr="00176203">
        <w:trPr>
          <w:cantSplit/>
          <w:tblHeader/>
        </w:trPr>
        <w:tc>
          <w:tcPr>
            <w:tcW w:w="2055" w:type="pct"/>
          </w:tcPr>
          <w:p w14:paraId="51A8F2EC" w14:textId="77777777" w:rsidR="008171EA" w:rsidRPr="003C47FE" w:rsidRDefault="008171EA" w:rsidP="008171E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97C204D" w14:textId="233F7346" w:rsidR="008171EA" w:rsidRPr="00884D6D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9F00F48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986E072" w14:textId="4E8EFCCE" w:rsidR="008171EA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265D6476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7E3BDAF" w14:textId="77777777" w:rsidR="008171EA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6F0D2F8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FDA3940" w14:textId="77777777" w:rsidR="008171EA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71EA" w:rsidRPr="003C47FE" w14:paraId="5C7CA1B0" w14:textId="77777777" w:rsidTr="00176203">
        <w:trPr>
          <w:cantSplit/>
          <w:tblHeader/>
        </w:trPr>
        <w:tc>
          <w:tcPr>
            <w:tcW w:w="2055" w:type="pct"/>
          </w:tcPr>
          <w:p w14:paraId="502C06DA" w14:textId="77777777" w:rsidR="008171EA" w:rsidRPr="003C47FE" w:rsidRDefault="008171EA" w:rsidP="008171E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40FC11F" w14:textId="5435F98E" w:rsidR="008171EA" w:rsidRPr="00884D6D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B7099A1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19C28763" w14:textId="5E8548B8" w:rsidR="008171EA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56D0A8E5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DEC416B" w14:textId="77777777" w:rsidR="008171EA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B9672C0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5BCF12A" w14:textId="77777777" w:rsidR="008171EA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71EA" w:rsidRPr="003C47FE" w14:paraId="7E8B36C4" w14:textId="77777777" w:rsidTr="00176203">
        <w:trPr>
          <w:cantSplit/>
          <w:tblHeader/>
        </w:trPr>
        <w:tc>
          <w:tcPr>
            <w:tcW w:w="2055" w:type="pct"/>
          </w:tcPr>
          <w:p w14:paraId="3453B714" w14:textId="77777777" w:rsidR="008171EA" w:rsidRPr="003C47FE" w:rsidRDefault="008171EA" w:rsidP="008171E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AA34173" w14:textId="35B38E1C" w:rsidR="008171EA" w:rsidRPr="00884D6D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412A1AF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9D1864C" w14:textId="3A43AB89" w:rsidR="008171EA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0619F5A4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CF15ADD" w14:textId="77777777" w:rsidR="008171EA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237924C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F4486C" w14:textId="77777777" w:rsidR="008171EA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171EA" w:rsidRPr="003C47FE" w14:paraId="1D73ED03" w14:textId="77777777" w:rsidTr="00176203">
        <w:trPr>
          <w:cantSplit/>
          <w:tblHeader/>
        </w:trPr>
        <w:tc>
          <w:tcPr>
            <w:tcW w:w="2055" w:type="pct"/>
          </w:tcPr>
          <w:p w14:paraId="3DC0EDBF" w14:textId="77777777" w:rsidR="008171EA" w:rsidRPr="003C47FE" w:rsidRDefault="008171EA" w:rsidP="008171E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D6D8BA2" w14:textId="312E9FDF" w:rsidR="008171EA" w:rsidRPr="00884D6D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E92981F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8E2C809" w14:textId="351EA5EE" w:rsidR="008171EA" w:rsidRPr="00884D6D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6F20D4E3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993FD94" w14:textId="77777777" w:rsidR="008171EA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1EA" w:rsidRPr="003C47FE" w14:paraId="0536A91E" w14:textId="77777777" w:rsidTr="00176203">
        <w:trPr>
          <w:cantSplit/>
          <w:tblHeader/>
        </w:trPr>
        <w:tc>
          <w:tcPr>
            <w:tcW w:w="2055" w:type="pct"/>
          </w:tcPr>
          <w:p w14:paraId="03584231" w14:textId="77777777" w:rsidR="008171EA" w:rsidRPr="00462575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6BF00AD2" w14:textId="7FA772BF" w:rsidR="008171EA" w:rsidRPr="003C47FE" w:rsidRDefault="00B070E9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72DBFCE4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C81B887" w14:textId="6BE02D06" w:rsidR="008171EA" w:rsidRPr="003C47FE" w:rsidRDefault="00B070E9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790FD12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0494FEA" w14:textId="0D31469C" w:rsidR="008171EA" w:rsidRPr="003C47FE" w:rsidRDefault="00B070E9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78B9C94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0281B5" w14:textId="442CBF82" w:rsidR="008171EA" w:rsidRPr="003C47FE" w:rsidRDefault="00B070E9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171EA" w:rsidRPr="003C47FE" w14:paraId="753C017D" w14:textId="77777777" w:rsidTr="00176203">
        <w:trPr>
          <w:cantSplit/>
          <w:tblHeader/>
        </w:trPr>
        <w:tc>
          <w:tcPr>
            <w:tcW w:w="2055" w:type="pct"/>
          </w:tcPr>
          <w:p w14:paraId="1D028565" w14:textId="77777777" w:rsidR="008171EA" w:rsidRPr="003C47FE" w:rsidRDefault="008171EA" w:rsidP="008171E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04C42E97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1EA" w:rsidRPr="003C47FE" w14:paraId="1E2CC655" w14:textId="77777777" w:rsidTr="00176203">
        <w:trPr>
          <w:cantSplit/>
        </w:trPr>
        <w:tc>
          <w:tcPr>
            <w:tcW w:w="2055" w:type="pct"/>
          </w:tcPr>
          <w:p w14:paraId="1A11FFD0" w14:textId="77777777" w:rsidR="008171EA" w:rsidRPr="003C47FE" w:rsidRDefault="008171EA" w:rsidP="008171E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ที่ดินที่พัฒนาเสร็จแล้วพร้อมขาย</w:t>
            </w:r>
          </w:p>
        </w:tc>
        <w:tc>
          <w:tcPr>
            <w:tcW w:w="637" w:type="pct"/>
          </w:tcPr>
          <w:p w14:paraId="3F8F9B84" w14:textId="77777777" w:rsidR="008171EA" w:rsidRPr="003C47FE" w:rsidRDefault="008171EA" w:rsidP="008171E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34DDF56" w14:textId="77777777" w:rsidR="008171EA" w:rsidRPr="00C108B2" w:rsidRDefault="008171EA" w:rsidP="008171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D7DAB8D" w14:textId="77777777" w:rsidR="008171EA" w:rsidRPr="003C47FE" w:rsidRDefault="008171EA" w:rsidP="008171E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92B1ABD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5AD9F53" w14:textId="77777777" w:rsidR="008171EA" w:rsidRPr="003C47FE" w:rsidRDefault="008171EA" w:rsidP="008171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0C604C0" w14:textId="77777777" w:rsidR="008171EA" w:rsidRPr="003C47FE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7B10C2C" w14:textId="77777777" w:rsidR="008171EA" w:rsidRPr="003C47FE" w:rsidRDefault="008171EA" w:rsidP="008171E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71EA" w:rsidRPr="003C47FE" w14:paraId="7E9C3AC3" w14:textId="77777777" w:rsidTr="00176203">
        <w:trPr>
          <w:cantSplit/>
        </w:trPr>
        <w:tc>
          <w:tcPr>
            <w:tcW w:w="2055" w:type="pct"/>
          </w:tcPr>
          <w:p w14:paraId="36C17642" w14:textId="77777777" w:rsidR="008171EA" w:rsidRDefault="008171EA" w:rsidP="008171E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3C47FE">
              <w:rPr>
                <w:rFonts w:ascii="Angsana New" w:hAnsi="Angsana New" w:cs="Angsana New"/>
                <w:i/>
                <w:iCs/>
                <w:cs/>
              </w:rPr>
              <w:t xml:space="preserve">อุตสาหกรรมนวนคร </w:t>
            </w: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  </w:t>
            </w:r>
          </w:p>
          <w:p w14:paraId="36E2917A" w14:textId="77777777" w:rsidR="008171EA" w:rsidRPr="003770F0" w:rsidRDefault="008171EA" w:rsidP="008171E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(จังหวัดปทุมธานี)</w:t>
            </w:r>
          </w:p>
        </w:tc>
        <w:tc>
          <w:tcPr>
            <w:tcW w:w="637" w:type="pct"/>
          </w:tcPr>
          <w:p w14:paraId="2CF3C472" w14:textId="77777777" w:rsidR="008171EA" w:rsidRPr="002E6E2F" w:rsidRDefault="008171EA" w:rsidP="008171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EC41C10" w14:textId="77777777" w:rsidR="008171EA" w:rsidRPr="00C108B2" w:rsidRDefault="008171EA" w:rsidP="008171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47552B3" w14:textId="77777777" w:rsidR="008171EA" w:rsidRPr="003C47FE" w:rsidRDefault="008171EA" w:rsidP="008171E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3F28269" w14:textId="77777777" w:rsidR="008171EA" w:rsidRPr="00C108B2" w:rsidRDefault="008171EA" w:rsidP="008171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0981A068" w14:textId="77777777" w:rsidR="008171EA" w:rsidRPr="00DE0AD0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F37A57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3A93D2A" w14:textId="77777777" w:rsidR="008171EA" w:rsidRPr="003C47FE" w:rsidRDefault="008171EA" w:rsidP="008171EA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5E45" w:rsidRPr="003C47FE" w14:paraId="2A23FBF8" w14:textId="77777777" w:rsidTr="00176203">
        <w:trPr>
          <w:cantSplit/>
        </w:trPr>
        <w:tc>
          <w:tcPr>
            <w:tcW w:w="2055" w:type="pct"/>
          </w:tcPr>
          <w:p w14:paraId="4A87481F" w14:textId="77777777" w:rsidR="00955E45" w:rsidRPr="003C47FE" w:rsidRDefault="00955E45" w:rsidP="00955E4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37" w:type="pct"/>
          </w:tcPr>
          <w:p w14:paraId="42E69BB6" w14:textId="59FE4005" w:rsidR="00955E45" w:rsidRPr="009178E7" w:rsidRDefault="00814E80" w:rsidP="00F25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87</w:t>
            </w:r>
            <w:r w:rsidR="00A123FE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46" w:type="pct"/>
          </w:tcPr>
          <w:p w14:paraId="23F075C7" w14:textId="77777777" w:rsidR="00955E45" w:rsidRPr="009178E7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</w:tcPr>
          <w:p w14:paraId="5AE312E8" w14:textId="1C8CD908" w:rsidR="00955E45" w:rsidRPr="009178E7" w:rsidRDefault="00B070E9" w:rsidP="006F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100</w:t>
            </w:r>
            <w:r w:rsidR="00955E45" w:rsidRPr="009178E7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7" w:type="pct"/>
          </w:tcPr>
          <w:p w14:paraId="54593049" w14:textId="77777777" w:rsidR="00955E45" w:rsidRPr="009178E7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C9E50D5" w14:textId="2997EA0F" w:rsidR="00955E45" w:rsidRPr="009178E7" w:rsidRDefault="00814E80" w:rsidP="006F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87</w:t>
            </w:r>
            <w:r w:rsidR="00A123FE" w:rsidRPr="00A123FE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47" w:type="pct"/>
          </w:tcPr>
          <w:p w14:paraId="6090064B" w14:textId="77777777" w:rsidR="00955E45" w:rsidRPr="009178E7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04E6276" w14:textId="1FFEA05A" w:rsidR="00955E45" w:rsidRPr="009178E7" w:rsidRDefault="00B070E9" w:rsidP="006F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100</w:t>
            </w:r>
            <w:r w:rsidR="00955E45" w:rsidRPr="009178E7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955E45" w:rsidRPr="003C47FE" w14:paraId="1E01CD45" w14:textId="77777777" w:rsidTr="00176203">
        <w:trPr>
          <w:cantSplit/>
        </w:trPr>
        <w:tc>
          <w:tcPr>
            <w:tcW w:w="2055" w:type="pct"/>
          </w:tcPr>
          <w:p w14:paraId="41862E4A" w14:textId="77777777" w:rsidR="00955E45" w:rsidRPr="00FB5858" w:rsidRDefault="00955E45" w:rsidP="00955E4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ต้นทุนในการพัฒน</w:t>
            </w:r>
            <w:r>
              <w:rPr>
                <w:rFonts w:ascii="Angsana New" w:hAnsi="Angsana New" w:cs="Angsana New" w:hint="cs"/>
                <w:cs/>
              </w:rPr>
              <w:t>า</w:t>
            </w:r>
          </w:p>
        </w:tc>
        <w:tc>
          <w:tcPr>
            <w:tcW w:w="637" w:type="pct"/>
          </w:tcPr>
          <w:p w14:paraId="53AA9483" w14:textId="10367B62" w:rsidR="00955E45" w:rsidRPr="009178E7" w:rsidRDefault="00B070E9" w:rsidP="00955E4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A123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</w:tcPr>
          <w:p w14:paraId="5210584E" w14:textId="77777777" w:rsidR="00955E45" w:rsidRPr="009178E7" w:rsidRDefault="00955E45" w:rsidP="00955E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81885B2" w14:textId="3BD1CBE1" w:rsidR="00955E45" w:rsidRPr="009178E7" w:rsidRDefault="00B070E9" w:rsidP="0095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13</w:t>
            </w:r>
            <w:r w:rsidR="00955E45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7" w:type="pct"/>
          </w:tcPr>
          <w:p w14:paraId="3FCDE3F1" w14:textId="77777777" w:rsidR="00955E45" w:rsidRPr="009178E7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8AE6C11" w14:textId="34842B6E" w:rsidR="00955E45" w:rsidRPr="009178E7" w:rsidRDefault="00B070E9" w:rsidP="00955E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A123FE" w:rsidRPr="00A123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</w:tcPr>
          <w:p w14:paraId="3674A803" w14:textId="77777777" w:rsidR="00955E45" w:rsidRPr="009178E7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45E3AC8" w14:textId="320204A6" w:rsidR="00955E45" w:rsidRPr="009178E7" w:rsidRDefault="00B070E9" w:rsidP="0095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13</w:t>
            </w:r>
            <w:r w:rsidR="00955E45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955E45" w:rsidRPr="003C47FE" w14:paraId="0041CA51" w14:textId="77777777" w:rsidTr="00176203">
        <w:trPr>
          <w:cantSplit/>
        </w:trPr>
        <w:tc>
          <w:tcPr>
            <w:tcW w:w="2055" w:type="pct"/>
          </w:tcPr>
          <w:p w14:paraId="462C95E6" w14:textId="77777777" w:rsidR="00955E45" w:rsidRPr="003C47FE" w:rsidRDefault="00955E45" w:rsidP="00955E4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14:paraId="377F7D7C" w14:textId="77777777" w:rsidR="00955E45" w:rsidRPr="00497424" w:rsidRDefault="00955E45" w:rsidP="00955E4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0FDCB39" w14:textId="77777777" w:rsidR="00955E45" w:rsidRPr="009178E7" w:rsidRDefault="00955E45" w:rsidP="00955E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36A26FF" w14:textId="77777777" w:rsidR="00955E45" w:rsidRPr="00497424" w:rsidRDefault="00955E45" w:rsidP="0095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66BD94" w14:textId="77777777" w:rsidR="00955E45" w:rsidRPr="009178E7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283D8C5" w14:textId="77777777" w:rsidR="00955E45" w:rsidRPr="00497424" w:rsidRDefault="00955E45" w:rsidP="00955E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71FB6AA" w14:textId="77777777" w:rsidR="00955E45" w:rsidRPr="009178E7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6AF5AF9" w14:textId="77777777" w:rsidR="00955E45" w:rsidRPr="00497424" w:rsidRDefault="00955E45" w:rsidP="0095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5E45" w:rsidRPr="003C47FE" w14:paraId="353981B3" w14:textId="77777777" w:rsidTr="00176203">
        <w:trPr>
          <w:cantSplit/>
        </w:trPr>
        <w:tc>
          <w:tcPr>
            <w:tcW w:w="2055" w:type="pct"/>
          </w:tcPr>
          <w:p w14:paraId="76FB4051" w14:textId="77777777" w:rsidR="00955E45" w:rsidRPr="00FB5858" w:rsidRDefault="00955E45" w:rsidP="00955E45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FDF5ACA" w14:textId="4A5984BF" w:rsidR="00955E45" w:rsidRPr="009178E7" w:rsidRDefault="00814E80" w:rsidP="006F029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123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</w:tcPr>
          <w:p w14:paraId="56AAC6E1" w14:textId="77777777" w:rsidR="00955E45" w:rsidRPr="009178E7" w:rsidRDefault="00955E45" w:rsidP="00955E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09C9B39" w14:textId="4C14A853" w:rsidR="00955E45" w:rsidRPr="009178E7" w:rsidRDefault="00814E80" w:rsidP="0095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955E45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7" w:type="pct"/>
          </w:tcPr>
          <w:p w14:paraId="42FBD2B7" w14:textId="77777777" w:rsidR="00955E45" w:rsidRPr="009178E7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1CF9DCE" w14:textId="1620A17E" w:rsidR="00955E45" w:rsidRPr="009178E7" w:rsidRDefault="00814E80" w:rsidP="00955E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02FBE" w:rsidRPr="00802FB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</w:tcPr>
          <w:p w14:paraId="24E5D42F" w14:textId="77777777" w:rsidR="00955E45" w:rsidRPr="009178E7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009DB94" w14:textId="0633A913" w:rsidR="00955E45" w:rsidRPr="009178E7" w:rsidRDefault="00814E80" w:rsidP="0095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955E45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955E45" w:rsidRPr="003C47FE" w14:paraId="2E2F8E08" w14:textId="77777777" w:rsidTr="00176203">
        <w:trPr>
          <w:cantSplit/>
        </w:trPr>
        <w:tc>
          <w:tcPr>
            <w:tcW w:w="2055" w:type="pct"/>
          </w:tcPr>
          <w:p w14:paraId="7A318E0F" w14:textId="77777777" w:rsidR="00955E45" w:rsidRPr="003C47FE" w:rsidRDefault="00955E45" w:rsidP="00955E4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A23D414" w14:textId="3C3446E5" w:rsidR="00955E45" w:rsidRPr="00826F44" w:rsidRDefault="00B070E9" w:rsidP="00955E4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A123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46" w:type="pct"/>
          </w:tcPr>
          <w:p w14:paraId="2B8BDC35" w14:textId="77777777" w:rsidR="00955E45" w:rsidRPr="00826F44" w:rsidRDefault="00955E45" w:rsidP="00955E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F8BA809" w14:textId="503227CC" w:rsidR="00955E45" w:rsidRPr="00826F44" w:rsidRDefault="00B070E9" w:rsidP="0095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  <w:r w:rsidR="00955E45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147" w:type="pct"/>
          </w:tcPr>
          <w:p w14:paraId="1BBA1F63" w14:textId="77777777" w:rsidR="00955E45" w:rsidRPr="00826F44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E52E2B2" w14:textId="124B9995" w:rsidR="00955E45" w:rsidRPr="00826F44" w:rsidRDefault="00B070E9" w:rsidP="00955E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802FBE" w:rsidRPr="00802F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47" w:type="pct"/>
          </w:tcPr>
          <w:p w14:paraId="5CCF9650" w14:textId="77777777" w:rsidR="00955E45" w:rsidRPr="00826F44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2C65820" w14:textId="04A58733" w:rsidR="00955E45" w:rsidRPr="00826F44" w:rsidRDefault="00B070E9" w:rsidP="0095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  <w:r w:rsidR="00955E45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</w:tr>
      <w:tr w:rsidR="00955E45" w:rsidRPr="003C47FE" w14:paraId="7F2DA1F4" w14:textId="77777777" w:rsidTr="00A27F7F">
        <w:trPr>
          <w:cantSplit/>
        </w:trPr>
        <w:tc>
          <w:tcPr>
            <w:tcW w:w="2055" w:type="pct"/>
          </w:tcPr>
          <w:p w14:paraId="71688A8A" w14:textId="77777777" w:rsidR="00955E45" w:rsidRPr="003C47FE" w:rsidRDefault="00955E45" w:rsidP="00955E4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297D4D4" w14:textId="57998EE4" w:rsidR="00955E45" w:rsidRPr="002E6E2F" w:rsidRDefault="00A123FE" w:rsidP="00955E4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5CCBD3B" w14:textId="77777777" w:rsidR="00955E45" w:rsidRPr="00C108B2" w:rsidRDefault="00955E45" w:rsidP="00955E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A844FB5" w14:textId="6669CC2A" w:rsidR="00955E45" w:rsidRPr="00C02BF8" w:rsidRDefault="00955E45" w:rsidP="0095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F2B357" w14:textId="77777777" w:rsidR="00955E45" w:rsidRPr="003C47FE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9D6C940" w14:textId="2F52B9BC" w:rsidR="00955E45" w:rsidRPr="00DE0AD0" w:rsidRDefault="00802FBE" w:rsidP="00955E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FF38261" w14:textId="77777777" w:rsidR="00955E45" w:rsidRPr="003C47FE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BDD986E" w14:textId="6F89F6AF" w:rsidR="00955E45" w:rsidRPr="00C02BF8" w:rsidRDefault="00955E45" w:rsidP="0095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5E45" w:rsidRPr="003C47FE" w14:paraId="73EF5864" w14:textId="77777777" w:rsidTr="00A27F7F">
        <w:trPr>
          <w:cantSplit/>
        </w:trPr>
        <w:tc>
          <w:tcPr>
            <w:tcW w:w="2055" w:type="pct"/>
          </w:tcPr>
          <w:p w14:paraId="14AB005C" w14:textId="77777777" w:rsidR="00955E45" w:rsidRPr="003C47FE" w:rsidRDefault="00955E45" w:rsidP="00955E4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7F39807E" w14:textId="7E2678C1" w:rsidR="00955E45" w:rsidRPr="00826F44" w:rsidRDefault="00B070E9" w:rsidP="00955E4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A123FE" w:rsidRPr="00A123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46" w:type="pct"/>
          </w:tcPr>
          <w:p w14:paraId="5C034F04" w14:textId="77777777" w:rsidR="00955E45" w:rsidRPr="00826F44" w:rsidRDefault="00955E45" w:rsidP="00955E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5FB465E" w14:textId="0C8173C0" w:rsidR="00955E45" w:rsidRPr="00826F44" w:rsidRDefault="00B070E9" w:rsidP="0095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  <w:r w:rsidR="00955E45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147" w:type="pct"/>
          </w:tcPr>
          <w:p w14:paraId="13C72592" w14:textId="77777777" w:rsidR="00955E45" w:rsidRPr="00826F44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59F905F7" w14:textId="2B0B817D" w:rsidR="00955E45" w:rsidRPr="00826F44" w:rsidRDefault="00B070E9" w:rsidP="00955E4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802FBE" w:rsidRPr="00802F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47" w:type="pct"/>
          </w:tcPr>
          <w:p w14:paraId="4166A9D9" w14:textId="77777777" w:rsidR="00955E45" w:rsidRPr="00826F44" w:rsidRDefault="00955E45" w:rsidP="00955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A8ED0DC" w14:textId="53810D67" w:rsidR="00955E45" w:rsidRPr="00826F44" w:rsidRDefault="00B070E9" w:rsidP="0095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  <w:r w:rsidR="00955E45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</w:tr>
      <w:tr w:rsidR="008171EA" w:rsidRPr="003C47FE" w14:paraId="256AAE77" w14:textId="77777777" w:rsidTr="00A27F7F">
        <w:trPr>
          <w:cantSplit/>
        </w:trPr>
        <w:tc>
          <w:tcPr>
            <w:tcW w:w="2055" w:type="pct"/>
          </w:tcPr>
          <w:p w14:paraId="401EF7AE" w14:textId="40563CD6" w:rsidR="008171EA" w:rsidRPr="003C47FE" w:rsidRDefault="008171EA" w:rsidP="008171E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7" w:type="pct"/>
          </w:tcPr>
          <w:p w14:paraId="7F1091B8" w14:textId="77777777" w:rsidR="008171EA" w:rsidRPr="002E6E2F" w:rsidRDefault="008171EA" w:rsidP="008171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9B332EF" w14:textId="77777777" w:rsidR="008171EA" w:rsidRPr="00C108B2" w:rsidRDefault="008171EA" w:rsidP="008171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AB5D4AA" w14:textId="77777777" w:rsidR="008171EA" w:rsidRPr="009010E8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AC4F6F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970085A" w14:textId="77777777" w:rsidR="008171EA" w:rsidRPr="00DE0AD0" w:rsidRDefault="008171EA" w:rsidP="008171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9FD32EB" w14:textId="77777777" w:rsidR="008171EA" w:rsidRPr="003C47FE" w:rsidRDefault="008171EA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197537E" w14:textId="77777777" w:rsidR="008171EA" w:rsidRPr="009010E8" w:rsidRDefault="008171EA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F3B" w:rsidRPr="003C47FE" w14:paraId="0ABF3E25" w14:textId="77777777" w:rsidTr="00A27F7F">
        <w:trPr>
          <w:cantSplit/>
        </w:trPr>
        <w:tc>
          <w:tcPr>
            <w:tcW w:w="2055" w:type="pct"/>
          </w:tcPr>
          <w:p w14:paraId="49D8DBBB" w14:textId="77777777" w:rsidR="00E63F3B" w:rsidRPr="003C47FE" w:rsidRDefault="00E63F3B" w:rsidP="008171E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7" w:type="pct"/>
          </w:tcPr>
          <w:p w14:paraId="1F7282A2" w14:textId="77777777" w:rsidR="00E63F3B" w:rsidRPr="002E6E2F" w:rsidRDefault="00E63F3B" w:rsidP="008171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70A3155" w14:textId="77777777" w:rsidR="00E63F3B" w:rsidRPr="00C108B2" w:rsidRDefault="00E63F3B" w:rsidP="008171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D13515D" w14:textId="77777777" w:rsidR="00E63F3B" w:rsidRPr="009010E8" w:rsidRDefault="00E63F3B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251B33" w14:textId="77777777" w:rsidR="00E63F3B" w:rsidRPr="003C47FE" w:rsidRDefault="00E63F3B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F915920" w14:textId="77777777" w:rsidR="00E63F3B" w:rsidRPr="00DE0AD0" w:rsidRDefault="00E63F3B" w:rsidP="008171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6152C85" w14:textId="77777777" w:rsidR="00E63F3B" w:rsidRPr="003C47FE" w:rsidRDefault="00E63F3B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559A296" w14:textId="77777777" w:rsidR="00E63F3B" w:rsidRPr="009010E8" w:rsidRDefault="00E63F3B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E09" w:rsidRPr="003C47FE" w14:paraId="08215C27" w14:textId="77777777" w:rsidTr="00A27F7F">
        <w:trPr>
          <w:cantSplit/>
        </w:trPr>
        <w:tc>
          <w:tcPr>
            <w:tcW w:w="2055" w:type="pct"/>
          </w:tcPr>
          <w:p w14:paraId="00B29694" w14:textId="77777777" w:rsidR="00195E09" w:rsidRPr="003C47FE" w:rsidRDefault="00195E09" w:rsidP="008171E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7" w:type="pct"/>
          </w:tcPr>
          <w:p w14:paraId="5E4769BB" w14:textId="77777777" w:rsidR="00195E09" w:rsidRPr="002E6E2F" w:rsidRDefault="00195E09" w:rsidP="008171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4B00D17" w14:textId="77777777" w:rsidR="00195E09" w:rsidRPr="00C108B2" w:rsidRDefault="00195E09" w:rsidP="008171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0F30EB6" w14:textId="77777777" w:rsidR="00195E09" w:rsidRPr="009010E8" w:rsidRDefault="00195E09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883090" w14:textId="77777777" w:rsidR="00195E09" w:rsidRPr="003C47FE" w:rsidRDefault="00195E09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EBBD2FD" w14:textId="77777777" w:rsidR="00195E09" w:rsidRPr="00DE0AD0" w:rsidRDefault="00195E09" w:rsidP="008171E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69A031B" w14:textId="77777777" w:rsidR="00195E09" w:rsidRPr="003C47FE" w:rsidRDefault="00195E09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D7622CA" w14:textId="77777777" w:rsidR="00195E09" w:rsidRPr="009010E8" w:rsidRDefault="00195E09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10826787" w14:textId="77777777" w:rsidTr="00A27F7F">
        <w:trPr>
          <w:cantSplit/>
        </w:trPr>
        <w:tc>
          <w:tcPr>
            <w:tcW w:w="2055" w:type="pct"/>
          </w:tcPr>
          <w:p w14:paraId="6C08E23A" w14:textId="58E015A2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โครงการพรีเมี่ยม (จังหวัดปทุมธานี)</w:t>
            </w:r>
          </w:p>
        </w:tc>
        <w:tc>
          <w:tcPr>
            <w:tcW w:w="637" w:type="pct"/>
          </w:tcPr>
          <w:p w14:paraId="2BDBAFED" w14:textId="77777777" w:rsidR="00606310" w:rsidRPr="002E6E2F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5F8DD75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7549A7C" w14:textId="77777777" w:rsidR="00606310" w:rsidRPr="009010E8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B75DBD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C93FB92" w14:textId="77777777" w:rsidR="00606310" w:rsidRPr="00DE0AD0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426D6B3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1074F86" w14:textId="77777777" w:rsidR="00606310" w:rsidRPr="009010E8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79E099AC" w14:textId="77777777" w:rsidTr="00176203">
        <w:trPr>
          <w:cantSplit/>
        </w:trPr>
        <w:tc>
          <w:tcPr>
            <w:tcW w:w="2055" w:type="pct"/>
          </w:tcPr>
          <w:p w14:paraId="08B3CCB9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ต้นทุนที่ดิน</w:t>
            </w:r>
          </w:p>
        </w:tc>
        <w:tc>
          <w:tcPr>
            <w:tcW w:w="637" w:type="pct"/>
          </w:tcPr>
          <w:p w14:paraId="74C18ABE" w14:textId="38FC0A26" w:rsidR="00606310" w:rsidRPr="002E6E2F" w:rsidRDefault="00814E80" w:rsidP="006F029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A1532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146" w:type="pct"/>
          </w:tcPr>
          <w:p w14:paraId="3FF47FB1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1D3714F" w14:textId="707BA7CA" w:rsidR="00606310" w:rsidRPr="003B0E6C" w:rsidRDefault="00814E8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77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59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7AEAC88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31DA62A" w14:textId="6988118E" w:rsidR="00606310" w:rsidRPr="00DE0AD0" w:rsidRDefault="00814E8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F756CB" w:rsidRPr="00F756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147" w:type="pct"/>
          </w:tcPr>
          <w:p w14:paraId="737C5B0B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4BDA145" w14:textId="185B34C2" w:rsidR="00606310" w:rsidRPr="003B0E6C" w:rsidRDefault="00814E8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77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59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06310" w:rsidRPr="003C47FE" w14:paraId="4D6EE80F" w14:textId="77777777" w:rsidTr="00176203">
        <w:trPr>
          <w:cantSplit/>
        </w:trPr>
        <w:tc>
          <w:tcPr>
            <w:tcW w:w="2055" w:type="pct"/>
          </w:tcPr>
          <w:p w14:paraId="387451DF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ต้นทุนในการพัฒนา</w:t>
            </w:r>
          </w:p>
        </w:tc>
        <w:tc>
          <w:tcPr>
            <w:tcW w:w="637" w:type="pct"/>
          </w:tcPr>
          <w:p w14:paraId="6175B18D" w14:textId="081D19DE" w:rsidR="00606310" w:rsidRPr="002E6E2F" w:rsidRDefault="00B070E9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A1532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46" w:type="pct"/>
          </w:tcPr>
          <w:p w14:paraId="7B294A62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A177B79" w14:textId="2C939A0E" w:rsidR="00606310" w:rsidRPr="003B0E6C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20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47" w:type="pct"/>
          </w:tcPr>
          <w:p w14:paraId="71E8C41E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9B8BA26" w14:textId="389926B5" w:rsidR="00606310" w:rsidRPr="00DE0AD0" w:rsidRDefault="00B070E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F756CB" w:rsidRPr="00F756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47" w:type="pct"/>
          </w:tcPr>
          <w:p w14:paraId="0EC9F20A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4571FE1" w14:textId="6C51D5AB" w:rsidR="00606310" w:rsidRPr="003B0E6C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20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606310" w:rsidRPr="003C47FE" w14:paraId="1CCED541" w14:textId="77777777" w:rsidTr="00176203">
        <w:trPr>
          <w:cantSplit/>
        </w:trPr>
        <w:tc>
          <w:tcPr>
            <w:tcW w:w="2055" w:type="pct"/>
          </w:tcPr>
          <w:p w14:paraId="32C961E4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14:paraId="72BD2484" w14:textId="77777777" w:rsidR="00606310" w:rsidRPr="00497424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D2EE119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A7E73BE" w14:textId="77777777" w:rsidR="00606310" w:rsidRPr="00497424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2B1CF0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6101DFA7" w14:textId="77777777" w:rsidR="00606310" w:rsidRPr="0049742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FEDF9EA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7993D3C" w14:textId="77777777" w:rsidR="00606310" w:rsidRPr="00497424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59B3F500" w14:textId="77777777" w:rsidTr="00176203">
        <w:trPr>
          <w:cantSplit/>
        </w:trPr>
        <w:tc>
          <w:tcPr>
            <w:tcW w:w="2055" w:type="pct"/>
          </w:tcPr>
          <w:p w14:paraId="45D7E9C4" w14:textId="77777777" w:rsidR="00606310" w:rsidRPr="00FB5858" w:rsidRDefault="00606310" w:rsidP="00606310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72FE52A" w14:textId="66D21B2C" w:rsidR="00606310" w:rsidRPr="002E6E2F" w:rsidRDefault="00B070E9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A1532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</w:tcPr>
          <w:p w14:paraId="53773162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EAE4E20" w14:textId="403FC2AC" w:rsidR="00606310" w:rsidRPr="003B0E6C" w:rsidRDefault="00B070E9" w:rsidP="006F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13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7" w:type="pct"/>
          </w:tcPr>
          <w:p w14:paraId="1FF7ED14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54EEEBD" w14:textId="3C6FFFD1" w:rsidR="00606310" w:rsidRPr="00DE0AD0" w:rsidRDefault="00B070E9" w:rsidP="006F029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F756CB" w:rsidRPr="00F756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40296D4D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052F5FF" w14:textId="739B514F" w:rsidR="00606310" w:rsidRPr="003B0E6C" w:rsidRDefault="00B070E9" w:rsidP="006F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13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606310" w:rsidRPr="003C47FE" w14:paraId="37869FF6" w14:textId="77777777" w:rsidTr="00176203">
        <w:trPr>
          <w:cantSplit/>
        </w:trPr>
        <w:tc>
          <w:tcPr>
            <w:tcW w:w="2055" w:type="pct"/>
          </w:tcPr>
          <w:p w14:paraId="67CAF822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09E2935" w14:textId="3A521B11" w:rsidR="00606310" w:rsidRPr="00826F44" w:rsidRDefault="00814E8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153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</w:tcPr>
          <w:p w14:paraId="7E9FD5EE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4DEF915" w14:textId="07D8D6A4" w:rsidR="00606310" w:rsidRPr="00826F4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09066A95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6338256" w14:textId="169EFAD6" w:rsidR="00606310" w:rsidRPr="00826F44" w:rsidRDefault="00814E8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F756CB" w:rsidRPr="00F756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</w:tcPr>
          <w:p w14:paraId="111BFD87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9D9E72D" w14:textId="64A42955" w:rsidR="00606310" w:rsidRPr="00826F4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606310" w:rsidRPr="003C47FE" w14:paraId="0A36C261" w14:textId="77777777" w:rsidTr="00176203">
        <w:trPr>
          <w:cantSplit/>
        </w:trPr>
        <w:tc>
          <w:tcPr>
            <w:tcW w:w="2055" w:type="pct"/>
          </w:tcPr>
          <w:p w14:paraId="42B36886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7BDB372" w14:textId="10A8756C" w:rsidR="00606310" w:rsidRPr="002E6E2F" w:rsidRDefault="00A15325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439A034A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67D16DC" w14:textId="7F2708A2" w:rsidR="00606310" w:rsidRPr="003B0E6C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7E2BBC2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049C00B" w14:textId="2068C9F9" w:rsidR="00606310" w:rsidRPr="00DE0AD0" w:rsidRDefault="00F756CB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56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Pr="00F756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4859332C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10CFC46" w14:textId="31A605E6" w:rsidR="00606310" w:rsidRPr="003B0E6C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6310" w:rsidRPr="003C47FE" w14:paraId="4ED120F8" w14:textId="77777777" w:rsidTr="00176203">
        <w:trPr>
          <w:cantSplit/>
        </w:trPr>
        <w:tc>
          <w:tcPr>
            <w:tcW w:w="2055" w:type="pct"/>
          </w:tcPr>
          <w:p w14:paraId="71CBB882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2F72590D" w14:textId="1ACD6DDD" w:rsidR="00606310" w:rsidRPr="00826F44" w:rsidRDefault="00814E8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153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146" w:type="pct"/>
          </w:tcPr>
          <w:p w14:paraId="50CF0B15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31E909C9" w14:textId="1DC75FE5" w:rsidR="00606310" w:rsidRPr="00826F4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47" w:type="pct"/>
          </w:tcPr>
          <w:p w14:paraId="54291FBD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8B36695" w14:textId="52BD684D" w:rsidR="00606310" w:rsidRPr="00826F44" w:rsidRDefault="00814E8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756CB" w:rsidRPr="00F756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147" w:type="pct"/>
          </w:tcPr>
          <w:p w14:paraId="25734290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51CD5F62" w14:textId="355845C0" w:rsidR="00606310" w:rsidRPr="00826F4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</w:tr>
      <w:tr w:rsidR="00606310" w:rsidRPr="003C47FE" w14:paraId="1FB9A3F4" w14:textId="77777777" w:rsidTr="00176203">
        <w:trPr>
          <w:cantSplit/>
        </w:trPr>
        <w:tc>
          <w:tcPr>
            <w:tcW w:w="2055" w:type="pct"/>
          </w:tcPr>
          <w:p w14:paraId="47EAB94A" w14:textId="77777777" w:rsidR="00606310" w:rsidRPr="009010E8" w:rsidRDefault="00606310" w:rsidP="0060631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12D314A4" w14:textId="77777777" w:rsidR="00606310" w:rsidRPr="009010E8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6CB995D" w14:textId="77777777" w:rsidR="00606310" w:rsidRPr="009010E8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0BC7710F" w14:textId="77777777" w:rsidR="00606310" w:rsidRPr="009010E8" w:rsidRDefault="00606310" w:rsidP="0060631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D4911FB" w14:textId="77777777" w:rsidR="00606310" w:rsidRPr="009010E8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7743B999" w14:textId="77777777" w:rsidR="00606310" w:rsidRPr="009010E8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C3426AD" w14:textId="77777777" w:rsidR="00606310" w:rsidRPr="009010E8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7BCC40A" w14:textId="77777777" w:rsidR="00606310" w:rsidRPr="009010E8" w:rsidRDefault="00606310" w:rsidP="0060631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022EB0AE" w14:textId="77777777" w:rsidTr="00176203">
        <w:trPr>
          <w:cantSplit/>
        </w:trPr>
        <w:tc>
          <w:tcPr>
            <w:tcW w:w="2055" w:type="pct"/>
          </w:tcPr>
          <w:p w14:paraId="2FD385E8" w14:textId="77777777" w:rsidR="00606310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3C47FE">
              <w:rPr>
                <w:rFonts w:ascii="Angsana New" w:hAnsi="Angsana New" w:cs="Angsana New"/>
                <w:i/>
                <w:iCs/>
                <w:cs/>
              </w:rPr>
              <w:t>อุตสาหกรรมนวนค</w:t>
            </w: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ร </w:t>
            </w:r>
          </w:p>
          <w:p w14:paraId="60C4ECF2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(จังหวัดนครราชสีมา)</w:t>
            </w:r>
          </w:p>
        </w:tc>
        <w:tc>
          <w:tcPr>
            <w:tcW w:w="637" w:type="pct"/>
          </w:tcPr>
          <w:p w14:paraId="7DC2EDAE" w14:textId="77777777" w:rsidR="00606310" w:rsidRPr="002E6E2F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A253063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FBE0953" w14:textId="77777777" w:rsidR="00606310" w:rsidRPr="00D44CE2" w:rsidRDefault="00606310" w:rsidP="0060631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8789A4D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5C4846B" w14:textId="77777777" w:rsidR="00606310" w:rsidRPr="00DE0AD0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F18CDDF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59EA50D" w14:textId="77777777" w:rsidR="00606310" w:rsidRPr="00FE24B6" w:rsidRDefault="00606310" w:rsidP="0060631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62E371A2" w14:textId="77777777" w:rsidTr="00176203">
        <w:trPr>
          <w:cantSplit/>
        </w:trPr>
        <w:tc>
          <w:tcPr>
            <w:tcW w:w="2055" w:type="pct"/>
          </w:tcPr>
          <w:p w14:paraId="543CA53A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37" w:type="pct"/>
          </w:tcPr>
          <w:p w14:paraId="359B8DBF" w14:textId="4AE36403" w:rsidR="00606310" w:rsidRPr="002E6E2F" w:rsidRDefault="00B070E9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1532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46" w:type="pct"/>
          </w:tcPr>
          <w:p w14:paraId="2B99A38B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023C617" w14:textId="2F6BB600" w:rsidR="00606310" w:rsidRPr="00686B6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7733BD8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ACB9EFD" w14:textId="5D383B86" w:rsidR="00606310" w:rsidRPr="00DE0AD0" w:rsidRDefault="00B070E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="00F756CB" w:rsidRPr="00F756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</w:tcPr>
          <w:p w14:paraId="509F41BA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8A9530B" w14:textId="5EF5A7B2" w:rsidR="00606310" w:rsidRPr="00686B6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06310" w:rsidRPr="003C47FE" w14:paraId="206EC1A1" w14:textId="77777777" w:rsidTr="00176203">
        <w:trPr>
          <w:cantSplit/>
        </w:trPr>
        <w:tc>
          <w:tcPr>
            <w:tcW w:w="2055" w:type="pct"/>
          </w:tcPr>
          <w:p w14:paraId="4A8B4D3C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ต้นทุนในการพัฒนา</w:t>
            </w:r>
          </w:p>
        </w:tc>
        <w:tc>
          <w:tcPr>
            <w:tcW w:w="637" w:type="pct"/>
          </w:tcPr>
          <w:p w14:paraId="5D1EDA86" w14:textId="5A7F740D" w:rsidR="00606310" w:rsidRPr="002E6E2F" w:rsidRDefault="00B070E9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1532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</w:tcPr>
          <w:p w14:paraId="03B23DD2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7FA4D6B" w14:textId="337C79CE" w:rsidR="00606310" w:rsidRPr="00686B6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77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879018D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53D457B" w14:textId="1057584C" w:rsidR="00606310" w:rsidRPr="00DE0AD0" w:rsidRDefault="00B070E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756CB" w:rsidRPr="00F756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3A9F4F8F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CBBEC8E" w14:textId="671D4FB9" w:rsidR="00606310" w:rsidRPr="00686B6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77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06310" w:rsidRPr="003C47FE" w14:paraId="3AA1B664" w14:textId="77777777" w:rsidTr="00176203">
        <w:trPr>
          <w:cantSplit/>
        </w:trPr>
        <w:tc>
          <w:tcPr>
            <w:tcW w:w="2055" w:type="pct"/>
          </w:tcPr>
          <w:p w14:paraId="54070040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14:paraId="2BA16B05" w14:textId="77777777" w:rsidR="00606310" w:rsidRPr="00497424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A937B80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6F5D1CA" w14:textId="77777777" w:rsidR="00606310" w:rsidRPr="00497424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7E08A1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1DBE95" w14:textId="77777777" w:rsidR="00606310" w:rsidRPr="0049742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D255FE1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DDBF70E" w14:textId="77777777" w:rsidR="00606310" w:rsidRPr="00497424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52493B1E" w14:textId="77777777" w:rsidTr="00176203">
        <w:trPr>
          <w:cantSplit/>
        </w:trPr>
        <w:tc>
          <w:tcPr>
            <w:tcW w:w="2055" w:type="pct"/>
          </w:tcPr>
          <w:p w14:paraId="68DF0027" w14:textId="77777777" w:rsidR="00606310" w:rsidRPr="00FB5858" w:rsidRDefault="00606310" w:rsidP="00606310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E15D29A" w14:textId="0B91CDE7" w:rsidR="00606310" w:rsidRPr="002E6E2F" w:rsidRDefault="00B070E9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1532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46" w:type="pct"/>
          </w:tcPr>
          <w:p w14:paraId="363D3024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46CB8E1" w14:textId="4701A986" w:rsidR="00606310" w:rsidRPr="00686B6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7" w:type="pct"/>
          </w:tcPr>
          <w:p w14:paraId="39FD8DD8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F3765D8" w14:textId="1E336330" w:rsidR="00606310" w:rsidRPr="00DE0AD0" w:rsidRDefault="00B070E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F756CB" w:rsidRPr="00F756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47" w:type="pct"/>
          </w:tcPr>
          <w:p w14:paraId="1B4AE929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DF8DA2" w14:textId="67E304FD" w:rsidR="00606310" w:rsidRPr="00686B6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606310" w:rsidRPr="003C47FE" w14:paraId="3983C007" w14:textId="77777777" w:rsidTr="00176203">
        <w:trPr>
          <w:cantSplit/>
        </w:trPr>
        <w:tc>
          <w:tcPr>
            <w:tcW w:w="2055" w:type="pct"/>
          </w:tcPr>
          <w:p w14:paraId="5E6DE1BC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879E275" w14:textId="31FA1628" w:rsidR="00606310" w:rsidRPr="00826F44" w:rsidRDefault="00814E8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="00A15325" w:rsidRPr="00A153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</w:tcPr>
          <w:p w14:paraId="36F17154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79580A6" w14:textId="063550D8" w:rsidR="00606310" w:rsidRPr="00826F44" w:rsidRDefault="00814E8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147" w:type="pct"/>
          </w:tcPr>
          <w:p w14:paraId="6D75580A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9BF5B83" w14:textId="62BDF0E9" w:rsidR="00606310" w:rsidRPr="00826F44" w:rsidRDefault="00814E8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668</w:t>
            </w:r>
            <w:r w:rsidR="00F756CB" w:rsidRPr="00F756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4D268F60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B572719" w14:textId="162D5C29" w:rsidR="00606310" w:rsidRPr="00826F44" w:rsidRDefault="00814E8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</w:tr>
      <w:tr w:rsidR="00606310" w:rsidRPr="003C47FE" w14:paraId="1F479631" w14:textId="77777777" w:rsidTr="00176203">
        <w:trPr>
          <w:cantSplit/>
        </w:trPr>
        <w:tc>
          <w:tcPr>
            <w:tcW w:w="2055" w:type="pct"/>
          </w:tcPr>
          <w:p w14:paraId="0E6A8D22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8B51ADC" w14:textId="5FB8EF12" w:rsidR="00606310" w:rsidRPr="002E6E2F" w:rsidRDefault="00A15325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46D424AA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38F772E" w14:textId="447FAC40" w:rsidR="00606310" w:rsidRPr="006B71BB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1DC0F5B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245E243" w14:textId="23B62E5C" w:rsidR="00606310" w:rsidRPr="00DE0AD0" w:rsidRDefault="00F756CB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56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F756C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3E05F3C4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5656E5D" w14:textId="4069D9E1" w:rsidR="00606310" w:rsidRPr="006B71BB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6310" w:rsidRPr="003C47FE" w14:paraId="1D93ECFF" w14:textId="77777777" w:rsidTr="00176203">
        <w:trPr>
          <w:cantSplit/>
        </w:trPr>
        <w:tc>
          <w:tcPr>
            <w:tcW w:w="2055" w:type="pct"/>
          </w:tcPr>
          <w:p w14:paraId="18599651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3FE863F6" w14:textId="4730C652" w:rsidR="00606310" w:rsidRPr="00826F44" w:rsidRDefault="00814E8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F756CB" w:rsidRPr="00F756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46" w:type="pct"/>
          </w:tcPr>
          <w:p w14:paraId="514FB998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7A8FE544" w14:textId="38ABA7F3" w:rsidR="00606310" w:rsidRPr="00826F44" w:rsidRDefault="00814E8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147" w:type="pct"/>
          </w:tcPr>
          <w:p w14:paraId="7D5B54DD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33D3A988" w14:textId="1BF83C67" w:rsidR="00606310" w:rsidRPr="00826F44" w:rsidRDefault="00814E8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667</w:t>
            </w:r>
            <w:r w:rsidR="00F756CB" w:rsidRPr="00F756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</w:tcPr>
          <w:p w14:paraId="5A1B9B00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0162B9C" w14:textId="19232DBF" w:rsidR="00606310" w:rsidRPr="00826F44" w:rsidRDefault="00814E8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</w:p>
        </w:tc>
      </w:tr>
      <w:tr w:rsidR="00606310" w:rsidRPr="003C47FE" w14:paraId="6E7BB6D3" w14:textId="77777777" w:rsidTr="00176203">
        <w:trPr>
          <w:cantSplit/>
        </w:trPr>
        <w:tc>
          <w:tcPr>
            <w:tcW w:w="2055" w:type="pct"/>
          </w:tcPr>
          <w:p w14:paraId="4EF7A6B6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ที่ดินที่พัฒนาเสร็จแล้วพร้อมขาย</w:t>
            </w:r>
            <w:r w:rsidRPr="003C47FE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3C47FE">
              <w:rPr>
                <w:rFonts w:ascii="Angsana New" w:hAnsi="Angsana New" w:cs="Angsana New"/>
                <w:b/>
                <w:bCs/>
                <w:cs/>
              </w:rPr>
              <w:t>- 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DC3772D" w14:textId="42A0B462" w:rsidR="00606310" w:rsidRPr="00826F44" w:rsidRDefault="00814E8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F756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</w:tcPr>
          <w:p w14:paraId="1EBFB1C5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3B13A3CA" w14:textId="621A5BA1" w:rsidR="00606310" w:rsidRPr="00826F44" w:rsidRDefault="00814E8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47" w:type="pct"/>
          </w:tcPr>
          <w:p w14:paraId="7B7F5252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5E86211A" w14:textId="52A0E395" w:rsidR="00606310" w:rsidRPr="00826F44" w:rsidRDefault="00814E8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857</w:t>
            </w:r>
            <w:r w:rsidR="00F756CB" w:rsidRPr="00F756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</w:tcPr>
          <w:p w14:paraId="5AB0D276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4C86E7E9" w14:textId="587B8B0B" w:rsidR="00606310" w:rsidRPr="00423A52" w:rsidRDefault="00814E8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</w:tr>
      <w:tr w:rsidR="00606310" w:rsidRPr="003C47FE" w14:paraId="13D87B13" w14:textId="77777777" w:rsidTr="0016300B">
        <w:trPr>
          <w:cantSplit/>
        </w:trPr>
        <w:tc>
          <w:tcPr>
            <w:tcW w:w="2055" w:type="pct"/>
          </w:tcPr>
          <w:p w14:paraId="1B21AD0C" w14:textId="77777777" w:rsidR="00606310" w:rsidRPr="0005206F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5F86A84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61B3CE4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DFBE93E" w14:textId="77777777" w:rsidR="00606310" w:rsidRPr="00826F44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42FD75F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A664E6C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1DB6943" w14:textId="77777777" w:rsidR="00606310" w:rsidRPr="0005206F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9621BFD" w14:textId="77777777" w:rsidR="00606310" w:rsidRPr="0005206F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7C7FE286" w14:textId="77777777" w:rsidTr="0016300B">
        <w:trPr>
          <w:cantSplit/>
        </w:trPr>
        <w:tc>
          <w:tcPr>
            <w:tcW w:w="2055" w:type="pct"/>
          </w:tcPr>
          <w:p w14:paraId="72F64A49" w14:textId="77777777" w:rsidR="00606310" w:rsidRPr="0005206F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7" w:type="pct"/>
          </w:tcPr>
          <w:p w14:paraId="6D8CD02C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E1B195A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00A864CC" w14:textId="77777777" w:rsidR="00606310" w:rsidRPr="00826F44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72F8414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54EAE648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291367D" w14:textId="77777777" w:rsidR="00606310" w:rsidRPr="0005206F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27E44D8D" w14:textId="77777777" w:rsidR="00606310" w:rsidRPr="0005206F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4349193E" w14:textId="77777777" w:rsidTr="0016300B">
        <w:trPr>
          <w:cantSplit/>
        </w:trPr>
        <w:tc>
          <w:tcPr>
            <w:tcW w:w="2055" w:type="pct"/>
          </w:tcPr>
          <w:p w14:paraId="512239BF" w14:textId="77777777" w:rsidR="00606310" w:rsidRPr="0005206F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7" w:type="pct"/>
          </w:tcPr>
          <w:p w14:paraId="290E3306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0C83078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AF8236A" w14:textId="77777777" w:rsidR="00606310" w:rsidRPr="00826F44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C737FB5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55F739AA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86C12B7" w14:textId="77777777" w:rsidR="00606310" w:rsidRPr="0005206F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516B5CC" w14:textId="77777777" w:rsidR="00606310" w:rsidRPr="0005206F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646B7E4B" w14:textId="77777777" w:rsidTr="0016300B">
        <w:trPr>
          <w:cantSplit/>
        </w:trPr>
        <w:tc>
          <w:tcPr>
            <w:tcW w:w="2055" w:type="pct"/>
          </w:tcPr>
          <w:p w14:paraId="665A39F6" w14:textId="77777777" w:rsidR="00606310" w:rsidRPr="0005206F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7" w:type="pct"/>
          </w:tcPr>
          <w:p w14:paraId="2E6E756C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E9B8F04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0CA840B" w14:textId="77777777" w:rsidR="00606310" w:rsidRPr="00826F44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4384993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3E6B735B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B353390" w14:textId="77777777" w:rsidR="00606310" w:rsidRPr="0005206F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307FC6C" w14:textId="77777777" w:rsidR="00606310" w:rsidRPr="0005206F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7703F5D1" w14:textId="77777777" w:rsidTr="0016300B">
        <w:trPr>
          <w:cantSplit/>
        </w:trPr>
        <w:tc>
          <w:tcPr>
            <w:tcW w:w="2055" w:type="pct"/>
          </w:tcPr>
          <w:p w14:paraId="0AD8F2E5" w14:textId="77777777" w:rsidR="00606310" w:rsidRPr="0005206F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7" w:type="pct"/>
          </w:tcPr>
          <w:p w14:paraId="3FEAF809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43A37A1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874E478" w14:textId="77777777" w:rsidR="00606310" w:rsidRPr="00826F44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76DA648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4911E6E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E49289F" w14:textId="77777777" w:rsidR="00606310" w:rsidRPr="0005206F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27A81A41" w14:textId="77777777" w:rsidR="00606310" w:rsidRPr="0005206F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FD9" w:rsidRPr="003C47FE" w14:paraId="05D6A94D" w14:textId="77777777" w:rsidTr="0016300B">
        <w:trPr>
          <w:cantSplit/>
        </w:trPr>
        <w:tc>
          <w:tcPr>
            <w:tcW w:w="2055" w:type="pct"/>
          </w:tcPr>
          <w:p w14:paraId="77183BB9" w14:textId="77777777" w:rsidR="00AB7FD9" w:rsidRPr="0005206F" w:rsidRDefault="00AB7FD9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7" w:type="pct"/>
          </w:tcPr>
          <w:p w14:paraId="77B82A81" w14:textId="77777777" w:rsidR="00AB7FD9" w:rsidRPr="00826F44" w:rsidRDefault="00AB7FD9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F439245" w14:textId="77777777" w:rsidR="00AB7FD9" w:rsidRPr="00826F44" w:rsidRDefault="00AB7FD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0E4F4134" w14:textId="77777777" w:rsidR="00AB7FD9" w:rsidRPr="00826F44" w:rsidRDefault="00AB7FD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851D2B" w14:textId="77777777" w:rsidR="00AB7FD9" w:rsidRPr="00826F44" w:rsidRDefault="00AB7FD9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3ABCB3B8" w14:textId="77777777" w:rsidR="00AB7FD9" w:rsidRPr="00826F44" w:rsidRDefault="00AB7FD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4475D0D" w14:textId="77777777" w:rsidR="00AB7FD9" w:rsidRPr="0005206F" w:rsidRDefault="00AB7FD9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0C9B94D" w14:textId="77777777" w:rsidR="00AB7FD9" w:rsidRPr="0005206F" w:rsidRDefault="00AB7FD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64FBFC15" w14:textId="77777777" w:rsidTr="00176203">
        <w:trPr>
          <w:cantSplit/>
        </w:trPr>
        <w:tc>
          <w:tcPr>
            <w:tcW w:w="2055" w:type="pct"/>
          </w:tcPr>
          <w:p w14:paraId="7E49DD86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อาคารที่พักอาศัยระหว่างการพัฒนา</w:t>
            </w:r>
          </w:p>
        </w:tc>
        <w:tc>
          <w:tcPr>
            <w:tcW w:w="637" w:type="pct"/>
          </w:tcPr>
          <w:p w14:paraId="72C45EEE" w14:textId="77777777" w:rsidR="00606310" w:rsidRPr="002E6E2F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27AB709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8CCC7BB" w14:textId="77777777" w:rsidR="00606310" w:rsidRPr="00423A52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174DB1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00C4357" w14:textId="77777777" w:rsidR="00606310" w:rsidRPr="00DE0AD0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1801162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927BFF5" w14:textId="77777777" w:rsidR="00606310" w:rsidRPr="00423A52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72AC412E" w14:textId="77777777" w:rsidTr="00176203">
        <w:trPr>
          <w:cantSplit/>
        </w:trPr>
        <w:tc>
          <w:tcPr>
            <w:tcW w:w="2055" w:type="pct"/>
          </w:tcPr>
          <w:p w14:paraId="3202A8EA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โครงการเดอะ นวไพรเวซี่ (จังหวัดปทุมธานี)</w:t>
            </w:r>
          </w:p>
        </w:tc>
        <w:tc>
          <w:tcPr>
            <w:tcW w:w="637" w:type="pct"/>
          </w:tcPr>
          <w:p w14:paraId="2B16F971" w14:textId="77777777" w:rsidR="00606310" w:rsidRPr="002E6E2F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B6C3520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13ED4A1" w14:textId="77777777" w:rsidR="00606310" w:rsidRPr="00423A52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7013AF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0AFE954" w14:textId="77777777" w:rsidR="00606310" w:rsidRPr="00DE0AD0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79723AB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C401D2D" w14:textId="77777777" w:rsidR="00606310" w:rsidRPr="00423A52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2E0FCCC8" w14:textId="77777777" w:rsidTr="00176203">
        <w:trPr>
          <w:cantSplit/>
        </w:trPr>
        <w:tc>
          <w:tcPr>
            <w:tcW w:w="2055" w:type="pct"/>
          </w:tcPr>
          <w:p w14:paraId="554D6909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cs/>
                <w:lang w:val="en-US"/>
              </w:rPr>
              <w:t>ต้นทุนที่ดิน</w:t>
            </w:r>
          </w:p>
        </w:tc>
        <w:tc>
          <w:tcPr>
            <w:tcW w:w="637" w:type="pct"/>
          </w:tcPr>
          <w:p w14:paraId="15C36AB2" w14:textId="7D87BFC5" w:rsidR="00606310" w:rsidRPr="002E6E2F" w:rsidRDefault="00B070E9" w:rsidP="006F029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31D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46" w:type="pct"/>
          </w:tcPr>
          <w:p w14:paraId="04E0DBC6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15BFBBE" w14:textId="0E7D4726" w:rsidR="00606310" w:rsidRPr="00423A52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7" w:type="pct"/>
          </w:tcPr>
          <w:p w14:paraId="00D58670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A932512" w14:textId="04049AE4" w:rsidR="00606310" w:rsidRPr="00DE0AD0" w:rsidRDefault="00B070E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31D7D" w:rsidRPr="00A31D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47" w:type="pct"/>
          </w:tcPr>
          <w:p w14:paraId="1A01E7BA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62394C9" w14:textId="62E95770" w:rsidR="00606310" w:rsidRPr="00423A52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606310" w:rsidRPr="003C47FE" w14:paraId="3A28F44D" w14:textId="77777777" w:rsidTr="00176203">
        <w:trPr>
          <w:cantSplit/>
        </w:trPr>
        <w:tc>
          <w:tcPr>
            <w:tcW w:w="2055" w:type="pct"/>
          </w:tcPr>
          <w:p w14:paraId="2F2FEA13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cs/>
                <w:lang w:val="en-US"/>
              </w:rPr>
              <w:t>ต้นทุนในการพัฒนา</w:t>
            </w:r>
          </w:p>
        </w:tc>
        <w:tc>
          <w:tcPr>
            <w:tcW w:w="637" w:type="pct"/>
          </w:tcPr>
          <w:p w14:paraId="5C33B770" w14:textId="62EFEB45" w:rsidR="00606310" w:rsidRPr="002E6E2F" w:rsidRDefault="00B070E9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A31D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</w:tcPr>
          <w:p w14:paraId="47112A0A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886A01D" w14:textId="0924573D" w:rsidR="00606310" w:rsidRPr="00423A52" w:rsidRDefault="00B070E9" w:rsidP="006F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66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FB97A9C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69A19919" w14:textId="1C5136EA" w:rsidR="00606310" w:rsidRPr="00DE0AD0" w:rsidRDefault="00B070E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A31D7D" w:rsidRPr="00A31D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</w:tcPr>
          <w:p w14:paraId="777B3988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D5B145C" w14:textId="0D865CF9" w:rsidR="00606310" w:rsidRPr="00423A52" w:rsidRDefault="00B070E9" w:rsidP="006F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66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06310" w:rsidRPr="003C47FE" w14:paraId="0D4F694F" w14:textId="77777777" w:rsidTr="00176203">
        <w:trPr>
          <w:cantSplit/>
        </w:trPr>
        <w:tc>
          <w:tcPr>
            <w:tcW w:w="2055" w:type="pct"/>
          </w:tcPr>
          <w:p w14:paraId="5030F082" w14:textId="77777777" w:rsidR="00606310" w:rsidRPr="003C47FE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14:paraId="00879075" w14:textId="77777777" w:rsidR="00606310" w:rsidRPr="00497424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BBD9B30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3F7739A" w14:textId="77777777" w:rsidR="00606310" w:rsidRPr="00497424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1AC75E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95F349E" w14:textId="77777777" w:rsidR="00606310" w:rsidRPr="0049742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4727893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6887DD1" w14:textId="77777777" w:rsidR="00606310" w:rsidRPr="00497424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3A057E88" w14:textId="77777777" w:rsidTr="00176203">
        <w:trPr>
          <w:cantSplit/>
        </w:trPr>
        <w:tc>
          <w:tcPr>
            <w:tcW w:w="2055" w:type="pct"/>
          </w:tcPr>
          <w:p w14:paraId="3A87BFE2" w14:textId="77777777" w:rsidR="00606310" w:rsidRPr="00FB5858" w:rsidRDefault="00606310" w:rsidP="00606310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4D9262F" w14:textId="52A4F708" w:rsidR="00606310" w:rsidRPr="002E6E2F" w:rsidRDefault="00B070E9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31D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</w:tcPr>
          <w:p w14:paraId="199A8DD4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93FACB2" w14:textId="3B6E07F9" w:rsidR="00606310" w:rsidRPr="00423A52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44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AD108B8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04875CD" w14:textId="45DF81CC" w:rsidR="00606310" w:rsidRPr="00DE0AD0" w:rsidRDefault="00B070E9" w:rsidP="006F029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31D7D" w:rsidRPr="00A31D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</w:tcPr>
          <w:p w14:paraId="36DC1629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44AF0D2" w14:textId="18931A4A" w:rsidR="00606310" w:rsidRPr="00423A52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44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06310" w:rsidRPr="003C47FE" w14:paraId="131BE020" w14:textId="77777777" w:rsidTr="00176203">
        <w:trPr>
          <w:cantSplit/>
        </w:trPr>
        <w:tc>
          <w:tcPr>
            <w:tcW w:w="2055" w:type="pct"/>
          </w:tcPr>
          <w:p w14:paraId="7FD403DD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3A53B09" w14:textId="5C7FFDC6" w:rsidR="00606310" w:rsidRPr="00826F44" w:rsidRDefault="00B070E9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31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146" w:type="pct"/>
          </w:tcPr>
          <w:p w14:paraId="74D68495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4A950CC" w14:textId="29DDD609" w:rsidR="00606310" w:rsidRPr="00826F4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47" w:type="pct"/>
          </w:tcPr>
          <w:p w14:paraId="4E8D87F0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26A4D642" w14:textId="56E5FFA9" w:rsidR="00606310" w:rsidRPr="00826F44" w:rsidRDefault="00B070E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31D7D" w:rsidRPr="00A31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147" w:type="pct"/>
          </w:tcPr>
          <w:p w14:paraId="1CBC742D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4C19FCB" w14:textId="6AC267BE" w:rsidR="00606310" w:rsidRPr="00826F4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</w:tr>
      <w:tr w:rsidR="00606310" w:rsidRPr="003C47FE" w14:paraId="3FCEE59A" w14:textId="77777777" w:rsidTr="00176203">
        <w:trPr>
          <w:cantSplit/>
        </w:trPr>
        <w:tc>
          <w:tcPr>
            <w:tcW w:w="2055" w:type="pct"/>
          </w:tcPr>
          <w:p w14:paraId="2F71FA00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47F5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หัก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290ABB0" w14:textId="52011FCB" w:rsidR="00606310" w:rsidRPr="002E6E2F" w:rsidRDefault="00A31D7D" w:rsidP="006F029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31D7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A31D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A31D7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43176909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4255FE6" w14:textId="40C9128A" w:rsidR="00606310" w:rsidRPr="00423A52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8DCEE65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EB26BA3" w14:textId="2EE98B40" w:rsidR="00606310" w:rsidRPr="00DE0AD0" w:rsidRDefault="00A31D7D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31D7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A31D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A31D7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DD828FB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8A8D3B7" w14:textId="3BA1838C" w:rsidR="00606310" w:rsidRPr="00423A52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6310" w:rsidRPr="003C47FE" w14:paraId="2672A7E8" w14:textId="77777777" w:rsidTr="00176203">
        <w:trPr>
          <w:cantSplit/>
        </w:trPr>
        <w:tc>
          <w:tcPr>
            <w:tcW w:w="2055" w:type="pct"/>
          </w:tcPr>
          <w:p w14:paraId="7F4B21C7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47F58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อาคารที่พักอาศัยระหว่างการพัฒนา </w:t>
            </w:r>
            <w:r w:rsidRPr="00847F58">
              <w:rPr>
                <w:rFonts w:asciiTheme="majorBidi" w:hAnsiTheme="majorBidi" w:cstheme="majorBidi"/>
                <w:b/>
                <w:bCs/>
                <w:lang w:val="en-US"/>
              </w:rPr>
              <w:t xml:space="preserve">- </w:t>
            </w:r>
            <w:r w:rsidRPr="00847F5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05BD186" w14:textId="458F110D" w:rsidR="00606310" w:rsidRPr="00826F44" w:rsidRDefault="00B070E9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31D7D" w:rsidRPr="00A31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46" w:type="pct"/>
          </w:tcPr>
          <w:p w14:paraId="5D81A977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524F2561" w14:textId="0F2A29CA" w:rsidR="00606310" w:rsidRPr="00826F4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47" w:type="pct"/>
          </w:tcPr>
          <w:p w14:paraId="4159D8B9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2EDC0CEC" w14:textId="78414661" w:rsidR="00606310" w:rsidRPr="00826F44" w:rsidRDefault="00B070E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31D7D" w:rsidRPr="00A31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47" w:type="pct"/>
          </w:tcPr>
          <w:p w14:paraId="4AE879CC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53956C90" w14:textId="5D1281DF" w:rsidR="00606310" w:rsidRPr="00826F44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</w:tr>
      <w:tr w:rsidR="00606310" w:rsidRPr="003C47FE" w14:paraId="021A2CE3" w14:textId="77777777" w:rsidTr="00176203">
        <w:trPr>
          <w:cantSplit/>
        </w:trPr>
        <w:tc>
          <w:tcPr>
            <w:tcW w:w="2055" w:type="pct"/>
          </w:tcPr>
          <w:p w14:paraId="17A02FB9" w14:textId="77777777" w:rsidR="00606310" w:rsidRPr="00AE3406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75387C6" w14:textId="77777777" w:rsidR="00606310" w:rsidRPr="00AE3406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</w:tcPr>
          <w:p w14:paraId="5A8CA047" w14:textId="77777777" w:rsidR="00606310" w:rsidRPr="00AE3406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FEDAC9E" w14:textId="77777777" w:rsidR="00606310" w:rsidRPr="00AE3406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C0407A9" w14:textId="77777777" w:rsidR="00606310" w:rsidRPr="00AE3406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1A6A535" w14:textId="77777777" w:rsidR="00606310" w:rsidRPr="00AE3406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</w:tcPr>
          <w:p w14:paraId="711C8851" w14:textId="77777777" w:rsidR="00606310" w:rsidRPr="00AE3406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EA66FC1" w14:textId="77777777" w:rsidR="00606310" w:rsidRPr="00AE3406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310" w:rsidRPr="003C47FE" w14:paraId="45CB2F7E" w14:textId="77777777" w:rsidTr="00176203">
        <w:trPr>
          <w:cantSplit/>
        </w:trPr>
        <w:tc>
          <w:tcPr>
            <w:tcW w:w="2055" w:type="pct"/>
          </w:tcPr>
          <w:p w14:paraId="4138B7FD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47F5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รวมทั้งสิ้น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37F72F3E" w14:textId="58C0CCDC" w:rsidR="00606310" w:rsidRPr="00826F44" w:rsidRDefault="00814E8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="00A31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</w:tcPr>
          <w:p w14:paraId="20DC2F33" w14:textId="77777777" w:rsidR="00606310" w:rsidRPr="00826F44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A0B6A8E" w14:textId="378F5744" w:rsidR="00606310" w:rsidRPr="00826F44" w:rsidRDefault="00814E8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147" w:type="pct"/>
          </w:tcPr>
          <w:p w14:paraId="630397CF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BE3D251" w14:textId="130BDCB0" w:rsidR="00606310" w:rsidRPr="00826F44" w:rsidRDefault="00814E8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A31D7D" w:rsidRPr="00A31D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47" w:type="pct"/>
          </w:tcPr>
          <w:p w14:paraId="0E083968" w14:textId="77777777" w:rsidR="00606310" w:rsidRPr="00826F44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6C8F054C" w14:textId="23494191" w:rsidR="00606310" w:rsidRPr="00826F44" w:rsidRDefault="00814E8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606310"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</w:p>
        </w:tc>
      </w:tr>
      <w:tr w:rsidR="00606310" w:rsidRPr="003C47FE" w14:paraId="28ACE87C" w14:textId="77777777" w:rsidTr="00176203">
        <w:trPr>
          <w:cantSplit/>
        </w:trPr>
        <w:tc>
          <w:tcPr>
            <w:tcW w:w="2055" w:type="pct"/>
          </w:tcPr>
          <w:p w14:paraId="1EE9CA6B" w14:textId="77777777" w:rsidR="00606310" w:rsidRPr="00AE3406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0A0735F4" w14:textId="77777777" w:rsidR="00606310" w:rsidRPr="00AE3406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</w:tcPr>
          <w:p w14:paraId="51AD8544" w14:textId="77777777" w:rsidR="00606310" w:rsidRPr="00AE3406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08DE6151" w14:textId="77777777" w:rsidR="00606310" w:rsidRPr="00AE3406" w:rsidRDefault="00606310" w:rsidP="0060631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</w:tcPr>
          <w:p w14:paraId="56480B35" w14:textId="77777777" w:rsidR="00606310" w:rsidRPr="00AE3406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24E2E598" w14:textId="77777777" w:rsidR="00606310" w:rsidRPr="00AE3406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</w:tcPr>
          <w:p w14:paraId="2F8EBCEE" w14:textId="77777777" w:rsidR="00606310" w:rsidRPr="00AE3406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1F2BF98" w14:textId="77777777" w:rsidR="00606310" w:rsidRPr="00AE3406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310" w:rsidRPr="003C47FE" w14:paraId="47F1490C" w14:textId="77777777" w:rsidTr="00176203">
        <w:trPr>
          <w:cantSplit/>
        </w:trPr>
        <w:tc>
          <w:tcPr>
            <w:tcW w:w="2055" w:type="pct"/>
          </w:tcPr>
          <w:p w14:paraId="0C5FB4B7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cs/>
                <w:lang w:val="en-US"/>
              </w:rPr>
              <w:t>มูลค่าตามบัญชีของอสังหาริมทรัพย์</w:t>
            </w:r>
          </w:p>
        </w:tc>
        <w:tc>
          <w:tcPr>
            <w:tcW w:w="637" w:type="pct"/>
          </w:tcPr>
          <w:p w14:paraId="4EA497E3" w14:textId="77777777" w:rsidR="00606310" w:rsidRPr="002E6E2F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B63BD47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C611027" w14:textId="77777777" w:rsidR="00606310" w:rsidRPr="00D44CE2" w:rsidRDefault="00606310" w:rsidP="0060631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2B58D53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59FB64DE" w14:textId="77777777" w:rsidR="00606310" w:rsidRPr="00DE0AD0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C598FF0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2F3A442" w14:textId="77777777" w:rsidR="00606310" w:rsidRPr="00423A52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2B0F9AD8" w14:textId="77777777" w:rsidTr="00176203">
        <w:trPr>
          <w:cantSplit/>
        </w:trPr>
        <w:tc>
          <w:tcPr>
            <w:tcW w:w="2055" w:type="pct"/>
          </w:tcPr>
          <w:p w14:paraId="0E8C3FBB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>พัฒนา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เพื่อขาย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>ที่ดำรงตามคำสั่ง</w:t>
            </w:r>
          </w:p>
        </w:tc>
        <w:tc>
          <w:tcPr>
            <w:tcW w:w="637" w:type="pct"/>
          </w:tcPr>
          <w:p w14:paraId="3575B1C4" w14:textId="77777777" w:rsidR="00606310" w:rsidRPr="002E6E2F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F3174F4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760C328" w14:textId="77777777" w:rsidR="00606310" w:rsidRPr="00D44CE2" w:rsidRDefault="00606310" w:rsidP="0060631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62B9B97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1FCC354" w14:textId="77777777" w:rsidR="00606310" w:rsidRPr="00DE0AD0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8DE2E55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EA42AEC" w14:textId="77777777" w:rsidR="00606310" w:rsidRPr="00423A52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4584BC16" w14:textId="77777777" w:rsidTr="00176203">
        <w:trPr>
          <w:cantSplit/>
        </w:trPr>
        <w:tc>
          <w:tcPr>
            <w:tcW w:w="2055" w:type="pct"/>
          </w:tcPr>
          <w:p w14:paraId="10B414BB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>หรือจำนองเพื่อค้ำประกันหนี้สิน</w:t>
            </w:r>
          </w:p>
        </w:tc>
        <w:tc>
          <w:tcPr>
            <w:tcW w:w="637" w:type="pct"/>
          </w:tcPr>
          <w:p w14:paraId="678C0F9D" w14:textId="77777777" w:rsidR="00606310" w:rsidRPr="002E6E2F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33FF765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8028CBF" w14:textId="77777777" w:rsidR="00606310" w:rsidRPr="00D44CE2" w:rsidRDefault="00606310" w:rsidP="0060631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4DE57ED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0DFF618" w14:textId="77777777" w:rsidR="00606310" w:rsidRPr="00DE0AD0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AF0A5C6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D147977" w14:textId="77777777" w:rsidR="00606310" w:rsidRPr="00423A52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10" w:rsidRPr="003C47FE" w14:paraId="3BB0C179" w14:textId="77777777" w:rsidTr="00176203">
        <w:trPr>
          <w:cantSplit/>
        </w:trPr>
        <w:tc>
          <w:tcPr>
            <w:tcW w:w="2055" w:type="pct"/>
          </w:tcPr>
          <w:p w14:paraId="10305ECD" w14:textId="5D8BD044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cs/>
                <w:lang w:val="en-US"/>
              </w:rPr>
              <w:t xml:space="preserve">   (หมายเหตุประกอบงบการเงินข้อ </w:t>
            </w:r>
            <w:r w:rsidR="00B070E9" w:rsidRPr="00B070E9">
              <w:rPr>
                <w:rFonts w:asciiTheme="majorBidi" w:hAnsiTheme="majorBidi" w:cstheme="majorBidi"/>
                <w:lang w:val="en-US"/>
              </w:rPr>
              <w:t>14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AB1AAE7" w14:textId="6DD88FDF" w:rsidR="00606310" w:rsidRPr="002E6E2F" w:rsidRDefault="00B070E9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51D80" w:rsidRPr="00B51D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6" w:type="pct"/>
          </w:tcPr>
          <w:p w14:paraId="7CF61DE1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8E54943" w14:textId="2C560502" w:rsidR="00606310" w:rsidRPr="00423A52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606310" w:rsidRPr="00423A52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47" w:type="pct"/>
          </w:tcPr>
          <w:p w14:paraId="5F384104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C2320B4" w14:textId="6C418472" w:rsidR="00606310" w:rsidRPr="00DE0AD0" w:rsidRDefault="00B070E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51D80" w:rsidRPr="00B51D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7" w:type="pct"/>
          </w:tcPr>
          <w:p w14:paraId="3AAA6299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5954CD1" w14:textId="4140BBC1" w:rsidR="00606310" w:rsidRPr="00423A52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606310" w:rsidRPr="00423A52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799</w:t>
            </w:r>
          </w:p>
        </w:tc>
      </w:tr>
      <w:tr w:rsidR="00606310" w:rsidRPr="003C47FE" w14:paraId="12592786" w14:textId="77777777" w:rsidTr="00176203">
        <w:trPr>
          <w:cantSplit/>
        </w:trPr>
        <w:tc>
          <w:tcPr>
            <w:tcW w:w="2055" w:type="pct"/>
          </w:tcPr>
          <w:p w14:paraId="06FB06BE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73E5AF2" w14:textId="39918E63" w:rsidR="00606310" w:rsidRPr="005E5ACB" w:rsidRDefault="00B070E9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51D80" w:rsidRPr="00B51D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6" w:type="pct"/>
          </w:tcPr>
          <w:p w14:paraId="5E33F165" w14:textId="77777777" w:rsidR="00606310" w:rsidRPr="005E5ACB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9C096B9" w14:textId="2BFF39C0" w:rsidR="00606310" w:rsidRPr="005E5ACB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06310" w:rsidRPr="005E5A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147" w:type="pct"/>
          </w:tcPr>
          <w:p w14:paraId="3C62E151" w14:textId="77777777" w:rsidR="00606310" w:rsidRPr="005E5ACB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86ABD6A" w14:textId="23B454CB" w:rsidR="00606310" w:rsidRPr="005E5ACB" w:rsidRDefault="00B070E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51D80" w:rsidRPr="00B51D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7" w:type="pct"/>
          </w:tcPr>
          <w:p w14:paraId="71F14EF1" w14:textId="77777777" w:rsidR="00606310" w:rsidRPr="005E5ACB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16E5FAC" w14:textId="37AB8B1A" w:rsidR="00606310" w:rsidRPr="005E5ACB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06310" w:rsidRPr="005E5A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799</w:t>
            </w:r>
          </w:p>
        </w:tc>
      </w:tr>
      <w:tr w:rsidR="00606310" w:rsidRPr="003C47FE" w14:paraId="0E316CD0" w14:textId="77777777" w:rsidTr="00176203">
        <w:trPr>
          <w:cantSplit/>
        </w:trPr>
        <w:tc>
          <w:tcPr>
            <w:tcW w:w="2055" w:type="pct"/>
          </w:tcPr>
          <w:p w14:paraId="014DF196" w14:textId="77777777" w:rsidR="00606310" w:rsidRPr="00AE3406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639B9EC" w14:textId="77777777" w:rsidR="00606310" w:rsidRPr="00AE3406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</w:tcPr>
          <w:p w14:paraId="0F9E4F95" w14:textId="77777777" w:rsidR="00606310" w:rsidRPr="00AE3406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475FB2A0" w14:textId="77777777" w:rsidR="00606310" w:rsidRPr="00AE3406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D547BC1" w14:textId="77777777" w:rsidR="00606310" w:rsidRPr="00AE3406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D1C722D" w14:textId="77777777" w:rsidR="00606310" w:rsidRPr="00AE3406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</w:tcPr>
          <w:p w14:paraId="77552B18" w14:textId="77777777" w:rsidR="00606310" w:rsidRPr="00AE3406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9633693" w14:textId="77777777" w:rsidR="00606310" w:rsidRPr="00AE3406" w:rsidRDefault="00606310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06310" w:rsidRPr="003C47FE" w14:paraId="423C134A" w14:textId="77777777" w:rsidTr="00176203">
        <w:trPr>
          <w:cantSplit/>
        </w:trPr>
        <w:tc>
          <w:tcPr>
            <w:tcW w:w="2055" w:type="pct"/>
          </w:tcPr>
          <w:p w14:paraId="19281F03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cs/>
                <w:lang w:val="en-US"/>
              </w:rPr>
              <w:t>ต้นทุนของอสังหาริมทรัพย์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พัฒนาเพื่อขาย</w:t>
            </w:r>
          </w:p>
        </w:tc>
        <w:tc>
          <w:tcPr>
            <w:tcW w:w="637" w:type="pct"/>
          </w:tcPr>
          <w:p w14:paraId="333A7974" w14:textId="77777777" w:rsidR="00606310" w:rsidRPr="002E6E2F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55215EE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9202D8B" w14:textId="77777777" w:rsidR="00606310" w:rsidRPr="00D44CE2" w:rsidRDefault="00606310" w:rsidP="0060631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27FFE6C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3502F4F" w14:textId="77777777" w:rsidR="00606310" w:rsidRPr="00DE0AD0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6339469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3D15F25" w14:textId="77777777" w:rsidR="00606310" w:rsidRPr="00D44CE2" w:rsidRDefault="00606310" w:rsidP="00606310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6310" w:rsidRPr="003C47FE" w14:paraId="4F92DE84" w14:textId="77777777" w:rsidTr="00176203">
        <w:trPr>
          <w:cantSplit/>
        </w:trPr>
        <w:tc>
          <w:tcPr>
            <w:tcW w:w="2055" w:type="pct"/>
          </w:tcPr>
          <w:p w14:paraId="15BCD9AC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>ที่บันทึกรวมในบัญชีต้นทุนขาย</w:t>
            </w:r>
          </w:p>
        </w:tc>
        <w:tc>
          <w:tcPr>
            <w:tcW w:w="637" w:type="pct"/>
          </w:tcPr>
          <w:p w14:paraId="08F76285" w14:textId="77777777" w:rsidR="00606310" w:rsidRPr="002E6E2F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58B434A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AA11F7D" w14:textId="77777777" w:rsidR="00606310" w:rsidRPr="00D44CE2" w:rsidRDefault="00606310" w:rsidP="0060631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241BB54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EBC52D8" w14:textId="77777777" w:rsidR="00606310" w:rsidRPr="00DE0AD0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9C2ED54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6178696" w14:textId="77777777" w:rsidR="00606310" w:rsidRPr="00D44CE2" w:rsidRDefault="00606310" w:rsidP="00606310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6310" w:rsidRPr="003C47FE" w14:paraId="2AE8FC4E" w14:textId="77777777" w:rsidTr="00176203">
        <w:trPr>
          <w:cantSplit/>
        </w:trPr>
        <w:tc>
          <w:tcPr>
            <w:tcW w:w="2055" w:type="pct"/>
          </w:tcPr>
          <w:p w14:paraId="506F465E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>อสังหาริมทรัพย์</w:t>
            </w:r>
          </w:p>
        </w:tc>
        <w:tc>
          <w:tcPr>
            <w:tcW w:w="637" w:type="pct"/>
          </w:tcPr>
          <w:p w14:paraId="57EB6AE0" w14:textId="77777777" w:rsidR="00606310" w:rsidRPr="002E6E2F" w:rsidRDefault="00606310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D6FEE56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A1746B6" w14:textId="77777777" w:rsidR="00606310" w:rsidRPr="00D44CE2" w:rsidRDefault="00606310" w:rsidP="0060631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A009C7D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4806897" w14:textId="77777777" w:rsidR="00606310" w:rsidRPr="00DE0AD0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D392206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23DB30B9" w14:textId="77777777" w:rsidR="00606310" w:rsidRPr="00D44CE2" w:rsidRDefault="00606310" w:rsidP="00606310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6310" w:rsidRPr="003C47FE" w14:paraId="76F20EBF" w14:textId="77777777" w:rsidTr="00176203">
        <w:trPr>
          <w:cantSplit/>
        </w:trPr>
        <w:tc>
          <w:tcPr>
            <w:tcW w:w="2055" w:type="pct"/>
          </w:tcPr>
          <w:p w14:paraId="472400AC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cs/>
                <w:lang w:val="en-US"/>
              </w:rPr>
              <w:t xml:space="preserve">   -  ต้นทุนขาย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B3A9323" w14:textId="3CA571E3" w:rsidR="00606310" w:rsidRPr="002E6E2F" w:rsidRDefault="00B070E9" w:rsidP="00B51D8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6D24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</w:tcPr>
          <w:p w14:paraId="212B7896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BBDE84A" w14:textId="7638C713" w:rsidR="00606310" w:rsidRPr="00423A52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233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030</w:t>
            </w:r>
          </w:p>
        </w:tc>
        <w:tc>
          <w:tcPr>
            <w:tcW w:w="147" w:type="pct"/>
          </w:tcPr>
          <w:p w14:paraId="5F851188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EFE8685" w14:textId="027F9457" w:rsidR="00606310" w:rsidRPr="00DE0AD0" w:rsidRDefault="00B070E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6D2433" w:rsidRPr="006D24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</w:tcPr>
          <w:p w14:paraId="557B564F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AB052A" w14:textId="589467C5" w:rsidR="00606310" w:rsidRPr="00423A52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233</w:t>
            </w:r>
            <w:r w:rsidR="0060631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030</w:t>
            </w:r>
          </w:p>
        </w:tc>
      </w:tr>
      <w:tr w:rsidR="00606310" w:rsidRPr="003C47FE" w14:paraId="0A5FA397" w14:textId="77777777" w:rsidTr="00176203">
        <w:trPr>
          <w:cantSplit/>
        </w:trPr>
        <w:tc>
          <w:tcPr>
            <w:tcW w:w="2055" w:type="pct"/>
          </w:tcPr>
          <w:p w14:paraId="3F2CA435" w14:textId="77777777" w:rsidR="00606310" w:rsidRPr="00847F58" w:rsidRDefault="00606310" w:rsidP="006063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EA4519B" w14:textId="54CD77FF" w:rsidR="00606310" w:rsidRPr="00EB4A56" w:rsidRDefault="00B070E9" w:rsidP="006063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6D2433" w:rsidRPr="006D24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</w:tcPr>
          <w:p w14:paraId="70DB84AB" w14:textId="77777777" w:rsidR="00606310" w:rsidRPr="00C108B2" w:rsidRDefault="00606310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07D7A66" w14:textId="55EE7188" w:rsidR="00606310" w:rsidRPr="00423A52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  <w:r w:rsidR="00606310" w:rsidRPr="00EB4A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147" w:type="pct"/>
          </w:tcPr>
          <w:p w14:paraId="58CD72A5" w14:textId="77777777" w:rsidR="00606310" w:rsidRPr="00D44CE2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CB40ABE" w14:textId="21980937" w:rsidR="00606310" w:rsidRPr="00EB4A56" w:rsidRDefault="00B070E9" w:rsidP="0060631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6D2433" w:rsidRPr="006D24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</w:tcPr>
          <w:p w14:paraId="020CFCF5" w14:textId="77777777" w:rsidR="00606310" w:rsidRPr="003C47FE" w:rsidRDefault="00606310" w:rsidP="0060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75105FD" w14:textId="2DF2ACC5" w:rsidR="00606310" w:rsidRPr="00423A52" w:rsidRDefault="00B070E9" w:rsidP="0060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  <w:r w:rsidR="00606310" w:rsidRPr="00EB4A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030</w:t>
            </w:r>
          </w:p>
        </w:tc>
      </w:tr>
    </w:tbl>
    <w:p w14:paraId="121398D2" w14:textId="77777777" w:rsidR="001E14B1" w:rsidRPr="00AE3406" w:rsidRDefault="001E14B1" w:rsidP="001E14B1">
      <w:pPr>
        <w:pStyle w:val="FSBlank"/>
        <w:rPr>
          <w:sz w:val="28"/>
          <w:szCs w:val="28"/>
        </w:rPr>
      </w:pPr>
    </w:p>
    <w:p w14:paraId="14DA7646" w14:textId="77777777" w:rsidR="001E14B1" w:rsidRPr="00157144" w:rsidRDefault="001E14B1" w:rsidP="001E14B1">
      <w:pPr>
        <w:pStyle w:val="FSContent"/>
      </w:pPr>
      <w:r w:rsidRPr="00157144">
        <w:rPr>
          <w:rFonts w:hint="cs"/>
          <w:cs/>
        </w:rPr>
        <w:t>บริษัทได้จดจำนองที่ดินที่พัฒนาเสร็จแล้วพร้อมขาย รวมทั้งที่ดินส่วนกลางเพื่อการสาธารณูปโภคบางแปลง เพื่อ</w:t>
      </w:r>
      <w:r w:rsidRPr="00157144">
        <w:rPr>
          <w:cs/>
        </w:rPr>
        <w:br/>
      </w:r>
      <w:r w:rsidRPr="00157144">
        <w:rPr>
          <w:rFonts w:hint="cs"/>
          <w:cs/>
        </w:rPr>
        <w:t>ค้ำประกันวงเงินสินเชื่อที่ได้รับจากสถาบันการเงินในประเทศบางแห่ง</w:t>
      </w:r>
    </w:p>
    <w:p w14:paraId="1BF827EF" w14:textId="77777777" w:rsidR="00FF6BA6" w:rsidRPr="008C010D" w:rsidRDefault="00FF6BA6" w:rsidP="008C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FF6BA6" w:rsidRPr="008C010D" w:rsidSect="007B2C2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5E025BA6" w14:textId="79DF53A2" w:rsidR="00A502CF" w:rsidRPr="00A502CF" w:rsidRDefault="00814E80" w:rsidP="00A502CF">
      <w:pPr>
        <w:pStyle w:val="Heading8"/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14E80">
        <w:rPr>
          <w:rFonts w:asciiTheme="majorBidi" w:hAnsiTheme="majorBidi" w:cstheme="majorBidi"/>
          <w:sz w:val="30"/>
          <w:szCs w:val="30"/>
        </w:rPr>
        <w:t>8</w:t>
      </w:r>
      <w:r w:rsidR="00A502CF" w:rsidRPr="00A502CF">
        <w:rPr>
          <w:rFonts w:asciiTheme="majorBidi" w:hAnsiTheme="majorBidi" w:cstheme="majorBidi"/>
          <w:sz w:val="30"/>
          <w:szCs w:val="30"/>
          <w:lang w:val="th-TH"/>
        </w:rPr>
        <w:tab/>
      </w:r>
      <w:r w:rsidR="00A502CF" w:rsidRPr="00A502CF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เงินลงทุนในบริษัทย่อย</w:t>
      </w:r>
    </w:p>
    <w:p w14:paraId="1B82CA58" w14:textId="77777777" w:rsidR="00A502CF" w:rsidRPr="005E1CAF" w:rsidRDefault="00A502CF" w:rsidP="00A5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4"/>
          <w:szCs w:val="24"/>
        </w:rPr>
      </w:pPr>
    </w:p>
    <w:p w14:paraId="0399600C" w14:textId="68973DB8" w:rsidR="00A502CF" w:rsidRPr="008C010D" w:rsidRDefault="00A502CF" w:rsidP="00A5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="00EE0B24" w:rsidRPr="008C010D">
        <w:rPr>
          <w:rFonts w:ascii="Angsana New" w:hAnsi="Angsana New"/>
          <w:sz w:val="30"/>
          <w:szCs w:val="30"/>
        </w:rPr>
        <w:t xml:space="preserve"> </w:t>
      </w:r>
      <w:r w:rsidR="00EE0B24"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="00EE0B24" w:rsidRPr="008C010D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="00EE0B24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EE0B24">
        <w:rPr>
          <w:rFonts w:ascii="Angsana New" w:hAnsi="Angsana New" w:hint="cs"/>
          <w:sz w:val="30"/>
          <w:szCs w:val="30"/>
          <w:cs/>
        </w:rPr>
        <w:t>แต่ละปีสิ้นสุดวันเดียวกัน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2E066A2D" w14:textId="77777777" w:rsidR="00A502CF" w:rsidRPr="005E1CAF" w:rsidRDefault="00A502CF" w:rsidP="00A502CF">
      <w:pPr>
        <w:pStyle w:val="FSBlank"/>
        <w:rPr>
          <w:sz w:val="24"/>
          <w:szCs w:val="24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828"/>
        <w:gridCol w:w="1170"/>
        <w:gridCol w:w="1170"/>
        <w:gridCol w:w="1170"/>
        <w:gridCol w:w="270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A502CF" w:rsidRPr="003C47FE" w14:paraId="4C8BBF54" w14:textId="77777777" w:rsidTr="00A502CF">
        <w:tc>
          <w:tcPr>
            <w:tcW w:w="1980" w:type="dxa"/>
          </w:tcPr>
          <w:p w14:paraId="47241491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gridSpan w:val="2"/>
          </w:tcPr>
          <w:p w14:paraId="4E35DEC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32" w:type="dxa"/>
            <w:gridSpan w:val="13"/>
          </w:tcPr>
          <w:p w14:paraId="03B186C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502CF" w:rsidRPr="003C47FE" w14:paraId="718E3A17" w14:textId="77777777" w:rsidTr="00A502CF">
        <w:tc>
          <w:tcPr>
            <w:tcW w:w="1980" w:type="dxa"/>
          </w:tcPr>
          <w:p w14:paraId="2837E73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ADD97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28" w:type="dxa"/>
            <w:tcBorders>
              <w:left w:val="nil"/>
            </w:tcBorders>
          </w:tcPr>
          <w:p w14:paraId="3F7C4B5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40" w:type="dxa"/>
            <w:gridSpan w:val="2"/>
          </w:tcPr>
          <w:p w14:paraId="1E637A1D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502" w:type="dxa"/>
            <w:gridSpan w:val="3"/>
          </w:tcPr>
          <w:p w14:paraId="695069C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F6B675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2FC28511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77997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0B485915" w14:textId="18FBB979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A502CF" w:rsidRPr="003C47FE" w14:paraId="1F6D743A" w14:textId="77777777" w:rsidTr="00A502CF">
        <w:tc>
          <w:tcPr>
            <w:tcW w:w="1980" w:type="dxa"/>
          </w:tcPr>
          <w:p w14:paraId="78577EC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FA7DDB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28" w:type="dxa"/>
            <w:tcBorders>
              <w:left w:val="nil"/>
            </w:tcBorders>
          </w:tcPr>
          <w:p w14:paraId="75F21A62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40" w:type="dxa"/>
            <w:gridSpan w:val="2"/>
          </w:tcPr>
          <w:p w14:paraId="63EB1E6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ความ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02" w:type="dxa"/>
            <w:gridSpan w:val="3"/>
          </w:tcPr>
          <w:p w14:paraId="4DFB537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DBE504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491A8F4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1AF78EA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262974AA" w14:textId="613D4ECC" w:rsidR="00A502CF" w:rsidRPr="0024559C" w:rsidRDefault="00803B42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A502CF" w:rsidRPr="003C47FE" w14:paraId="1424FC5D" w14:textId="77777777" w:rsidTr="00A502CF">
        <w:tc>
          <w:tcPr>
            <w:tcW w:w="1980" w:type="dxa"/>
          </w:tcPr>
          <w:p w14:paraId="7A94516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703FC3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5EF09AE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749672" w14:textId="45244F89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Pr="00B070E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14:paraId="46BC622A" w14:textId="1BBB695D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Pr="00B070E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</w:tcPr>
          <w:p w14:paraId="440EBB6D" w14:textId="744E6D08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Pr="00B070E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4391A18" w14:textId="77777777" w:rsidR="00A502CF" w:rsidRPr="0024559C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DAAC7DD" w14:textId="6235FD49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Pr="00B070E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BC2252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182808" w14:textId="118E1153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Pr="00B070E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3C46CBD" w14:textId="77777777" w:rsidR="00A502CF" w:rsidRPr="0024559C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8C3A1E" w14:textId="383D8732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Pr="00B070E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B9E783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770F20" w14:textId="09C1B475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Pr="00B070E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678C3875" w14:textId="77777777" w:rsidR="00A502CF" w:rsidRPr="0024559C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5EC7D5" w14:textId="426FC693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Pr="00B070E9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A502CF" w:rsidRPr="003C47FE" w14:paraId="07C9D6A5" w14:textId="77777777" w:rsidTr="00A502CF">
        <w:tc>
          <w:tcPr>
            <w:tcW w:w="1980" w:type="dxa"/>
          </w:tcPr>
          <w:p w14:paraId="69F2484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gridSpan w:val="2"/>
          </w:tcPr>
          <w:p w14:paraId="0ECC03D2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</w:tcPr>
          <w:p w14:paraId="43BB46F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992" w:type="dxa"/>
            <w:gridSpan w:val="11"/>
            <w:tcBorders>
              <w:left w:val="nil"/>
            </w:tcBorders>
          </w:tcPr>
          <w:p w14:paraId="029E23A3" w14:textId="77777777" w:rsidR="00A502CF" w:rsidRPr="0024559C" w:rsidRDefault="00A502CF" w:rsidP="0018047A">
            <w:pPr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502CF" w:rsidRPr="003C47FE" w14:paraId="154B97AE" w14:textId="77777777" w:rsidTr="00A502CF">
        <w:tc>
          <w:tcPr>
            <w:tcW w:w="1980" w:type="dxa"/>
          </w:tcPr>
          <w:p w14:paraId="653C34C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บริษัท ๙ เฟรชมาร์เก็ต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เพลส</w:t>
            </w:r>
          </w:p>
        </w:tc>
        <w:tc>
          <w:tcPr>
            <w:tcW w:w="1170" w:type="dxa"/>
          </w:tcPr>
          <w:p w14:paraId="51C1E05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ให้เช่าและ</w:t>
            </w:r>
          </w:p>
        </w:tc>
        <w:tc>
          <w:tcPr>
            <w:tcW w:w="828" w:type="dxa"/>
          </w:tcPr>
          <w:p w14:paraId="15C97382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6C60F147" w14:textId="2CA4A812" w:rsidR="00A502CF" w:rsidRPr="0024559C" w:rsidRDefault="00814E80" w:rsidP="004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  <w:r w:rsidR="00A502CF">
              <w:rPr>
                <w:rFonts w:ascii="Angsana New" w:hAnsi="Angsana New"/>
                <w:sz w:val="24"/>
                <w:szCs w:val="24"/>
              </w:rPr>
              <w:t>.</w:t>
            </w: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5E1533B1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6E6CF3BA" w14:textId="1F60A6DD" w:rsidR="00A502CF" w:rsidRPr="00803B42" w:rsidRDefault="00B070E9" w:rsidP="004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1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</w:t>
            </w:r>
            <w:r w:rsidR="00B307C0">
              <w:rPr>
                <w:rFonts w:ascii="Angsana New" w:hAnsi="Angsana New"/>
                <w:sz w:val="24"/>
                <w:szCs w:val="24"/>
              </w:rPr>
              <w:t>,</w:t>
            </w:r>
            <w:r w:rsidRPr="00B070E9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4CF0C05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60D19EB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A8411B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4D6A903" w14:textId="2216CD0E" w:rsidR="00A502CF" w:rsidRPr="00803B42" w:rsidRDefault="00B070E9" w:rsidP="004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1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</w:t>
            </w:r>
            <w:r w:rsidR="00B307C0">
              <w:rPr>
                <w:rFonts w:ascii="Angsana New" w:hAnsi="Angsana New"/>
                <w:sz w:val="24"/>
                <w:szCs w:val="24"/>
              </w:rPr>
              <w:t>,</w:t>
            </w:r>
            <w:r w:rsidRPr="00B070E9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A1EA9D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66571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284A8D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C0CF5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DF782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113C8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02CF" w:rsidRPr="003C47FE" w14:paraId="4C3DDE7C" w14:textId="77777777" w:rsidTr="00A502CF">
        <w:tc>
          <w:tcPr>
            <w:tcW w:w="1980" w:type="dxa"/>
          </w:tcPr>
          <w:p w14:paraId="1006AE21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6B52D92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828" w:type="dxa"/>
          </w:tcPr>
          <w:p w14:paraId="646119E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C2BE5C5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1AA683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0872B175" w14:textId="77777777" w:rsidR="00A502CF" w:rsidRPr="00803B42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330E7C05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DB88D3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0ED9DD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0C8CD6D" w14:textId="77777777" w:rsidR="00A502CF" w:rsidRPr="00803B42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527D95C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E7E290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EB7E0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F034C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3E675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0EF0F0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02CF" w:rsidRPr="003C47FE" w14:paraId="5A3198FD" w14:textId="77777777" w:rsidTr="00A502CF">
        <w:tc>
          <w:tcPr>
            <w:tcW w:w="1980" w:type="dxa"/>
          </w:tcPr>
          <w:p w14:paraId="7C8D16D5" w14:textId="77777777" w:rsidR="00A502CF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BB1D6C6" w14:textId="77777777" w:rsidR="00A502CF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เกี่ยวกับ</w:t>
            </w:r>
          </w:p>
        </w:tc>
        <w:tc>
          <w:tcPr>
            <w:tcW w:w="828" w:type="dxa"/>
          </w:tcPr>
          <w:p w14:paraId="00894B4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E19214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1F909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6FBD639" w14:textId="77777777" w:rsidR="00A502CF" w:rsidRPr="00803B42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3656429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644FF5C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052CDC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196D5DB" w14:textId="77777777" w:rsidR="00A502CF" w:rsidRPr="00803B42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3296F58C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56BE2B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CA6E4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F69BB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C1E081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CE80D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02CF" w:rsidRPr="003C47FE" w14:paraId="2B5A28F3" w14:textId="77777777" w:rsidTr="00A502CF">
        <w:tc>
          <w:tcPr>
            <w:tcW w:w="1980" w:type="dxa"/>
          </w:tcPr>
          <w:p w14:paraId="3BC6F66E" w14:textId="77777777" w:rsidR="00A502CF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AE8AF9A" w14:textId="77777777" w:rsidR="00A502CF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28" w:type="dxa"/>
          </w:tcPr>
          <w:p w14:paraId="2BA59863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AD3E7F5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765B3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D977766" w14:textId="77777777" w:rsidR="00A502CF" w:rsidRPr="00803B42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56CC531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79CFE7C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DBC66B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657DBF2" w14:textId="77777777" w:rsidR="00A502CF" w:rsidRPr="00803B42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239DD46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E9D55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AB7D92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FD1EC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92C93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3DB51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02CF" w:rsidRPr="003C47FE" w14:paraId="61D70E34" w14:textId="77777777" w:rsidTr="00A502CF">
        <w:tc>
          <w:tcPr>
            <w:tcW w:w="1980" w:type="dxa"/>
          </w:tcPr>
          <w:p w14:paraId="3CE1BF1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บริษัท ๙ โฮเทล แอนด์</w:t>
            </w:r>
          </w:p>
        </w:tc>
        <w:tc>
          <w:tcPr>
            <w:tcW w:w="1170" w:type="dxa"/>
          </w:tcPr>
          <w:p w14:paraId="3B6C4313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โรงแรม รีสอร์ท</w:t>
            </w:r>
          </w:p>
        </w:tc>
        <w:tc>
          <w:tcPr>
            <w:tcW w:w="828" w:type="dxa"/>
          </w:tcPr>
          <w:p w14:paraId="4355FD7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54E924E7" w14:textId="7CAEBFBD" w:rsidR="00A502CF" w:rsidRPr="0024559C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  <w:r w:rsidR="00A502CF">
              <w:rPr>
                <w:rFonts w:ascii="Angsana New" w:hAnsi="Angsana New"/>
                <w:sz w:val="24"/>
                <w:szCs w:val="24"/>
              </w:rPr>
              <w:t>.</w:t>
            </w: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0F39A2FD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312E7B0F" w14:textId="2E2FD54E" w:rsidR="00A502CF" w:rsidRPr="00803B42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10</w:t>
            </w:r>
            <w:r w:rsidR="00B307C0">
              <w:rPr>
                <w:rFonts w:ascii="Angsana New" w:hAnsi="Angsana New"/>
                <w:sz w:val="24"/>
                <w:szCs w:val="24"/>
              </w:rPr>
              <w:t>,</w:t>
            </w:r>
            <w:r w:rsidRPr="00B070E9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F33BC4C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ECBA53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8F427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F5D49B" w14:textId="13F02A0D" w:rsidR="00A502CF" w:rsidRPr="00803B42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10</w:t>
            </w:r>
            <w:r w:rsidR="00B307C0">
              <w:rPr>
                <w:rFonts w:ascii="Angsana New" w:hAnsi="Angsana New"/>
                <w:sz w:val="24"/>
                <w:szCs w:val="24"/>
              </w:rPr>
              <w:t>,</w:t>
            </w:r>
            <w:r w:rsidRPr="00B070E9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8E9FE13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C4E87C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179EC3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325DC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448B4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A144B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02CF" w:rsidRPr="003C47FE" w14:paraId="75AD396D" w14:textId="77777777" w:rsidTr="00A502CF">
        <w:tc>
          <w:tcPr>
            <w:tcW w:w="1980" w:type="dxa"/>
          </w:tcPr>
          <w:p w14:paraId="1248D14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170" w:type="dxa"/>
          </w:tcPr>
          <w:p w14:paraId="0E91A2A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และห้องชุด</w:t>
            </w:r>
          </w:p>
        </w:tc>
        <w:tc>
          <w:tcPr>
            <w:tcW w:w="828" w:type="dxa"/>
          </w:tcPr>
          <w:p w14:paraId="041AB9CB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56464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8D3386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A28D2F7" w14:textId="77777777" w:rsidR="00A502CF" w:rsidRPr="00803B42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4B322300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D75859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932D2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938F516" w14:textId="77777777" w:rsidR="00A502CF" w:rsidRPr="00803B42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091F096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B7E962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80F83B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BFC44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DA2CBD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F3310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502CF" w:rsidRPr="003C47FE" w14:paraId="2FF6C9C3" w14:textId="77777777" w:rsidTr="00A502CF">
        <w:tc>
          <w:tcPr>
            <w:tcW w:w="1980" w:type="dxa"/>
          </w:tcPr>
          <w:p w14:paraId="118100E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D25B0E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170" w:type="dxa"/>
          </w:tcPr>
          <w:p w14:paraId="1D0CBD4B" w14:textId="77777777" w:rsidR="00A502CF" w:rsidRPr="005F73B1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B1">
              <w:rPr>
                <w:rFonts w:ascii="Angsana New" w:hAnsi="Angsana New" w:hint="cs"/>
                <w:sz w:val="24"/>
                <w:szCs w:val="24"/>
                <w:cs/>
              </w:rPr>
              <w:t>พัฒนา</w:t>
            </w:r>
          </w:p>
        </w:tc>
        <w:tc>
          <w:tcPr>
            <w:tcW w:w="828" w:type="dxa"/>
          </w:tcPr>
          <w:p w14:paraId="0CC6A723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3C06A8BB" w14:textId="5F2B309D" w:rsidR="00A502CF" w:rsidRPr="0024559C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  <w:r w:rsidR="00A502CF">
              <w:rPr>
                <w:rFonts w:ascii="Angsana New" w:hAnsi="Angsana New"/>
                <w:sz w:val="24"/>
                <w:szCs w:val="24"/>
              </w:rPr>
              <w:t>.</w:t>
            </w: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6683DE8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6BFDD882" w14:textId="430AD0A6" w:rsidR="00A502CF" w:rsidRPr="00803B42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814E80">
              <w:rPr>
                <w:rFonts w:ascii="Angsana New" w:hAnsi="Angsana New"/>
                <w:sz w:val="24"/>
                <w:szCs w:val="24"/>
              </w:rPr>
              <w:t>8</w:t>
            </w:r>
            <w:r w:rsidR="00B070E9" w:rsidRPr="00B070E9">
              <w:rPr>
                <w:rFonts w:ascii="Angsana New" w:hAnsi="Angsana New"/>
                <w:sz w:val="24"/>
                <w:szCs w:val="24"/>
              </w:rPr>
              <w:t>0</w:t>
            </w:r>
            <w:r w:rsidR="00B307C0">
              <w:rPr>
                <w:rFonts w:ascii="Angsana New" w:hAnsi="Angsana New"/>
                <w:sz w:val="24"/>
                <w:szCs w:val="24"/>
              </w:rPr>
              <w:t>,</w:t>
            </w:r>
            <w:r w:rsidR="00B070E9" w:rsidRPr="00B070E9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467D4C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E5AE9A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C376B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5AD9D9A" w14:textId="228B1087" w:rsidR="00A502CF" w:rsidRPr="00803B42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814E80">
              <w:rPr>
                <w:rFonts w:ascii="Angsana New" w:hAnsi="Angsana New"/>
                <w:sz w:val="24"/>
                <w:szCs w:val="24"/>
              </w:rPr>
              <w:t>8</w:t>
            </w:r>
            <w:r w:rsidR="00B070E9" w:rsidRPr="00B070E9">
              <w:rPr>
                <w:rFonts w:ascii="Angsana New" w:hAnsi="Angsana New"/>
                <w:sz w:val="24"/>
                <w:szCs w:val="24"/>
              </w:rPr>
              <w:t>0</w:t>
            </w:r>
            <w:r w:rsidR="00B307C0">
              <w:rPr>
                <w:rFonts w:ascii="Angsana New" w:hAnsi="Angsana New"/>
                <w:sz w:val="24"/>
                <w:szCs w:val="24"/>
              </w:rPr>
              <w:t>,</w:t>
            </w:r>
            <w:r w:rsidR="00B070E9" w:rsidRPr="00B070E9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083D7FC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01E3D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8EB4B5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B73210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084D0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7FEEBD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02CF" w:rsidRPr="003C47FE" w14:paraId="0A70FFA9" w14:textId="77777777" w:rsidTr="00A502CF">
        <w:tc>
          <w:tcPr>
            <w:tcW w:w="1980" w:type="dxa"/>
          </w:tcPr>
          <w:p w14:paraId="29A7167B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D25B0E">
              <w:rPr>
                <w:rFonts w:ascii="Angsana New" w:hAnsi="Angsana New"/>
                <w:sz w:val="24"/>
                <w:szCs w:val="24"/>
                <w:cs/>
              </w:rPr>
              <w:t>ดีเวล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D25B0E">
              <w:rPr>
                <w:rFonts w:ascii="Angsana New" w:hAnsi="Angsana New"/>
                <w:sz w:val="24"/>
                <w:szCs w:val="24"/>
                <w:cs/>
              </w:rPr>
              <w:t>อปเมนท์ จำกัด</w:t>
            </w:r>
          </w:p>
        </w:tc>
        <w:tc>
          <w:tcPr>
            <w:tcW w:w="1170" w:type="dxa"/>
          </w:tcPr>
          <w:p w14:paraId="0A1641F5" w14:textId="77777777" w:rsidR="00A502CF" w:rsidRPr="005F73B1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B1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28" w:type="dxa"/>
          </w:tcPr>
          <w:p w14:paraId="12ECFC3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8959EC2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EF82FD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2507A96" w14:textId="77777777" w:rsidR="00A502CF" w:rsidRPr="00803B42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447BB5C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8F901E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CB1C1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016D09" w14:textId="77777777" w:rsidR="00A502CF" w:rsidRPr="00803B42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0BC09B1C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0B346C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E70D5D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F84FF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E20DD3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D39E6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502CF" w:rsidRPr="003C47FE" w14:paraId="57C7E0F1" w14:textId="77777777" w:rsidTr="00A502CF">
        <w:tc>
          <w:tcPr>
            <w:tcW w:w="1980" w:type="dxa"/>
          </w:tcPr>
          <w:p w14:paraId="2C0C9DE2" w14:textId="77777777" w:rsidR="00A502CF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11B65F" w14:textId="77777777" w:rsidR="00A502CF" w:rsidRPr="005F73B1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B1">
              <w:rPr>
                <w:rFonts w:ascii="Angsana New" w:hAnsi="Angsana New" w:hint="cs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28" w:type="dxa"/>
          </w:tcPr>
          <w:p w14:paraId="718E617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3DA49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DDFFBA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4C67543" w14:textId="77777777" w:rsidR="00A502CF" w:rsidRPr="00803B42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3C8D504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44D6B7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9208C7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0BABCED" w14:textId="77777777" w:rsidR="00A502CF" w:rsidRPr="00803B42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46EEB361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645DA3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69286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3FF0BB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C02EC6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342DA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502CF" w:rsidRPr="003C47FE" w14:paraId="3444CDEB" w14:textId="77777777" w:rsidTr="00A502CF">
        <w:tc>
          <w:tcPr>
            <w:tcW w:w="1980" w:type="dxa"/>
          </w:tcPr>
          <w:p w14:paraId="2A0D5AC3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847DCB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170" w:type="dxa"/>
          </w:tcPr>
          <w:p w14:paraId="5D5FC32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828" w:type="dxa"/>
          </w:tcPr>
          <w:p w14:paraId="3DCF9B7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608C29AD" w14:textId="153F62FE" w:rsidR="00A502CF" w:rsidRPr="0024559C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  <w:r w:rsidR="00A502CF">
              <w:rPr>
                <w:rFonts w:ascii="Angsana New" w:hAnsi="Angsana New"/>
                <w:sz w:val="24"/>
                <w:szCs w:val="24"/>
              </w:rPr>
              <w:t>.</w:t>
            </w: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7C27BEF1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1BD50F60" w14:textId="0A71EDB8" w:rsidR="00A502CF" w:rsidRPr="00803B42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30</w:t>
            </w:r>
            <w:r w:rsidR="00B307C0">
              <w:rPr>
                <w:rFonts w:ascii="Angsana New" w:hAnsi="Angsana New"/>
                <w:sz w:val="24"/>
                <w:szCs w:val="24"/>
              </w:rPr>
              <w:t>,</w:t>
            </w:r>
            <w:r w:rsidRPr="00B070E9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7BB980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2C47A05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89E91B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C0A21B" w14:textId="177EC7F6" w:rsidR="00A502CF" w:rsidRPr="00803B42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30</w:t>
            </w:r>
            <w:r w:rsidR="00B307C0">
              <w:rPr>
                <w:rFonts w:ascii="Angsana New" w:hAnsi="Angsana New"/>
                <w:sz w:val="24"/>
                <w:szCs w:val="24"/>
              </w:rPr>
              <w:t>,</w:t>
            </w:r>
            <w:r w:rsidRPr="00B070E9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0178B80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4F6EFC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61B04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B59CC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4CE65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2DACA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02CF" w:rsidRPr="003C47FE" w14:paraId="123B791D" w14:textId="77777777" w:rsidTr="00A502CF">
        <w:tc>
          <w:tcPr>
            <w:tcW w:w="1980" w:type="dxa"/>
          </w:tcPr>
          <w:p w14:paraId="4E9C8F01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847DCB">
              <w:rPr>
                <w:rFonts w:ascii="Angsana New" w:hAnsi="Angsana New"/>
                <w:sz w:val="24"/>
                <w:szCs w:val="24"/>
                <w:cs/>
              </w:rPr>
              <w:t>เรสซิเดนซ์ จำกัด</w:t>
            </w:r>
          </w:p>
        </w:tc>
        <w:tc>
          <w:tcPr>
            <w:tcW w:w="1170" w:type="dxa"/>
          </w:tcPr>
          <w:p w14:paraId="67270303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ที่พักแรม</w:t>
            </w:r>
          </w:p>
        </w:tc>
        <w:tc>
          <w:tcPr>
            <w:tcW w:w="828" w:type="dxa"/>
          </w:tcPr>
          <w:p w14:paraId="5EAB684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0CC2BA1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3B2B66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A0C4B15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A9514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E9FD2C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6703A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F03D6D7" w14:textId="77777777" w:rsidR="00A502CF" w:rsidRPr="00803B42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7155C04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BE839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CC08D0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7AC0D3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441E0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40FD20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502CF" w:rsidRPr="003C47FE" w14:paraId="5C16A016" w14:textId="77777777" w:rsidTr="00A502CF">
        <w:tc>
          <w:tcPr>
            <w:tcW w:w="1980" w:type="dxa"/>
          </w:tcPr>
          <w:p w14:paraId="0EA201C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782A777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0362A70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06B74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B1AED3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8CCFE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10EFC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1DCB0F0B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CCE7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5AAC24" w14:textId="5DB8AB7B" w:rsidR="00A502CF" w:rsidRPr="00803B42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 w:rsidRPr="00B070E9"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  <w:r w:rsidR="00814E80" w:rsidRPr="00814E80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B307C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18A97E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F33770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A2A372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6536F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FA6071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52D08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6B084C0C" w14:textId="77777777" w:rsidR="00A502CF" w:rsidRPr="005E1CAF" w:rsidRDefault="00A502CF" w:rsidP="00A5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3"/>
        </w:tabs>
        <w:rPr>
          <w:rFonts w:asciiTheme="majorBidi" w:hAnsiTheme="majorBidi" w:cstheme="majorBidi"/>
          <w:sz w:val="24"/>
          <w:szCs w:val="24"/>
        </w:rPr>
      </w:pPr>
      <w:r>
        <w:tab/>
      </w:r>
    </w:p>
    <w:p w14:paraId="14A4C043" w14:textId="54AD1389" w:rsidR="00A502CF" w:rsidRDefault="00A502CF" w:rsidP="00A5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1174E0">
        <w:rPr>
          <w:rFonts w:asciiTheme="majorBidi" w:hAnsiTheme="majorBidi" w:cstheme="majorBidi"/>
          <w:sz w:val="30"/>
          <w:szCs w:val="30"/>
          <w:cs/>
        </w:rPr>
        <w:t xml:space="preserve">บริษัทย่อยทั้งหมดจัดตั้งในประเทศไทยเมื่อวันที่ </w:t>
      </w:r>
      <w:r w:rsidR="00B070E9" w:rsidRPr="00B070E9">
        <w:rPr>
          <w:rFonts w:asciiTheme="majorBidi" w:hAnsiTheme="majorBidi" w:cstheme="majorBidi"/>
          <w:sz w:val="30"/>
          <w:szCs w:val="30"/>
        </w:rPr>
        <w:t>24</w:t>
      </w:r>
      <w:r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Pr="001174E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B070E9" w:rsidRPr="00B070E9">
        <w:rPr>
          <w:rFonts w:asciiTheme="majorBidi" w:hAnsiTheme="majorBidi" w:cstheme="majorBidi"/>
          <w:sz w:val="30"/>
          <w:szCs w:val="30"/>
        </w:rPr>
        <w:t>2</w:t>
      </w:r>
      <w:r w:rsidR="00814E80" w:rsidRPr="00814E80">
        <w:rPr>
          <w:rFonts w:asciiTheme="majorBidi" w:hAnsiTheme="majorBidi" w:cstheme="majorBidi"/>
          <w:sz w:val="30"/>
          <w:szCs w:val="30"/>
        </w:rPr>
        <w:t>56</w:t>
      </w:r>
      <w:r w:rsidR="00B070E9" w:rsidRPr="00B070E9">
        <w:rPr>
          <w:rFonts w:asciiTheme="majorBidi" w:hAnsiTheme="majorBidi" w:cstheme="majorBidi"/>
          <w:sz w:val="30"/>
          <w:szCs w:val="30"/>
        </w:rPr>
        <w:t>4</w:t>
      </w:r>
      <w:r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Pr="001174E0">
        <w:rPr>
          <w:rFonts w:asciiTheme="majorBidi" w:hAnsiTheme="majorBidi" w:cstheme="majorBidi"/>
          <w:sz w:val="30"/>
          <w:szCs w:val="30"/>
          <w:cs/>
        </w:rPr>
        <w:t xml:space="preserve">และบริษัทได้ชำระค่าหุ้นสามัญเต็มมูลค่าในบริษัทย่อยดังกล่าวเมื่อวันที่ </w:t>
      </w:r>
      <w:r w:rsidR="00B070E9" w:rsidRPr="00B070E9">
        <w:rPr>
          <w:rFonts w:asciiTheme="majorBidi" w:hAnsiTheme="majorBidi" w:cstheme="majorBidi"/>
          <w:sz w:val="30"/>
          <w:szCs w:val="30"/>
        </w:rPr>
        <w:t>2</w:t>
      </w:r>
      <w:r w:rsidR="00814E80" w:rsidRPr="00814E80">
        <w:rPr>
          <w:rFonts w:asciiTheme="majorBidi" w:hAnsiTheme="majorBidi" w:cstheme="majorBidi"/>
          <w:sz w:val="30"/>
          <w:szCs w:val="30"/>
        </w:rPr>
        <w:t>9</w:t>
      </w:r>
      <w:r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Pr="001174E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B070E9" w:rsidRPr="00B070E9">
        <w:rPr>
          <w:rFonts w:asciiTheme="majorBidi" w:hAnsiTheme="majorBidi" w:cstheme="majorBidi"/>
          <w:sz w:val="30"/>
          <w:szCs w:val="30"/>
        </w:rPr>
        <w:t>2</w:t>
      </w:r>
      <w:r w:rsidR="00814E80" w:rsidRPr="00814E80">
        <w:rPr>
          <w:rFonts w:asciiTheme="majorBidi" w:hAnsiTheme="majorBidi" w:cstheme="majorBidi"/>
          <w:sz w:val="30"/>
          <w:szCs w:val="30"/>
        </w:rPr>
        <w:t>56</w:t>
      </w:r>
      <w:r w:rsidR="00B070E9" w:rsidRPr="00B070E9">
        <w:rPr>
          <w:rFonts w:asciiTheme="majorBidi" w:hAnsiTheme="majorBidi" w:cstheme="majorBidi"/>
          <w:sz w:val="30"/>
          <w:szCs w:val="30"/>
        </w:rPr>
        <w:t>4</w:t>
      </w:r>
    </w:p>
    <w:p w14:paraId="40B91469" w14:textId="0CEB70D9" w:rsidR="00A502CF" w:rsidRDefault="00A5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A502CF" w:rsidSect="00A502CF">
          <w:headerReference w:type="default" r:id="rId12"/>
          <w:pgSz w:w="16834" w:h="11909" w:orient="landscape" w:code="9"/>
          <w:pgMar w:top="1170" w:right="1152" w:bottom="576" w:left="1152" w:header="720" w:footer="720" w:gutter="0"/>
          <w:cols w:space="720"/>
          <w:docGrid w:linePitch="245"/>
        </w:sectPr>
      </w:pPr>
    </w:p>
    <w:p w14:paraId="1A20C0C3" w14:textId="611016D6" w:rsidR="007F2C39" w:rsidRDefault="00814E80" w:rsidP="007F2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14E80">
        <w:rPr>
          <w:rFonts w:ascii="Angsana New" w:hAnsi="Angsana New"/>
          <w:b/>
          <w:bCs/>
          <w:sz w:val="30"/>
          <w:szCs w:val="30"/>
        </w:rPr>
        <w:t>9</w:t>
      </w:r>
      <w:r w:rsidR="007F2C39">
        <w:rPr>
          <w:rFonts w:ascii="Angsana New" w:hAnsi="Angsana New"/>
          <w:b/>
          <w:bCs/>
          <w:sz w:val="30"/>
          <w:szCs w:val="30"/>
        </w:rPr>
        <w:tab/>
      </w:r>
      <w:r w:rsidR="007F2C39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758FB082" w14:textId="77777777" w:rsidR="007F2C39" w:rsidRPr="00C0324E" w:rsidRDefault="007F2C39" w:rsidP="007F2C39">
      <w:pPr>
        <w:pStyle w:val="FSBlank"/>
      </w:pPr>
      <w:r w:rsidRPr="00C0324E">
        <w:rPr>
          <w:cs/>
        </w:rPr>
        <w:tab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5"/>
        <w:gridCol w:w="894"/>
        <w:gridCol w:w="1170"/>
        <w:gridCol w:w="273"/>
        <w:gridCol w:w="1274"/>
        <w:gridCol w:w="273"/>
        <w:gridCol w:w="1077"/>
        <w:gridCol w:w="273"/>
        <w:gridCol w:w="1161"/>
      </w:tblGrid>
      <w:tr w:rsidR="0018047A" w:rsidRPr="008C010D" w14:paraId="2C6FB798" w14:textId="77777777" w:rsidTr="0018047A">
        <w:trPr>
          <w:tblHeader/>
        </w:trPr>
        <w:tc>
          <w:tcPr>
            <w:tcW w:w="1551" w:type="pct"/>
          </w:tcPr>
          <w:p w14:paraId="247369DB" w14:textId="77777777" w:rsidR="0018047A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</w:tcPr>
          <w:p w14:paraId="7AB0CF7F" w14:textId="77777777" w:rsidR="0018047A" w:rsidRPr="002E4422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C152C47" w14:textId="1D8FE2A7" w:rsidR="0018047A" w:rsidRPr="002E4422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center"/>
          </w:tcPr>
          <w:p w14:paraId="0350846D" w14:textId="77777777" w:rsidR="0018047A" w:rsidRPr="00D75EBC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42F4FAFA" w14:textId="56780ADD" w:rsidR="0018047A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4B4D1733" w14:textId="77777777" w:rsidR="0018047A" w:rsidRPr="00D75EBC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vAlign w:val="center"/>
          </w:tcPr>
          <w:p w14:paraId="677FC9DB" w14:textId="77777777" w:rsidR="0018047A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047A" w:rsidRPr="008C010D" w14:paraId="6D6DD108" w14:textId="77777777" w:rsidTr="0018047A">
        <w:trPr>
          <w:tblHeader/>
        </w:trPr>
        <w:tc>
          <w:tcPr>
            <w:tcW w:w="1551" w:type="pct"/>
          </w:tcPr>
          <w:p w14:paraId="54E2FE4F" w14:textId="77777777" w:rsidR="0018047A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</w:tcPr>
          <w:p w14:paraId="23431077" w14:textId="77777777" w:rsidR="0018047A" w:rsidRPr="002E4422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EDB710E" w14:textId="33F6F410" w:rsidR="0018047A" w:rsidRPr="002E4422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center"/>
          </w:tcPr>
          <w:p w14:paraId="238D1F66" w14:textId="77777777" w:rsidR="0018047A" w:rsidRPr="00D75EBC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77FA4273" w14:textId="5645A31D" w:rsidR="0018047A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56D43109" w14:textId="77777777" w:rsidR="0018047A" w:rsidRPr="00D75EBC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vAlign w:val="center"/>
          </w:tcPr>
          <w:p w14:paraId="2569F878" w14:textId="77777777" w:rsidR="0018047A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047A" w:rsidRPr="008C010D" w14:paraId="73E7F8BF" w14:textId="77777777" w:rsidTr="0018047A">
        <w:trPr>
          <w:tblHeader/>
        </w:trPr>
        <w:tc>
          <w:tcPr>
            <w:tcW w:w="1551" w:type="pct"/>
          </w:tcPr>
          <w:p w14:paraId="28F91E03" w14:textId="77777777" w:rsidR="0018047A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</w:tcPr>
          <w:p w14:paraId="78012789" w14:textId="77777777" w:rsidR="0018047A" w:rsidRPr="002E4422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F56B9CA" w14:textId="23FDEA06" w:rsidR="0018047A" w:rsidRPr="002E4422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center"/>
          </w:tcPr>
          <w:p w14:paraId="1D226083" w14:textId="77777777" w:rsidR="0018047A" w:rsidRPr="00D75EBC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4ADD4B2B" w14:textId="488F7FC7" w:rsidR="0018047A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269998B3" w14:textId="77777777" w:rsidR="0018047A" w:rsidRPr="00D75EBC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vAlign w:val="center"/>
          </w:tcPr>
          <w:p w14:paraId="6D83C9F7" w14:textId="77777777" w:rsidR="0018047A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047A" w:rsidRPr="008C010D" w14:paraId="482A1626" w14:textId="77777777" w:rsidTr="0018047A">
        <w:trPr>
          <w:tblHeader/>
        </w:trPr>
        <w:tc>
          <w:tcPr>
            <w:tcW w:w="1551" w:type="pct"/>
          </w:tcPr>
          <w:p w14:paraId="253EA682" w14:textId="77777777" w:rsidR="0018047A" w:rsidRPr="008C010D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</w:tcPr>
          <w:p w14:paraId="6F868B16" w14:textId="77777777" w:rsidR="0018047A" w:rsidRPr="00081CD6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792BE3C" w14:textId="6EDE576A" w:rsidR="0018047A" w:rsidRPr="00E07FB7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398C55B" w14:textId="77777777" w:rsidR="0018047A" w:rsidRPr="008C010D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6D831CA" w14:textId="7A17D68E" w:rsidR="0018047A" w:rsidRPr="008C010D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6EFAE46D" w14:textId="77777777" w:rsidR="0018047A" w:rsidRPr="008C010D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  <w:vAlign w:val="center"/>
          </w:tcPr>
          <w:p w14:paraId="2A1A25D5" w14:textId="77777777" w:rsidR="0018047A" w:rsidRPr="008C010D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47A" w:rsidRPr="008C010D" w14:paraId="36D1E12D" w14:textId="77777777" w:rsidTr="0018047A">
        <w:trPr>
          <w:tblHeader/>
        </w:trPr>
        <w:tc>
          <w:tcPr>
            <w:tcW w:w="1551" w:type="pct"/>
          </w:tcPr>
          <w:p w14:paraId="11A08B5F" w14:textId="77777777" w:rsidR="0018047A" w:rsidRPr="00660A10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</w:tcPr>
          <w:p w14:paraId="570F6DA3" w14:textId="53D96282" w:rsidR="0018047A" w:rsidRPr="00081CD6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5EDF3EA" w14:textId="5CE85F92" w:rsidR="0018047A" w:rsidRPr="003735FD" w:rsidRDefault="00B070E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4B3087D" w14:textId="77777777" w:rsidR="0018047A" w:rsidRPr="008C010D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3596AE5" w14:textId="1F3CA562" w:rsidR="0018047A" w:rsidRPr="003735FD" w:rsidRDefault="00B070E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866919C" w14:textId="77777777" w:rsidR="0018047A" w:rsidRPr="008C010D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1ECCCE9" w14:textId="045060A0" w:rsidR="0018047A" w:rsidRPr="003735FD" w:rsidRDefault="00B070E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47DEC2C" w14:textId="77777777" w:rsidR="0018047A" w:rsidRPr="008C010D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DDA328A" w14:textId="6ECF7628" w:rsidR="0018047A" w:rsidRPr="003735FD" w:rsidRDefault="00B070E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8047A" w:rsidRPr="008C010D" w14:paraId="26E01CA8" w14:textId="77777777" w:rsidTr="0018047A">
        <w:trPr>
          <w:tblHeader/>
        </w:trPr>
        <w:tc>
          <w:tcPr>
            <w:tcW w:w="1551" w:type="pct"/>
          </w:tcPr>
          <w:p w14:paraId="2CB85DBB" w14:textId="77777777" w:rsidR="0018047A" w:rsidRPr="008C010D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14:paraId="37F0955E" w14:textId="77777777" w:rsidR="0018047A" w:rsidRPr="008C010D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239F0719" w14:textId="77777777" w:rsidR="0018047A" w:rsidRPr="008C010D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047A" w:rsidRPr="004446C0" w14:paraId="396B1131" w14:textId="77777777" w:rsidTr="0018047A">
        <w:tc>
          <w:tcPr>
            <w:tcW w:w="1551" w:type="pct"/>
          </w:tcPr>
          <w:p w14:paraId="7EB812F3" w14:textId="40AE6A7F" w:rsidR="0018047A" w:rsidRPr="00A27F15" w:rsidRDefault="0018047A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83" w:type="pct"/>
          </w:tcPr>
          <w:p w14:paraId="76BBDDC6" w14:textId="77777777" w:rsidR="0018047A" w:rsidRPr="002566A4" w:rsidRDefault="0018047A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2037EB8B" w14:textId="4100D70F" w:rsidR="0018047A" w:rsidRPr="0006192A" w:rsidRDefault="00814E80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B307C0" w:rsidRPr="00B307C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68</w:t>
            </w:r>
          </w:p>
        </w:tc>
        <w:tc>
          <w:tcPr>
            <w:tcW w:w="147" w:type="pct"/>
          </w:tcPr>
          <w:p w14:paraId="1C53FBA8" w14:textId="77777777" w:rsidR="0018047A" w:rsidRPr="0006192A" w:rsidRDefault="0018047A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EA0C6F" w14:textId="2CD3BF42" w:rsidR="0018047A" w:rsidRPr="0006192A" w:rsidRDefault="00B070E9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0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Pr="00B0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8B64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B0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</w:t>
            </w:r>
          </w:p>
        </w:tc>
        <w:tc>
          <w:tcPr>
            <w:tcW w:w="147" w:type="pct"/>
          </w:tcPr>
          <w:p w14:paraId="19EBE534" w14:textId="77777777" w:rsidR="0018047A" w:rsidRPr="0006192A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09C4BE6E" w14:textId="597EA692" w:rsidR="0018047A" w:rsidRPr="0006192A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B307C0" w:rsidRPr="00B307C0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5BCA40D3" w14:textId="77777777" w:rsidR="0018047A" w:rsidRPr="0006192A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5" w:type="pct"/>
          </w:tcPr>
          <w:p w14:paraId="7925C7B3" w14:textId="4009F305" w:rsidR="0018047A" w:rsidRPr="0006192A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65</w:t>
            </w:r>
            <w:r w:rsidR="0018047A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18047A" w:rsidRPr="004446C0" w14:paraId="37CC4B4D" w14:textId="77777777" w:rsidTr="0018047A">
        <w:tc>
          <w:tcPr>
            <w:tcW w:w="1551" w:type="pct"/>
          </w:tcPr>
          <w:p w14:paraId="4F076C66" w14:textId="77777777" w:rsidR="0018047A" w:rsidRPr="00E07FB7" w:rsidRDefault="0018047A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483" w:type="pct"/>
          </w:tcPr>
          <w:p w14:paraId="6AD66795" w14:textId="77777777" w:rsidR="0018047A" w:rsidRPr="002566A4" w:rsidRDefault="0018047A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3E50B9DD" w14:textId="77777777" w:rsidR="0018047A" w:rsidRPr="00F1154F" w:rsidRDefault="0018047A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F71B24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7D91555" w14:textId="77777777" w:rsidR="0018047A" w:rsidRPr="00F1154F" w:rsidRDefault="0018047A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14553D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2D16EC90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7E1D43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5" w:type="pct"/>
          </w:tcPr>
          <w:p w14:paraId="78358215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47A" w:rsidRPr="008C010D" w14:paraId="2798D6CF" w14:textId="77777777" w:rsidTr="0018047A">
        <w:tc>
          <w:tcPr>
            <w:tcW w:w="1551" w:type="pct"/>
          </w:tcPr>
          <w:p w14:paraId="3371A390" w14:textId="77777777" w:rsidR="0018047A" w:rsidRPr="00E07FB7" w:rsidRDefault="0018047A" w:rsidP="0018047A">
            <w:pPr>
              <w:pStyle w:val="a"/>
              <w:tabs>
                <w:tab w:val="clear" w:pos="1080"/>
              </w:tabs>
              <w:ind w:left="90" w:right="-43" w:firstLine="164"/>
              <w:rPr>
                <w:rFonts w:asciiTheme="majorBidi" w:hAnsiTheme="majorBidi" w:cstheme="majorBidi"/>
                <w:lang w:val="en-US"/>
              </w:rPr>
            </w:pPr>
            <w:r w:rsidRPr="00E07FB7">
              <w:rPr>
                <w:rFonts w:asciiTheme="majorBidi" w:hAnsiTheme="majorBidi" w:cstheme="majorBidi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483" w:type="pct"/>
          </w:tcPr>
          <w:p w14:paraId="299C95F1" w14:textId="77777777" w:rsidR="0018047A" w:rsidRPr="002566A4" w:rsidRDefault="0018047A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311517" w14:textId="5F8DAF84" w:rsidR="0018047A" w:rsidRPr="00F1154F" w:rsidRDefault="00B070E9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114</w:t>
            </w:r>
            <w:r w:rsidR="00B307C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B0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  <w:r w:rsidR="00814E80"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1030BB1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E45459" w14:textId="04AA73E9" w:rsidR="0018047A" w:rsidRPr="00F1154F" w:rsidRDefault="00814E80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B070E9" w:rsidRPr="00B0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18047A" w:rsidRPr="009D7B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96</w:t>
            </w:r>
            <w:r w:rsidR="00B070E9" w:rsidRPr="00B0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3E84CC60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A143E3" w14:textId="7D5614E1" w:rsidR="0018047A" w:rsidRPr="00F1154F" w:rsidRDefault="00B307C0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B61A1B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5" w:type="pct"/>
          </w:tcPr>
          <w:p w14:paraId="751451F3" w14:textId="61A11F73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047A" w:rsidRPr="008C010D" w14:paraId="6C0276A4" w14:textId="77777777" w:rsidTr="0018047A">
        <w:tc>
          <w:tcPr>
            <w:tcW w:w="1551" w:type="pct"/>
          </w:tcPr>
          <w:p w14:paraId="2D757CAC" w14:textId="77777777" w:rsidR="0018047A" w:rsidRPr="00E07FB7" w:rsidRDefault="0018047A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83" w:type="pct"/>
          </w:tcPr>
          <w:p w14:paraId="0F3C922D" w14:textId="77777777" w:rsidR="0018047A" w:rsidRPr="002566A4" w:rsidRDefault="0018047A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21C08AF6" w14:textId="3ECC4812" w:rsidR="0018047A" w:rsidRPr="00F1154F" w:rsidRDefault="00B307C0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9FC533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765D1A74" w14:textId="1DDEADE6" w:rsidR="0018047A" w:rsidRPr="003735FD" w:rsidRDefault="00814E80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1804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013</w:t>
            </w:r>
          </w:p>
        </w:tc>
        <w:tc>
          <w:tcPr>
            <w:tcW w:w="147" w:type="pct"/>
          </w:tcPr>
          <w:p w14:paraId="6CCCC7C1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181B72" w14:textId="6A6BF006" w:rsidR="0018047A" w:rsidRPr="00F1154F" w:rsidRDefault="00B307C0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E1A048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5" w:type="pct"/>
          </w:tcPr>
          <w:p w14:paraId="64CEC903" w14:textId="695ACA7B" w:rsidR="0018047A" w:rsidRPr="00F1154F" w:rsidRDefault="00814E80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18047A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013</w:t>
            </w:r>
          </w:p>
        </w:tc>
      </w:tr>
      <w:tr w:rsidR="0018047A" w:rsidRPr="008C010D" w14:paraId="2CF42C77" w14:textId="77777777" w:rsidTr="0018047A">
        <w:tc>
          <w:tcPr>
            <w:tcW w:w="1551" w:type="pct"/>
          </w:tcPr>
          <w:p w14:paraId="358E69C4" w14:textId="77777777" w:rsidR="0018047A" w:rsidRDefault="0018047A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483" w:type="pct"/>
          </w:tcPr>
          <w:p w14:paraId="337C452B" w14:textId="77777777" w:rsidR="0018047A" w:rsidRPr="002566A4" w:rsidRDefault="0018047A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76489B" w14:textId="3B64DEC7" w:rsidR="0018047A" w:rsidRDefault="00814E80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</w:t>
            </w:r>
            <w:r w:rsidR="00B307C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987</w:t>
            </w:r>
          </w:p>
        </w:tc>
        <w:tc>
          <w:tcPr>
            <w:tcW w:w="147" w:type="pct"/>
          </w:tcPr>
          <w:p w14:paraId="71CC2ECF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412CA67F" w14:textId="1133CCDD" w:rsidR="0018047A" w:rsidRDefault="00B070E9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  <w:r w:rsidR="00814E80"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="001804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B0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68FC342B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6A5440" w14:textId="41C4E23A" w:rsidR="0018047A" w:rsidRDefault="00814E80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95</w:t>
            </w:r>
            <w:r w:rsidR="00B307C0" w:rsidRPr="00B307C0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147" w:type="pct"/>
          </w:tcPr>
          <w:p w14:paraId="402EF40A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5" w:type="pct"/>
          </w:tcPr>
          <w:p w14:paraId="645506D6" w14:textId="3D5B09A6" w:rsidR="0018047A" w:rsidRDefault="00B070E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18047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18047A" w:rsidRPr="008C010D" w14:paraId="4B0DD57F" w14:textId="77777777" w:rsidTr="0018047A">
        <w:tc>
          <w:tcPr>
            <w:tcW w:w="1551" w:type="pct"/>
          </w:tcPr>
          <w:p w14:paraId="2E5A9A36" w14:textId="77777777" w:rsidR="0018047A" w:rsidRPr="00E07FB7" w:rsidRDefault="0018047A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E07FB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3" w:type="pct"/>
          </w:tcPr>
          <w:p w14:paraId="64DAE04F" w14:textId="77777777" w:rsidR="0018047A" w:rsidRPr="002566A4" w:rsidRDefault="0018047A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3BDC169C" w14:textId="3BCABA3F" w:rsidR="0018047A" w:rsidRPr="009409A2" w:rsidRDefault="00B307C0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</w:t>
            </w:r>
            <w:r w:rsidR="00FC75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55C2555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3B10EC5F" w14:textId="7EB2BD1C" w:rsidR="0018047A" w:rsidRPr="003735FD" w:rsidRDefault="0018047A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348BEB9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C97A40" w14:textId="49E412C9" w:rsidR="0018047A" w:rsidRPr="00F1154F" w:rsidRDefault="00B307C0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63C830" w14:textId="77777777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5" w:type="pct"/>
          </w:tcPr>
          <w:p w14:paraId="5303923B" w14:textId="6AF65611" w:rsidR="0018047A" w:rsidRPr="00F1154F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047A" w:rsidRPr="00B362BD" w14:paraId="4CDBE99F" w14:textId="77777777" w:rsidTr="0018047A">
        <w:tc>
          <w:tcPr>
            <w:tcW w:w="1551" w:type="pct"/>
          </w:tcPr>
          <w:p w14:paraId="6CC450D6" w14:textId="120F8BD3" w:rsidR="0018047A" w:rsidRDefault="0018047A" w:rsidP="0018047A">
            <w:pPr>
              <w:pStyle w:val="a"/>
              <w:tabs>
                <w:tab w:val="clear" w:pos="1080"/>
              </w:tabs>
              <w:ind w:left="90" w:right="-43"/>
              <w:rPr>
                <w:rFonts w:ascii="Angsana New" w:hAnsi="Angsana New" w:cs="Angsana New"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483" w:type="pct"/>
          </w:tcPr>
          <w:p w14:paraId="425E0A91" w14:textId="77777777" w:rsidR="0018047A" w:rsidRPr="002566A4" w:rsidRDefault="0018047A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CC83B03" w14:textId="22A7D52B" w:rsidR="0018047A" w:rsidRPr="0006192A" w:rsidRDefault="00814E80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4E80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B070E9" w:rsidRPr="00B070E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307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FC75D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88CAFDE" w14:textId="77777777" w:rsidR="0018047A" w:rsidRPr="0006192A" w:rsidRDefault="0018047A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68439FF4" w14:textId="7F182485" w:rsidR="0018047A" w:rsidRPr="0006192A" w:rsidRDefault="00814E80" w:rsidP="00180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814E8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1804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14E80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47" w:type="pct"/>
          </w:tcPr>
          <w:p w14:paraId="055C3859" w14:textId="77777777" w:rsidR="0018047A" w:rsidRPr="0006192A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DEA669B" w14:textId="6AE5B3C3" w:rsidR="0018047A" w:rsidRPr="0006192A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307C0" w:rsidRPr="00B307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14:paraId="646F0B98" w14:textId="77777777" w:rsidR="0018047A" w:rsidRPr="0006192A" w:rsidRDefault="0018047A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31CA468" w14:textId="4F7556C6" w:rsidR="0018047A" w:rsidRPr="0006192A" w:rsidRDefault="00814E8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804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</w:tr>
    </w:tbl>
    <w:p w14:paraId="2B9E4950" w14:textId="77777777" w:rsidR="007F2C39" w:rsidRPr="00C0324E" w:rsidRDefault="007F2C39" w:rsidP="007F2C39">
      <w:pPr>
        <w:pStyle w:val="FSBlank"/>
        <w:rPr>
          <w:cs/>
        </w:rPr>
      </w:pPr>
    </w:p>
    <w:p w14:paraId="14C44F8B" w14:textId="0BDF911A" w:rsidR="007F2C39" w:rsidRDefault="007F2C39" w:rsidP="0052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2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</w:t>
      </w:r>
      <w:r w:rsidRPr="001A17E6">
        <w:rPr>
          <w:rFonts w:ascii="Angsana New" w:hAnsi="Angsana New"/>
          <w:sz w:val="30"/>
          <w:szCs w:val="30"/>
          <w:cs/>
        </w:rPr>
        <w:t xml:space="preserve">ประชุมคณะกรรมการของบริษัทมีมติอนุมัติให้บริษัทลงนามสัญญาระหว่างผู้ถือหุ้น กับบริษัท ราช กรุ๊ป จำกัด (มหาชน) และบริษัท พีอีเอ เอ็นคอม อินเตอร์เนชั่นแนล จำกัด เพื่อจัดตั้งบริษัท อาร์ อี เอ็น โคราช </w:t>
      </w:r>
      <w:r>
        <w:rPr>
          <w:rFonts w:ascii="Angsana New" w:hAnsi="Angsana New"/>
          <w:sz w:val="30"/>
          <w:szCs w:val="30"/>
        </w:rPr>
        <w:br/>
      </w:r>
      <w:r w:rsidRPr="001A17E6">
        <w:rPr>
          <w:rFonts w:ascii="Angsana New" w:hAnsi="Angsana New"/>
          <w:sz w:val="30"/>
          <w:szCs w:val="30"/>
          <w:cs/>
        </w:rPr>
        <w:t xml:space="preserve">เอนเนอร์ยี่ จำกัด </w:t>
      </w:r>
      <w:r>
        <w:rPr>
          <w:rFonts w:ascii="Angsana New" w:hAnsi="Angsana New" w:hint="cs"/>
          <w:sz w:val="30"/>
          <w:szCs w:val="30"/>
          <w:cs/>
        </w:rPr>
        <w:t>(“อาร์ อี เอ็น”)</w:t>
      </w:r>
      <w:r w:rsidRPr="001A17E6">
        <w:rPr>
          <w:rFonts w:ascii="Angsana New" w:hAnsi="Angsana New" w:hint="cs"/>
          <w:sz w:val="30"/>
          <w:szCs w:val="30"/>
          <w:cs/>
        </w:rPr>
        <w:t xml:space="preserve"> โดยจดทะเบียนจัดตั้งในวันที</w:t>
      </w:r>
      <w:r w:rsidRPr="001A17E6">
        <w:rPr>
          <w:rFonts w:ascii="Angsana New" w:hAnsi="Angsana New"/>
          <w:sz w:val="30"/>
          <w:szCs w:val="30"/>
          <w:cs/>
        </w:rPr>
        <w:t xml:space="preserve">่ </w:t>
      </w:r>
      <w:r w:rsidR="00B070E9" w:rsidRPr="00B070E9">
        <w:rPr>
          <w:rFonts w:ascii="Angsana New" w:hAnsi="Angsana New"/>
          <w:sz w:val="30"/>
          <w:szCs w:val="30"/>
        </w:rPr>
        <w:t>21</w:t>
      </w:r>
      <w:r w:rsidRPr="001A17E6">
        <w:rPr>
          <w:rFonts w:ascii="Angsana New" w:hAnsi="Angsana New"/>
          <w:sz w:val="30"/>
          <w:szCs w:val="30"/>
          <w:cs/>
        </w:rPr>
        <w:t xml:space="preserve"> เมษายน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3</w:t>
      </w:r>
      <w:r w:rsidRPr="001A17E6">
        <w:rPr>
          <w:rFonts w:ascii="Angsana New" w:hAnsi="Angsana New"/>
          <w:sz w:val="30"/>
          <w:szCs w:val="30"/>
          <w:cs/>
        </w:rPr>
        <w:t xml:space="preserve"> เพื่อดำเนินธุรกิจเกี่ยวกับการผลิตและจัดจำหน่ายไฟฟ้า โดยมีทุนจดทะเบียน 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Pr="001A17E6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>ต่อมา อาร์ อี เอ็น ได้เพิ่มทุนจดทะเบียนเป็นจำนวนเงิน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100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และเรียกชำระค่าหุ้นสามัญในอัตราร้อยละ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1A17E6">
        <w:rPr>
          <w:rFonts w:ascii="Angsana New" w:hAnsi="Angsana New"/>
          <w:sz w:val="30"/>
          <w:szCs w:val="30"/>
          <w:cs/>
        </w:rPr>
        <w:t>บริษัทได้ชำระค่าหุ้นสามัญ</w:t>
      </w:r>
      <w:r>
        <w:rPr>
          <w:rFonts w:ascii="Angsana New" w:hAnsi="Angsana New" w:hint="cs"/>
          <w:sz w:val="30"/>
          <w:szCs w:val="30"/>
          <w:cs/>
        </w:rPr>
        <w:t xml:space="preserve">ในอาร์ อี เอ็น </w:t>
      </w:r>
      <w:r w:rsidRPr="001A17E6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814E80" w:rsidRPr="00814E80">
        <w:rPr>
          <w:rFonts w:ascii="Angsana New" w:hAnsi="Angsana New"/>
          <w:sz w:val="30"/>
          <w:szCs w:val="30"/>
        </w:rPr>
        <w:t>9</w:t>
      </w:r>
      <w:r w:rsidRPr="001A17E6">
        <w:rPr>
          <w:rFonts w:ascii="Angsana New" w:hAnsi="Angsana New"/>
          <w:sz w:val="30"/>
          <w:szCs w:val="30"/>
          <w:cs/>
        </w:rPr>
        <w:t>.</w:t>
      </w:r>
      <w:r w:rsidR="00B070E9" w:rsidRPr="00B070E9">
        <w:rPr>
          <w:rFonts w:ascii="Angsana New" w:hAnsi="Angsana New"/>
          <w:sz w:val="30"/>
          <w:szCs w:val="30"/>
        </w:rPr>
        <w:t>0</w:t>
      </w:r>
      <w:r w:rsidRPr="001A17E6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A2C428A" w14:textId="77777777" w:rsidR="007F2C39" w:rsidRPr="00C0324E" w:rsidRDefault="007F2C39" w:rsidP="007F2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1F018712" w14:textId="5998FC0D" w:rsidR="007F2C39" w:rsidRPr="00430253" w:rsidRDefault="007F2C39" w:rsidP="0052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23"/>
        <w:jc w:val="thaiDistribute"/>
        <w:rPr>
          <w:rFonts w:ascii="Angsana New" w:hAnsi="Angsana New"/>
          <w:sz w:val="30"/>
          <w:szCs w:val="30"/>
        </w:rPr>
      </w:pPr>
      <w:r w:rsidRPr="00B6115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14E80" w:rsidRPr="00814E80">
        <w:rPr>
          <w:rFonts w:ascii="Angsana New" w:hAnsi="Angsana New" w:hint="cs"/>
          <w:sz w:val="30"/>
          <w:szCs w:val="30"/>
        </w:rPr>
        <w:t>8</w:t>
      </w:r>
      <w:r w:rsidRPr="00B61153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B070E9" w:rsidRPr="00B070E9">
        <w:rPr>
          <w:rFonts w:ascii="Angsana New" w:hAnsi="Angsana New" w:hint="cs"/>
          <w:sz w:val="30"/>
          <w:szCs w:val="30"/>
        </w:rPr>
        <w:t>2</w:t>
      </w:r>
      <w:r w:rsidR="00814E80" w:rsidRPr="00814E80">
        <w:rPr>
          <w:rFonts w:ascii="Angsana New" w:hAnsi="Angsana New" w:hint="cs"/>
          <w:sz w:val="30"/>
          <w:szCs w:val="30"/>
        </w:rPr>
        <w:t>56</w:t>
      </w:r>
      <w:r w:rsidR="00B070E9" w:rsidRPr="00B070E9">
        <w:rPr>
          <w:rFonts w:ascii="Angsana New" w:hAnsi="Angsana New" w:hint="cs"/>
          <w:sz w:val="30"/>
          <w:szCs w:val="30"/>
        </w:rPr>
        <w:t>3</w:t>
      </w:r>
      <w:r w:rsidRPr="00B61153">
        <w:rPr>
          <w:rFonts w:ascii="Angsana New" w:hAnsi="Angsana New" w:hint="cs"/>
          <w:sz w:val="30"/>
          <w:szCs w:val="30"/>
          <w:cs/>
        </w:rPr>
        <w:t xml:space="preserve"> บริษัทได้ชำระค่าหุ้นเพิ่มทุนให้กับบริษัท ผลิตไฟฟ้า นวนคร จำกัด จำนวน </w:t>
      </w:r>
      <w:r w:rsidR="00B070E9" w:rsidRPr="00B070E9">
        <w:rPr>
          <w:rFonts w:ascii="Angsana New" w:hAnsi="Angsana New" w:hint="cs"/>
          <w:sz w:val="30"/>
          <w:szCs w:val="30"/>
        </w:rPr>
        <w:t>13</w:t>
      </w:r>
      <w:r w:rsidRPr="00B61153">
        <w:rPr>
          <w:rFonts w:ascii="Angsana New" w:hAnsi="Angsana New" w:hint="cs"/>
          <w:sz w:val="30"/>
          <w:szCs w:val="30"/>
          <w:cs/>
        </w:rPr>
        <w:t>.</w:t>
      </w:r>
      <w:r w:rsidR="00814E80" w:rsidRPr="00814E80">
        <w:rPr>
          <w:rFonts w:ascii="Angsana New" w:hAnsi="Angsana New" w:hint="cs"/>
          <w:sz w:val="30"/>
          <w:szCs w:val="30"/>
        </w:rPr>
        <w:t>5</w:t>
      </w:r>
      <w:r w:rsidRPr="00B61153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 </w:t>
      </w:r>
      <w:r w:rsidR="00B070E9" w:rsidRPr="00B070E9">
        <w:rPr>
          <w:rFonts w:ascii="Angsana New" w:hAnsi="Angsana New" w:hint="cs"/>
          <w:sz w:val="30"/>
          <w:szCs w:val="30"/>
        </w:rPr>
        <w:t>10</w:t>
      </w:r>
      <w:r w:rsidRPr="00B61153">
        <w:rPr>
          <w:rFonts w:ascii="Angsana New" w:hAnsi="Angsana New" w:hint="cs"/>
          <w:sz w:val="30"/>
          <w:szCs w:val="30"/>
          <w:cs/>
        </w:rPr>
        <w:t xml:space="preserve"> บาท โดยเรียกชำระค่าหุ้นเต็มจำนวน เป็นจำนวนเงิน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B61153">
        <w:rPr>
          <w:rFonts w:ascii="Angsana New" w:hAnsi="Angsana New" w:hint="cs"/>
          <w:sz w:val="30"/>
          <w:szCs w:val="30"/>
          <w:cs/>
        </w:rPr>
        <w:t xml:space="preserve"> </w:t>
      </w:r>
      <w:r w:rsidR="00B070E9" w:rsidRPr="00B070E9">
        <w:rPr>
          <w:rFonts w:ascii="Angsana New" w:hAnsi="Angsana New" w:hint="cs"/>
          <w:sz w:val="30"/>
          <w:szCs w:val="30"/>
        </w:rPr>
        <w:t>13</w:t>
      </w:r>
      <w:r w:rsidR="00814E80" w:rsidRPr="00814E80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>.</w:t>
      </w:r>
      <w:r w:rsidR="00B070E9" w:rsidRPr="00B070E9">
        <w:rPr>
          <w:rFonts w:ascii="Angsana New" w:hAnsi="Angsana New"/>
          <w:sz w:val="30"/>
          <w:szCs w:val="30"/>
        </w:rPr>
        <w:t>0</w:t>
      </w:r>
      <w:r w:rsidRPr="00B61153">
        <w:rPr>
          <w:rFonts w:ascii="Angsana New" w:hAnsi="Angsana New" w:hint="cs"/>
          <w:sz w:val="30"/>
          <w:szCs w:val="30"/>
          <w:cs/>
        </w:rPr>
        <w:t xml:space="preserve"> ล้านบ</w:t>
      </w:r>
      <w:r>
        <w:rPr>
          <w:rFonts w:ascii="Angsana New" w:hAnsi="Angsana New" w:hint="cs"/>
          <w:sz w:val="30"/>
          <w:szCs w:val="30"/>
          <w:cs/>
        </w:rPr>
        <w:t>าท</w:t>
      </w:r>
      <w:r w:rsidR="004F5FCD">
        <w:rPr>
          <w:rFonts w:ascii="Angsana New" w:hAnsi="Angsana New" w:hint="cs"/>
          <w:sz w:val="30"/>
          <w:szCs w:val="30"/>
          <w:cs/>
        </w:rPr>
        <w:t xml:space="preserve"> ซึ่งเป็นการเพิ่มทุน</w:t>
      </w:r>
      <w:r w:rsidR="006E477A">
        <w:rPr>
          <w:rFonts w:ascii="Angsana New" w:hAnsi="Angsana New"/>
          <w:sz w:val="30"/>
          <w:szCs w:val="30"/>
        </w:rPr>
        <w:br/>
      </w:r>
      <w:r w:rsidR="004F5FCD">
        <w:rPr>
          <w:rFonts w:ascii="Angsana New" w:hAnsi="Angsana New" w:hint="cs"/>
          <w:sz w:val="30"/>
          <w:szCs w:val="30"/>
          <w:cs/>
        </w:rPr>
        <w:t>ตามสัดส่วนการลงทุนของบริษัท</w:t>
      </w:r>
    </w:p>
    <w:p w14:paraId="52E81BCF" w14:textId="77777777" w:rsidR="00792E2D" w:rsidRPr="00C0324E" w:rsidRDefault="00792E2D" w:rsidP="00792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FF00FF"/>
          <w:sz w:val="20"/>
          <w:szCs w:val="20"/>
        </w:rPr>
      </w:pPr>
    </w:p>
    <w:p w14:paraId="39EEE13A" w14:textId="05F6C86D" w:rsidR="00BF5B83" w:rsidRDefault="00792E2D" w:rsidP="00BF5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23"/>
        <w:jc w:val="thaiDistribute"/>
        <w:rPr>
          <w:rFonts w:ascii="Angsana New" w:hAnsi="Angsana New"/>
          <w:sz w:val="30"/>
          <w:szCs w:val="30"/>
        </w:rPr>
      </w:pPr>
      <w:r w:rsidRPr="00F27DC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6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มีนาคม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บริษัทได้ชำระค่าหุ้นเพิ่ม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F27DC2">
        <w:rPr>
          <w:rFonts w:ascii="Angsana New" w:hAnsi="Angsana New"/>
          <w:sz w:val="30"/>
          <w:szCs w:val="30"/>
          <w:cs/>
        </w:rPr>
        <w:t>ให้กับบริษัท อาร์ อี เอ็น โคราช เอนเนอร์ยี่ จำกัด</w:t>
      </w:r>
      <w:r w:rsidR="004F5FCD">
        <w:rPr>
          <w:rFonts w:ascii="Angsana New" w:hAnsi="Angsana New" w:hint="cs"/>
          <w:sz w:val="30"/>
          <w:szCs w:val="30"/>
          <w:cs/>
        </w:rPr>
        <w:t xml:space="preserve"> ในอัตราร้อยละ </w:t>
      </w:r>
      <w:r w:rsidR="00814E80" w:rsidRPr="00814E80">
        <w:rPr>
          <w:rFonts w:ascii="Angsana New" w:hAnsi="Angsana New"/>
          <w:sz w:val="30"/>
          <w:szCs w:val="30"/>
        </w:rPr>
        <w:t>75</w:t>
      </w:r>
      <w:r w:rsidRPr="00F27DC2">
        <w:rPr>
          <w:rFonts w:ascii="Angsana New" w:hAnsi="Angsana New"/>
          <w:sz w:val="30"/>
          <w:szCs w:val="30"/>
          <w:cs/>
        </w:rPr>
        <w:t xml:space="preserve"> จำนวน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,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="00814E80" w:rsidRPr="00814E80">
        <w:rPr>
          <w:rFonts w:ascii="Angsana New" w:hAnsi="Angsana New"/>
          <w:sz w:val="30"/>
          <w:szCs w:val="30"/>
        </w:rPr>
        <w:t>65</w:t>
      </w:r>
      <w:r>
        <w:rPr>
          <w:rFonts w:ascii="Angsana New" w:hAnsi="Angsana New"/>
          <w:sz w:val="30"/>
          <w:szCs w:val="30"/>
        </w:rPr>
        <w:t>,</w:t>
      </w:r>
      <w:r w:rsidR="00B070E9" w:rsidRPr="00B070E9">
        <w:rPr>
          <w:rFonts w:ascii="Angsana New" w:hAnsi="Angsana New"/>
          <w:sz w:val="30"/>
          <w:szCs w:val="30"/>
        </w:rPr>
        <w:t>000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หุ้น </w:t>
      </w:r>
      <w:r w:rsidR="00D86699">
        <w:rPr>
          <w:rFonts w:ascii="Angsana New" w:hAnsi="Angsana New" w:hint="cs"/>
          <w:sz w:val="30"/>
          <w:szCs w:val="30"/>
          <w:cs/>
        </w:rPr>
        <w:t>มูลค่า</w:t>
      </w:r>
      <w:r w:rsidRPr="00F27DC2">
        <w:rPr>
          <w:rFonts w:ascii="Angsana New" w:hAnsi="Angsana New"/>
          <w:sz w:val="30"/>
          <w:szCs w:val="30"/>
          <w:cs/>
        </w:rPr>
        <w:t xml:space="preserve">หุ้นละ </w:t>
      </w:r>
      <w:r w:rsidR="00B070E9" w:rsidRPr="00B070E9">
        <w:rPr>
          <w:rFonts w:ascii="Angsana New" w:hAnsi="Angsana New"/>
          <w:sz w:val="30"/>
          <w:szCs w:val="30"/>
        </w:rPr>
        <w:t>10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บาท เป็นจำนวนเงิน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F27DC2">
        <w:rPr>
          <w:rFonts w:ascii="Angsana New" w:hAnsi="Angsana New"/>
          <w:sz w:val="30"/>
          <w:szCs w:val="30"/>
          <w:cs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.</w:t>
      </w:r>
      <w:r w:rsidR="00B070E9" w:rsidRPr="00B070E9">
        <w:rPr>
          <w:rFonts w:ascii="Angsana New" w:hAnsi="Angsana New"/>
          <w:sz w:val="30"/>
          <w:szCs w:val="30"/>
        </w:rPr>
        <w:t>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636522">
        <w:rPr>
          <w:rFonts w:ascii="Angsana New" w:hAnsi="Angsana New"/>
          <w:sz w:val="30"/>
          <w:szCs w:val="30"/>
          <w:cs/>
        </w:rPr>
        <w:t>ซึ่งเป็นการเพิ่มทุน</w:t>
      </w:r>
      <w:r w:rsidR="004C2077">
        <w:rPr>
          <w:rFonts w:ascii="Angsana New" w:hAnsi="Angsana New"/>
          <w:sz w:val="30"/>
          <w:szCs w:val="30"/>
        </w:rPr>
        <w:br/>
      </w:r>
      <w:r w:rsidRPr="00636522">
        <w:rPr>
          <w:rFonts w:ascii="Angsana New" w:hAnsi="Angsana New"/>
          <w:sz w:val="30"/>
          <w:szCs w:val="30"/>
          <w:cs/>
        </w:rPr>
        <w:t>ตามสัดส่วนการลงทุนของบริษัท</w:t>
      </w:r>
    </w:p>
    <w:p w14:paraId="5CC5C055" w14:textId="77777777" w:rsidR="00BF5B83" w:rsidRPr="00C0324E" w:rsidRDefault="00BF5B83" w:rsidP="00BF5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23"/>
        <w:jc w:val="thaiDistribute"/>
        <w:rPr>
          <w:rFonts w:ascii="Angsana New" w:hAnsi="Angsana New"/>
          <w:sz w:val="20"/>
          <w:szCs w:val="20"/>
        </w:rPr>
      </w:pPr>
    </w:p>
    <w:p w14:paraId="2ABDD0BD" w14:textId="5D570C52" w:rsidR="00BF5B83" w:rsidRDefault="00BF5B83" w:rsidP="00BF5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23"/>
        <w:jc w:val="thaiDistribute"/>
        <w:rPr>
          <w:rFonts w:ascii="Angsana New" w:hAnsi="Angsana New"/>
          <w:sz w:val="30"/>
          <w:szCs w:val="30"/>
        </w:rPr>
      </w:pPr>
      <w:r w:rsidRPr="00F27DC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14E80" w:rsidRPr="00814E80">
        <w:rPr>
          <w:rFonts w:ascii="Angsana New" w:hAnsi="Angsana New"/>
          <w:sz w:val="30"/>
          <w:szCs w:val="30"/>
        </w:rPr>
        <w:t>7</w:t>
      </w:r>
      <w:r w:rsidRPr="00F27DC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F27DC2">
        <w:rPr>
          <w:rFonts w:ascii="Angsana New" w:hAnsi="Angsana New"/>
          <w:sz w:val="30"/>
          <w:szCs w:val="30"/>
          <w:cs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บริษัทได้ชำระค่าหุ้นเพิ่ม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F27DC2">
        <w:rPr>
          <w:rFonts w:ascii="Angsana New" w:hAnsi="Angsana New"/>
          <w:sz w:val="30"/>
          <w:szCs w:val="30"/>
          <w:cs/>
        </w:rPr>
        <w:t xml:space="preserve">ให้กับบริษัท อาร์ อี เอ็น โคราช เอนเนอร์ยี่ จำกัด จำนวน 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="00814E80" w:rsidRPr="00814E80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,</w:t>
      </w:r>
      <w:r w:rsidR="00B070E9" w:rsidRPr="00B070E9"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/>
          <w:sz w:val="30"/>
          <w:szCs w:val="30"/>
        </w:rPr>
        <w:t>,</w:t>
      </w:r>
      <w:r w:rsidR="00B070E9" w:rsidRPr="00B070E9">
        <w:rPr>
          <w:rFonts w:ascii="Angsana New" w:hAnsi="Angsana New"/>
          <w:sz w:val="30"/>
          <w:szCs w:val="30"/>
        </w:rPr>
        <w:t>000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หุ้น </w:t>
      </w:r>
      <w:r w:rsidR="00D86699">
        <w:rPr>
          <w:rFonts w:ascii="Angsana New" w:hAnsi="Angsana New" w:hint="cs"/>
          <w:sz w:val="30"/>
          <w:szCs w:val="30"/>
          <w:cs/>
        </w:rPr>
        <w:t>มูลค่าหุ้น</w:t>
      </w:r>
      <w:r w:rsidRPr="00F27DC2">
        <w:rPr>
          <w:rFonts w:ascii="Angsana New" w:hAnsi="Angsana New"/>
          <w:sz w:val="30"/>
          <w:szCs w:val="30"/>
          <w:cs/>
        </w:rPr>
        <w:t xml:space="preserve">ละ </w:t>
      </w:r>
      <w:r w:rsidR="00B070E9" w:rsidRPr="00B070E9">
        <w:rPr>
          <w:rFonts w:ascii="Angsana New" w:hAnsi="Angsana New"/>
          <w:sz w:val="30"/>
          <w:szCs w:val="30"/>
        </w:rPr>
        <w:t>10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บาท เป็นจำนวนเงิน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F27DC2">
        <w:rPr>
          <w:rFonts w:ascii="Angsana New" w:hAnsi="Angsana New"/>
          <w:sz w:val="30"/>
          <w:szCs w:val="30"/>
          <w:cs/>
        </w:rPr>
        <w:t xml:space="preserve"> </w:t>
      </w:r>
      <w:r w:rsidR="00814E80" w:rsidRPr="00814E80">
        <w:rPr>
          <w:rFonts w:ascii="Angsana New" w:hAnsi="Angsana New"/>
          <w:sz w:val="30"/>
          <w:szCs w:val="30"/>
        </w:rPr>
        <w:t>7</w:t>
      </w:r>
      <w:r w:rsidR="00B070E9" w:rsidRPr="00B070E9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B070E9" w:rsidRPr="00B070E9">
        <w:rPr>
          <w:rFonts w:ascii="Angsana New" w:hAnsi="Angsana New"/>
          <w:sz w:val="30"/>
          <w:szCs w:val="30"/>
        </w:rPr>
        <w:t>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636522">
        <w:rPr>
          <w:rFonts w:ascii="Angsana New" w:hAnsi="Angsana New"/>
          <w:sz w:val="30"/>
          <w:szCs w:val="30"/>
          <w:cs/>
        </w:rPr>
        <w:t>ซึ่งเป็นการเพิ่มทุนตามสัดส่วน</w:t>
      </w:r>
      <w:r w:rsidR="00BF645A">
        <w:rPr>
          <w:rFonts w:ascii="Angsana New" w:hAnsi="Angsana New"/>
          <w:sz w:val="30"/>
          <w:szCs w:val="30"/>
        </w:rPr>
        <w:br/>
      </w:r>
      <w:r w:rsidRPr="00636522">
        <w:rPr>
          <w:rFonts w:ascii="Angsana New" w:hAnsi="Angsana New"/>
          <w:sz w:val="30"/>
          <w:szCs w:val="30"/>
          <w:cs/>
        </w:rPr>
        <w:t>การลงทุนของบริษัท</w:t>
      </w:r>
    </w:p>
    <w:p w14:paraId="18A77656" w14:textId="2FFD7D54" w:rsidR="00BF5B83" w:rsidRPr="00BF5B83" w:rsidRDefault="00BF5B83" w:rsidP="00E366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623"/>
        <w:jc w:val="thaiDistribute"/>
        <w:rPr>
          <w:rFonts w:ascii="Angsana New" w:hAnsi="Angsana New"/>
          <w:sz w:val="30"/>
          <w:szCs w:val="30"/>
        </w:rPr>
        <w:sectPr w:rsidR="00BF5B83" w:rsidRPr="00BF5B83" w:rsidSect="00D85706">
          <w:headerReference w:type="default" r:id="rId13"/>
          <w:pgSz w:w="11909" w:h="16834" w:code="9"/>
          <w:pgMar w:top="1152" w:right="576" w:bottom="1152" w:left="1170" w:header="720" w:footer="720" w:gutter="0"/>
          <w:cols w:space="720"/>
          <w:docGrid w:linePitch="245"/>
        </w:sectPr>
      </w:pPr>
    </w:p>
    <w:p w14:paraId="6B738EF1" w14:textId="335ECA9D" w:rsidR="003B744F" w:rsidRPr="003C47FE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เงินลงทุนในการร่วมค้า ณ 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3</w:t>
      </w:r>
      <w:r w:rsidRPr="003C47FE">
        <w:rPr>
          <w:rFonts w:ascii="Angsana New" w:hAnsi="Angsana New"/>
          <w:sz w:val="30"/>
          <w:szCs w:val="30"/>
          <w:cs/>
        </w:rPr>
        <w:t xml:space="preserve"> และเงินปันผลรับสำหรับแต่ละปี</w:t>
      </w:r>
      <w:r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มีดังนี้</w:t>
      </w:r>
    </w:p>
    <w:p w14:paraId="4B3F9B40" w14:textId="77777777" w:rsidR="003B744F" w:rsidRPr="006811C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5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990"/>
        <w:gridCol w:w="720"/>
        <w:gridCol w:w="720"/>
        <w:gridCol w:w="1080"/>
        <w:gridCol w:w="990"/>
        <w:gridCol w:w="900"/>
        <w:gridCol w:w="270"/>
        <w:gridCol w:w="900"/>
        <w:gridCol w:w="270"/>
        <w:gridCol w:w="990"/>
        <w:gridCol w:w="270"/>
        <w:gridCol w:w="990"/>
        <w:gridCol w:w="270"/>
        <w:gridCol w:w="917"/>
        <w:gridCol w:w="270"/>
        <w:gridCol w:w="900"/>
      </w:tblGrid>
      <w:tr w:rsidR="003B744F" w:rsidRPr="003C47FE" w14:paraId="02E88426" w14:textId="77777777" w:rsidTr="00165D7C">
        <w:tc>
          <w:tcPr>
            <w:tcW w:w="1890" w:type="dxa"/>
          </w:tcPr>
          <w:p w14:paraId="6233CF13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789BEA29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0731411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7" w:type="dxa"/>
            <w:gridSpan w:val="13"/>
          </w:tcPr>
          <w:p w14:paraId="29D59CAE" w14:textId="138BC9B6" w:rsidR="003B744F" w:rsidRPr="003C47FE" w:rsidRDefault="009D5630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3B74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B744F" w:rsidRPr="003C47FE" w14:paraId="1A98882B" w14:textId="77777777" w:rsidTr="00165D7C">
        <w:tc>
          <w:tcPr>
            <w:tcW w:w="1890" w:type="dxa"/>
          </w:tcPr>
          <w:p w14:paraId="2D225D7A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68E997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45D60F49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40153DA9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9EB4394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1440" w:type="dxa"/>
            <w:gridSpan w:val="2"/>
          </w:tcPr>
          <w:p w14:paraId="218C4DAC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8C8F36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070" w:type="dxa"/>
            <w:gridSpan w:val="2"/>
          </w:tcPr>
          <w:p w14:paraId="115EC849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C365ECD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DFC6D9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</w:tcPr>
          <w:p w14:paraId="3FDC4DB8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19E725A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958664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1517DCD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4E53EDC0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D4B525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361079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0822EF77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14:paraId="3F49654C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DBFEFDE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  <w:p w14:paraId="476220FE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</w:tr>
      <w:tr w:rsidR="003B744F" w:rsidRPr="003C47FE" w14:paraId="77D5C33B" w14:textId="77777777" w:rsidTr="00165D7C">
        <w:tc>
          <w:tcPr>
            <w:tcW w:w="1890" w:type="dxa"/>
          </w:tcPr>
          <w:p w14:paraId="68AC8F91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0CA57D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33570E5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438DBC8" w14:textId="622E7453" w:rsidR="003B744F" w:rsidRPr="003C47FE" w:rsidRDefault="00B070E9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64545248" w14:textId="03501580" w:rsidR="003B744F" w:rsidRPr="003C47FE" w:rsidRDefault="00B070E9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11E59111" w14:textId="2432A57B" w:rsidR="003B744F" w:rsidRPr="003C47FE" w:rsidRDefault="00B070E9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2EFAE4C9" w14:textId="17630D6B" w:rsidR="003B744F" w:rsidRPr="003C47FE" w:rsidRDefault="00B070E9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00" w:type="dxa"/>
          </w:tcPr>
          <w:p w14:paraId="6A27C1EB" w14:textId="7FE8D337" w:rsidR="003B744F" w:rsidRPr="003C47FE" w:rsidRDefault="00B070E9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247387A" w14:textId="77777777" w:rsidR="003B744F" w:rsidRPr="003C47FE" w:rsidRDefault="003B744F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4E6D92" w14:textId="6943A3D4" w:rsidR="003B744F" w:rsidRPr="003C47FE" w:rsidRDefault="00B070E9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8CE5E4B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043E6F" w14:textId="59D8B3B2" w:rsidR="003B744F" w:rsidRPr="003C47FE" w:rsidRDefault="00B070E9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DDC0456" w14:textId="77777777" w:rsidR="003B744F" w:rsidRPr="003C47FE" w:rsidRDefault="003B744F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9F332D" w14:textId="50429673" w:rsidR="003B744F" w:rsidRPr="003C47FE" w:rsidRDefault="00B070E9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7B40AE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3D6D2C73" w14:textId="6D60205D" w:rsidR="003B744F" w:rsidRPr="003C47FE" w:rsidRDefault="00B070E9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4F1E6E" w14:textId="77777777" w:rsidR="003B744F" w:rsidRPr="003C47FE" w:rsidRDefault="003B744F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4F35F5" w14:textId="02FC68A9" w:rsidR="003B744F" w:rsidRPr="003C47FE" w:rsidRDefault="00B070E9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B744F" w:rsidRPr="003C47FE" w14:paraId="053E7F98" w14:textId="77777777" w:rsidTr="00165D7C">
        <w:tc>
          <w:tcPr>
            <w:tcW w:w="1890" w:type="dxa"/>
          </w:tcPr>
          <w:p w14:paraId="5EAF965C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281EDE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34DD26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614E4FA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017" w:type="dxa"/>
            <w:gridSpan w:val="13"/>
          </w:tcPr>
          <w:p w14:paraId="2AA1336C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4571" w:rsidRPr="003C47FE" w14:paraId="52F1A61D" w14:textId="77777777" w:rsidTr="00165D7C">
        <w:tc>
          <w:tcPr>
            <w:tcW w:w="1890" w:type="dxa"/>
          </w:tcPr>
          <w:p w14:paraId="49B19707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ฟฟ้า</w:t>
            </w:r>
          </w:p>
        </w:tc>
        <w:tc>
          <w:tcPr>
            <w:tcW w:w="1170" w:type="dxa"/>
          </w:tcPr>
          <w:p w14:paraId="3CFBB2D9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14:paraId="1F08F75D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36067E08" w14:textId="3BC5967B" w:rsidR="00FF4571" w:rsidRPr="003C47FE" w:rsidRDefault="00B070E9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9D4814">
              <w:rPr>
                <w:rFonts w:ascii="Angsana New" w:hAnsi="Angsana New"/>
                <w:sz w:val="30"/>
                <w:szCs w:val="30"/>
              </w:rPr>
              <w:t>.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720" w:type="dxa"/>
          </w:tcPr>
          <w:p w14:paraId="321DCB2E" w14:textId="52E66AA7" w:rsidR="00FF4571" w:rsidRPr="003C47FE" w:rsidRDefault="00B070E9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FF4571">
              <w:rPr>
                <w:rFonts w:ascii="Angsana New" w:hAnsi="Angsana New"/>
                <w:sz w:val="30"/>
                <w:szCs w:val="30"/>
              </w:rPr>
              <w:t>.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3C08681F" w14:textId="5FE94B6C" w:rsidR="00FF4571" w:rsidRPr="00165D7C" w:rsidRDefault="00B070E9" w:rsidP="00AC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9D4814" w:rsidRPr="00165D7C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000</w:t>
            </w:r>
            <w:r w:rsidR="009D4814" w:rsidRPr="00165D7C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90" w:type="dxa"/>
          </w:tcPr>
          <w:p w14:paraId="298F40E2" w14:textId="47CCA0EA" w:rsidR="00FF4571" w:rsidRPr="00165D7C" w:rsidRDefault="00B070E9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FF4571" w:rsidRPr="00165D7C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000</w:t>
            </w:r>
            <w:r w:rsidR="00FF4571" w:rsidRPr="00165D7C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00" w:type="dxa"/>
          </w:tcPr>
          <w:p w14:paraId="77B8ECD9" w14:textId="66A149A2" w:rsidR="00FF4571" w:rsidRPr="003C47FE" w:rsidRDefault="00814E80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599</w:t>
            </w:r>
            <w:r w:rsidR="009D4814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633D5E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35EE6D" w14:textId="194FE473" w:rsidR="00FF4571" w:rsidRPr="003C47FE" w:rsidRDefault="00814E80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599</w:t>
            </w:r>
            <w:r w:rsidR="00FF4571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08BD09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49029F" w14:textId="37327052" w:rsidR="00FF4571" w:rsidRPr="003C47FE" w:rsidRDefault="00814E80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3F633C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98</w:t>
            </w:r>
            <w:r w:rsidR="006C755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BF66D71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D18687" w14:textId="1042AF41" w:rsidR="00FF4571" w:rsidRPr="003C47FE" w:rsidRDefault="00814E80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11</w:t>
            </w:r>
            <w:r w:rsidR="00FF4571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6C22DA42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101C016D" w14:textId="2D743C46" w:rsidR="00FF4571" w:rsidRPr="003C47FE" w:rsidRDefault="003F633C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6F785C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691904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4571" w:rsidRPr="003C47FE" w14:paraId="397318A2" w14:textId="77777777" w:rsidTr="00165D7C">
        <w:tc>
          <w:tcPr>
            <w:tcW w:w="1890" w:type="dxa"/>
          </w:tcPr>
          <w:p w14:paraId="1B7E8373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5F858F3E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21D52DC5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A4995CB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4043B34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0050A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AE57F5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710747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10E41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FC96D2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2F3DE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275F8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4A1A2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2984F7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ECBA6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213789EE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33538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0D834D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571" w:rsidRPr="003C47FE" w14:paraId="60971A1A" w14:textId="77777777" w:rsidTr="00165D7C">
        <w:tc>
          <w:tcPr>
            <w:tcW w:w="1890" w:type="dxa"/>
          </w:tcPr>
          <w:p w14:paraId="0F84DBD7" w14:textId="77777777" w:rsidR="00FF4571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F28A8A" w14:textId="77777777" w:rsidR="00FF4571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51B9BC41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D77E7A6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BFEA392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D5F0D4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84D838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67C911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95A3B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276718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ADF82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4D4542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6D650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86CAA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D990A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05D4E1F6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D5F3A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6B0B22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571" w:rsidRPr="003C47FE" w14:paraId="37B157CF" w14:textId="77777777" w:rsidTr="00165D7C">
        <w:tc>
          <w:tcPr>
            <w:tcW w:w="1890" w:type="dxa"/>
          </w:tcPr>
          <w:p w14:paraId="1FD12FF0" w14:textId="77777777" w:rsidR="00FF4571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8D185" w14:textId="77777777" w:rsidR="00FF4571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990" w:type="dxa"/>
          </w:tcPr>
          <w:p w14:paraId="33FAB229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3919661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342C5A7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57D45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C3A598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B496C8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932F9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F55CC3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48AAB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789630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26A800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7C571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E57CC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23EAD520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EDFF5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E26E62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571" w:rsidRPr="003C47FE" w14:paraId="3AF52334" w14:textId="77777777" w:rsidTr="00165D7C">
        <w:tc>
          <w:tcPr>
            <w:tcW w:w="1890" w:type="dxa"/>
          </w:tcPr>
          <w:p w14:paraId="29825F22" w14:textId="77777777" w:rsidR="00FF4571" w:rsidRPr="00EC173B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ไทธนันต์</w:t>
            </w:r>
          </w:p>
        </w:tc>
        <w:tc>
          <w:tcPr>
            <w:tcW w:w="1170" w:type="dxa"/>
          </w:tcPr>
          <w:p w14:paraId="098855B9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โทรคมนาคม</w:t>
            </w:r>
          </w:p>
        </w:tc>
        <w:tc>
          <w:tcPr>
            <w:tcW w:w="990" w:type="dxa"/>
          </w:tcPr>
          <w:p w14:paraId="4E4D60CA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09870346" w14:textId="564406C5" w:rsidR="00FF4571" w:rsidRPr="003C47FE" w:rsidRDefault="00814E80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9D4814">
              <w:rPr>
                <w:rFonts w:ascii="Angsana New" w:hAnsi="Angsana New"/>
                <w:sz w:val="30"/>
                <w:szCs w:val="30"/>
              </w:rPr>
              <w:t>.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720" w:type="dxa"/>
          </w:tcPr>
          <w:p w14:paraId="1B953866" w14:textId="32CA90EF" w:rsidR="00FF4571" w:rsidRPr="003C47FE" w:rsidRDefault="00814E80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FF4571">
              <w:rPr>
                <w:rFonts w:ascii="Angsana New" w:hAnsi="Angsana New"/>
                <w:sz w:val="30"/>
                <w:szCs w:val="30"/>
              </w:rPr>
              <w:t>.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46A15BB9" w14:textId="6899C9D5" w:rsidR="00FF4571" w:rsidRPr="003C47FE" w:rsidRDefault="00B070E9" w:rsidP="00AC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9D4814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990" w:type="dxa"/>
          </w:tcPr>
          <w:p w14:paraId="3748AAAA" w14:textId="42EDFEAB" w:rsidR="00FF4571" w:rsidRPr="003C47FE" w:rsidRDefault="00B070E9" w:rsidP="00AC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FF4571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900" w:type="dxa"/>
          </w:tcPr>
          <w:p w14:paraId="79C80928" w14:textId="7128162D" w:rsidR="00FF4571" w:rsidRPr="003C47FE" w:rsidRDefault="00814E80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1435BA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5DCD27" w14:textId="36EC24FE" w:rsidR="00FF4571" w:rsidRPr="003C47FE" w:rsidRDefault="00814E80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942DED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2D85B" w14:textId="2C214823" w:rsidR="00FF4571" w:rsidRPr="003C47FE" w:rsidRDefault="00814E80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22ED2F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1DA8B" w14:textId="4CF050F4" w:rsidR="00FF4571" w:rsidRPr="003C47FE" w:rsidRDefault="00814E80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375A08B9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140D6F5C" w14:textId="2723EA0B" w:rsidR="00FF4571" w:rsidRPr="003C47FE" w:rsidRDefault="003F633C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75E134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4D7E5A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4571" w:rsidRPr="003C47FE" w14:paraId="397BFEED" w14:textId="77777777" w:rsidTr="00165D7C">
        <w:tc>
          <w:tcPr>
            <w:tcW w:w="1890" w:type="dxa"/>
          </w:tcPr>
          <w:p w14:paraId="695459EE" w14:textId="77777777" w:rsidR="00FF4571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640AE9B5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B4B453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C769962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CE73E82" w14:textId="77777777" w:rsidR="00FF4571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5EF5F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CCE9CD" w14:textId="77777777" w:rsidR="00FF4571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323297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BB1E2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73FB93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71364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FFA6C3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D72F6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202554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4D8D0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53E8079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384CB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9A0344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571" w:rsidRPr="003C47FE" w14:paraId="257EFA72" w14:textId="77777777" w:rsidTr="00165D7C">
        <w:tc>
          <w:tcPr>
            <w:tcW w:w="1890" w:type="dxa"/>
          </w:tcPr>
          <w:p w14:paraId="64EF9EEA" w14:textId="77777777" w:rsidR="00FF4571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อาร์ อี เอ็น</w:t>
            </w:r>
          </w:p>
        </w:tc>
        <w:tc>
          <w:tcPr>
            <w:tcW w:w="1170" w:type="dxa"/>
          </w:tcPr>
          <w:p w14:paraId="57B06886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14:paraId="25A6BDA4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08C5F1B5" w14:textId="5ECEB727" w:rsidR="00FF4571" w:rsidRPr="003C47FE" w:rsidRDefault="00B070E9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9D4814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720" w:type="dxa"/>
          </w:tcPr>
          <w:p w14:paraId="2CD657EA" w14:textId="50167B98" w:rsidR="00FF4571" w:rsidRDefault="00B070E9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FF4571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35F77776" w14:textId="7FBE083B" w:rsidR="00FF4571" w:rsidRPr="003C47FE" w:rsidRDefault="00B070E9" w:rsidP="00AC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300</w:t>
            </w:r>
            <w:r w:rsidR="009D4814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90" w:type="dxa"/>
          </w:tcPr>
          <w:p w14:paraId="71AEC055" w14:textId="5BDB60A1" w:rsidR="00FF4571" w:rsidRDefault="00B070E9" w:rsidP="00AC7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FF4571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75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00" w:type="dxa"/>
          </w:tcPr>
          <w:p w14:paraId="58156E3F" w14:textId="12FAD6F7" w:rsidR="00FF4571" w:rsidRPr="003C47FE" w:rsidRDefault="00B070E9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10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9D4814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93339FB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443CE2" w14:textId="3F8248E4" w:rsidR="00FF4571" w:rsidRPr="003C47FE" w:rsidRDefault="00814E80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FF4571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270" w:type="dxa"/>
          </w:tcPr>
          <w:p w14:paraId="4DE076C1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389CFC" w14:textId="0FD381AB" w:rsidR="00FF4571" w:rsidRPr="003C47FE" w:rsidRDefault="00814E80" w:rsidP="003F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97</w:t>
            </w:r>
            <w:r w:rsidR="003F633C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1EB4558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FF3A0" w14:textId="7A5F7BFA" w:rsidR="00FF4571" w:rsidRPr="003C47FE" w:rsidRDefault="00814E80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FF4571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70" w:type="dxa"/>
          </w:tcPr>
          <w:p w14:paraId="09C1EC83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6F9B1795" w14:textId="48F1BDF3" w:rsidR="00FF4571" w:rsidRPr="003C47FE" w:rsidRDefault="003F633C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E49F99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CB7CC8" w14:textId="77777777" w:rsidR="00FF4571" w:rsidRPr="003C47FE" w:rsidRDefault="00FF4571" w:rsidP="00FF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744F" w:rsidRPr="003C47FE" w14:paraId="7FDD59D1" w14:textId="77777777" w:rsidTr="00165D7C">
        <w:tc>
          <w:tcPr>
            <w:tcW w:w="1890" w:type="dxa"/>
          </w:tcPr>
          <w:p w14:paraId="135AAF93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โคราช เอนเนอร์ยี่</w:t>
            </w:r>
          </w:p>
        </w:tc>
        <w:tc>
          <w:tcPr>
            <w:tcW w:w="1170" w:type="dxa"/>
          </w:tcPr>
          <w:p w14:paraId="190E4ACF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5458A7B6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826DA04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586B0AF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4EC44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589325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11ACE3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24E04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17C938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F340D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CC8DE0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B71DD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FBFA8F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82089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394E06A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228A3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8DBECB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44F" w:rsidRPr="003C47FE" w14:paraId="11F18D10" w14:textId="77777777" w:rsidTr="00165D7C">
        <w:tc>
          <w:tcPr>
            <w:tcW w:w="1890" w:type="dxa"/>
          </w:tcPr>
          <w:p w14:paraId="69CBB297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468F3AE0" w14:textId="77777777" w:rsidR="003B744F" w:rsidRDefault="007C2CF8" w:rsidP="007C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</w:t>
            </w:r>
            <w:r w:rsidR="003B744F">
              <w:rPr>
                <w:rFonts w:ascii="Angsana New" w:hAnsi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990" w:type="dxa"/>
          </w:tcPr>
          <w:p w14:paraId="7FD26C0D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6883645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296BF2B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0C71D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536BFE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62BB8E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1E69D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B8FF6F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C1C77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4CE496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A22C9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45601E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55CB5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73423E54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E0DA8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3ECAA8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44F" w:rsidRPr="003C47FE" w14:paraId="45CC5CA2" w14:textId="77777777" w:rsidTr="00165D7C">
        <w:tc>
          <w:tcPr>
            <w:tcW w:w="1890" w:type="dxa"/>
          </w:tcPr>
          <w:p w14:paraId="7ABD6637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F075027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9AD1E4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C72FCFB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2600B44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D009F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2DDA8F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267118" w14:textId="3A878AD2" w:rsidR="003B744F" w:rsidRPr="003C47FE" w:rsidRDefault="00814E80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D48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ECD9B0F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C25328" w14:textId="7A841131" w:rsidR="003B744F" w:rsidRPr="003C47FE" w:rsidRDefault="00814E80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F45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69FD1506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1C6BCF" w14:textId="4E1C6331" w:rsidR="003B744F" w:rsidRPr="00581A2E" w:rsidRDefault="00814E80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F633C" w:rsidRPr="003F63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6C755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660BBDE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13FB0E" w14:textId="557203B2" w:rsidR="003B744F" w:rsidRPr="00581A2E" w:rsidRDefault="00814E80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F45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719325E5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3521ABEB" w14:textId="4AB1EDC6" w:rsidR="003B744F" w:rsidRPr="007167F9" w:rsidRDefault="003F633C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3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CD153C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B487D9" w14:textId="77777777" w:rsidR="003B744F" w:rsidRPr="001B6357" w:rsidRDefault="001B6357" w:rsidP="001B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63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C0A93A9" w14:textId="77777777"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14:paraId="4CCF87F2" w14:textId="77777777" w:rsidR="003B744F" w:rsidRPr="00D547A7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14:paraId="509F28AD" w14:textId="77777777" w:rsidR="003B744F" w:rsidRDefault="003B744F" w:rsidP="003B7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716"/>
        <w:gridCol w:w="629"/>
        <w:gridCol w:w="630"/>
        <w:gridCol w:w="900"/>
        <w:gridCol w:w="900"/>
        <w:gridCol w:w="815"/>
        <w:gridCol w:w="270"/>
        <w:gridCol w:w="805"/>
        <w:gridCol w:w="236"/>
        <w:gridCol w:w="759"/>
        <w:gridCol w:w="270"/>
        <w:gridCol w:w="720"/>
        <w:gridCol w:w="270"/>
        <w:gridCol w:w="810"/>
        <w:gridCol w:w="270"/>
        <w:gridCol w:w="810"/>
        <w:gridCol w:w="270"/>
        <w:gridCol w:w="720"/>
        <w:gridCol w:w="270"/>
        <w:gridCol w:w="720"/>
      </w:tblGrid>
      <w:tr w:rsidR="00141EDE" w:rsidRPr="005F10AD" w14:paraId="59AB12F0" w14:textId="77777777" w:rsidTr="008F53C0">
        <w:tc>
          <w:tcPr>
            <w:tcW w:w="1620" w:type="dxa"/>
          </w:tcPr>
          <w:p w14:paraId="04E865EB" w14:textId="77777777" w:rsidR="00542A58" w:rsidRPr="005F10AD" w:rsidRDefault="00542A58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" w:name="_Hlk63419684"/>
          </w:p>
        </w:tc>
        <w:tc>
          <w:tcPr>
            <w:tcW w:w="990" w:type="dxa"/>
          </w:tcPr>
          <w:p w14:paraId="629A9F84" w14:textId="77777777" w:rsidR="00542A58" w:rsidRPr="005F10AD" w:rsidRDefault="00542A58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14:paraId="60E67F2A" w14:textId="77777777" w:rsidR="00542A58" w:rsidRPr="005F10AD" w:rsidRDefault="00542A58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</w:tcPr>
          <w:p w14:paraId="05A963E6" w14:textId="77777777" w:rsidR="00542A58" w:rsidRPr="005F10AD" w:rsidRDefault="00542A58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15" w:type="dxa"/>
            <w:gridSpan w:val="17"/>
          </w:tcPr>
          <w:p w14:paraId="4E6A28C6" w14:textId="77777777" w:rsidR="00542A58" w:rsidRPr="005F10AD" w:rsidRDefault="00542A58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EDE" w:rsidRPr="005F10AD" w14:paraId="2251571D" w14:textId="77777777" w:rsidTr="008F53C0">
        <w:tc>
          <w:tcPr>
            <w:tcW w:w="1620" w:type="dxa"/>
          </w:tcPr>
          <w:p w14:paraId="13026751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E425801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14:paraId="32370671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259" w:type="dxa"/>
            <w:gridSpan w:val="2"/>
          </w:tcPr>
          <w:p w14:paraId="03FEDBFF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634A68ED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14:paraId="38A83B24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8F1B543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9" w:type="dxa"/>
            <w:gridSpan w:val="3"/>
          </w:tcPr>
          <w:p w14:paraId="5BC3955E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4622AB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14:paraId="12ACED10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0F4ADE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58B7E822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F10AD" w:rsidRPr="005F10AD" w14:paraId="28EC3720" w14:textId="77777777" w:rsidTr="008F53C0">
        <w:tc>
          <w:tcPr>
            <w:tcW w:w="1620" w:type="dxa"/>
          </w:tcPr>
          <w:p w14:paraId="2587C98E" w14:textId="77777777"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54C1424" w14:textId="77777777"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14:paraId="32AD94D3" w14:textId="77777777"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</w:t>
            </w:r>
          </w:p>
        </w:tc>
        <w:tc>
          <w:tcPr>
            <w:tcW w:w="1259" w:type="dxa"/>
            <w:gridSpan w:val="2"/>
          </w:tcPr>
          <w:p w14:paraId="48334422" w14:textId="77777777"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800" w:type="dxa"/>
            <w:gridSpan w:val="2"/>
          </w:tcPr>
          <w:p w14:paraId="71C9B240" w14:textId="77777777"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14:paraId="61C842A6" w14:textId="77777777"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AB1CED1" w14:textId="77777777"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9" w:type="dxa"/>
            <w:gridSpan w:val="3"/>
          </w:tcPr>
          <w:p w14:paraId="72581312" w14:textId="77777777"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E09000" w14:textId="77777777"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14:paraId="3D013095" w14:textId="77777777"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1B1A323" w14:textId="77777777"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46CC5BD8" w14:textId="77777777"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141EDE" w:rsidRPr="005F10AD" w14:paraId="71CB6568" w14:textId="77777777" w:rsidTr="008F53C0">
        <w:tc>
          <w:tcPr>
            <w:tcW w:w="1620" w:type="dxa"/>
          </w:tcPr>
          <w:p w14:paraId="090B8F4F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B858485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716" w:type="dxa"/>
          </w:tcPr>
          <w:p w14:paraId="6C39AC58" w14:textId="77777777" w:rsidR="00542A58" w:rsidRPr="005F10AD" w:rsidRDefault="00785F21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</w:p>
        </w:tc>
        <w:tc>
          <w:tcPr>
            <w:tcW w:w="1259" w:type="dxa"/>
            <w:gridSpan w:val="2"/>
          </w:tcPr>
          <w:p w14:paraId="7B95977D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</w:tcPr>
          <w:p w14:paraId="34E1896D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</w:tcPr>
          <w:p w14:paraId="4B61ED8B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06E2CA43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9" w:type="dxa"/>
            <w:gridSpan w:val="3"/>
          </w:tcPr>
          <w:p w14:paraId="45761ADF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5EF1AF22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14:paraId="78D8882F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25ED754D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21B9D920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</w:tr>
      <w:tr w:rsidR="00141EDE" w:rsidRPr="005F10AD" w14:paraId="18F0ADEB" w14:textId="77777777" w:rsidTr="00734308">
        <w:tc>
          <w:tcPr>
            <w:tcW w:w="1620" w:type="dxa"/>
          </w:tcPr>
          <w:p w14:paraId="22FE3D3F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E80541C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14:paraId="6C276ED1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</w:tcPr>
          <w:p w14:paraId="3FD32E0E" w14:textId="584036D5" w:rsidR="00542A58" w:rsidRPr="005F10AD" w:rsidRDefault="00B070E9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30" w:type="dxa"/>
          </w:tcPr>
          <w:p w14:paraId="239A98BE" w14:textId="1DF6C609" w:rsidR="00542A58" w:rsidRPr="005F10AD" w:rsidRDefault="00B070E9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7CE279B3" w14:textId="1E93EDDA" w:rsidR="00542A58" w:rsidRPr="005F10AD" w:rsidRDefault="00B070E9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1763CF93" w14:textId="772075DD" w:rsidR="00542A58" w:rsidRPr="005F10AD" w:rsidRDefault="00B070E9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15" w:type="dxa"/>
          </w:tcPr>
          <w:p w14:paraId="6B1F0481" w14:textId="42466C90" w:rsidR="00542A58" w:rsidRPr="005F10AD" w:rsidRDefault="00B070E9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FFCBB5B" w14:textId="77777777"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3DAC5A84" w14:textId="1D5F4E17" w:rsidR="00542A58" w:rsidRPr="005F10AD" w:rsidRDefault="00B070E9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819463C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</w:tcPr>
          <w:p w14:paraId="1CA81BD4" w14:textId="2B1DEC4D" w:rsidR="00542A58" w:rsidRPr="005F10AD" w:rsidRDefault="00B070E9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840580C" w14:textId="77777777"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77EC1DD" w14:textId="768A6E2C" w:rsidR="00542A58" w:rsidRPr="005F10AD" w:rsidRDefault="00B070E9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4E01EB7" w14:textId="77777777"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072DBF" w14:textId="172C6378" w:rsidR="00542A58" w:rsidRPr="005F10AD" w:rsidRDefault="00B070E9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F72B501" w14:textId="77777777"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96BF2D" w14:textId="32AB4D8C" w:rsidR="00542A58" w:rsidRPr="005F10AD" w:rsidRDefault="00B070E9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8311D0D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F3477BB" w14:textId="5AFF8598" w:rsidR="00542A58" w:rsidRPr="005F10AD" w:rsidRDefault="00B070E9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AE20C16" w14:textId="77777777"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CF688F2" w14:textId="2C651EAE" w:rsidR="00542A58" w:rsidRPr="005F10AD" w:rsidRDefault="00B070E9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41EDE" w:rsidRPr="005F10AD" w14:paraId="3B60E7AE" w14:textId="77777777" w:rsidTr="008F53C0">
        <w:tc>
          <w:tcPr>
            <w:tcW w:w="1620" w:type="dxa"/>
          </w:tcPr>
          <w:p w14:paraId="644CC98A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0DCA3AC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14:paraId="5B7FF6F1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</w:tcPr>
          <w:p w14:paraId="57316653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15" w:type="dxa"/>
            <w:gridSpan w:val="17"/>
          </w:tcPr>
          <w:p w14:paraId="1D2F51C6" w14:textId="77777777"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B170C" w:rsidRPr="005F10AD" w14:paraId="2DF3002E" w14:textId="77777777" w:rsidTr="00734308">
        <w:tc>
          <w:tcPr>
            <w:tcW w:w="1620" w:type="dxa"/>
          </w:tcPr>
          <w:p w14:paraId="0FA4D462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ผลิตไฟฟ้า</w:t>
            </w:r>
          </w:p>
        </w:tc>
        <w:tc>
          <w:tcPr>
            <w:tcW w:w="990" w:type="dxa"/>
          </w:tcPr>
          <w:p w14:paraId="417462BB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</w:t>
            </w:r>
          </w:p>
        </w:tc>
        <w:tc>
          <w:tcPr>
            <w:tcW w:w="716" w:type="dxa"/>
          </w:tcPr>
          <w:p w14:paraId="28FC8371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629" w:type="dxa"/>
          </w:tcPr>
          <w:p w14:paraId="7A4B41EA" w14:textId="56C68A43" w:rsidR="001B170C" w:rsidRPr="005F10AD" w:rsidRDefault="00B070E9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F24FA" w:rsidRPr="00BF24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630" w:type="dxa"/>
          </w:tcPr>
          <w:p w14:paraId="342CB33B" w14:textId="05541520" w:rsidR="001B170C" w:rsidRPr="005F10AD" w:rsidRDefault="00B070E9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1B170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900" w:type="dxa"/>
          </w:tcPr>
          <w:p w14:paraId="31E4B6C6" w14:textId="7897426C" w:rsidR="001B170C" w:rsidRPr="005F10AD" w:rsidRDefault="00B070E9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F24FA" w:rsidRPr="00BF24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F24FA" w:rsidRPr="00BF24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14:paraId="2E44A9B0" w14:textId="61094CA0" w:rsidR="001B170C" w:rsidRPr="005F10AD" w:rsidRDefault="00B070E9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B17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B17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15" w:type="dxa"/>
          </w:tcPr>
          <w:p w14:paraId="1B2EA406" w14:textId="205F1444" w:rsidR="001B170C" w:rsidRPr="005F10AD" w:rsidRDefault="00814E80" w:rsidP="00BF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="00BF24FA" w:rsidRPr="00BF24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4E8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14E8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75740E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19621678" w14:textId="604582C7" w:rsidR="001B170C" w:rsidRPr="005F10AD" w:rsidRDefault="00814E80" w:rsidP="0081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="001B17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4E8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14E8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6304BBAE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14:paraId="47A0E3FE" w14:textId="0B811AAF" w:rsidR="001B170C" w:rsidRPr="005F10AD" w:rsidRDefault="00BF24FA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24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5762B1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D71C47D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8BE55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EA7480" w14:textId="38564D9B" w:rsidR="001B170C" w:rsidRPr="005F10AD" w:rsidRDefault="00814E80" w:rsidP="00BF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="00BF24FA" w:rsidRPr="00BF24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4E8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14E8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2A84454B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630C37" w14:textId="36570CC6" w:rsidR="001B170C" w:rsidRPr="005F10AD" w:rsidRDefault="00814E80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="001B17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4E8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14E8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5D855C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75F64D2" w14:textId="20478C67" w:rsidR="001B170C" w:rsidRPr="005F10AD" w:rsidRDefault="00B070E9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F24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7B5D4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1ABA89B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16FED65" w14:textId="66D7BE1D" w:rsidR="001B170C" w:rsidRPr="005F10AD" w:rsidRDefault="001B170C" w:rsidP="00BF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70C" w:rsidRPr="005F10AD" w14:paraId="0E9DE406" w14:textId="77777777" w:rsidTr="00734308">
        <w:tc>
          <w:tcPr>
            <w:tcW w:w="1620" w:type="dxa"/>
          </w:tcPr>
          <w:p w14:paraId="5E5AAFF0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นวนคร จำกัด</w:t>
            </w:r>
          </w:p>
        </w:tc>
        <w:tc>
          <w:tcPr>
            <w:tcW w:w="990" w:type="dxa"/>
          </w:tcPr>
          <w:p w14:paraId="581C721D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716" w:type="dxa"/>
          </w:tcPr>
          <w:p w14:paraId="565299E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39E704D1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6EB08DDB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3EF2C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F4D5F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14:paraId="46C179D6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6BF26B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533FA705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F754D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14:paraId="6A7E96C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6AD52B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E807EAE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8AB8E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02A585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B5E03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4A28E93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44966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14B217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4FE4F1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60EBE0D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70C" w:rsidRPr="005F10AD" w14:paraId="2556DECD" w14:textId="77777777" w:rsidTr="00734308">
        <w:tc>
          <w:tcPr>
            <w:tcW w:w="1620" w:type="dxa"/>
          </w:tcPr>
          <w:p w14:paraId="5A4171D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B9907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พลังงาน</w:t>
            </w: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ไฟฟ้า</w:t>
            </w:r>
          </w:p>
        </w:tc>
        <w:tc>
          <w:tcPr>
            <w:tcW w:w="716" w:type="dxa"/>
          </w:tcPr>
          <w:p w14:paraId="38E7D7A8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31492B3D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5F0C898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047C4B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21464D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14:paraId="1992D7F5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39FA1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3BBFC43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D7854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14:paraId="552145C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E60E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358123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BFF73E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37CB38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00301C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429BDC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61F9CC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3B8EDC3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8625FC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D6C0DB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70C" w:rsidRPr="005F10AD" w14:paraId="4933EF6C" w14:textId="77777777" w:rsidTr="00734308">
        <w:tc>
          <w:tcPr>
            <w:tcW w:w="1620" w:type="dxa"/>
          </w:tcPr>
          <w:p w14:paraId="10AE369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7109B6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และไอน้ำ</w:t>
            </w:r>
          </w:p>
        </w:tc>
        <w:tc>
          <w:tcPr>
            <w:tcW w:w="716" w:type="dxa"/>
          </w:tcPr>
          <w:p w14:paraId="398E503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23A7A080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70C51E85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30D438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4A449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14:paraId="3535D29C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DD7346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069C4503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102BE1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14:paraId="6B701B85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DCB3C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BE9B9E1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CA562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B186B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8A7D96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00D28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99B2F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87304BF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89DF8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7509368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70C" w:rsidRPr="005F10AD" w14:paraId="42BF14B0" w14:textId="77777777" w:rsidTr="00734308">
        <w:tc>
          <w:tcPr>
            <w:tcW w:w="1620" w:type="dxa"/>
          </w:tcPr>
          <w:p w14:paraId="6874D8A0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ไทธนันต์</w:t>
            </w:r>
          </w:p>
        </w:tc>
        <w:tc>
          <w:tcPr>
            <w:tcW w:w="990" w:type="dxa"/>
          </w:tcPr>
          <w:p w14:paraId="65A75C85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716" w:type="dxa"/>
          </w:tcPr>
          <w:p w14:paraId="609557D2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629" w:type="dxa"/>
          </w:tcPr>
          <w:p w14:paraId="5C56F6A4" w14:textId="3C8CF995" w:rsidR="001B170C" w:rsidRPr="005F10AD" w:rsidRDefault="00814E80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F24FA" w:rsidRPr="00BF24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630" w:type="dxa"/>
          </w:tcPr>
          <w:p w14:paraId="0F40EC3D" w14:textId="13FE0359" w:rsidR="001B170C" w:rsidRPr="005F10AD" w:rsidRDefault="00814E80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B170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14:paraId="48B3A0E6" w14:textId="3107FFFF" w:rsidR="001B170C" w:rsidRPr="005F10AD" w:rsidRDefault="00B070E9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F24FA" w:rsidRPr="00BF24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14:paraId="2E306EFF" w14:textId="389EC09B" w:rsidR="001B170C" w:rsidRPr="005F10AD" w:rsidRDefault="00B070E9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B17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815" w:type="dxa"/>
          </w:tcPr>
          <w:p w14:paraId="131F0581" w14:textId="389EFD98" w:rsidR="001B170C" w:rsidRPr="005F10AD" w:rsidRDefault="00814E80" w:rsidP="00BF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822E9AD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5E6B5415" w14:textId="55D27DAB" w:rsidR="001B170C" w:rsidRPr="005F10AD" w:rsidRDefault="00814E80" w:rsidP="00EC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685995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14:paraId="5E58BE80" w14:textId="69543C48" w:rsidR="001B170C" w:rsidRPr="005F10AD" w:rsidRDefault="00BF24FA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24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91262B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4720828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AF936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B71BC7" w14:textId="3B94932F" w:rsidR="001B170C" w:rsidRPr="005F10AD" w:rsidRDefault="00814E80" w:rsidP="00D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AB18C3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85CFB9D" w14:textId="097BCCAD" w:rsidR="001B170C" w:rsidRPr="005F10AD" w:rsidRDefault="00814E80" w:rsidP="00D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22D8382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1B0B64" w14:textId="36487191" w:rsidR="001B170C" w:rsidRPr="005F10AD" w:rsidRDefault="00BF24FA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90A3C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EE85985" w14:textId="46FA865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70C" w:rsidRPr="005F10AD" w14:paraId="5144D4F4" w14:textId="77777777" w:rsidTr="00734308">
        <w:tc>
          <w:tcPr>
            <w:tcW w:w="1620" w:type="dxa"/>
          </w:tcPr>
          <w:p w14:paraId="378987D1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990" w:type="dxa"/>
          </w:tcPr>
          <w:p w14:paraId="322C3BA3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65F8A67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0F1723A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05BFCA9D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CC8FB3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B19561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14:paraId="62BC6B6D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720F7C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3FC8EE8D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745D4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14:paraId="7D2B669F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0CEF4E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C453B75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06D33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E1CB6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453A3B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AD7E76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4A7D8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437CC01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A2798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3EDB4FC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70C" w:rsidRPr="005F10AD" w14:paraId="2284E5F4" w14:textId="77777777" w:rsidTr="00734308">
        <w:tc>
          <w:tcPr>
            <w:tcW w:w="1620" w:type="dxa"/>
          </w:tcPr>
          <w:p w14:paraId="58AA7153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อาร์ อี เอ็น</w:t>
            </w:r>
          </w:p>
        </w:tc>
        <w:tc>
          <w:tcPr>
            <w:tcW w:w="990" w:type="dxa"/>
          </w:tcPr>
          <w:p w14:paraId="1DCA7172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</w:t>
            </w:r>
          </w:p>
        </w:tc>
        <w:tc>
          <w:tcPr>
            <w:tcW w:w="716" w:type="dxa"/>
          </w:tcPr>
          <w:p w14:paraId="7A6ED24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629" w:type="dxa"/>
          </w:tcPr>
          <w:p w14:paraId="088663B6" w14:textId="520B1AF9" w:rsidR="001B170C" w:rsidRPr="005F10AD" w:rsidRDefault="00B070E9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F24FA" w:rsidRPr="00BF24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630" w:type="dxa"/>
          </w:tcPr>
          <w:p w14:paraId="26ABF64A" w14:textId="71A4DF36" w:rsidR="001B170C" w:rsidRPr="005F10AD" w:rsidRDefault="00B070E9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B170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14:paraId="2E143F10" w14:textId="6322AC67" w:rsidR="001B170C" w:rsidRPr="005F10AD" w:rsidRDefault="00B070E9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="00BF24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14:paraId="59C41BE8" w14:textId="405FE5F0" w:rsidR="001B170C" w:rsidRPr="005F10AD" w:rsidRDefault="00B070E9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B17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815" w:type="dxa"/>
          </w:tcPr>
          <w:p w14:paraId="536F7DFA" w14:textId="4A284527" w:rsidR="001B170C" w:rsidRPr="005F10AD" w:rsidRDefault="00B070E9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F24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7740D2D5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0CE52E9E" w14:textId="6C650FC1" w:rsidR="001B170C" w:rsidRPr="005F10AD" w:rsidRDefault="00814E80" w:rsidP="0081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1B17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013</w:t>
            </w:r>
          </w:p>
        </w:tc>
        <w:tc>
          <w:tcPr>
            <w:tcW w:w="236" w:type="dxa"/>
          </w:tcPr>
          <w:p w14:paraId="4F3A12F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14:paraId="01F6E7C7" w14:textId="268EFAB0" w:rsidR="001B170C" w:rsidRPr="005F10AD" w:rsidRDefault="00BF24FA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24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26606E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34E636E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49737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DF637D" w14:textId="715526D2" w:rsidR="001B170C" w:rsidRPr="005F10AD" w:rsidRDefault="00B070E9" w:rsidP="00BF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814E80" w:rsidRPr="00814E8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F24FA" w:rsidRPr="00BF24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0E9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29F8824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DAAF61F" w14:textId="1AA219EE" w:rsidR="001B170C" w:rsidRPr="005F10AD" w:rsidRDefault="00814E80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1B17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6"/>
                <w:szCs w:val="26"/>
              </w:rPr>
              <w:t>013</w:t>
            </w:r>
          </w:p>
        </w:tc>
        <w:tc>
          <w:tcPr>
            <w:tcW w:w="270" w:type="dxa"/>
          </w:tcPr>
          <w:p w14:paraId="62B0E7A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7B44DE2" w14:textId="1439A0D8" w:rsidR="001B170C" w:rsidRPr="005F10AD" w:rsidRDefault="00BF24FA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1CAAE0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5D409B3" w14:textId="73E71EF2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70C" w:rsidRPr="005F10AD" w14:paraId="7275AA8C" w14:textId="77777777" w:rsidTr="00734308">
        <w:tc>
          <w:tcPr>
            <w:tcW w:w="1620" w:type="dxa"/>
          </w:tcPr>
          <w:p w14:paraId="5F7697E2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โคราช เอนเนอร์ยี่</w:t>
            </w:r>
          </w:p>
        </w:tc>
        <w:tc>
          <w:tcPr>
            <w:tcW w:w="990" w:type="dxa"/>
          </w:tcPr>
          <w:p w14:paraId="63AD9590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716" w:type="dxa"/>
          </w:tcPr>
          <w:p w14:paraId="154F94B3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29085345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3F6F5968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C5AE5E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BF1FD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14:paraId="26357730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A3E7B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2BABF0EB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462123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14:paraId="63723DA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B39538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4705A9C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5107A3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9EC085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C9305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B1057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2AF66E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23C91C8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B18BDC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E4F4778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70C" w:rsidRPr="005F10AD" w14:paraId="2801A032" w14:textId="77777777" w:rsidTr="00734308">
        <w:tc>
          <w:tcPr>
            <w:tcW w:w="1620" w:type="dxa"/>
          </w:tcPr>
          <w:p w14:paraId="271CA2B0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990" w:type="dxa"/>
          </w:tcPr>
          <w:p w14:paraId="109A0E16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พลังงาน</w:t>
            </w: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ไฟฟ้า</w:t>
            </w:r>
          </w:p>
        </w:tc>
        <w:tc>
          <w:tcPr>
            <w:tcW w:w="716" w:type="dxa"/>
          </w:tcPr>
          <w:p w14:paraId="011B14CC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14:paraId="06F98F6F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2F00471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B3A09F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25C77E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A63191E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C786C3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5F89D223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4F66C0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1225AC05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4EE3E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174A3B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BA034C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1D1D3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F710C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4AFFBF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424CB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3857B3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D4E76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CBE9FB5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70C" w:rsidRPr="005F10AD" w14:paraId="5966A80A" w14:textId="77777777" w:rsidTr="00734308">
        <w:tc>
          <w:tcPr>
            <w:tcW w:w="1620" w:type="dxa"/>
          </w:tcPr>
          <w:p w14:paraId="616B75E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729713A7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6" w:type="dxa"/>
          </w:tcPr>
          <w:p w14:paraId="28D9EDB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4B819604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14:paraId="4565000E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EBFE271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25EDC39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7C334202" w14:textId="6A9B0132" w:rsidR="001B170C" w:rsidRPr="005F10AD" w:rsidRDefault="00814E80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BF24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5578359F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7FADE801" w14:textId="134C9FE9" w:rsidR="001B170C" w:rsidRPr="005F10AD" w:rsidRDefault="00814E80" w:rsidP="0081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1B17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14:paraId="4DAA66FF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</w:tcPr>
          <w:p w14:paraId="1D3E2F90" w14:textId="096A1A87" w:rsidR="001B170C" w:rsidRPr="005F10AD" w:rsidRDefault="00BF24FA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24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B36281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DD6DBBB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B8924A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1D0F660" w14:textId="3BC7F944" w:rsidR="001B170C" w:rsidRPr="005F10AD" w:rsidRDefault="00814E80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BF24FA" w:rsidRPr="00BF24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2888A462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16FF79" w14:textId="66271664" w:rsidR="001B170C" w:rsidRPr="005F10AD" w:rsidRDefault="00814E80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1B17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16537D75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00A355" w14:textId="451B2DE4" w:rsidR="001B170C" w:rsidRPr="005F10AD" w:rsidRDefault="00B070E9" w:rsidP="00BF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BF24FA" w:rsidRPr="00BF24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</w:t>
            </w:r>
            <w:r w:rsidR="007B5D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F86C5B3" w14:textId="77777777" w:rsidR="001B170C" w:rsidRPr="005F10AD" w:rsidRDefault="001B170C" w:rsidP="001B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05B4B5A" w14:textId="4FBCD1DE" w:rsidR="001B170C" w:rsidRPr="00BF24FA" w:rsidRDefault="001B170C" w:rsidP="00BF2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24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2497A7F" w14:textId="77777777" w:rsidR="00F15D94" w:rsidRPr="00A2226E" w:rsidRDefault="00F15D94" w:rsidP="00F1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14:paraId="67ED456F" w14:textId="7EC0A9E8" w:rsidR="00F15D94" w:rsidRPr="003C47FE" w:rsidRDefault="004E73C4" w:rsidP="00F1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F15D94" w:rsidRPr="003C47FE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48D915D" w14:textId="77777777" w:rsidR="00F15D94" w:rsidRPr="00D547A7" w:rsidRDefault="00F15D94" w:rsidP="00F1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43"/>
        <w:rPr>
          <w:rFonts w:ascii="Angsana New" w:hAnsi="Angsana New"/>
          <w:sz w:val="20"/>
          <w:szCs w:val="20"/>
        </w:rPr>
      </w:pPr>
    </w:p>
    <w:p w14:paraId="160E4EB1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  <w:cs/>
        </w:rPr>
      </w:pPr>
    </w:p>
    <w:p w14:paraId="3DED8EBA" w14:textId="77777777"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14:paraId="5D8958C6" w14:textId="77777777" w:rsidR="007F4F91" w:rsidRDefault="007F4F91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bookmarkEnd w:id="1"/>
    <w:p w14:paraId="791F90A6" w14:textId="77777777" w:rsidR="007F4F91" w:rsidRPr="003C47FE" w:rsidRDefault="007F4F91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  <w:cs/>
        </w:rPr>
        <w:sectPr w:rsidR="007F4F91" w:rsidRPr="003C47FE" w:rsidSect="00D85706">
          <w:headerReference w:type="default" r:id="rId14"/>
          <w:pgSz w:w="16834" w:h="11909" w:orient="landscape" w:code="9"/>
          <w:pgMar w:top="1170" w:right="1152" w:bottom="576" w:left="1152" w:header="720" w:footer="720" w:gutter="0"/>
          <w:cols w:space="720"/>
          <w:docGrid w:linePitch="245"/>
        </w:sectPr>
      </w:pPr>
    </w:p>
    <w:p w14:paraId="4AFD1FA6" w14:textId="77777777" w:rsidR="003B744F" w:rsidRPr="003C47FE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6BB3FA25" w14:textId="77777777" w:rsidR="003B744F" w:rsidRPr="00295872" w:rsidRDefault="003B744F" w:rsidP="00176203">
      <w:pPr>
        <w:pStyle w:val="FSBlank"/>
        <w:rPr>
          <w:sz w:val="30"/>
          <w:szCs w:val="30"/>
        </w:rPr>
      </w:pPr>
    </w:p>
    <w:p w14:paraId="72904B49" w14:textId="757653D9"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การร่วมค้าที่รวมอยู่ในงบการเงินของการร่วมค้า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9E50CD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บริษัทในกิจการ</w:t>
      </w:r>
      <w:r>
        <w:rPr>
          <w:rFonts w:ascii="Angsana New" w:hAnsi="Angsana New" w:hint="cs"/>
          <w:sz w:val="30"/>
          <w:szCs w:val="30"/>
          <w:cs/>
        </w:rPr>
        <w:t>เหล่า</w:t>
      </w:r>
      <w:r w:rsidRPr="003C47FE">
        <w:rPr>
          <w:rFonts w:ascii="Angsana New" w:hAnsi="Angsana New"/>
          <w:sz w:val="30"/>
          <w:szCs w:val="30"/>
          <w:cs/>
        </w:rPr>
        <w:t>นี้</w:t>
      </w:r>
    </w:p>
    <w:p w14:paraId="24A51473" w14:textId="77777777" w:rsidR="003B744F" w:rsidRPr="00295872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270"/>
        <w:gridCol w:w="1080"/>
        <w:gridCol w:w="236"/>
        <w:gridCol w:w="844"/>
        <w:gridCol w:w="270"/>
        <w:gridCol w:w="810"/>
        <w:gridCol w:w="270"/>
        <w:gridCol w:w="900"/>
        <w:gridCol w:w="270"/>
        <w:gridCol w:w="900"/>
      </w:tblGrid>
      <w:tr w:rsidR="003B744F" w:rsidRPr="007626B7" w14:paraId="787BCFDC" w14:textId="77777777" w:rsidTr="00176203">
        <w:tc>
          <w:tcPr>
            <w:tcW w:w="2610" w:type="dxa"/>
            <w:vAlign w:val="bottom"/>
          </w:tcPr>
          <w:p w14:paraId="6C0E4D07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BADE9CB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ผลิตไฟฟ้า </w:t>
            </w:r>
          </w:p>
          <w:p w14:paraId="59EF1272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นวนคร จำกัด</w:t>
            </w:r>
          </w:p>
        </w:tc>
        <w:tc>
          <w:tcPr>
            <w:tcW w:w="236" w:type="dxa"/>
          </w:tcPr>
          <w:p w14:paraId="43A38970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-105" w:right="-10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73DC6859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7626B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ไทธนันต์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70" w:type="dxa"/>
          </w:tcPr>
          <w:p w14:paraId="699C164A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4100DBF" w14:textId="77777777" w:rsidR="003B744F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อาร์ อี เอ็น </w:t>
            </w:r>
          </w:p>
          <w:p w14:paraId="16EC0B57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โคราช เอนเนอร์ยี่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</w:tr>
      <w:tr w:rsidR="003B744F" w:rsidRPr="007626B7" w14:paraId="14E9B1E1" w14:textId="77777777" w:rsidTr="00176203">
        <w:tc>
          <w:tcPr>
            <w:tcW w:w="2610" w:type="dxa"/>
          </w:tcPr>
          <w:p w14:paraId="40E22129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E1EEDA6" w14:textId="1010453A" w:rsidR="003B744F" w:rsidRPr="007626B7" w:rsidRDefault="00B070E9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38FC548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903C09" w14:textId="219C364E" w:rsidR="003B744F" w:rsidRPr="007626B7" w:rsidRDefault="00B070E9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15C2027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64A4DCF" w14:textId="3B02FBAF" w:rsidR="003B744F" w:rsidRPr="007626B7" w:rsidRDefault="00B070E9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B97EFA4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D14092" w14:textId="163DD7B5" w:rsidR="003B744F" w:rsidRPr="007626B7" w:rsidRDefault="00B070E9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CA6DA48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810F3AC" w14:textId="13B82352" w:rsidR="003B744F" w:rsidRPr="007626B7" w:rsidRDefault="00B070E9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D60B619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36A1CA" w14:textId="6AEB764D" w:rsidR="003B744F" w:rsidRPr="007626B7" w:rsidRDefault="00B070E9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3B744F" w:rsidRPr="007626B7" w14:paraId="2281CBDC" w14:textId="77777777" w:rsidTr="00176203">
        <w:tc>
          <w:tcPr>
            <w:tcW w:w="2610" w:type="dxa"/>
          </w:tcPr>
          <w:p w14:paraId="6459C300" w14:textId="77777777" w:rsidR="003B744F" w:rsidRPr="007626B7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</w:tcPr>
          <w:p w14:paraId="629AD507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68EB5B50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14:paraId="281AE9E0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70" w:type="dxa"/>
          </w:tcPr>
          <w:p w14:paraId="2B8AF9BD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D9B8674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0D424A" w:rsidRPr="007626B7" w14:paraId="70F10168" w14:textId="77777777" w:rsidTr="00176203">
        <w:tc>
          <w:tcPr>
            <w:tcW w:w="2610" w:type="dxa"/>
          </w:tcPr>
          <w:p w14:paraId="687687D8" w14:textId="77777777" w:rsidR="000D424A" w:rsidRPr="00132770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</w:tcPr>
          <w:p w14:paraId="264649E7" w14:textId="32F56872" w:rsidR="000D424A" w:rsidRPr="00132770" w:rsidRDefault="00B070E9" w:rsidP="000D424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010</w:t>
            </w:r>
            <w:r w:rsid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18DF3FD" w14:textId="77777777" w:rsidR="000D424A" w:rsidRPr="00132770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DD61F47" w14:textId="0FECA9DF" w:rsidR="000D424A" w:rsidRPr="00132770" w:rsidRDefault="00B070E9" w:rsidP="000D4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0D424A"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0D424A"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A7AD610" w14:textId="77777777" w:rsidR="000D424A" w:rsidRPr="00132770" w:rsidRDefault="000D424A" w:rsidP="000D42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572F39C" w14:textId="2D37DDAF" w:rsidR="000D424A" w:rsidRPr="00132770" w:rsidRDefault="00814E80" w:rsidP="0022746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0F1F9B" w:rsidRP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892AC" w14:textId="77777777" w:rsidR="000D424A" w:rsidRPr="00132770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1F92A6" w14:textId="144B1365" w:rsidR="000D424A" w:rsidRPr="00132770" w:rsidRDefault="00B070E9" w:rsidP="000D424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D424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5249ACB1" w14:textId="77777777" w:rsidR="000D424A" w:rsidRPr="00132770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F72D997" w14:textId="67BB9974" w:rsidR="000D424A" w:rsidRPr="001C6CD5" w:rsidRDefault="00B070E9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4126726" w14:textId="77777777" w:rsidR="000D424A" w:rsidRPr="00132770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10BE8DB" w14:textId="0D802438" w:rsidR="000D424A" w:rsidRPr="00132770" w:rsidRDefault="00B070E9" w:rsidP="000D4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14</w:t>
            </w:r>
          </w:p>
        </w:tc>
      </w:tr>
      <w:tr w:rsidR="000D424A" w:rsidRPr="007626B7" w14:paraId="2EE239BE" w14:textId="77777777" w:rsidTr="00176203">
        <w:tc>
          <w:tcPr>
            <w:tcW w:w="2610" w:type="dxa"/>
          </w:tcPr>
          <w:p w14:paraId="68CFE9B1" w14:textId="77777777" w:rsidR="000D424A" w:rsidRPr="00132770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3277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132770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132770">
              <w:rPr>
                <w:rFonts w:ascii="Angsana New" w:hAnsi="Angsana New"/>
                <w:sz w:val="26"/>
                <w:szCs w:val="26"/>
                <w:cs/>
              </w:rPr>
              <w:t>จากการดำเนินงาน</w:t>
            </w:r>
          </w:p>
          <w:p w14:paraId="0B450F55" w14:textId="77777777" w:rsidR="000D424A" w:rsidRPr="00132770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132770">
              <w:rPr>
                <w:rFonts w:ascii="Angsana New" w:hAnsi="Angsana New"/>
                <w:sz w:val="26"/>
                <w:szCs w:val="26"/>
                <w:cs/>
              </w:rPr>
              <w:t>อย่างต่อเนื่อง</w:t>
            </w:r>
          </w:p>
        </w:tc>
        <w:tc>
          <w:tcPr>
            <w:tcW w:w="1080" w:type="dxa"/>
            <w:vAlign w:val="bottom"/>
          </w:tcPr>
          <w:p w14:paraId="7369F629" w14:textId="6988FCF5" w:rsidR="000D424A" w:rsidRPr="00A3400A" w:rsidRDefault="00B070E9" w:rsidP="002274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97</w:t>
            </w:r>
            <w:r w:rsid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0F1F9B"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43156B45" w14:textId="77777777" w:rsidR="000D424A" w:rsidRPr="00132770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7C110F5" w14:textId="22A0F246" w:rsidR="000D424A" w:rsidRPr="00C53539" w:rsidRDefault="00B070E9" w:rsidP="000D424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0D424A"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89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0D424A" w:rsidRPr="00A3400A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6" w:type="dxa"/>
          </w:tcPr>
          <w:p w14:paraId="34B44725" w14:textId="77777777" w:rsidR="000D424A" w:rsidRPr="00132770" w:rsidRDefault="000D424A" w:rsidP="000D42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31A1C81" w14:textId="78EB9819" w:rsidR="000D424A" w:rsidRPr="00132770" w:rsidRDefault="00B070E9" w:rsidP="000D4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42DF9" w14:textId="77777777" w:rsidR="000D424A" w:rsidRPr="00132770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246A46" w14:textId="2571127F" w:rsidR="000D424A" w:rsidRPr="00132770" w:rsidRDefault="000D424A" w:rsidP="000D424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proofErr w:type="gramStart"/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Pr="00132770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  <w:proofErr w:type="gramEnd"/>
          </w:p>
        </w:tc>
        <w:tc>
          <w:tcPr>
            <w:tcW w:w="270" w:type="dxa"/>
          </w:tcPr>
          <w:p w14:paraId="200DCE7B" w14:textId="77777777" w:rsidR="000D424A" w:rsidRPr="00132770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59F3CE2" w14:textId="77777777" w:rsidR="000D424A" w:rsidRDefault="000D424A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5FB84CC" w14:textId="361DED3B" w:rsidR="000F1F9B" w:rsidRPr="00132770" w:rsidRDefault="000F1F9B" w:rsidP="002274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proofErr w:type="gramStart"/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  <w:proofErr w:type="gramEnd"/>
          </w:p>
        </w:tc>
        <w:tc>
          <w:tcPr>
            <w:tcW w:w="270" w:type="dxa"/>
          </w:tcPr>
          <w:p w14:paraId="3D2244C0" w14:textId="77777777" w:rsidR="000D424A" w:rsidRPr="00132770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78A15B2" w14:textId="77777777" w:rsidR="000D424A" w:rsidRDefault="000D424A" w:rsidP="000D4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E1D235C" w14:textId="3509FD9B" w:rsidR="000D424A" w:rsidRPr="00132770" w:rsidRDefault="000D424A" w:rsidP="000D4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proofErr w:type="gramStart"/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Pr="00132770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  <w:proofErr w:type="gramEnd"/>
          </w:p>
        </w:tc>
      </w:tr>
      <w:tr w:rsidR="000D424A" w:rsidRPr="007626B7" w14:paraId="07D2E6CE" w14:textId="77777777" w:rsidTr="00176203">
        <w:tc>
          <w:tcPr>
            <w:tcW w:w="2610" w:type="dxa"/>
          </w:tcPr>
          <w:p w14:paraId="37CE0624" w14:textId="77777777" w:rsidR="000D424A" w:rsidRPr="000D5662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5662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CE5DEE" w14:textId="3F5F204C" w:rsidR="000D424A" w:rsidRPr="00A3400A" w:rsidRDefault="000F1F9B" w:rsidP="002274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F65EE9" w14:textId="77777777" w:rsidR="000D424A" w:rsidRPr="000D5662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3D666" w14:textId="31DB1DB5" w:rsidR="000D424A" w:rsidRPr="00C53539" w:rsidRDefault="000D424A" w:rsidP="000D4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E650B61" w14:textId="77777777" w:rsidR="000D424A" w:rsidRPr="000D5662" w:rsidRDefault="000D424A" w:rsidP="000D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257259B0" w14:textId="43C7887D" w:rsidR="000D424A" w:rsidRPr="000D5662" w:rsidRDefault="000F1F9B" w:rsidP="000F1F9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F1F9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E7796C" w14:textId="77777777" w:rsidR="000D424A" w:rsidRPr="000D5662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129FED4" w14:textId="7B72B41F" w:rsidR="000D424A" w:rsidRPr="000D5662" w:rsidRDefault="000D424A" w:rsidP="000F1F9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D566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21AF48" w14:textId="77777777" w:rsidR="000D424A" w:rsidRPr="000D5662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4E33B2" w14:textId="5A9C981A" w:rsidR="000D424A" w:rsidRPr="000D5662" w:rsidRDefault="000F1F9B" w:rsidP="0022746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F1F9B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223777" w14:textId="77777777" w:rsidR="000D424A" w:rsidRPr="000D5662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B69730" w14:textId="4AA02FDB" w:rsidR="000D424A" w:rsidRPr="000D5662" w:rsidRDefault="000D424A" w:rsidP="000D4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D566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0D424A" w:rsidRPr="007626B7" w14:paraId="0FA32257" w14:textId="77777777" w:rsidTr="00176203">
        <w:trPr>
          <w:trHeight w:val="307"/>
        </w:trPr>
        <w:tc>
          <w:tcPr>
            <w:tcW w:w="2610" w:type="dxa"/>
          </w:tcPr>
          <w:p w14:paraId="40ED228F" w14:textId="342654F3" w:rsidR="000D424A" w:rsidRPr="00D300E0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กำไรขาดทุนเบ็ดเสร็จรวม 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(ร้อยละ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100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0982BE" w14:textId="77777777" w:rsidR="000D424A" w:rsidRDefault="000D424A" w:rsidP="000D424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  <w:p w14:paraId="78CE6467" w14:textId="1AF87D9A" w:rsidR="000F1F9B" w:rsidRPr="00A3400A" w:rsidRDefault="00B070E9" w:rsidP="002274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</w:t>
            </w:r>
            <w:r w:rsidR="000F1F9B" w:rsidRPr="000F1F9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</w:tcPr>
          <w:p w14:paraId="20EEC33F" w14:textId="77777777" w:rsidR="000D424A" w:rsidRPr="00D300E0" w:rsidRDefault="000D424A" w:rsidP="000D424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261D7E" w14:textId="77777777" w:rsidR="000D424A" w:rsidRPr="00A3400A" w:rsidRDefault="000D424A" w:rsidP="000D424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5EFF3600" w14:textId="11D96687" w:rsidR="000D424A" w:rsidRPr="00C53539" w:rsidRDefault="00B070E9" w:rsidP="000D4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0D424A" w:rsidRPr="00A3400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89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FC78879" w14:textId="77777777" w:rsidR="000D424A" w:rsidRPr="00D300E0" w:rsidRDefault="000D424A" w:rsidP="000D42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B7F12" w14:textId="77B5089F" w:rsidR="000D424A" w:rsidRPr="001D2BD0" w:rsidRDefault="00B070E9" w:rsidP="000D4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D6ABC8" w14:textId="77777777" w:rsidR="000D424A" w:rsidRPr="00D300E0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8F41F" w14:textId="7BAC109D" w:rsidR="000D424A" w:rsidRPr="002175BF" w:rsidRDefault="000D424A" w:rsidP="000D424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D2BD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Pr="001D2BD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40A0248" w14:textId="77777777" w:rsidR="000D424A" w:rsidRPr="00D300E0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42B630" w14:textId="77777777" w:rsidR="000D424A" w:rsidRDefault="000D424A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63A1222D" w14:textId="0C0F378C" w:rsidR="000F1F9B" w:rsidRPr="001C6CD5" w:rsidRDefault="000F1F9B" w:rsidP="000F1F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0F1F9B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</w:t>
            </w:r>
            <w:r w:rsidRPr="000F1F9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Pr="000F1F9B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7A9025F" w14:textId="77777777" w:rsidR="000D424A" w:rsidRPr="00D300E0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C4154A" w14:textId="77777777" w:rsidR="000D424A" w:rsidRPr="001C6CD5" w:rsidRDefault="000D424A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71817CF1" w14:textId="63313D84" w:rsidR="000D424A" w:rsidRPr="00D300E0" w:rsidRDefault="000D424A" w:rsidP="000D4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C6CD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Pr="001C6CD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78</w:t>
            </w:r>
            <w:r w:rsidRPr="001C6CD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0D424A" w:rsidRPr="007626B7" w14:paraId="1B7C1120" w14:textId="77777777" w:rsidTr="00176203">
        <w:tc>
          <w:tcPr>
            <w:tcW w:w="2610" w:type="dxa"/>
          </w:tcPr>
          <w:p w14:paraId="00690F98" w14:textId="77777777" w:rsidR="000D424A" w:rsidRPr="00C47AF1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87DF3B" w14:textId="77777777" w:rsidR="000D424A" w:rsidRPr="00C47AF1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C8BD04C" w14:textId="77777777" w:rsidR="000D424A" w:rsidRPr="00C47AF1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C2D11F" w14:textId="77777777" w:rsidR="000D424A" w:rsidRPr="00C47AF1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EDD601E" w14:textId="77777777" w:rsidR="000D424A" w:rsidRPr="00C47AF1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DBD07CF" w14:textId="77777777" w:rsidR="000D424A" w:rsidRPr="00C47AF1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E170C8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B087AA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5516AE3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F7E500C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D19E11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3A9FDD8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</w:tr>
      <w:tr w:rsidR="000D424A" w:rsidRPr="007626B7" w14:paraId="4A26BA4C" w14:textId="77777777" w:rsidTr="00176203">
        <w:tc>
          <w:tcPr>
            <w:tcW w:w="2610" w:type="dxa"/>
          </w:tcPr>
          <w:p w14:paraId="01A9C14F" w14:textId="77777777" w:rsidR="000D424A" w:rsidRPr="005F6F91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กำไรขาดทุนเบ็ดเสร็จรวม</w:t>
            </w: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br/>
            </w:r>
            <w:r w:rsidRPr="005F6F9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ตามส่วนได้เสีย</w:t>
            </w: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ของบริษัท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C38CE1" w14:textId="77777777" w:rsidR="000D424A" w:rsidRDefault="000D424A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3958EE59" w14:textId="0C265AD9" w:rsidR="000F1F9B" w:rsidRPr="00A3400A" w:rsidRDefault="00B070E9" w:rsidP="000F1F9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="000F1F9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23BC9CF5" w14:textId="77777777" w:rsidR="000D424A" w:rsidRPr="00C47AF1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06F868" w14:textId="77777777" w:rsidR="000D424A" w:rsidRPr="00A3400A" w:rsidRDefault="000D424A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6A0A0DF" w14:textId="4C8BD027" w:rsidR="000D424A" w:rsidRPr="00C53539" w:rsidRDefault="00814E80" w:rsidP="000D4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</w:t>
            </w:r>
            <w:r w:rsidR="000D424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5B485185" w14:textId="77777777" w:rsidR="000D424A" w:rsidRPr="00C47AF1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C323D" w14:textId="7B676E3A" w:rsidR="000D424A" w:rsidRPr="001D2BD0" w:rsidRDefault="00814E80" w:rsidP="000D4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CFF63F" w14:textId="77777777" w:rsidR="000D424A" w:rsidRPr="00194633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6AF8C" w14:textId="76280713" w:rsidR="000D424A" w:rsidRPr="002175BF" w:rsidRDefault="000D424A" w:rsidP="000D424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D2BD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69</w:t>
            </w:r>
            <w:r w:rsidRPr="001D2BD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12958F1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ED8E64" w14:textId="77777777" w:rsidR="000D424A" w:rsidRDefault="000D424A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6243A2F4" w14:textId="140CA6E4" w:rsidR="000F1F9B" w:rsidRPr="001C6CD5" w:rsidRDefault="000F1F9B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7CF6226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837031" w14:textId="77777777" w:rsidR="000D424A" w:rsidRPr="001C6CD5" w:rsidRDefault="000D424A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60D0ED26" w14:textId="4C4DEC63" w:rsidR="000D424A" w:rsidRPr="00124243" w:rsidRDefault="000D424A" w:rsidP="000D4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9463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19463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Pr="0019463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0D424A" w:rsidRPr="007626B7" w14:paraId="61FEAD54" w14:textId="77777777" w:rsidTr="00176203">
        <w:trPr>
          <w:trHeight w:val="190"/>
        </w:trPr>
        <w:tc>
          <w:tcPr>
            <w:tcW w:w="2610" w:type="dxa"/>
          </w:tcPr>
          <w:p w14:paraId="4AC5DA3D" w14:textId="77777777" w:rsidR="000D424A" w:rsidRPr="007626B7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522DD4" w14:textId="77777777" w:rsidR="000D424A" w:rsidRPr="007626B7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2B4E56D" w14:textId="77777777" w:rsidR="000D424A" w:rsidRPr="007626B7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D23E0C" w14:textId="77777777" w:rsidR="000D424A" w:rsidRPr="007626B7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CA315B8" w14:textId="77777777" w:rsidR="000D424A" w:rsidRPr="007626B7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518FF" w14:textId="77777777" w:rsidR="000D424A" w:rsidRPr="007626B7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1CD0DE" w14:textId="77777777" w:rsidR="000D424A" w:rsidRPr="007626B7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5B381" w14:textId="77777777" w:rsidR="000D424A" w:rsidRPr="007626B7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8445A6A" w14:textId="77777777" w:rsidR="000D424A" w:rsidRPr="007626B7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14D8CB1" w14:textId="77777777" w:rsidR="000D424A" w:rsidRPr="007626B7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71B49A0" w14:textId="77777777" w:rsidR="000D424A" w:rsidRPr="007626B7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E46B8B" w14:textId="77777777" w:rsidR="000D424A" w:rsidRPr="007626B7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0D424A" w:rsidRPr="007626B7" w14:paraId="732381D4" w14:textId="77777777" w:rsidTr="00176203">
        <w:tc>
          <w:tcPr>
            <w:tcW w:w="2610" w:type="dxa"/>
          </w:tcPr>
          <w:p w14:paraId="024C56D9" w14:textId="77777777" w:rsidR="000D424A" w:rsidRPr="00B14B3E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45AC6274" w14:textId="2BD393D0" w:rsidR="000D424A" w:rsidRPr="00A3400A" w:rsidRDefault="00B070E9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0F1F9B"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0149C8A6" w14:textId="77777777" w:rsidR="000D424A" w:rsidRPr="00C47AF1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6A33DE2" w14:textId="61136109" w:rsidR="000D424A" w:rsidRPr="007707C5" w:rsidRDefault="00B070E9" w:rsidP="000D424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D424A"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67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0D424A"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0D424A" w:rsidRPr="00C53539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</w:tcPr>
          <w:p w14:paraId="3F89B5B5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10CC558" w14:textId="43B5291B" w:rsidR="000D424A" w:rsidRPr="001D2BD0" w:rsidRDefault="00814E80" w:rsidP="000F1F9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0F1F9B" w:rsidRP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0F1F9B" w:rsidRPr="000F1F9B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B7A5E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9220DF" w14:textId="70C09FDF" w:rsidR="000D424A" w:rsidRPr="007707C5" w:rsidRDefault="00814E80" w:rsidP="000F1F9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0D424A" w:rsidRPr="001D2BD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0D424A" w:rsidRPr="00C53539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2C03D1BF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299268DA" w14:textId="3BB60E43" w:rsidR="000D424A" w:rsidRPr="001C6CD5" w:rsidRDefault="00B070E9" w:rsidP="000F1F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321</w:t>
            </w:r>
            <w:r w:rsid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657</w:t>
            </w:r>
            <w:r w:rsidR="000F1F9B"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70CD2C37" w14:textId="77777777" w:rsidR="000D424A" w:rsidRPr="00F8307E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A261C97" w14:textId="1601D72F" w:rsidR="000D424A" w:rsidRPr="00F8307E" w:rsidRDefault="00B070E9" w:rsidP="000D4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123</w:t>
            </w:r>
            <w:r w:rsidR="000D424A" w:rsidRPr="001C6CD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59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D424A" w:rsidRPr="00C53539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</w:tr>
      <w:tr w:rsidR="000D424A" w:rsidRPr="007626B7" w14:paraId="6C3EB271" w14:textId="77777777" w:rsidTr="00176203">
        <w:tc>
          <w:tcPr>
            <w:tcW w:w="2610" w:type="dxa"/>
          </w:tcPr>
          <w:p w14:paraId="34388BF7" w14:textId="77777777" w:rsidR="000D424A" w:rsidRPr="00B14B3E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785E5692" w14:textId="6FB6B977" w:rsidR="000D424A" w:rsidRPr="00A3400A" w:rsidRDefault="00814E80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62C290E" w14:textId="77777777" w:rsidR="000D424A" w:rsidRPr="00C47AF1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72FEE67" w14:textId="29AB1C26" w:rsidR="000D424A" w:rsidRPr="007707C5" w:rsidRDefault="00814E80" w:rsidP="000D4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0D424A"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0D424A"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311</w:t>
            </w:r>
          </w:p>
        </w:tc>
        <w:tc>
          <w:tcPr>
            <w:tcW w:w="236" w:type="dxa"/>
          </w:tcPr>
          <w:p w14:paraId="04D9C9FA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226264E" w14:textId="2A51E025" w:rsidR="000D424A" w:rsidRPr="001D2BD0" w:rsidRDefault="00B070E9" w:rsidP="000D4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 w:rsid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9857CC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6D28AA" w14:textId="1EAEBBF4" w:rsidR="000D424A" w:rsidRPr="007707C5" w:rsidRDefault="00B070E9" w:rsidP="000D424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 w:rsidR="000D424A" w:rsidRPr="001D2BD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59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5BDEFD4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02A66B6A" w14:textId="150A85C8" w:rsidR="000D424A" w:rsidRPr="001C6CD5" w:rsidRDefault="00814E80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45737B5A" w14:textId="77777777" w:rsidR="000D424A" w:rsidRPr="00F8307E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A500E3A" w14:textId="46ED89D0" w:rsidR="000D424A" w:rsidRPr="00F8307E" w:rsidRDefault="000D424A" w:rsidP="000D4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6CD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0D424A" w:rsidRPr="007626B7" w14:paraId="22B09AB4" w14:textId="77777777" w:rsidTr="00176203">
        <w:tc>
          <w:tcPr>
            <w:tcW w:w="2610" w:type="dxa"/>
          </w:tcPr>
          <w:p w14:paraId="3C507E21" w14:textId="77777777" w:rsidR="000D424A" w:rsidRPr="00B14B3E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80" w:type="dxa"/>
            <w:vAlign w:val="bottom"/>
          </w:tcPr>
          <w:p w14:paraId="7703932C" w14:textId="41CC2A8A" w:rsidR="000D424A" w:rsidRPr="00A3400A" w:rsidRDefault="000F1F9B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32015C" w14:textId="77777777" w:rsidR="000D424A" w:rsidRPr="00C47AF1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C6B025D" w14:textId="75F2368A" w:rsidR="000D424A" w:rsidRPr="00C53539" w:rsidRDefault="000D424A" w:rsidP="000D4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0465864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5B9CD6B" w14:textId="55C70558" w:rsidR="000D424A" w:rsidRPr="001D2BD0" w:rsidRDefault="000F1F9B" w:rsidP="000F1F9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0A5A96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4208BB" w14:textId="56BF6848" w:rsidR="000D424A" w:rsidRPr="007707C5" w:rsidRDefault="000D424A" w:rsidP="000D424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D2BD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Pr="001D2BD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1D2BD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C55B869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5F90831D" w14:textId="2D9BCC56" w:rsidR="000D424A" w:rsidRPr="001C6CD5" w:rsidRDefault="000F1F9B" w:rsidP="000F1F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02C9C0" w14:textId="77777777" w:rsidR="000D424A" w:rsidRPr="00F8307E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40298E6" w14:textId="78932CBD" w:rsidR="000D424A" w:rsidRPr="00F8307E" w:rsidRDefault="000D424A" w:rsidP="000D4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1C6CD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0D424A" w:rsidRPr="007626B7" w14:paraId="1C5EDFEB" w14:textId="77777777" w:rsidTr="00176203">
        <w:tc>
          <w:tcPr>
            <w:tcW w:w="2610" w:type="dxa"/>
          </w:tcPr>
          <w:p w14:paraId="6C2BBBA3" w14:textId="77777777" w:rsidR="000D424A" w:rsidRPr="00B14B3E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CA4AA8" w14:textId="1F8F08A0" w:rsidR="000D424A" w:rsidRPr="00A3400A" w:rsidRDefault="000F1F9B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141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9F0558" w14:textId="77777777" w:rsidR="000D424A" w:rsidRPr="00C47AF1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CD38A" w14:textId="3F866724" w:rsidR="000D424A" w:rsidRPr="00C53539" w:rsidRDefault="000D424A" w:rsidP="000D4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56C356A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A0D03" w14:textId="1A3D6E56" w:rsidR="000D424A" w:rsidRPr="001D2BD0" w:rsidRDefault="000F1F9B" w:rsidP="000D4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E1D5F9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A9FE7" w14:textId="4853B91B" w:rsidR="000D424A" w:rsidRPr="007707C5" w:rsidRDefault="000D424A" w:rsidP="000D424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D2BD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3547B8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0D3FC7" w14:textId="464E9ED6" w:rsidR="000D424A" w:rsidRPr="001C6CD5" w:rsidRDefault="000F1F9B" w:rsidP="000F1F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4547847" w14:textId="77777777" w:rsidR="000D424A" w:rsidRPr="00F8307E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972478" w14:textId="435DCDD4" w:rsidR="000D424A" w:rsidRPr="00F8307E" w:rsidRDefault="000D424A" w:rsidP="000D4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1C6CD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0D424A" w:rsidRPr="007626B7" w14:paraId="32841D8A" w14:textId="77777777" w:rsidTr="00176203">
        <w:tc>
          <w:tcPr>
            <w:tcW w:w="2610" w:type="dxa"/>
          </w:tcPr>
          <w:p w14:paraId="7EC1096B" w14:textId="345CC122" w:rsidR="000D424A" w:rsidRPr="00B14B3E" w:rsidRDefault="000D424A" w:rsidP="000D424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สินทรัพย์สุทธิ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100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933FE9" w14:textId="43AD0BD9" w:rsidR="000D424A" w:rsidRPr="00A3400A" w:rsidRDefault="00B070E9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6753F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</w:t>
            </w:r>
            <w:r w:rsidR="006753F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270" w:type="dxa"/>
          </w:tcPr>
          <w:p w14:paraId="0207B92C" w14:textId="77777777" w:rsidR="000D424A" w:rsidRPr="00C47AF1" w:rsidRDefault="000D424A" w:rsidP="000D424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577332" w14:textId="6BBBCAE1" w:rsidR="000D424A" w:rsidRPr="00C53539" w:rsidRDefault="00B070E9" w:rsidP="000D4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0D424A" w:rsidRPr="00A3400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0D424A" w:rsidRPr="00A3400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EEB376F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A67E1" w14:textId="6B019ADA" w:rsidR="000D424A" w:rsidRPr="001D2BD0" w:rsidRDefault="00B070E9" w:rsidP="000F1F9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0F1F9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2FF250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FBD28" w14:textId="58ED1B0F" w:rsidR="000D424A" w:rsidRPr="002175BF" w:rsidRDefault="00B070E9" w:rsidP="000D424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0D424A" w:rsidRPr="001D2BD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55B8760E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95DEB7" w14:textId="4E255194" w:rsidR="000D424A" w:rsidRPr="001C6CD5" w:rsidRDefault="00B070E9" w:rsidP="000F1F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79</w:t>
            </w:r>
            <w:r w:rsidR="000F1F9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08DCDFA" w14:textId="77777777" w:rsidR="000D424A" w:rsidRPr="00F8307E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23ABD6" w14:textId="3023FBFD" w:rsidR="000D424A" w:rsidRPr="00F8307E" w:rsidRDefault="00B070E9" w:rsidP="000D4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="000D424A" w:rsidRPr="001C6CD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</w:tr>
      <w:tr w:rsidR="003B744F" w:rsidRPr="007626B7" w14:paraId="1A470ECB" w14:textId="77777777" w:rsidTr="00176203">
        <w:tc>
          <w:tcPr>
            <w:tcW w:w="2610" w:type="dxa"/>
          </w:tcPr>
          <w:p w14:paraId="116E0716" w14:textId="77777777" w:rsidR="003B744F" w:rsidRPr="00177A5A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128333" w14:textId="77777777" w:rsidR="003B744F" w:rsidRPr="00A3400A" w:rsidRDefault="003B744F" w:rsidP="003B74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72401BCF" w14:textId="77777777" w:rsidR="003B744F" w:rsidRPr="00C47AF1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77BDB3" w14:textId="77777777" w:rsidR="003B744F" w:rsidRPr="00C53539" w:rsidRDefault="003B744F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2CB54C47" w14:textId="77777777" w:rsidR="003B744F" w:rsidRPr="00C47AF1" w:rsidRDefault="003B744F" w:rsidP="003B74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23C07E0" w14:textId="77777777" w:rsidR="003B744F" w:rsidRPr="001D2BD0" w:rsidRDefault="003B744F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6EC2D" w14:textId="77777777" w:rsidR="003B744F" w:rsidRPr="00C47AF1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9F3EFB" w14:textId="77777777" w:rsidR="003B744F" w:rsidRPr="002175BF" w:rsidRDefault="003B744F" w:rsidP="003B744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0400BB5" w14:textId="77777777"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740E0780" w14:textId="77777777" w:rsidR="003B744F" w:rsidRPr="00F8307E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942B727" w14:textId="77777777" w:rsidR="003B744F" w:rsidRPr="00F8307E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F794488" w14:textId="77777777" w:rsidR="003B744F" w:rsidRPr="00F8307E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0D424A" w:rsidRPr="007626B7" w14:paraId="2B1DE778" w14:textId="77777777" w:rsidTr="00176203">
        <w:tc>
          <w:tcPr>
            <w:tcW w:w="2610" w:type="dxa"/>
          </w:tcPr>
          <w:p w14:paraId="330F3F1D" w14:textId="77777777" w:rsidR="000D424A" w:rsidRPr="00177A5A" w:rsidRDefault="000D424A" w:rsidP="000D424A">
            <w:pPr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cs/>
              </w:rPr>
            </w:pPr>
            <w:r w:rsidRPr="00177A5A">
              <w:rPr>
                <w:rFonts w:ascii="Angsana New" w:hAnsi="Angsana New"/>
                <w:sz w:val="26"/>
                <w:szCs w:val="26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F50C4E" w14:textId="168F53D9" w:rsidR="000D424A" w:rsidRPr="00A3400A" w:rsidRDefault="00814E80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6753F0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  <w:r w:rsidR="006C755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</w:tcPr>
          <w:p w14:paraId="55E60532" w14:textId="77777777" w:rsidR="000D424A" w:rsidRPr="00204EC9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62288D" w14:textId="3B089CC2" w:rsidR="000D424A" w:rsidRPr="00C53539" w:rsidRDefault="00814E80" w:rsidP="000D4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 w:rsidR="000D424A"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887</w:t>
            </w:r>
          </w:p>
        </w:tc>
        <w:tc>
          <w:tcPr>
            <w:tcW w:w="236" w:type="dxa"/>
          </w:tcPr>
          <w:p w14:paraId="74BA9DCF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50051" w14:textId="04A1A636" w:rsidR="000D424A" w:rsidRPr="00204EC9" w:rsidRDefault="00814E80" w:rsidP="000D4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9EF7B" w14:textId="77777777" w:rsidR="000D424A" w:rsidRPr="00204EC9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D5032C" w14:textId="5EBE4DE8" w:rsidR="000D424A" w:rsidRPr="00204EC9" w:rsidRDefault="00814E80" w:rsidP="000D424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696</w:t>
            </w:r>
          </w:p>
        </w:tc>
        <w:tc>
          <w:tcPr>
            <w:tcW w:w="270" w:type="dxa"/>
          </w:tcPr>
          <w:p w14:paraId="0DE77F63" w14:textId="77777777" w:rsidR="000D424A" w:rsidRPr="00204EC9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50EA8A0" w14:textId="5DE5CC1F" w:rsidR="000D424A" w:rsidRPr="00F8307E" w:rsidRDefault="00814E80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97</w:t>
            </w:r>
            <w:r w:rsid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1E67A352" w14:textId="77777777" w:rsidR="000D424A" w:rsidRPr="00F8307E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8F1462D" w14:textId="3E0ED246" w:rsidR="000D424A" w:rsidRPr="00F8307E" w:rsidRDefault="00814E80" w:rsidP="000D4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0D424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885</w:t>
            </w:r>
          </w:p>
        </w:tc>
      </w:tr>
      <w:tr w:rsidR="000D424A" w:rsidRPr="007626B7" w14:paraId="06B8D875" w14:textId="77777777" w:rsidTr="00176203">
        <w:tc>
          <w:tcPr>
            <w:tcW w:w="2610" w:type="dxa"/>
          </w:tcPr>
          <w:p w14:paraId="3545A622" w14:textId="77777777" w:rsidR="000D424A" w:rsidRPr="00177A5A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77A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มูลค่าตามบัญชีของเงินลงทุน</w:t>
            </w:r>
            <w:r w:rsidRPr="00177A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br/>
              <w:t>ในการร่วมค้า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E86154" w14:textId="77777777" w:rsidR="000D424A" w:rsidRDefault="000D424A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  <w:p w14:paraId="33F06768" w14:textId="27542C77" w:rsidR="006753F0" w:rsidRPr="00A3400A" w:rsidRDefault="00814E80" w:rsidP="006753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79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6753F0" w:rsidRPr="006753F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98</w:t>
            </w:r>
            <w:r w:rsidR="006C755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</w:tcPr>
          <w:p w14:paraId="28BBBE99" w14:textId="77777777" w:rsidR="000D424A" w:rsidRPr="00204EC9" w:rsidRDefault="000D424A" w:rsidP="000D424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D7DC03" w14:textId="77777777" w:rsidR="000D424A" w:rsidRPr="00A3400A" w:rsidRDefault="000D424A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E7CE39C" w14:textId="7FAE01DD" w:rsidR="000D424A" w:rsidRPr="00C53539" w:rsidRDefault="00814E80" w:rsidP="000D424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</w:t>
            </w:r>
            <w:r w:rsidR="000D424A" w:rsidRPr="00A3400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887</w:t>
            </w:r>
          </w:p>
        </w:tc>
        <w:tc>
          <w:tcPr>
            <w:tcW w:w="236" w:type="dxa"/>
          </w:tcPr>
          <w:p w14:paraId="38348CDF" w14:textId="77777777" w:rsidR="000D424A" w:rsidRPr="00C47AF1" w:rsidRDefault="000D424A" w:rsidP="000D42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0D1F80" w14:textId="1E352749" w:rsidR="000D424A" w:rsidRPr="001D2BD0" w:rsidRDefault="00814E80" w:rsidP="000D424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E5F32" w14:textId="77777777" w:rsidR="000D424A" w:rsidRPr="00204EC9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6D802" w14:textId="7E75B41C" w:rsidR="000D424A" w:rsidRPr="002175BF" w:rsidRDefault="00814E80" w:rsidP="000D424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696</w:t>
            </w:r>
          </w:p>
        </w:tc>
        <w:tc>
          <w:tcPr>
            <w:tcW w:w="270" w:type="dxa"/>
          </w:tcPr>
          <w:p w14:paraId="47698C35" w14:textId="77777777" w:rsidR="000D424A" w:rsidRPr="00204EC9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83D6CD" w14:textId="77777777" w:rsidR="000D424A" w:rsidRDefault="000D424A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7B9EC281" w14:textId="033FC149" w:rsidR="000F1F9B" w:rsidRPr="001C6CD5" w:rsidRDefault="00814E80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97</w:t>
            </w:r>
            <w:r w:rsidR="000F1F9B" w:rsidRPr="000F1F9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1498DAC2" w14:textId="77777777" w:rsidR="000D424A" w:rsidRPr="00F8307E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7782D7" w14:textId="77777777" w:rsidR="000D424A" w:rsidRPr="001C6CD5" w:rsidRDefault="000D424A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8491509" w14:textId="7078B21D" w:rsidR="000D424A" w:rsidRPr="00F8307E" w:rsidRDefault="00814E80" w:rsidP="000D4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0D424A" w:rsidRPr="001C6CD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885</w:t>
            </w:r>
          </w:p>
        </w:tc>
      </w:tr>
    </w:tbl>
    <w:p w14:paraId="7C54C057" w14:textId="77777777"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sz w:val="12"/>
          <w:szCs w:val="12"/>
          <w:highlight w:val="yellow"/>
        </w:rPr>
      </w:pPr>
    </w:p>
    <w:p w14:paraId="5A63C084" w14:textId="77777777" w:rsidR="003B744F" w:rsidRDefault="003B744F" w:rsidP="003B7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2"/>
          <w:szCs w:val="12"/>
          <w:highlight w:val="yellow"/>
        </w:rPr>
      </w:pPr>
      <w:r>
        <w:rPr>
          <w:rFonts w:ascii="Angsana New" w:hAnsi="Angsana New"/>
          <w:b/>
          <w:sz w:val="12"/>
          <w:szCs w:val="12"/>
          <w:highlight w:val="yellow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270"/>
        <w:gridCol w:w="1080"/>
        <w:gridCol w:w="236"/>
        <w:gridCol w:w="844"/>
        <w:gridCol w:w="270"/>
        <w:gridCol w:w="810"/>
        <w:gridCol w:w="270"/>
        <w:gridCol w:w="900"/>
        <w:gridCol w:w="270"/>
        <w:gridCol w:w="900"/>
      </w:tblGrid>
      <w:tr w:rsidR="007F4854" w:rsidRPr="007626B7" w14:paraId="6C27BDE1" w14:textId="77777777" w:rsidTr="00176203">
        <w:tc>
          <w:tcPr>
            <w:tcW w:w="2610" w:type="dxa"/>
            <w:vAlign w:val="bottom"/>
          </w:tcPr>
          <w:p w14:paraId="3FDD6BFC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C8468D5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ผลิตไฟฟ้า </w:t>
            </w:r>
          </w:p>
          <w:p w14:paraId="6EB67563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นวนคร จำกัด</w:t>
            </w:r>
          </w:p>
        </w:tc>
        <w:tc>
          <w:tcPr>
            <w:tcW w:w="236" w:type="dxa"/>
          </w:tcPr>
          <w:p w14:paraId="68C25824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-105" w:right="-10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02BC3C9E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7626B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ไทธนันต์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70" w:type="dxa"/>
          </w:tcPr>
          <w:p w14:paraId="0A6E1D38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D639A14" w14:textId="77777777" w:rsidR="007F4854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อาร์ อี เอ็น </w:t>
            </w:r>
          </w:p>
          <w:p w14:paraId="311ACC98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โคราช เอนเนอร์ยี่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</w:tr>
      <w:tr w:rsidR="007F4854" w:rsidRPr="007626B7" w14:paraId="166CE6A1" w14:textId="77777777" w:rsidTr="00176203">
        <w:tc>
          <w:tcPr>
            <w:tcW w:w="2610" w:type="dxa"/>
          </w:tcPr>
          <w:p w14:paraId="4BAC58B3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D39D86" w14:textId="152D29CB" w:rsidR="007F4854" w:rsidRPr="007626B7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A4EF6FF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2665BE5" w14:textId="31D34B83" w:rsidR="007F4854" w:rsidRPr="007626B7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BE03011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2A0C7C8" w14:textId="706FA0BA" w:rsidR="007F4854" w:rsidRPr="007626B7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D1D01B2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D6F2CB" w14:textId="5948CCF4" w:rsidR="007F4854" w:rsidRPr="007626B7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D2D1A28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6514427" w14:textId="1AD3CCCA" w:rsidR="007F4854" w:rsidRPr="007626B7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6B05AEA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9CBF8B" w14:textId="5EE08ADD" w:rsidR="007F4854" w:rsidRPr="007626B7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7F4854" w:rsidRPr="007626B7" w14:paraId="0C85A851" w14:textId="77777777" w:rsidTr="00176203">
        <w:tc>
          <w:tcPr>
            <w:tcW w:w="2610" w:type="dxa"/>
          </w:tcPr>
          <w:p w14:paraId="6AD86BA1" w14:textId="77777777" w:rsidR="007F4854" w:rsidRPr="007626B7" w:rsidRDefault="007F4854" w:rsidP="00176203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</w:tcPr>
          <w:p w14:paraId="0BA5E1B9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75D12EC6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14:paraId="74FC6773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70" w:type="dxa"/>
          </w:tcPr>
          <w:p w14:paraId="12199AFF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B5BD19F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7F4854" w:rsidRPr="007626B7" w14:paraId="2439F07D" w14:textId="77777777" w:rsidTr="00176203">
        <w:tc>
          <w:tcPr>
            <w:tcW w:w="2610" w:type="dxa"/>
          </w:tcPr>
          <w:p w14:paraId="7E96E019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626B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หมายเหตุ</w:t>
            </w:r>
            <w:r w:rsidRPr="007626B7">
              <w:rPr>
                <w:rFonts w:ascii="Angsana New" w:hAnsi="Angsana New"/>
                <w:sz w:val="28"/>
                <w:szCs w:val="28"/>
                <w:lang w:val="en-US" w:bidi="th-TH"/>
              </w:rPr>
              <w:t>:</w:t>
            </w:r>
          </w:p>
        </w:tc>
        <w:tc>
          <w:tcPr>
            <w:tcW w:w="1080" w:type="dxa"/>
          </w:tcPr>
          <w:p w14:paraId="7D201384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299B9A5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E73D12B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C2C63D7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DFF2DCE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8D3E08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919F08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78EE5DA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0149DE9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1FAB297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9A1EE26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7F4854" w:rsidRPr="007626B7" w14:paraId="6AC78926" w14:textId="77777777" w:rsidTr="00176203">
        <w:tc>
          <w:tcPr>
            <w:tcW w:w="2610" w:type="dxa"/>
          </w:tcPr>
          <w:p w14:paraId="5DCBBD39" w14:textId="77777777" w:rsidR="007F4854" w:rsidRPr="00297FB1" w:rsidRDefault="007F4854" w:rsidP="004C5C31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spacing w:line="240" w:lineRule="auto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297FB1">
              <w:rPr>
                <w:rFonts w:ascii="Angsana New" w:hAnsi="Angsana New" w:hint="cs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1080" w:type="dxa"/>
            <w:vAlign w:val="bottom"/>
          </w:tcPr>
          <w:p w14:paraId="6C270BC8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0FBF889" w14:textId="77777777" w:rsidR="007F4854" w:rsidRPr="00041D11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D7A636E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B454D9F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CBFC4B8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EABFB4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C935B5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51E2804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70F1CAF6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07043156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46E56E5C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0D424A" w:rsidRPr="007626B7" w14:paraId="3F59F52E" w14:textId="77777777" w:rsidTr="00176203">
        <w:tc>
          <w:tcPr>
            <w:tcW w:w="2610" w:type="dxa"/>
          </w:tcPr>
          <w:p w14:paraId="03E56CD2" w14:textId="77777777" w:rsidR="000D424A" w:rsidRPr="00297FB1" w:rsidRDefault="000D424A" w:rsidP="000D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ค่าเสื่อมราคาและ</w:t>
            </w:r>
          </w:p>
          <w:p w14:paraId="138C6B11" w14:textId="77777777" w:rsidR="000D424A" w:rsidRPr="00041D11" w:rsidRDefault="000D424A" w:rsidP="000D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5FE2B7E7" w14:textId="77777777" w:rsidR="000D424A" w:rsidRDefault="000D424A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</w:p>
          <w:p w14:paraId="0B03ECF5" w14:textId="44C5679A" w:rsidR="00FA1D5A" w:rsidRPr="00481A7F" w:rsidRDefault="00B070E9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414</w:t>
            </w:r>
            <w:r w:rsidR="00FA1D5A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70" w:type="dxa"/>
          </w:tcPr>
          <w:p w14:paraId="30A62B5A" w14:textId="77777777" w:rsidR="000D424A" w:rsidRPr="00041D11" w:rsidRDefault="000D424A" w:rsidP="000D424A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</w:tcPr>
          <w:p w14:paraId="23E78C77" w14:textId="77777777" w:rsidR="000D424A" w:rsidRPr="00481A7F" w:rsidRDefault="000D424A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</w:p>
          <w:p w14:paraId="4F577557" w14:textId="0844697B" w:rsidR="000D424A" w:rsidRPr="00297FB1" w:rsidRDefault="00B070E9" w:rsidP="000D424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D424A" w:rsidRPr="00481A7F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</w:tcPr>
          <w:p w14:paraId="693D7154" w14:textId="77777777" w:rsidR="000D424A" w:rsidRPr="00041D11" w:rsidRDefault="000D424A" w:rsidP="000D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0560AE73" w14:textId="77777777" w:rsidR="000D424A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C8DB994" w14:textId="37FF9475" w:rsidR="00FA1D5A" w:rsidRPr="00D43339" w:rsidRDefault="00B070E9" w:rsidP="000D424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FA1D5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524C7" w14:textId="77777777" w:rsidR="000D424A" w:rsidRPr="00041D11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F89739" w14:textId="77777777" w:rsidR="000D424A" w:rsidRPr="00D43339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B6D0858" w14:textId="62B979D1" w:rsidR="000D424A" w:rsidRPr="00A62F2D" w:rsidRDefault="00814E80" w:rsidP="000D424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10E5E227" w14:textId="77777777" w:rsidR="000D424A" w:rsidRPr="00041D1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13E44EED" w14:textId="77777777" w:rsidR="000D424A" w:rsidRDefault="000D424A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AD9C841" w14:textId="4E481BAB" w:rsidR="00FA1D5A" w:rsidRPr="00E32A0C" w:rsidRDefault="00B070E9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FE43244" w14:textId="77777777" w:rsidR="000D424A" w:rsidRPr="00E32A0C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1D704AD" w14:textId="77777777" w:rsidR="000D424A" w:rsidRPr="00E32A0C" w:rsidRDefault="000D424A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E063632" w14:textId="70DB427A" w:rsidR="000D424A" w:rsidRPr="00E32A0C" w:rsidRDefault="000D424A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32A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0D424A" w:rsidRPr="007626B7" w14:paraId="6BB9CD8D" w14:textId="77777777" w:rsidTr="00176203">
        <w:trPr>
          <w:trHeight w:val="307"/>
        </w:trPr>
        <w:tc>
          <w:tcPr>
            <w:tcW w:w="2610" w:type="dxa"/>
          </w:tcPr>
          <w:p w14:paraId="791FB774" w14:textId="77777777" w:rsidR="000D424A" w:rsidRPr="00297FB1" w:rsidRDefault="000D424A" w:rsidP="000D4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ต้นทุนทางการเงิน</w:t>
            </w:r>
          </w:p>
        </w:tc>
        <w:tc>
          <w:tcPr>
            <w:tcW w:w="1080" w:type="dxa"/>
          </w:tcPr>
          <w:p w14:paraId="50CDE3DC" w14:textId="01086626" w:rsidR="000D424A" w:rsidRPr="00481A7F" w:rsidRDefault="00B070E9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FA1D5A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270" w:type="dxa"/>
          </w:tcPr>
          <w:p w14:paraId="05AB5F8B" w14:textId="77777777" w:rsidR="000D424A" w:rsidRPr="00297FB1" w:rsidRDefault="000D424A" w:rsidP="000D424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A7D0B33" w14:textId="4A149289" w:rsidR="000D424A" w:rsidRPr="00297FB1" w:rsidRDefault="00B070E9" w:rsidP="000D424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95</w:t>
            </w:r>
            <w:r w:rsidR="000D424A" w:rsidRPr="00481A7F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36" w:type="dxa"/>
          </w:tcPr>
          <w:p w14:paraId="4A2363BE" w14:textId="77777777" w:rsidR="000D424A" w:rsidRPr="00041D11" w:rsidRDefault="000D424A" w:rsidP="000D42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AB63D0D" w14:textId="14576BE6" w:rsidR="000D424A" w:rsidRPr="00D43339" w:rsidRDefault="00814E80" w:rsidP="000D424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50EB12" w14:textId="77777777" w:rsidR="000D424A" w:rsidRPr="00041D11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56F917" w14:textId="10AB99ED" w:rsidR="000D424A" w:rsidRPr="000579FF" w:rsidRDefault="00B070E9" w:rsidP="000D424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3E9EC23E" w14:textId="77777777" w:rsidR="000D424A" w:rsidRPr="00041D1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6B8EAB06" w14:textId="055127EB" w:rsidR="000D424A" w:rsidRPr="000579FF" w:rsidRDefault="00FA1D5A" w:rsidP="00FA1D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43F199" w14:textId="77777777" w:rsidR="000D424A" w:rsidRPr="00E32A0C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898747D" w14:textId="523495D7" w:rsidR="000D424A" w:rsidRPr="000579FF" w:rsidRDefault="000D424A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579F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0D424A" w:rsidRPr="007626B7" w14:paraId="647C3ED7" w14:textId="77777777" w:rsidTr="00176203">
        <w:tc>
          <w:tcPr>
            <w:tcW w:w="2610" w:type="dxa"/>
          </w:tcPr>
          <w:p w14:paraId="520F9AE0" w14:textId="77777777" w:rsidR="000D424A" w:rsidRPr="00297FB1" w:rsidRDefault="000D424A" w:rsidP="000D424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516"/>
              </w:tabs>
              <w:spacing w:line="240" w:lineRule="auto"/>
              <w:ind w:left="336" w:hanging="34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รวมรายการเงินสดและ</w:t>
            </w:r>
            <w:r w:rsidRPr="00297FB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14:paraId="3BB55892" w14:textId="77777777" w:rsidR="000D424A" w:rsidRPr="00297FB1" w:rsidRDefault="000D424A" w:rsidP="000D42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516"/>
              </w:tabs>
              <w:spacing w:line="240" w:lineRule="auto"/>
              <w:ind w:left="336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080" w:type="dxa"/>
          </w:tcPr>
          <w:p w14:paraId="26D4EA9B" w14:textId="77777777" w:rsidR="000D424A" w:rsidRDefault="000D424A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707B2D7" w14:textId="453306D8" w:rsidR="00FA1D5A" w:rsidRPr="00481A7F" w:rsidRDefault="00814E80" w:rsidP="00FA1D5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FA1D5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413</w:t>
            </w:r>
          </w:p>
        </w:tc>
        <w:tc>
          <w:tcPr>
            <w:tcW w:w="270" w:type="dxa"/>
          </w:tcPr>
          <w:p w14:paraId="4D64991A" w14:textId="77777777" w:rsidR="000D424A" w:rsidRPr="00041D11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F1C6FA3" w14:textId="77777777" w:rsidR="000D424A" w:rsidRPr="00481A7F" w:rsidRDefault="000D424A" w:rsidP="000D42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</w:p>
          <w:p w14:paraId="1E5570BA" w14:textId="22283BD7" w:rsidR="000D424A" w:rsidRPr="00297FB1" w:rsidRDefault="00814E80" w:rsidP="00FA1D5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97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0D424A" w:rsidRPr="00481A7F"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36" w:type="dxa"/>
          </w:tcPr>
          <w:p w14:paraId="4ED2490A" w14:textId="77777777" w:rsidR="000D424A" w:rsidRPr="00297FB1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329B7DF9" w14:textId="77777777" w:rsidR="000D424A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C60248D" w14:textId="345B5FAD" w:rsidR="00FA1D5A" w:rsidRPr="003A0586" w:rsidRDefault="00814E80" w:rsidP="000D424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FA1D5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6FB21" w14:textId="77777777" w:rsidR="000D424A" w:rsidRPr="00297FB1" w:rsidRDefault="000D424A" w:rsidP="000D424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E93CAD1" w14:textId="77777777" w:rsidR="000D424A" w:rsidRDefault="000D424A" w:rsidP="000D424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BA42985" w14:textId="2BC3DCCB" w:rsidR="000D424A" w:rsidRPr="000579FF" w:rsidRDefault="00B070E9" w:rsidP="00FA1D5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D424A" w:rsidRPr="003A058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13D9B0FB" w14:textId="77777777" w:rsidR="000D424A" w:rsidRPr="00041D1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7A5F993" w14:textId="77777777" w:rsidR="000D424A" w:rsidRDefault="000D424A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178E173" w14:textId="2EE9676C" w:rsidR="00FA1D5A" w:rsidRPr="003A0586" w:rsidRDefault="00B070E9" w:rsidP="00FA1D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FA1D5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656DAB80" w14:textId="77777777" w:rsidR="000D424A" w:rsidRPr="00041D11" w:rsidRDefault="000D424A" w:rsidP="000D424A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3D05A8B" w14:textId="77777777" w:rsidR="000D424A" w:rsidRPr="003A0586" w:rsidRDefault="000D424A" w:rsidP="000D42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BDBA600" w14:textId="6AFD07B1" w:rsidR="000D424A" w:rsidRPr="000579FF" w:rsidRDefault="00B070E9" w:rsidP="00FA1D5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123</w:t>
            </w:r>
            <w:r w:rsidR="000D424A" w:rsidRPr="003A058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302</w:t>
            </w:r>
          </w:p>
        </w:tc>
      </w:tr>
    </w:tbl>
    <w:p w14:paraId="0D83AD3A" w14:textId="77777777" w:rsidR="007F4854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0F994BDC" w14:textId="77777777" w:rsidR="007F4854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06FFFCD5" w14:textId="77777777" w:rsidR="007F4854" w:rsidRPr="003C47FE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25933CEA" w14:textId="77777777" w:rsidR="007F4854" w:rsidRPr="009A4A60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1C94A611" w14:textId="77777777" w:rsidR="007F4854" w:rsidRPr="003C47FE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DB3917A" w14:textId="77777777" w:rsidR="007F4854" w:rsidRPr="003C47FE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CE0AABF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9B1D6D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203286C" w14:textId="3E175D57" w:rsidR="00296F27" w:rsidRPr="008E3B76" w:rsidRDefault="00B070E9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10</w:t>
      </w:r>
      <w:r w:rsidR="00296F27" w:rsidRPr="0063179D">
        <w:rPr>
          <w:rFonts w:ascii="Angsana New" w:hAnsi="Angsana New"/>
          <w:bCs/>
          <w:sz w:val="30"/>
          <w:szCs w:val="30"/>
        </w:rPr>
        <w:tab/>
      </w:r>
      <w:r w:rsidR="00296F27" w:rsidRPr="0063179D">
        <w:rPr>
          <w:rFonts w:ascii="Angsana New" w:hAnsi="Angsana New"/>
          <w:bCs/>
          <w:sz w:val="30"/>
          <w:szCs w:val="30"/>
          <w:cs/>
        </w:rPr>
        <w:t>เงินลงทุน</w:t>
      </w:r>
      <w:r w:rsidR="00296F27" w:rsidRPr="0063179D">
        <w:rPr>
          <w:rFonts w:ascii="Angsana New" w:hAnsi="Angsana New"/>
          <w:b/>
          <w:bCs/>
          <w:sz w:val="30"/>
          <w:szCs w:val="30"/>
          <w:cs/>
        </w:rPr>
        <w:t>ระยะ</w:t>
      </w:r>
      <w:r w:rsidR="00296F27" w:rsidRPr="0063179D">
        <w:rPr>
          <w:rFonts w:ascii="Angsana New" w:hAnsi="Angsana New"/>
          <w:bCs/>
          <w:sz w:val="30"/>
          <w:szCs w:val="30"/>
          <w:cs/>
        </w:rPr>
        <w:t>ยาวอื่น</w:t>
      </w:r>
    </w:p>
    <w:p w14:paraId="1E327235" w14:textId="77777777" w:rsidR="00296F27" w:rsidRPr="00B72D02" w:rsidRDefault="00296F27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14:paraId="10540CDC" w14:textId="7DF17452" w:rsidR="00296F27" w:rsidRDefault="00296F27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เงินลงทุนระยะยาวอื่น ณ 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3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และเงินปันผลรับสำหรับแต่ละปี</w:t>
      </w:r>
      <w:r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37E10D8" w14:textId="77777777" w:rsidR="00296F27" w:rsidRPr="003C47FE" w:rsidRDefault="00296F27" w:rsidP="00296F27">
      <w:pPr>
        <w:pStyle w:val="FSBlank"/>
      </w:pPr>
    </w:p>
    <w:tbl>
      <w:tblPr>
        <w:tblW w:w="14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52"/>
        <w:gridCol w:w="1260"/>
        <w:gridCol w:w="1260"/>
        <w:gridCol w:w="891"/>
        <w:gridCol w:w="729"/>
        <w:gridCol w:w="873"/>
        <w:gridCol w:w="819"/>
        <w:gridCol w:w="236"/>
        <w:gridCol w:w="772"/>
        <w:gridCol w:w="236"/>
        <w:gridCol w:w="772"/>
        <w:gridCol w:w="236"/>
        <w:gridCol w:w="916"/>
        <w:gridCol w:w="270"/>
        <w:gridCol w:w="814"/>
      </w:tblGrid>
      <w:tr w:rsidR="00296F27" w:rsidRPr="00336990" w14:paraId="5E0C8A24" w14:textId="77777777" w:rsidTr="00176203">
        <w:tc>
          <w:tcPr>
            <w:tcW w:w="3780" w:type="dxa"/>
          </w:tcPr>
          <w:p w14:paraId="1658D56F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6" w:type="dxa"/>
            <w:gridSpan w:val="15"/>
          </w:tcPr>
          <w:p w14:paraId="6900C82E" w14:textId="06B2B7D4" w:rsidR="00296F27" w:rsidRPr="00682E14" w:rsidRDefault="00F40C0C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296F27" w:rsidRPr="00682E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296F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296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296F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6F27" w:rsidRPr="00336990" w14:paraId="13C82054" w14:textId="77777777" w:rsidTr="00176203">
        <w:tc>
          <w:tcPr>
            <w:tcW w:w="3780" w:type="dxa"/>
          </w:tcPr>
          <w:p w14:paraId="221C6378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620A4A6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5934A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465F17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620" w:type="dxa"/>
            <w:gridSpan w:val="2"/>
          </w:tcPr>
          <w:p w14:paraId="60BA9619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692" w:type="dxa"/>
            <w:gridSpan w:val="2"/>
          </w:tcPr>
          <w:p w14:paraId="711D2562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300B74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14:paraId="7C341583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14:paraId="752A4184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14:paraId="712059C3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14:paraId="012094F1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000" w:type="dxa"/>
            <w:gridSpan w:val="3"/>
          </w:tcPr>
          <w:p w14:paraId="59FE81D8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296F27" w:rsidRPr="00336990" w14:paraId="57DB5E25" w14:textId="77777777" w:rsidTr="00176203">
        <w:tc>
          <w:tcPr>
            <w:tcW w:w="3780" w:type="dxa"/>
          </w:tcPr>
          <w:p w14:paraId="7F8CE1D2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5AC0350A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BFB54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479AF754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1620" w:type="dxa"/>
            <w:gridSpan w:val="2"/>
          </w:tcPr>
          <w:p w14:paraId="1F0F3FBD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692" w:type="dxa"/>
            <w:gridSpan w:val="2"/>
          </w:tcPr>
          <w:p w14:paraId="270CF08E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</w:tcPr>
          <w:p w14:paraId="36754896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  <w:gridSpan w:val="3"/>
          </w:tcPr>
          <w:p w14:paraId="4C6E6388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จำนวนเงินลงทุน</w:t>
            </w:r>
          </w:p>
        </w:tc>
        <w:tc>
          <w:tcPr>
            <w:tcW w:w="236" w:type="dxa"/>
          </w:tcPr>
          <w:p w14:paraId="41ED255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0" w:type="dxa"/>
            <w:gridSpan w:val="3"/>
          </w:tcPr>
          <w:p w14:paraId="41BF02CE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</w:tr>
      <w:tr w:rsidR="00296F27" w:rsidRPr="00336990" w14:paraId="65A83FD4" w14:textId="77777777" w:rsidTr="00176203">
        <w:tc>
          <w:tcPr>
            <w:tcW w:w="3780" w:type="dxa"/>
          </w:tcPr>
          <w:p w14:paraId="15B78BF5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D80F9AA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7F6C96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9A05D4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3CDE8ECD" w14:textId="62D59906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29" w:type="dxa"/>
          </w:tcPr>
          <w:p w14:paraId="411920D2" w14:textId="2E55C5FD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73" w:type="dxa"/>
          </w:tcPr>
          <w:p w14:paraId="7C0CE3AA" w14:textId="6CBD8C68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19" w:type="dxa"/>
          </w:tcPr>
          <w:p w14:paraId="1586E69F" w14:textId="310241B4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34A30F5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004526FC" w14:textId="7788863A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7F54E50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18CA38D2" w14:textId="04652756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0F2856A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12F50508" w14:textId="45729F63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CCECF5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04F5D2E5" w14:textId="78CF0E72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96F27" w:rsidRPr="00336990" w14:paraId="3FE9D60F" w14:textId="77777777" w:rsidTr="00176203">
        <w:tc>
          <w:tcPr>
            <w:tcW w:w="3780" w:type="dxa"/>
          </w:tcPr>
          <w:p w14:paraId="02A5A167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" w:type="dxa"/>
          </w:tcPr>
          <w:p w14:paraId="272DA9C9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D754C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DCD93E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7B871622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944" w:type="dxa"/>
            <w:gridSpan w:val="10"/>
          </w:tcPr>
          <w:p w14:paraId="086904CD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6F27" w:rsidRPr="00336990" w14:paraId="7623FF28" w14:textId="77777777" w:rsidTr="00176203">
        <w:tc>
          <w:tcPr>
            <w:tcW w:w="3780" w:type="dxa"/>
          </w:tcPr>
          <w:p w14:paraId="08C5D006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52" w:type="dxa"/>
          </w:tcPr>
          <w:p w14:paraId="27CA301A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A41896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4FDC61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5EC63D51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762B4296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4A65F7D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2DAA26F0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A487A5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09F4C991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586A3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166ACF38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9C4D12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79456814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6BE79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5BB627D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0C0C" w:rsidRPr="00336990" w14:paraId="5B7840B2" w14:textId="77777777" w:rsidTr="00176203">
        <w:tc>
          <w:tcPr>
            <w:tcW w:w="3780" w:type="dxa"/>
          </w:tcPr>
          <w:p w14:paraId="5E00925F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ซูมิโช โกลบอล โลจิสติคส์</w:t>
            </w:r>
          </w:p>
        </w:tc>
        <w:tc>
          <w:tcPr>
            <w:tcW w:w="252" w:type="dxa"/>
          </w:tcPr>
          <w:p w14:paraId="56FC35A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A249A4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ให้บริการขนส่ง</w:t>
            </w:r>
          </w:p>
        </w:tc>
        <w:tc>
          <w:tcPr>
            <w:tcW w:w="1260" w:type="dxa"/>
          </w:tcPr>
          <w:p w14:paraId="00EFDE7E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0D3726F2" w14:textId="1F3D46B0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564D2" w:rsidRPr="001564D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29" w:type="dxa"/>
          </w:tcPr>
          <w:p w14:paraId="17DDDAF9" w14:textId="272F5047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0C0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73" w:type="dxa"/>
          </w:tcPr>
          <w:p w14:paraId="35264542" w14:textId="4D04C47A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564D2" w:rsidRPr="001564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19" w:type="dxa"/>
          </w:tcPr>
          <w:p w14:paraId="183BB90D" w14:textId="4FAC1FE0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40C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4636EF2B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48212BC" w14:textId="148B6FFF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564D2" w:rsidRPr="001564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4D158AD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E7B4991" w14:textId="6EB0B398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40C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6AC2311D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6E325E3" w14:textId="090D9925" w:rsidR="00F40C0C" w:rsidRPr="00336990" w:rsidRDefault="00814E80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270" w:type="dxa"/>
          </w:tcPr>
          <w:p w14:paraId="43315513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56998B0C" w14:textId="6FC3A5FD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0C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F40C0C" w:rsidRPr="00336990" w14:paraId="53CD13BC" w14:textId="77777777" w:rsidTr="00176203">
        <w:tc>
          <w:tcPr>
            <w:tcW w:w="3780" w:type="dxa"/>
          </w:tcPr>
          <w:p w14:paraId="2F56D7BD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</w:t>
            </w:r>
          </w:p>
        </w:tc>
        <w:tc>
          <w:tcPr>
            <w:tcW w:w="252" w:type="dxa"/>
          </w:tcPr>
          <w:p w14:paraId="319F36CB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405C803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CD6F2C2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4D2BC3E2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230692EA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E3EDE5E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5CE5A14D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69E90D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2A1E8F03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1202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361B95F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551340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9D05504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A6154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3E54BC6A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0C0C" w:rsidRPr="00336990" w14:paraId="700D68AA" w14:textId="77777777" w:rsidTr="00176203">
        <w:tc>
          <w:tcPr>
            <w:tcW w:w="3780" w:type="dxa"/>
          </w:tcPr>
          <w:p w14:paraId="7D7AFC5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รักษาความปลอดภัย นวนคร </w:t>
            </w:r>
          </w:p>
        </w:tc>
        <w:tc>
          <w:tcPr>
            <w:tcW w:w="252" w:type="dxa"/>
          </w:tcPr>
          <w:p w14:paraId="722FAF2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A5E8C3C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บริการรักษา</w:t>
            </w:r>
          </w:p>
        </w:tc>
        <w:tc>
          <w:tcPr>
            <w:tcW w:w="1260" w:type="dxa"/>
          </w:tcPr>
          <w:p w14:paraId="0836AE65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34CD0EF1" w14:textId="57B3F98A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564D2" w:rsidRPr="001564D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29" w:type="dxa"/>
          </w:tcPr>
          <w:p w14:paraId="39C2FA82" w14:textId="74C3F4A6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40C0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73" w:type="dxa"/>
          </w:tcPr>
          <w:p w14:paraId="08112798" w14:textId="2C9324B6" w:rsidR="00F40C0C" w:rsidRPr="00336990" w:rsidRDefault="00814E80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564D2" w:rsidRPr="001564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819" w:type="dxa"/>
          </w:tcPr>
          <w:p w14:paraId="1528A7F2" w14:textId="6649DFEA" w:rsidR="00F40C0C" w:rsidRPr="00336990" w:rsidRDefault="00814E80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40C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6" w:type="dxa"/>
          </w:tcPr>
          <w:p w14:paraId="53BFAB75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14:paraId="7B217859" w14:textId="7B216C8E" w:rsidR="00F40C0C" w:rsidRPr="00336990" w:rsidRDefault="00814E80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E12EE29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747703D" w14:textId="7AA15405" w:rsidR="00F40C0C" w:rsidRPr="00336990" w:rsidRDefault="00814E80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AA9A9BB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79E12F0A" w14:textId="51C26821" w:rsidR="00F40C0C" w:rsidRPr="00336990" w:rsidRDefault="001564D2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564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D6971B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196FC60C" w14:textId="6306818A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0C0C" w:rsidRPr="00336990" w14:paraId="29689016" w14:textId="77777777" w:rsidTr="00176203">
        <w:tc>
          <w:tcPr>
            <w:tcW w:w="3780" w:type="dxa"/>
          </w:tcPr>
          <w:p w14:paraId="4D752556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อินเตอร์เนชั่นแนล การ์ดดิ้ง จำกัด </w:t>
            </w:r>
          </w:p>
        </w:tc>
        <w:tc>
          <w:tcPr>
            <w:tcW w:w="252" w:type="dxa"/>
          </w:tcPr>
          <w:p w14:paraId="22263D85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12D2A9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ความปลอดภัย</w:t>
            </w:r>
          </w:p>
        </w:tc>
        <w:tc>
          <w:tcPr>
            <w:tcW w:w="1260" w:type="dxa"/>
          </w:tcPr>
          <w:p w14:paraId="5D2871D6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73A413C7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7897AEDA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E1BE13F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3E9D180F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B0E020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14:paraId="3B92FBF3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86854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59272A3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A852C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323CDFD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2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2370D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0D26ED4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57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0C0C" w:rsidRPr="00336990" w14:paraId="3B826EB9" w14:textId="77777777" w:rsidTr="00176203">
        <w:tc>
          <w:tcPr>
            <w:tcW w:w="3780" w:type="dxa"/>
          </w:tcPr>
          <w:p w14:paraId="2B6C5BAF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14:paraId="77060B2F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E7F645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DF9A00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4B2398D0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2FAA40D9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186A424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1553D4B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144FF0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424B93C3" w14:textId="0A4C595B" w:rsidR="00F40C0C" w:rsidRPr="00336990" w:rsidRDefault="001564D2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1564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64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870770E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3D943E69" w14:textId="37F50EBE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B2B125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E6A94E7" w14:textId="764ABB07" w:rsidR="00F40C0C" w:rsidRPr="00336990" w:rsidRDefault="001564D2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564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DF35EA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3241D3D" w14:textId="41FB19FE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0C0C" w:rsidRPr="00336990" w14:paraId="3C3E1DFB" w14:textId="77777777" w:rsidTr="00176203">
        <w:tc>
          <w:tcPr>
            <w:tcW w:w="3780" w:type="dxa"/>
          </w:tcPr>
          <w:p w14:paraId="15DE8694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14:paraId="14DD874D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9C5CE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A4F225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70EA425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65FF0533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03776566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1679B4CD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9DF8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14:paraId="39A1540D" w14:textId="5347CBC1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564D2" w:rsidRPr="001564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7D2242EC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14:paraId="266E4D86" w14:textId="051E7EB9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40C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70A0D5D5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5384982" w14:textId="174D20B0" w:rsidR="00F40C0C" w:rsidRPr="00336990" w:rsidRDefault="00814E80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270" w:type="dxa"/>
          </w:tcPr>
          <w:p w14:paraId="3B68E74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427C7916" w14:textId="6322F8D1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40C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  <w:tr w:rsidR="00F40C0C" w:rsidRPr="00336990" w14:paraId="7DBA8384" w14:textId="77777777" w:rsidTr="00176203">
        <w:tc>
          <w:tcPr>
            <w:tcW w:w="3780" w:type="dxa"/>
          </w:tcPr>
          <w:p w14:paraId="3610E99F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52" w:type="dxa"/>
          </w:tcPr>
          <w:p w14:paraId="41DF3E85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6E5247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573F1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711C3244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61C13D8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D627AB9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560AEFC3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9CDC89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14:paraId="28C565AA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D9E1D5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14:paraId="3CB96F43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EE30BC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14:paraId="3CD07C8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454365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</w:tcPr>
          <w:p w14:paraId="6D374E0F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0C0C" w:rsidRPr="00336990" w14:paraId="7D80BF22" w14:textId="77777777" w:rsidTr="00176203">
        <w:tc>
          <w:tcPr>
            <w:tcW w:w="3780" w:type="dxa"/>
          </w:tcPr>
          <w:p w14:paraId="775458B5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บางกอกคลับ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52" w:type="dxa"/>
          </w:tcPr>
          <w:p w14:paraId="79DC1E66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8718A2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ขายอาหาร</w:t>
            </w:r>
          </w:p>
        </w:tc>
        <w:tc>
          <w:tcPr>
            <w:tcW w:w="1260" w:type="dxa"/>
          </w:tcPr>
          <w:p w14:paraId="35C8AFC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6F0C5695" w14:textId="382F563A" w:rsidR="00F40C0C" w:rsidRPr="00336990" w:rsidRDefault="00B070E9" w:rsidP="0015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564D2" w:rsidRPr="001564D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29" w:type="dxa"/>
          </w:tcPr>
          <w:p w14:paraId="4762848B" w14:textId="071F0465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40C0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73" w:type="dxa"/>
          </w:tcPr>
          <w:p w14:paraId="2983B06C" w14:textId="56AD44FB" w:rsidR="00F40C0C" w:rsidRPr="00336990" w:rsidRDefault="00B070E9" w:rsidP="0015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564D2" w:rsidRPr="001564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19" w:type="dxa"/>
          </w:tcPr>
          <w:p w14:paraId="3C13F69A" w14:textId="33420933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40C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64E843D7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3D7F7D67" w14:textId="0F02E824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564D2" w:rsidRPr="001564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5EFA9A47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EFD8908" w14:textId="28DA61FB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0C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6F7EDFAE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71580600" w14:textId="5F92C8AC" w:rsidR="00F40C0C" w:rsidRPr="00336990" w:rsidRDefault="001564D2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564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EB2E80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5163D21F" w14:textId="3AB1D305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0C0C" w:rsidRPr="00336990" w14:paraId="23C01FBB" w14:textId="77777777" w:rsidTr="00176203">
        <w:tc>
          <w:tcPr>
            <w:tcW w:w="3780" w:type="dxa"/>
          </w:tcPr>
          <w:p w14:paraId="4F316D5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63BA0E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98AE03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1260" w:type="dxa"/>
          </w:tcPr>
          <w:p w14:paraId="045878BE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511CC7B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5826CE9C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3D11EAC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68928AD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E46810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D791C7B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67F63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3D91D79A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8F23C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5419F9F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5569A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4928227E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0C0C" w:rsidRPr="00336990" w14:paraId="546F3FA5" w14:textId="77777777" w:rsidTr="00176203">
        <w:tc>
          <w:tcPr>
            <w:tcW w:w="3780" w:type="dxa"/>
          </w:tcPr>
          <w:p w14:paraId="1C8E0840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14:paraId="0FDF4563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759B0B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C9B1B0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41B28BB9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79A7096D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82196E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5BA702F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28CE63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058288F4" w14:textId="33235A4C" w:rsidR="00F40C0C" w:rsidRPr="00336990" w:rsidRDefault="001564D2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1564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564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BCCBC13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78581105" w14:textId="6DBE7388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591F136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2ADFA353" w14:textId="34D96AEF" w:rsidR="00F40C0C" w:rsidRPr="00336990" w:rsidRDefault="001564D2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564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89608C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149B9F2" w14:textId="3E8E6613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0C0C" w:rsidRPr="00336990" w14:paraId="1556253A" w14:textId="77777777" w:rsidTr="00176203">
        <w:tc>
          <w:tcPr>
            <w:tcW w:w="3780" w:type="dxa"/>
          </w:tcPr>
          <w:p w14:paraId="4AE988C3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14:paraId="7C308949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0FBDA9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EBFE40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6B85887B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7CD1CF77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181100F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5F5DE90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C0A1D5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690D3361" w14:textId="02AA1731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A79099F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5072FC7E" w14:textId="3C3E1DDA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64D3E8B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C65535B" w14:textId="61BF1C1E" w:rsidR="00F40C0C" w:rsidRPr="00336990" w:rsidRDefault="001564D2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64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3BA360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08F76123" w14:textId="1E08E353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40C0C" w:rsidRPr="00336990" w14:paraId="579748F7" w14:textId="77777777" w:rsidTr="00176203">
        <w:tc>
          <w:tcPr>
            <w:tcW w:w="3780" w:type="dxa"/>
          </w:tcPr>
          <w:p w14:paraId="24DEEDAD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</w:tcPr>
          <w:p w14:paraId="1750C3E4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77C49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BDA8A0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4FFADED0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66429F7C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24ED54A8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3FD56721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E23C5E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1A32EB1F" w14:textId="6C7494AB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564D2" w:rsidRPr="001564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14:paraId="2E72B93D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02391CC0" w14:textId="765DF7A3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40C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14:paraId="64109F14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6CB3BE59" w14:textId="5BE832CF" w:rsidR="00F40C0C" w:rsidRPr="00336990" w:rsidRDefault="00814E80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270" w:type="dxa"/>
          </w:tcPr>
          <w:p w14:paraId="469A4562" w14:textId="77777777" w:rsidR="00F40C0C" w:rsidRPr="00336990" w:rsidRDefault="00F40C0C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27648D8E" w14:textId="3FF14C08" w:rsidR="00F40C0C" w:rsidRPr="00336990" w:rsidRDefault="00B070E9" w:rsidP="00F4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40C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</w:tbl>
    <w:p w14:paraId="61D71767" w14:textId="77777777" w:rsidR="00296F27" w:rsidRPr="003C47FE" w:rsidRDefault="00296F27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296F27" w:rsidRPr="003C47FE" w:rsidSect="000E7DFA"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3A9A4EF" w14:textId="3236E96F" w:rsidR="007D014D" w:rsidRPr="00296F27" w:rsidRDefault="00B070E9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11</w:t>
      </w:r>
      <w:r w:rsidR="00296F27">
        <w:rPr>
          <w:rFonts w:ascii="Angsana New" w:hAnsi="Angsana New"/>
          <w:bCs/>
          <w:sz w:val="30"/>
          <w:szCs w:val="30"/>
        </w:rPr>
        <w:tab/>
      </w:r>
      <w:r w:rsidR="007D014D" w:rsidRPr="00296F27">
        <w:rPr>
          <w:rFonts w:ascii="Angsana New" w:hAnsi="Angsana New"/>
          <w:bCs/>
          <w:sz w:val="30"/>
          <w:szCs w:val="30"/>
          <w:cs/>
        </w:rPr>
        <w:t>อสังหาริมทรัพย์เพื่อการลงทุน</w:t>
      </w:r>
    </w:p>
    <w:p w14:paraId="6E29287B" w14:textId="77777777" w:rsidR="000932A9" w:rsidRDefault="000932A9" w:rsidP="00B21E5F">
      <w:pPr>
        <w:pStyle w:val="FSBlank"/>
        <w:rPr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C034AC" w:rsidRPr="003C47FE" w14:paraId="203FCAE3" w14:textId="77777777" w:rsidTr="00176203">
        <w:trPr>
          <w:cantSplit/>
        </w:trPr>
        <w:tc>
          <w:tcPr>
            <w:tcW w:w="2055" w:type="pct"/>
          </w:tcPr>
          <w:p w14:paraId="3C02F7B6" w14:textId="77777777" w:rsidR="00C034AC" w:rsidRPr="003C47FE" w:rsidRDefault="00C034AC" w:rsidP="00C034A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8E5D2DD" w14:textId="1A7A7675" w:rsidR="00C034AC" w:rsidRPr="00884D6D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3D748A6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50AAC0B" w14:textId="0E787E3B" w:rsidR="00C034AC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3577147D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459C7DE" w14:textId="77777777" w:rsidR="00C034AC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3555BEC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B4697E" w14:textId="77777777" w:rsidR="00C034AC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34AC" w:rsidRPr="003C47FE" w14:paraId="4D2D9777" w14:textId="77777777" w:rsidTr="00176203">
        <w:trPr>
          <w:cantSplit/>
        </w:trPr>
        <w:tc>
          <w:tcPr>
            <w:tcW w:w="2055" w:type="pct"/>
          </w:tcPr>
          <w:p w14:paraId="4A571E36" w14:textId="77777777" w:rsidR="00C034AC" w:rsidRPr="003C47FE" w:rsidRDefault="00C034AC" w:rsidP="00C034A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B2EDCDB" w14:textId="671F266A" w:rsidR="00C034AC" w:rsidRPr="00884D6D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FDB6BDE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FC5E0DD" w14:textId="3F8F582D" w:rsidR="00C034AC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2550677D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89EDACA" w14:textId="77777777" w:rsidR="00C034AC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13C2996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C142DCB" w14:textId="77777777" w:rsidR="00C034AC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34AC" w:rsidRPr="003C47FE" w14:paraId="0D971C56" w14:textId="77777777" w:rsidTr="00176203">
        <w:trPr>
          <w:cantSplit/>
        </w:trPr>
        <w:tc>
          <w:tcPr>
            <w:tcW w:w="2055" w:type="pct"/>
          </w:tcPr>
          <w:p w14:paraId="69189E73" w14:textId="77777777" w:rsidR="00C034AC" w:rsidRPr="003C47FE" w:rsidRDefault="00C034AC" w:rsidP="00C034A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0838308" w14:textId="3111AE63" w:rsidR="00C034AC" w:rsidRPr="00884D6D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046C145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571352E" w14:textId="79369FC5" w:rsidR="00C034AC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5311F9A2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3A28E7F" w14:textId="77777777" w:rsidR="00C034AC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E418563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A70C7D" w14:textId="77777777" w:rsidR="00C034AC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34AC" w:rsidRPr="003C47FE" w14:paraId="07654D7E" w14:textId="77777777" w:rsidTr="00176203">
        <w:trPr>
          <w:cantSplit/>
        </w:trPr>
        <w:tc>
          <w:tcPr>
            <w:tcW w:w="2055" w:type="pct"/>
          </w:tcPr>
          <w:p w14:paraId="7926CBB5" w14:textId="77777777" w:rsidR="00C034AC" w:rsidRPr="003C47FE" w:rsidRDefault="00C034AC" w:rsidP="00C034A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061CEFF" w14:textId="52895114" w:rsidR="00C034AC" w:rsidRPr="00884D6D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34EEA60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25822145" w14:textId="67253BF8" w:rsidR="00C034AC" w:rsidRPr="00884D6D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0C4316FB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04D55688" w14:textId="77777777" w:rsidR="00C034AC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F27" w:rsidRPr="003C47FE" w14:paraId="5778E4B0" w14:textId="77777777" w:rsidTr="00176203">
        <w:trPr>
          <w:cantSplit/>
        </w:trPr>
        <w:tc>
          <w:tcPr>
            <w:tcW w:w="2055" w:type="pct"/>
          </w:tcPr>
          <w:p w14:paraId="545A8315" w14:textId="77777777" w:rsidR="00296F27" w:rsidRPr="00462575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F63B231" w14:textId="19FD70F9" w:rsidR="00296F27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1EB7DB6B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E6954A4" w14:textId="7617CA10" w:rsidR="00296F27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9E0D6F7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1A3B532" w14:textId="7FA824E5" w:rsidR="00296F27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06B158F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26D2FB" w14:textId="35712C08" w:rsidR="00296F27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6F27" w:rsidRPr="003C47FE" w14:paraId="642CD13B" w14:textId="77777777" w:rsidTr="00176203">
        <w:trPr>
          <w:cantSplit/>
        </w:trPr>
        <w:tc>
          <w:tcPr>
            <w:tcW w:w="2055" w:type="pct"/>
          </w:tcPr>
          <w:p w14:paraId="53EA174B" w14:textId="77777777" w:rsidR="00296F27" w:rsidRPr="003C47FE" w:rsidRDefault="00296F27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568C6C8A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6F27" w:rsidRPr="003C47FE" w14:paraId="2B4E1130" w14:textId="77777777" w:rsidTr="00176203">
        <w:trPr>
          <w:cantSplit/>
        </w:trPr>
        <w:tc>
          <w:tcPr>
            <w:tcW w:w="2055" w:type="pct"/>
          </w:tcPr>
          <w:p w14:paraId="2663C23D" w14:textId="77777777" w:rsidR="00296F27" w:rsidRPr="003C47FE" w:rsidRDefault="00296F27" w:rsidP="0017620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7" w:type="pct"/>
          </w:tcPr>
          <w:p w14:paraId="5C1F7706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260B5A" w14:textId="77777777"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48E644B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5AA80F6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92256E7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56CA75F" w14:textId="77777777" w:rsidR="00296F27" w:rsidRPr="003C47FE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5DBDFA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034AC" w:rsidRPr="003C47FE" w14:paraId="301E21C8" w14:textId="77777777" w:rsidTr="00176203">
        <w:trPr>
          <w:cantSplit/>
        </w:trPr>
        <w:tc>
          <w:tcPr>
            <w:tcW w:w="2055" w:type="pct"/>
          </w:tcPr>
          <w:p w14:paraId="6CF63175" w14:textId="20B837EF" w:rsidR="00C034AC" w:rsidRPr="003C47FE" w:rsidRDefault="00C034AC" w:rsidP="00C034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</w:tcPr>
          <w:p w14:paraId="3BD4393C" w14:textId="5B3586A3" w:rsidR="00C034AC" w:rsidRPr="002E6E2F" w:rsidRDefault="00B070E9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743ED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</w:tcPr>
          <w:p w14:paraId="57A483A5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D5B2A68" w14:textId="3967E0A7" w:rsidR="00C034AC" w:rsidRPr="003C47FE" w:rsidRDefault="00B070E9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C034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47" w:type="pct"/>
          </w:tcPr>
          <w:p w14:paraId="0D76ACFA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1CD6BA74" w14:textId="7A64E925" w:rsidR="00C034AC" w:rsidRPr="00DE0AD0" w:rsidRDefault="00B070E9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66</w:t>
            </w:r>
            <w:r w:rsidR="00743ED2" w:rsidRPr="00743ED2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4BBC07D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1D47F22" w14:textId="5BEF8D6C" w:rsidR="00C034AC" w:rsidRPr="003C47FE" w:rsidRDefault="00B070E9" w:rsidP="00C034A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C034AC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</w:p>
        </w:tc>
      </w:tr>
      <w:tr w:rsidR="00C034AC" w:rsidRPr="003C47FE" w14:paraId="487CF578" w14:textId="77777777" w:rsidTr="00176203">
        <w:trPr>
          <w:cantSplit/>
        </w:trPr>
        <w:tc>
          <w:tcPr>
            <w:tcW w:w="2055" w:type="pct"/>
          </w:tcPr>
          <w:p w14:paraId="0F02B4C0" w14:textId="77777777" w:rsidR="00C034AC" w:rsidRPr="003C47FE" w:rsidRDefault="00C034AC" w:rsidP="00C034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</w:tcPr>
          <w:p w14:paraId="75DCDAFA" w14:textId="2055EC8B" w:rsidR="00C034AC" w:rsidRPr="004D3954" w:rsidRDefault="00B070E9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EC1992" w:rsidRPr="00EC1992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46" w:type="pct"/>
          </w:tcPr>
          <w:p w14:paraId="34C98F9F" w14:textId="77777777" w:rsidR="00C034AC" w:rsidRPr="004D3954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</w:tcPr>
          <w:p w14:paraId="3397A8B2" w14:textId="4A15C3EB" w:rsidR="00C034AC" w:rsidRPr="004D3954" w:rsidRDefault="00B070E9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</w:tcPr>
          <w:p w14:paraId="5C2F77A6" w14:textId="77777777" w:rsidR="00C034AC" w:rsidRPr="004D3954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40E03FB" w14:textId="52C9E7B4" w:rsidR="00C034AC" w:rsidRPr="004D3954" w:rsidRDefault="00B070E9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EC1992" w:rsidRPr="00EC1992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47" w:type="pct"/>
          </w:tcPr>
          <w:p w14:paraId="48BB8482" w14:textId="77777777" w:rsidR="00C034AC" w:rsidRPr="00506DE7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CD73E46" w14:textId="7A6B5F03" w:rsidR="00C034AC" w:rsidRDefault="00B070E9" w:rsidP="00C034A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43ED2" w:rsidRPr="003C47FE" w14:paraId="7214085C" w14:textId="77777777" w:rsidTr="00176203">
        <w:trPr>
          <w:cantSplit/>
        </w:trPr>
        <w:tc>
          <w:tcPr>
            <w:tcW w:w="2055" w:type="pct"/>
          </w:tcPr>
          <w:p w14:paraId="0A90342A" w14:textId="0772117C" w:rsidR="00743ED2" w:rsidRDefault="00743ED2" w:rsidP="00C034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</w:tcPr>
          <w:p w14:paraId="592DD971" w14:textId="04B2BB74" w:rsidR="00743ED2" w:rsidRPr="004D3954" w:rsidRDefault="00B070E9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13</w:t>
            </w:r>
            <w:r w:rsidR="00743ED2" w:rsidRPr="00743ED2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6" w:type="pct"/>
          </w:tcPr>
          <w:p w14:paraId="4EFBA801" w14:textId="77777777" w:rsidR="00743ED2" w:rsidRPr="004D3954" w:rsidRDefault="00743ED2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</w:tcPr>
          <w:p w14:paraId="2769140B" w14:textId="73055A90" w:rsidR="00743ED2" w:rsidRPr="00AE6E05" w:rsidRDefault="00743ED2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532B022" w14:textId="77777777" w:rsidR="00743ED2" w:rsidRPr="004D3954" w:rsidRDefault="00743ED2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49BBC6E" w14:textId="1496FE74" w:rsidR="00743ED2" w:rsidRPr="004D3954" w:rsidRDefault="00B070E9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13</w:t>
            </w:r>
            <w:r w:rsidR="00743ED2" w:rsidRPr="00743ED2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7" w:type="pct"/>
          </w:tcPr>
          <w:p w14:paraId="659884A7" w14:textId="77777777" w:rsidR="00743ED2" w:rsidRPr="00506DE7" w:rsidRDefault="00743ED2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2725D974" w14:textId="62D121AC" w:rsidR="00743ED2" w:rsidRPr="00AE6E05" w:rsidRDefault="00743ED2" w:rsidP="00C034A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034AC" w:rsidRPr="003C47FE" w14:paraId="78188CE1" w14:textId="77777777" w:rsidTr="00176203">
        <w:trPr>
          <w:cantSplit/>
        </w:trPr>
        <w:tc>
          <w:tcPr>
            <w:tcW w:w="2055" w:type="pct"/>
          </w:tcPr>
          <w:p w14:paraId="7CE1E7F6" w14:textId="77777777" w:rsidR="00C034AC" w:rsidRPr="003C47FE" w:rsidRDefault="00C034AC" w:rsidP="00C034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37" w:type="pct"/>
          </w:tcPr>
          <w:p w14:paraId="018CD3BD" w14:textId="2BE61BB7" w:rsidR="00C034AC" w:rsidRPr="002E6E2F" w:rsidRDefault="00814E80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C1992"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</w:tcPr>
          <w:p w14:paraId="12A3A772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B5B7338" w14:textId="68F4E932" w:rsidR="00C034AC" w:rsidRPr="00D44CE2" w:rsidRDefault="00C034AC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E5FF02A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8D6205" w14:textId="6F48F886" w:rsidR="00C034AC" w:rsidRPr="00DE0AD0" w:rsidRDefault="00814E80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C1992"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</w:tcPr>
          <w:p w14:paraId="57F64B7B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EBA9CA8" w14:textId="5A67F1F4" w:rsidR="00C034AC" w:rsidRPr="00D44CE2" w:rsidRDefault="00C034AC" w:rsidP="00C034A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034AC" w:rsidRPr="003C47FE" w14:paraId="748B9983" w14:textId="77777777" w:rsidTr="00176203">
        <w:trPr>
          <w:cantSplit/>
        </w:trPr>
        <w:tc>
          <w:tcPr>
            <w:tcW w:w="2055" w:type="pct"/>
          </w:tcPr>
          <w:p w14:paraId="6212F16B" w14:textId="14CD30D8" w:rsidR="00C034AC" w:rsidRPr="003C47FE" w:rsidRDefault="00C034AC" w:rsidP="00C034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BC47974" w14:textId="388C20A7" w:rsidR="00C034AC" w:rsidRPr="004D3954" w:rsidRDefault="00B070E9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743ED2" w:rsidRPr="00743ED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46" w:type="pct"/>
          </w:tcPr>
          <w:p w14:paraId="0B7419FB" w14:textId="77777777" w:rsidR="00C034AC" w:rsidRPr="004D3954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0156690" w14:textId="70DFDF22" w:rsidR="00C034AC" w:rsidRPr="004D3954" w:rsidRDefault="00B070E9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="00C034AC"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</w:tcPr>
          <w:p w14:paraId="500C5484" w14:textId="77777777" w:rsidR="00C034AC" w:rsidRPr="004D3954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4131A42" w14:textId="4ECDE3A9" w:rsidR="00C034AC" w:rsidRPr="004D3954" w:rsidRDefault="00B070E9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743ED2" w:rsidRPr="00743ED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47" w:type="pct"/>
          </w:tcPr>
          <w:p w14:paraId="6BE30FF8" w14:textId="77777777" w:rsidR="00C034AC" w:rsidRPr="004D3954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0E88D91" w14:textId="4647CE28" w:rsidR="00C034AC" w:rsidRPr="004D3954" w:rsidRDefault="00B070E9" w:rsidP="00C034A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="00C034AC"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C034AC" w:rsidRPr="003C47FE" w14:paraId="6C4979AA" w14:textId="77777777" w:rsidTr="00176203">
        <w:trPr>
          <w:cantSplit/>
        </w:trPr>
        <w:tc>
          <w:tcPr>
            <w:tcW w:w="2055" w:type="pct"/>
          </w:tcPr>
          <w:p w14:paraId="2A8D2C61" w14:textId="77777777" w:rsidR="00C034AC" w:rsidRPr="003C47FE" w:rsidRDefault="00C034AC" w:rsidP="00C034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4EC58F0" w14:textId="77777777" w:rsidR="00C034AC" w:rsidRPr="002E6E2F" w:rsidRDefault="00C034AC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A1C9E8A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6FB0C8B" w14:textId="77777777" w:rsidR="00C034AC" w:rsidRPr="00D44CE2" w:rsidRDefault="00C034AC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81D0670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C8CDDA3" w14:textId="77777777" w:rsidR="00C034AC" w:rsidRPr="00DE0AD0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31FA614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3354D0" w14:textId="77777777" w:rsidR="00C034AC" w:rsidRPr="00FE24B6" w:rsidRDefault="00C034AC" w:rsidP="00C034A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4AC" w:rsidRPr="003C47FE" w14:paraId="310097E0" w14:textId="77777777" w:rsidTr="00176203">
        <w:trPr>
          <w:cantSplit/>
        </w:trPr>
        <w:tc>
          <w:tcPr>
            <w:tcW w:w="2055" w:type="pct"/>
          </w:tcPr>
          <w:p w14:paraId="59CD613F" w14:textId="77777777" w:rsidR="00C034AC" w:rsidRPr="003C47FE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637" w:type="pct"/>
          </w:tcPr>
          <w:p w14:paraId="37189CB5" w14:textId="77777777" w:rsidR="00C034AC" w:rsidRPr="002E6E2F" w:rsidRDefault="00C034AC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6409808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715414D" w14:textId="77777777" w:rsidR="00C034AC" w:rsidRPr="00D44CE2" w:rsidRDefault="00C034AC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76EB02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E2282DD" w14:textId="77777777" w:rsidR="00C034AC" w:rsidRPr="00DE0AD0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D036202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5D394CE" w14:textId="77777777" w:rsidR="00C034AC" w:rsidRPr="00FE24B6" w:rsidRDefault="00C034AC" w:rsidP="00C034A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4AC" w:rsidRPr="003C47FE" w14:paraId="68A220A0" w14:textId="77777777" w:rsidTr="00176203">
        <w:trPr>
          <w:cantSplit/>
        </w:trPr>
        <w:tc>
          <w:tcPr>
            <w:tcW w:w="2055" w:type="pct"/>
          </w:tcPr>
          <w:p w14:paraId="7ECF3B92" w14:textId="1A6A43EF" w:rsidR="00C034AC" w:rsidRPr="003C47FE" w:rsidRDefault="00C034AC" w:rsidP="00C034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</w:tcPr>
          <w:p w14:paraId="6F2D5004" w14:textId="534824E1" w:rsidR="00C034AC" w:rsidRPr="002E6E2F" w:rsidRDefault="00EC1992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759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8638C96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E1515F4" w14:textId="5F4AEA31" w:rsidR="00C034AC" w:rsidRPr="003C47FE" w:rsidRDefault="00C034AC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69F82C12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0BFA719" w14:textId="67F4031D" w:rsidR="00C034AC" w:rsidRPr="00DE0AD0" w:rsidRDefault="00EC1992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759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37A4DE4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60AD536" w14:textId="2AA2063B" w:rsidR="00C034AC" w:rsidRPr="003C47FE" w:rsidRDefault="00C034AC" w:rsidP="00C034A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034AC" w:rsidRPr="003C47FE" w14:paraId="7026E7A8" w14:textId="77777777" w:rsidTr="00176203">
        <w:trPr>
          <w:cantSplit/>
        </w:trPr>
        <w:tc>
          <w:tcPr>
            <w:tcW w:w="2055" w:type="pct"/>
          </w:tcPr>
          <w:p w14:paraId="2ECA9A2E" w14:textId="77777777" w:rsidR="00C034AC" w:rsidRPr="003C47FE" w:rsidRDefault="00C034AC" w:rsidP="00C034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7" w:type="pct"/>
          </w:tcPr>
          <w:p w14:paraId="2D899A73" w14:textId="5FDD191D" w:rsidR="00C034AC" w:rsidRPr="002E6E2F" w:rsidRDefault="00EC1992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12F6E90C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5573ED6" w14:textId="3879796B" w:rsidR="00C034AC" w:rsidRPr="003C47FE" w:rsidRDefault="00C034AC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F126A8A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08DFEF6" w14:textId="28BC528B" w:rsidR="00C034AC" w:rsidRPr="00DE0AD0" w:rsidRDefault="00EC1992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27ADA25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E0F6873" w14:textId="08DC0A54" w:rsidR="00C034AC" w:rsidRPr="003C47FE" w:rsidRDefault="00C034AC" w:rsidP="00C034A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034AC" w:rsidRPr="003C47FE" w14:paraId="233A151F" w14:textId="77777777" w:rsidTr="00176203">
        <w:trPr>
          <w:cantSplit/>
        </w:trPr>
        <w:tc>
          <w:tcPr>
            <w:tcW w:w="2055" w:type="pct"/>
          </w:tcPr>
          <w:p w14:paraId="27970F25" w14:textId="228E0C43" w:rsidR="00C034AC" w:rsidRPr="003C47FE" w:rsidRDefault="00C034AC" w:rsidP="00C034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692CC6AC" w14:textId="4789D0F8" w:rsidR="00C034AC" w:rsidRPr="004D3954" w:rsidRDefault="00EC1992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75CE9237" w14:textId="77777777" w:rsidR="00C034AC" w:rsidRPr="004D3954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0CC511A" w14:textId="04E35C61" w:rsidR="00C034AC" w:rsidRPr="004D3954" w:rsidRDefault="00C034AC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759</w:t>
            </w: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9501583" w14:textId="77777777" w:rsidR="00C034AC" w:rsidRPr="004D3954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055E581" w14:textId="008F80A6" w:rsidR="00C034AC" w:rsidRPr="004D3954" w:rsidRDefault="00EC1992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5A52786D" w14:textId="77777777" w:rsidR="00C034AC" w:rsidRPr="004D3954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28E2E363" w14:textId="5569DA62" w:rsidR="00C034AC" w:rsidRPr="004D3954" w:rsidRDefault="00C034AC" w:rsidP="00C034A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759</w:t>
            </w: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034AC" w:rsidRPr="003C47FE" w14:paraId="7D471710" w14:textId="77777777" w:rsidTr="00176203">
        <w:trPr>
          <w:cantSplit/>
        </w:trPr>
        <w:tc>
          <w:tcPr>
            <w:tcW w:w="2055" w:type="pct"/>
          </w:tcPr>
          <w:p w14:paraId="06491D08" w14:textId="77777777" w:rsidR="00C034AC" w:rsidRPr="003C47FE" w:rsidRDefault="00C034AC" w:rsidP="00C034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DEB7C6C" w14:textId="77777777" w:rsidR="00C034AC" w:rsidRPr="002E6E2F" w:rsidRDefault="00C034AC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E10FDC6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CE453CC" w14:textId="77777777" w:rsidR="00C034AC" w:rsidRPr="00D44CE2" w:rsidRDefault="00C034AC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E6F7BCC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5ED0DE9" w14:textId="77777777" w:rsidR="00C034AC" w:rsidRPr="00DE0AD0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23B8473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5523B2" w14:textId="77777777" w:rsidR="00C034AC" w:rsidRPr="00FE24B6" w:rsidRDefault="00C034AC" w:rsidP="00C034A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4AC" w:rsidRPr="003C47FE" w14:paraId="1451E1B4" w14:textId="77777777" w:rsidTr="00176203">
        <w:trPr>
          <w:cantSplit/>
        </w:trPr>
        <w:tc>
          <w:tcPr>
            <w:tcW w:w="2055" w:type="pct"/>
          </w:tcPr>
          <w:p w14:paraId="2B4CB1E2" w14:textId="77777777" w:rsidR="00C034AC" w:rsidRPr="003C47FE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7" w:type="pct"/>
          </w:tcPr>
          <w:p w14:paraId="3850E253" w14:textId="77777777" w:rsidR="00C034AC" w:rsidRPr="002E6E2F" w:rsidRDefault="00C034AC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2075EF9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FD3419C" w14:textId="77777777" w:rsidR="00C034AC" w:rsidRPr="00D44CE2" w:rsidRDefault="00C034AC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688DEA2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BD1A1F9" w14:textId="77777777" w:rsidR="00C034AC" w:rsidRPr="00DE0AD0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43FC557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D828C6B" w14:textId="77777777" w:rsidR="00C034AC" w:rsidRPr="00FE24B6" w:rsidRDefault="00C034AC" w:rsidP="00C034A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4AC" w:rsidRPr="003C47FE" w14:paraId="0192A15D" w14:textId="77777777" w:rsidTr="00176203">
        <w:trPr>
          <w:cantSplit/>
        </w:trPr>
        <w:tc>
          <w:tcPr>
            <w:tcW w:w="2055" w:type="pct"/>
          </w:tcPr>
          <w:p w14:paraId="244C818C" w14:textId="24D293F4" w:rsidR="00C034AC" w:rsidRPr="003C47FE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6129275" w14:textId="5BF66C86" w:rsidR="00C034AC" w:rsidRPr="002E6E2F" w:rsidRDefault="00EC1992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18947A1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A8DBD02" w14:textId="0EECEA24" w:rsidR="00C034AC" w:rsidRPr="00D44CE2" w:rsidRDefault="00C034AC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2A98E78B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6F7960A" w14:textId="55A33B6C" w:rsidR="00C034AC" w:rsidRPr="00DE0AD0" w:rsidRDefault="00EC1992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2343CF9B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B803C34" w14:textId="0B0E8708" w:rsidR="00C034AC" w:rsidRPr="00D44CE2" w:rsidRDefault="00C034AC" w:rsidP="00C034A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034AC" w:rsidRPr="003C47FE" w14:paraId="52746656" w14:textId="77777777" w:rsidTr="00176203">
        <w:trPr>
          <w:cantSplit/>
        </w:trPr>
        <w:tc>
          <w:tcPr>
            <w:tcW w:w="2055" w:type="pct"/>
          </w:tcPr>
          <w:p w14:paraId="714513AC" w14:textId="6F0DC2F9" w:rsidR="00C034AC" w:rsidRPr="003C47FE" w:rsidRDefault="00C034AC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21091BE" w14:textId="2C140DDF" w:rsidR="00C034AC" w:rsidRPr="00EC1992" w:rsidRDefault="00EC1992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0B3E663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209A3EEF" w14:textId="7280077D" w:rsidR="00C034AC" w:rsidRPr="00D44CE2" w:rsidRDefault="00C034AC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586D0E92" w14:textId="77777777" w:rsidR="00C034AC" w:rsidRPr="00D44CE2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AD4D645" w14:textId="4FA50C37" w:rsidR="00C034AC" w:rsidRPr="00EC1992" w:rsidRDefault="00EC1992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22D101A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5CF72D1" w14:textId="67DD860A" w:rsidR="00C034AC" w:rsidRPr="00D44CE2" w:rsidRDefault="00C034AC" w:rsidP="00C034AC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034AC" w:rsidRPr="003C47FE" w14:paraId="1D54901F" w14:textId="77777777" w:rsidTr="00176203">
        <w:trPr>
          <w:cantSplit/>
        </w:trPr>
        <w:tc>
          <w:tcPr>
            <w:tcW w:w="2055" w:type="pct"/>
          </w:tcPr>
          <w:p w14:paraId="5686DABD" w14:textId="77777777" w:rsidR="00C034AC" w:rsidRPr="003C47FE" w:rsidRDefault="00C034AC" w:rsidP="00C034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E827B46" w14:textId="77777777" w:rsidR="00C034AC" w:rsidRPr="002E6E2F" w:rsidRDefault="00C034AC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BFF483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5141563" w14:textId="77777777" w:rsidR="00C034AC" w:rsidRPr="00D44CE2" w:rsidRDefault="00C034AC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E8561F6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E0C02E4" w14:textId="77777777" w:rsidR="00C034AC" w:rsidRPr="00DE0AD0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DD7CD94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AF67E35" w14:textId="77777777" w:rsidR="00C034AC" w:rsidRPr="00FE24B6" w:rsidRDefault="00C034AC" w:rsidP="00C034A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4AC" w:rsidRPr="003C47FE" w14:paraId="12D44E33" w14:textId="77777777" w:rsidTr="00176203">
        <w:trPr>
          <w:cantSplit/>
        </w:trPr>
        <w:tc>
          <w:tcPr>
            <w:tcW w:w="2055" w:type="pct"/>
          </w:tcPr>
          <w:p w14:paraId="5029B912" w14:textId="77777777" w:rsidR="00C034AC" w:rsidRPr="003C47FE" w:rsidRDefault="00C034AC" w:rsidP="00C034A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7" w:type="pct"/>
          </w:tcPr>
          <w:p w14:paraId="6BADD023" w14:textId="77777777" w:rsidR="00C034AC" w:rsidRPr="002E6E2F" w:rsidRDefault="00C034AC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616BE70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1947B92" w14:textId="77777777" w:rsidR="00C034AC" w:rsidRPr="00D44CE2" w:rsidRDefault="00C034AC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8556250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EA95B78" w14:textId="77777777" w:rsidR="00C034AC" w:rsidRPr="00DE0AD0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2270493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DE77084" w14:textId="77777777" w:rsidR="00C034AC" w:rsidRPr="00FE24B6" w:rsidRDefault="00C034AC" w:rsidP="00C034A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4AC" w:rsidRPr="003C47FE" w14:paraId="41323622" w14:textId="77777777" w:rsidTr="00176203">
        <w:trPr>
          <w:cantSplit/>
        </w:trPr>
        <w:tc>
          <w:tcPr>
            <w:tcW w:w="2055" w:type="pct"/>
          </w:tcPr>
          <w:p w14:paraId="75C8B09F" w14:textId="26447DA7" w:rsidR="00C034AC" w:rsidRPr="003C47FE" w:rsidRDefault="00C034AC" w:rsidP="00C034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2F2CC983" w14:textId="15CA7F45" w:rsidR="00C034AC" w:rsidRPr="009970AB" w:rsidRDefault="00B070E9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686652" w:rsidRPr="006866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</w:tcPr>
          <w:p w14:paraId="643B62E8" w14:textId="77777777" w:rsidR="00C034AC" w:rsidRPr="00C108B2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554E4096" w14:textId="3B35B9BD" w:rsidR="00C034AC" w:rsidRPr="00D44CE2" w:rsidRDefault="00B070E9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C034AC" w:rsidRPr="00997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47" w:type="pct"/>
          </w:tcPr>
          <w:p w14:paraId="3610A052" w14:textId="77777777" w:rsidR="00C034AC" w:rsidRPr="00D44CE2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6E33DDC" w14:textId="56A62CC2" w:rsidR="00C034AC" w:rsidRPr="009970AB" w:rsidRDefault="00B070E9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686652" w:rsidRPr="006866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</w:tcPr>
          <w:p w14:paraId="46C8F31E" w14:textId="77777777" w:rsidR="00C034AC" w:rsidRPr="003C47FE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2623A9B4" w14:textId="3EA92D94" w:rsidR="00C034AC" w:rsidRPr="00D44CE2" w:rsidRDefault="00B070E9" w:rsidP="00C034AC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C034AC" w:rsidRPr="00997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</w:tr>
      <w:tr w:rsidR="00C034AC" w:rsidRPr="003C47FE" w14:paraId="6136709B" w14:textId="77777777" w:rsidTr="00176203">
        <w:trPr>
          <w:cantSplit/>
        </w:trPr>
        <w:tc>
          <w:tcPr>
            <w:tcW w:w="2055" w:type="pct"/>
          </w:tcPr>
          <w:p w14:paraId="3E5384BA" w14:textId="08ACE134" w:rsidR="00C034AC" w:rsidRPr="003C47FE" w:rsidRDefault="00C034AC" w:rsidP="00C034A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37" w:type="pct"/>
            <w:tcBorders>
              <w:top w:val="double" w:sz="4" w:space="0" w:color="auto"/>
              <w:bottom w:val="double" w:sz="4" w:space="0" w:color="auto"/>
            </w:tcBorders>
          </w:tcPr>
          <w:p w14:paraId="2517AD43" w14:textId="4D5F53B7" w:rsidR="00C034AC" w:rsidRPr="009970AB" w:rsidRDefault="00B070E9" w:rsidP="00C034A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86652" w:rsidRPr="006866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6" w:type="pct"/>
          </w:tcPr>
          <w:p w14:paraId="185EA714" w14:textId="77777777" w:rsidR="00C034AC" w:rsidRPr="009970AB" w:rsidRDefault="00C034AC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14:paraId="023C658A" w14:textId="42AEE0C4" w:rsidR="00C034AC" w:rsidRPr="009970AB" w:rsidRDefault="00B070E9" w:rsidP="00C034A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034AC" w:rsidRPr="00997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</w:tcPr>
          <w:p w14:paraId="6210063E" w14:textId="77777777" w:rsidR="00C034AC" w:rsidRPr="009970AB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1BCC71B0" w14:textId="029F190C" w:rsidR="00C034AC" w:rsidRPr="009970AB" w:rsidRDefault="00B070E9" w:rsidP="00C034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86652" w:rsidRPr="006866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7" w:type="pct"/>
          </w:tcPr>
          <w:p w14:paraId="0D322C68" w14:textId="77777777" w:rsidR="00C034AC" w:rsidRPr="009970AB" w:rsidRDefault="00C034AC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58DE3F7C" w14:textId="7815B546" w:rsidR="00C034AC" w:rsidRPr="009970AB" w:rsidRDefault="00B070E9" w:rsidP="00C034AC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034AC" w:rsidRPr="00997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008ACE1E" w14:textId="77777777" w:rsidR="00296F27" w:rsidRDefault="00296F27" w:rsidP="00296F27">
      <w:pPr>
        <w:pStyle w:val="FSBlank"/>
        <w:rPr>
          <w:sz w:val="30"/>
          <w:szCs w:val="30"/>
        </w:rPr>
      </w:pPr>
    </w:p>
    <w:p w14:paraId="1687A02C" w14:textId="42E6D931" w:rsidR="00296F27" w:rsidRDefault="00296F27" w:rsidP="00EC6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ข้อมูลเกี่ยวกับสัญญาเช่าเปิดเผยในหมายเหตุประกอบงบการเงินข้อ </w:t>
      </w:r>
      <w:r w:rsidR="00B070E9" w:rsidRPr="00B070E9">
        <w:rPr>
          <w:rFonts w:ascii="Angsana New" w:hAnsi="Angsana New"/>
          <w:sz w:val="30"/>
          <w:szCs w:val="30"/>
        </w:rPr>
        <w:t>13</w:t>
      </w:r>
      <w:r w:rsidR="00EC6B7E">
        <w:rPr>
          <w:rFonts w:ascii="Angsana New" w:hAnsi="Angsana New"/>
          <w:sz w:val="30"/>
          <w:szCs w:val="30"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6D63CA" w:rsidRPr="003C47FE" w14:paraId="7A18ECCA" w14:textId="77777777" w:rsidTr="00176203">
        <w:trPr>
          <w:cantSplit/>
        </w:trPr>
        <w:tc>
          <w:tcPr>
            <w:tcW w:w="2055" w:type="pct"/>
          </w:tcPr>
          <w:p w14:paraId="6C1876C6" w14:textId="77777777" w:rsidR="006D63CA" w:rsidRPr="003C47FE" w:rsidRDefault="006D63CA" w:rsidP="006D63C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1916C04" w14:textId="22CA3372" w:rsidR="006D63CA" w:rsidRPr="00884D6D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2E98016" w14:textId="77777777" w:rsidR="006D63CA" w:rsidRPr="003C47FE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12E3B366" w14:textId="1F1198FD" w:rsidR="006D63CA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4466021B" w14:textId="77777777" w:rsidR="006D63CA" w:rsidRPr="003C47FE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86BAC8A" w14:textId="77777777" w:rsidR="006D63CA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5C6DEBB" w14:textId="77777777" w:rsidR="006D63CA" w:rsidRPr="003C47FE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5B9967" w14:textId="77777777" w:rsidR="006D63CA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63CA" w:rsidRPr="003C47FE" w14:paraId="370E26B4" w14:textId="77777777" w:rsidTr="00176203">
        <w:trPr>
          <w:cantSplit/>
        </w:trPr>
        <w:tc>
          <w:tcPr>
            <w:tcW w:w="2055" w:type="pct"/>
          </w:tcPr>
          <w:p w14:paraId="29410290" w14:textId="77777777" w:rsidR="006D63CA" w:rsidRPr="003C47FE" w:rsidRDefault="006D63CA" w:rsidP="006D63C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E0C077C" w14:textId="42246E9C" w:rsidR="006D63CA" w:rsidRPr="00884D6D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E87EA39" w14:textId="77777777" w:rsidR="006D63CA" w:rsidRPr="003C47FE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F31862A" w14:textId="0126EED4" w:rsidR="006D63CA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59F4E408" w14:textId="77777777" w:rsidR="006D63CA" w:rsidRPr="003C47FE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2DCDA9A" w14:textId="77777777" w:rsidR="006D63CA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DBB1BAB" w14:textId="77777777" w:rsidR="006D63CA" w:rsidRPr="003C47FE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E211ACE" w14:textId="77777777" w:rsidR="006D63CA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63CA" w:rsidRPr="003C47FE" w14:paraId="690D8DF3" w14:textId="77777777" w:rsidTr="00176203">
        <w:trPr>
          <w:cantSplit/>
        </w:trPr>
        <w:tc>
          <w:tcPr>
            <w:tcW w:w="2055" w:type="pct"/>
          </w:tcPr>
          <w:p w14:paraId="34EFA760" w14:textId="77777777" w:rsidR="006D63CA" w:rsidRPr="003C47FE" w:rsidRDefault="006D63CA" w:rsidP="006D63C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8F4DB80" w14:textId="0AB43A7B" w:rsidR="006D63CA" w:rsidRPr="00884D6D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4959E3C" w14:textId="77777777" w:rsidR="006D63CA" w:rsidRPr="003C47FE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AE42A61" w14:textId="4DA4ECBB" w:rsidR="006D63CA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2E3AA920" w14:textId="77777777" w:rsidR="006D63CA" w:rsidRPr="003C47FE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B76FAF5" w14:textId="77777777" w:rsidR="006D63CA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E8643AC" w14:textId="77777777" w:rsidR="006D63CA" w:rsidRPr="003C47FE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FDEFFF1" w14:textId="77777777" w:rsidR="006D63CA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63CA" w:rsidRPr="003C47FE" w14:paraId="3B26F299" w14:textId="77777777" w:rsidTr="00176203">
        <w:trPr>
          <w:cantSplit/>
        </w:trPr>
        <w:tc>
          <w:tcPr>
            <w:tcW w:w="2055" w:type="pct"/>
          </w:tcPr>
          <w:p w14:paraId="480B9578" w14:textId="77777777" w:rsidR="006D63CA" w:rsidRPr="003C47FE" w:rsidRDefault="006D63CA" w:rsidP="006D63C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F71EF89" w14:textId="69F7B441" w:rsidR="006D63CA" w:rsidRPr="00884D6D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0FF5DE5" w14:textId="77777777" w:rsidR="006D63CA" w:rsidRPr="003C47FE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FC1EF3C" w14:textId="56F226E0" w:rsidR="006D63CA" w:rsidRPr="00884D6D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7E03B0DA" w14:textId="77777777" w:rsidR="006D63CA" w:rsidRPr="003C47FE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6EA4964D" w14:textId="77777777" w:rsidR="006D63CA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0DAF" w:rsidRPr="003C47FE" w14:paraId="3D3EE3F6" w14:textId="77777777" w:rsidTr="00176203">
        <w:trPr>
          <w:cantSplit/>
        </w:trPr>
        <w:tc>
          <w:tcPr>
            <w:tcW w:w="2055" w:type="pct"/>
          </w:tcPr>
          <w:p w14:paraId="60359D57" w14:textId="4BE64261" w:rsidR="00230DAF" w:rsidRPr="00462575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070E9"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</w:tcPr>
          <w:p w14:paraId="03E1F092" w14:textId="47AE7834" w:rsidR="00230DAF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0DD6BBFA" w14:textId="77777777"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1F61C5F" w14:textId="5C6BD514" w:rsidR="00230DAF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9AB24FA" w14:textId="77777777"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5B67B11" w14:textId="231E4661" w:rsidR="00230DAF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49C0967" w14:textId="77777777"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21802C" w14:textId="6418F6C7" w:rsidR="00230DAF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30DAF" w:rsidRPr="003C47FE" w14:paraId="0817D737" w14:textId="77777777" w:rsidTr="00176203">
        <w:trPr>
          <w:cantSplit/>
        </w:trPr>
        <w:tc>
          <w:tcPr>
            <w:tcW w:w="2055" w:type="pct"/>
          </w:tcPr>
          <w:p w14:paraId="30BC3540" w14:textId="77777777" w:rsidR="00230DAF" w:rsidRPr="003C47FE" w:rsidRDefault="00230DAF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3F53ACC5" w14:textId="77777777"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0DAF" w:rsidRPr="003C47FE" w14:paraId="176D7BD6" w14:textId="77777777" w:rsidTr="00176203">
        <w:trPr>
          <w:cantSplit/>
        </w:trPr>
        <w:tc>
          <w:tcPr>
            <w:tcW w:w="2055" w:type="pct"/>
          </w:tcPr>
          <w:p w14:paraId="15A7FDB3" w14:textId="77777777" w:rsidR="00230DAF" w:rsidRPr="00462575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4625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637" w:type="pct"/>
          </w:tcPr>
          <w:p w14:paraId="68BC6FA7" w14:textId="77777777" w:rsidR="00230DAF" w:rsidRPr="00D12EE6" w:rsidRDefault="00230DAF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6" w:type="pct"/>
          </w:tcPr>
          <w:p w14:paraId="20143947" w14:textId="77777777" w:rsidR="00230DAF" w:rsidRPr="00D12EE6" w:rsidRDefault="00230DAF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" w:type="pct"/>
          </w:tcPr>
          <w:p w14:paraId="42E629F1" w14:textId="77777777" w:rsidR="00230DAF" w:rsidRPr="00D12EE6" w:rsidRDefault="00230DAF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7" w:type="pct"/>
          </w:tcPr>
          <w:p w14:paraId="12E3D187" w14:textId="77777777" w:rsidR="00230DAF" w:rsidRPr="00D12EE6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</w:tcPr>
          <w:p w14:paraId="48E9ECC1" w14:textId="77777777" w:rsidR="00230DAF" w:rsidRPr="00D12EE6" w:rsidRDefault="00230DAF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7" w:type="pct"/>
          </w:tcPr>
          <w:p w14:paraId="512C713E" w14:textId="77777777" w:rsidR="00230DAF" w:rsidRPr="00D12EE6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31013C27" w14:textId="77777777" w:rsidR="00230DAF" w:rsidRPr="00D12EE6" w:rsidRDefault="00230DAF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6D63CA" w:rsidRPr="003C47FE" w14:paraId="72623211" w14:textId="77777777" w:rsidTr="00176203">
        <w:trPr>
          <w:cantSplit/>
        </w:trPr>
        <w:tc>
          <w:tcPr>
            <w:tcW w:w="2055" w:type="pct"/>
          </w:tcPr>
          <w:p w14:paraId="5E348826" w14:textId="77777777" w:rsidR="006D63CA" w:rsidRPr="00462575" w:rsidRDefault="006D63CA" w:rsidP="006D63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2057F79E" w14:textId="4AB57F21" w:rsidR="006D63CA" w:rsidRPr="00D12EE6" w:rsidRDefault="00B070E9" w:rsidP="006D63C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F009DD" w:rsidRPr="00F009D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146" w:type="pct"/>
          </w:tcPr>
          <w:p w14:paraId="69C32BC2" w14:textId="77777777" w:rsidR="006D63CA" w:rsidRPr="00D12EE6" w:rsidRDefault="006D63CA" w:rsidP="006D63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" w:type="pct"/>
          </w:tcPr>
          <w:p w14:paraId="7F7296A0" w14:textId="63EEFD95" w:rsidR="006D63CA" w:rsidRPr="008E14D7" w:rsidRDefault="00B070E9" w:rsidP="006D63C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6D63CA" w:rsidRPr="00221D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999</w:t>
            </w:r>
          </w:p>
        </w:tc>
        <w:tc>
          <w:tcPr>
            <w:tcW w:w="147" w:type="pct"/>
          </w:tcPr>
          <w:p w14:paraId="6A098091" w14:textId="77777777" w:rsidR="006D63CA" w:rsidRPr="008E14D7" w:rsidRDefault="006D63CA" w:rsidP="006D63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0996320A" w14:textId="75934ACF" w:rsidR="006D63CA" w:rsidRPr="008E14D7" w:rsidRDefault="00B070E9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20</w:t>
            </w:r>
            <w:r w:rsidR="00F009DD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147" w:type="pct"/>
          </w:tcPr>
          <w:p w14:paraId="620A6AAB" w14:textId="77777777" w:rsidR="006D63CA" w:rsidRPr="008E14D7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AB1570" w14:textId="5FA0F9E1" w:rsidR="006D63CA" w:rsidRPr="008E14D7" w:rsidRDefault="00B070E9" w:rsidP="006D63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6D63CA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</w:tr>
      <w:tr w:rsidR="006D63CA" w:rsidRPr="003C47FE" w14:paraId="234107C0" w14:textId="77777777" w:rsidTr="00176203">
        <w:trPr>
          <w:cantSplit/>
        </w:trPr>
        <w:tc>
          <w:tcPr>
            <w:tcW w:w="2055" w:type="pct"/>
          </w:tcPr>
          <w:p w14:paraId="3C27A1D9" w14:textId="77777777" w:rsidR="006D63CA" w:rsidRPr="00462575" w:rsidRDefault="006D63CA" w:rsidP="006D63C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637" w:type="pct"/>
          </w:tcPr>
          <w:p w14:paraId="5778DC6B" w14:textId="77777777" w:rsidR="006D63CA" w:rsidRPr="00D12EE6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52ACE5DD" w14:textId="77777777" w:rsidR="006D63CA" w:rsidRPr="00D12EE6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8" w:type="pct"/>
          </w:tcPr>
          <w:p w14:paraId="4DFB25D4" w14:textId="77777777" w:rsidR="006D63CA" w:rsidRPr="008E14D7" w:rsidRDefault="006D63CA" w:rsidP="006D63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6E707FD" w14:textId="77777777" w:rsidR="006D63CA" w:rsidRPr="008E14D7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82A43CF" w14:textId="77777777" w:rsidR="006D63CA" w:rsidRPr="008E14D7" w:rsidRDefault="006D63C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878404D" w14:textId="77777777" w:rsidR="006D63CA" w:rsidRPr="008E14D7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47BD96" w14:textId="77777777" w:rsidR="006D63CA" w:rsidRPr="008E14D7" w:rsidRDefault="006D63CA" w:rsidP="006D63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3CA" w:rsidRPr="003C47FE" w14:paraId="09D0D86B" w14:textId="77777777" w:rsidTr="00176203">
        <w:trPr>
          <w:cantSplit/>
        </w:trPr>
        <w:tc>
          <w:tcPr>
            <w:tcW w:w="2055" w:type="pct"/>
          </w:tcPr>
          <w:p w14:paraId="10D30594" w14:textId="77777777" w:rsidR="006D63CA" w:rsidRDefault="006D63CA" w:rsidP="006D63C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อสังหาริมทรัพย์เพื่อการลงทุนที่มี</w:t>
            </w:r>
          </w:p>
          <w:p w14:paraId="0A89B46B" w14:textId="77777777" w:rsidR="006D63CA" w:rsidRPr="00462575" w:rsidRDefault="006D63CA" w:rsidP="006D63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3E06E792" w14:textId="77777777" w:rsidR="00F009DD" w:rsidRDefault="00F009DD" w:rsidP="006D63C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4C54461" w14:textId="09A42036" w:rsidR="006D63CA" w:rsidRPr="00E754DD" w:rsidRDefault="00814E80" w:rsidP="006D63C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F009DD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146" w:type="pct"/>
          </w:tcPr>
          <w:p w14:paraId="4EDD3CB1" w14:textId="77777777" w:rsidR="006D63CA" w:rsidRPr="00D12EE6" w:rsidRDefault="006D63CA" w:rsidP="006D63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" w:type="pct"/>
          </w:tcPr>
          <w:p w14:paraId="72DECFF6" w14:textId="77777777" w:rsidR="006D63CA" w:rsidRPr="00E754DD" w:rsidRDefault="006D63CA" w:rsidP="006D63C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577F48F" w14:textId="7332DD09" w:rsidR="006D63CA" w:rsidRPr="008E14D7" w:rsidRDefault="00814E80" w:rsidP="006D63C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D63CA" w:rsidRPr="00E754DD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47" w:type="pct"/>
          </w:tcPr>
          <w:p w14:paraId="75EDFEAB" w14:textId="77777777" w:rsidR="006D63CA" w:rsidRPr="008E14D7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7532E41" w14:textId="77777777" w:rsidR="00F009DD" w:rsidRDefault="00F009DD" w:rsidP="006D63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FBD0D12" w14:textId="27D82B64" w:rsidR="006D63CA" w:rsidRPr="008E14D7" w:rsidRDefault="00814E80" w:rsidP="006D63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F009D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147" w:type="pct"/>
          </w:tcPr>
          <w:p w14:paraId="12AB5963" w14:textId="77777777" w:rsidR="006D63CA" w:rsidRPr="008E14D7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4E36B9B" w14:textId="77777777" w:rsidR="006D63CA" w:rsidRDefault="006D63CA" w:rsidP="006D63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C5BD396" w14:textId="72285EC6" w:rsidR="006D63CA" w:rsidRPr="008E14D7" w:rsidRDefault="00814E80" w:rsidP="006D63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6D63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</w:tr>
      <w:tr w:rsidR="006D63CA" w:rsidRPr="003C47FE" w14:paraId="2EF51500" w14:textId="77777777" w:rsidTr="00176203">
        <w:trPr>
          <w:cantSplit/>
        </w:trPr>
        <w:tc>
          <w:tcPr>
            <w:tcW w:w="2055" w:type="pct"/>
          </w:tcPr>
          <w:p w14:paraId="2C0B39D1" w14:textId="77777777" w:rsidR="006D63CA" w:rsidRDefault="006D63CA" w:rsidP="006D63C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8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อสังหาริมทรัพย์เพื่อการลงทุนที่ไม่มี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14:paraId="45B5E290" w14:textId="77777777" w:rsidR="006D63CA" w:rsidRPr="00462575" w:rsidRDefault="006D63CA" w:rsidP="006D63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25C918DE" w14:textId="77777777" w:rsidR="00542D3B" w:rsidRDefault="00542D3B" w:rsidP="006D63C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568A824" w14:textId="297E5114" w:rsidR="006D63CA" w:rsidRPr="00E754DD" w:rsidRDefault="00B070E9" w:rsidP="006D63C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42D3B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146" w:type="pct"/>
          </w:tcPr>
          <w:p w14:paraId="0B074460" w14:textId="77777777" w:rsidR="006D63CA" w:rsidRPr="00D12EE6" w:rsidRDefault="006D63CA" w:rsidP="006D63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" w:type="pct"/>
          </w:tcPr>
          <w:p w14:paraId="6A3D61A5" w14:textId="77777777" w:rsidR="006D63CA" w:rsidRPr="00E754DD" w:rsidRDefault="006D63CA" w:rsidP="006D63C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8E1AA1B" w14:textId="3E905EB3" w:rsidR="006D63CA" w:rsidRPr="008E14D7" w:rsidRDefault="00814E80" w:rsidP="006D63C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14:paraId="44478F4C" w14:textId="77777777" w:rsidR="006D63CA" w:rsidRPr="008E14D7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2F3D14F" w14:textId="77777777" w:rsidR="00542D3B" w:rsidRDefault="00542D3B" w:rsidP="006D63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524DBF" w14:textId="0E5C92FC" w:rsidR="006D63CA" w:rsidRPr="008E14D7" w:rsidRDefault="00B070E9" w:rsidP="006D63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42D3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47" w:type="pct"/>
          </w:tcPr>
          <w:p w14:paraId="6C7D5FF1" w14:textId="77777777" w:rsidR="006D63CA" w:rsidRPr="008E14D7" w:rsidRDefault="006D63C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0C8AC9" w14:textId="77777777" w:rsidR="006D63CA" w:rsidRDefault="006D63CA" w:rsidP="006D63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1D1213D" w14:textId="34C908AF" w:rsidR="006D63CA" w:rsidRPr="008E14D7" w:rsidRDefault="00814E80" w:rsidP="006D63C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0B3373CD" w14:textId="77777777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4FEE27EF" w14:textId="4755C9C8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A1EBE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ประกอบด้วยที่ดิน โรงงาน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Pr="007A1EBE">
        <w:rPr>
          <w:rFonts w:ascii="Angsana New" w:hAnsi="Angsana New"/>
          <w:sz w:val="30"/>
          <w:szCs w:val="30"/>
          <w:cs/>
        </w:rPr>
        <w:t>ศูนย์การค้า</w:t>
      </w:r>
      <w:r w:rsidRPr="007A1EBE">
        <w:rPr>
          <w:rFonts w:ascii="Angsana New" w:hAnsi="Angsana New" w:hint="cs"/>
          <w:sz w:val="30"/>
          <w:szCs w:val="30"/>
          <w:cs/>
        </w:rPr>
        <w:t>และอาคารที่พักอาศัย</w:t>
      </w:r>
      <w:r w:rsidRPr="007A1EBE">
        <w:rPr>
          <w:rFonts w:ascii="Angsana New" w:hAnsi="Angsana New"/>
          <w:sz w:val="30"/>
          <w:szCs w:val="30"/>
          <w:cs/>
        </w:rPr>
        <w:t>ให้เช่า สัญญาเช่า</w:t>
      </w:r>
      <w:r w:rsidR="00AF1D2C">
        <w:rPr>
          <w:rFonts w:ascii="Angsana New" w:hAnsi="Angsana New"/>
          <w:sz w:val="30"/>
          <w:szCs w:val="30"/>
        </w:rPr>
        <w:br/>
      </w:r>
      <w:r w:rsidRPr="007A1EBE">
        <w:rPr>
          <w:rFonts w:ascii="Angsana New" w:hAnsi="Angsana New"/>
          <w:sz w:val="30"/>
          <w:szCs w:val="30"/>
          <w:cs/>
        </w:rPr>
        <w:t>ไม่สามารถบอกเลิกได้เป็นระยะเวลา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Pr="007A1EB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3</w:t>
      </w:r>
      <w:r w:rsidRPr="007A1EBE">
        <w:rPr>
          <w:rFonts w:ascii="Angsana New" w:hAnsi="Angsana New"/>
          <w:sz w:val="30"/>
          <w:szCs w:val="30"/>
          <w:cs/>
        </w:rPr>
        <w:t xml:space="preserve"> ปี การต่อ</w:t>
      </w:r>
      <w:r>
        <w:rPr>
          <w:rFonts w:ascii="Angsana New" w:hAnsi="Angsana New" w:hint="cs"/>
          <w:sz w:val="30"/>
          <w:szCs w:val="30"/>
          <w:cs/>
        </w:rPr>
        <w:t>อายุ</w:t>
      </w:r>
      <w:r w:rsidRPr="007A1EBE">
        <w:rPr>
          <w:rFonts w:ascii="Angsana New" w:hAnsi="Angsana New"/>
          <w:sz w:val="30"/>
          <w:szCs w:val="30"/>
          <w:cs/>
        </w:rPr>
        <w:t>สัญญาจะเป็นไปตามการต่อรองกับผู้เช่า ทั้งนี้ไม่มีค่าเช่า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7A1EBE">
        <w:rPr>
          <w:rFonts w:ascii="Angsana New" w:hAnsi="Angsana New"/>
          <w:sz w:val="30"/>
          <w:szCs w:val="30"/>
          <w:cs/>
        </w:rPr>
        <w:t>ที่อาจเกิดขึ้น</w:t>
      </w:r>
    </w:p>
    <w:p w14:paraId="7E7ED8F5" w14:textId="77777777" w:rsidR="00230DAF" w:rsidRPr="005F74E4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35626BD" w14:textId="56CC876D" w:rsidR="00230DAF" w:rsidRPr="00BC7D0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70D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Pr="00870D98">
        <w:rPr>
          <w:rFonts w:ascii="Angsana New" w:hAnsi="Angsana New"/>
          <w:sz w:val="30"/>
          <w:szCs w:val="30"/>
        </w:rPr>
        <w:t xml:space="preserve"> </w:t>
      </w:r>
      <w:r w:rsidRPr="00870D98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Pr="00870D98">
        <w:rPr>
          <w:rFonts w:ascii="Angsana New" w:hAnsi="Angsana New"/>
          <w:sz w:val="30"/>
          <w:szCs w:val="30"/>
          <w:cs/>
        </w:rPr>
        <w:t xml:space="preserve"> ศูนย์การค้าให้เช่าซึ่งมีราคาทุน </w:t>
      </w:r>
      <w:r w:rsidR="00B070E9" w:rsidRPr="00B070E9">
        <w:rPr>
          <w:rFonts w:ascii="Angsana New" w:hAnsi="Angsana New"/>
          <w:sz w:val="30"/>
          <w:szCs w:val="30"/>
        </w:rPr>
        <w:t>21</w:t>
      </w:r>
      <w:r w:rsidR="00814E80" w:rsidRPr="00814E80">
        <w:rPr>
          <w:rFonts w:ascii="Angsana New" w:hAnsi="Angsana New"/>
          <w:sz w:val="30"/>
          <w:szCs w:val="30"/>
        </w:rPr>
        <w:t>6</w:t>
      </w:r>
      <w:r w:rsidR="00213C9D">
        <w:rPr>
          <w:rFonts w:ascii="Angsana New" w:hAnsi="Angsana New"/>
          <w:sz w:val="30"/>
          <w:szCs w:val="30"/>
        </w:rPr>
        <w:t>.</w:t>
      </w:r>
      <w:r w:rsidR="00814E80" w:rsidRPr="00814E80">
        <w:rPr>
          <w:rFonts w:ascii="Angsana New" w:hAnsi="Angsana New"/>
          <w:sz w:val="30"/>
          <w:szCs w:val="30"/>
        </w:rPr>
        <w:t>5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Pr="00870D98">
        <w:rPr>
          <w:rFonts w:ascii="Angsana New" w:hAnsi="Angsana New"/>
          <w:sz w:val="30"/>
          <w:szCs w:val="30"/>
        </w:rPr>
        <w:t xml:space="preserve"> </w:t>
      </w:r>
      <w:r w:rsidRPr="00870D98">
        <w:rPr>
          <w:rFonts w:ascii="Angsana New" w:hAnsi="Angsana New"/>
          <w:sz w:val="30"/>
          <w:szCs w:val="30"/>
          <w:cs/>
        </w:rPr>
        <w:t>ล้านบาท และค่าเสื่อมราคาสะสม</w:t>
      </w:r>
      <w:r w:rsidRPr="00870D98">
        <w:rPr>
          <w:rFonts w:ascii="Angsana New" w:hAnsi="Angsana New"/>
          <w:sz w:val="30"/>
          <w:szCs w:val="30"/>
        </w:rPr>
        <w:t xml:space="preserve"> </w:t>
      </w:r>
      <w:r w:rsidR="00814E80" w:rsidRPr="00814E80">
        <w:rPr>
          <w:rFonts w:ascii="Angsana New" w:hAnsi="Angsana New"/>
          <w:sz w:val="30"/>
          <w:szCs w:val="30"/>
        </w:rPr>
        <w:t>57</w:t>
      </w:r>
      <w:r w:rsidR="00FE4B70">
        <w:rPr>
          <w:rFonts w:ascii="Angsana New" w:hAnsi="Angsana New"/>
          <w:sz w:val="30"/>
          <w:szCs w:val="30"/>
        </w:rPr>
        <w:t>.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="00814E80" w:rsidRPr="00814E80">
        <w:rPr>
          <w:rFonts w:ascii="Angsana New" w:hAnsi="Angsana New"/>
          <w:sz w:val="30"/>
          <w:szCs w:val="30"/>
        </w:rPr>
        <w:t>9</w:t>
      </w:r>
      <w:r w:rsidR="006D63CA" w:rsidRPr="00870D98">
        <w:rPr>
          <w:rFonts w:ascii="Angsana New" w:hAnsi="Angsana New"/>
          <w:sz w:val="30"/>
          <w:szCs w:val="30"/>
          <w:cs/>
        </w:rPr>
        <w:t xml:space="preserve"> </w:t>
      </w:r>
      <w:r w:rsidRPr="00870D98">
        <w:rPr>
          <w:rFonts w:ascii="Angsana New" w:hAnsi="Angsana New"/>
          <w:sz w:val="30"/>
          <w:szCs w:val="30"/>
          <w:cs/>
        </w:rPr>
        <w:t>ล้านบาท</w:t>
      </w:r>
      <w:r w:rsidRPr="00870D98">
        <w:rPr>
          <w:rFonts w:ascii="Angsana New" w:hAnsi="Angsana New"/>
          <w:sz w:val="30"/>
          <w:szCs w:val="30"/>
        </w:rPr>
        <w:t xml:space="preserve"> </w:t>
      </w:r>
      <w:r w:rsidRPr="00870D98">
        <w:rPr>
          <w:rFonts w:ascii="Angsana New" w:hAnsi="Angsana New" w:hint="cs"/>
          <w:sz w:val="30"/>
          <w:szCs w:val="30"/>
          <w:cs/>
        </w:rPr>
        <w:t xml:space="preserve">อาคารที่พักอาศัยให้เช่าซึ่งมีราคาทุน </w:t>
      </w:r>
      <w:r w:rsidR="00814E80" w:rsidRPr="00814E80">
        <w:rPr>
          <w:rFonts w:ascii="Angsana New" w:hAnsi="Angsana New"/>
          <w:sz w:val="30"/>
          <w:szCs w:val="30"/>
        </w:rPr>
        <w:t>88</w:t>
      </w:r>
      <w:r w:rsidR="00682613">
        <w:rPr>
          <w:rFonts w:ascii="Angsana New" w:hAnsi="Angsana New"/>
          <w:sz w:val="30"/>
          <w:szCs w:val="30"/>
        </w:rPr>
        <w:t>.</w:t>
      </w:r>
      <w:r w:rsidR="00814E80" w:rsidRPr="00814E80">
        <w:rPr>
          <w:rFonts w:ascii="Angsana New" w:hAnsi="Angsana New"/>
          <w:sz w:val="30"/>
          <w:szCs w:val="30"/>
        </w:rPr>
        <w:t>7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="006D63CA" w:rsidRPr="00870D98">
        <w:rPr>
          <w:rFonts w:ascii="Angsana New" w:hAnsi="Angsana New" w:hint="cs"/>
          <w:sz w:val="30"/>
          <w:szCs w:val="30"/>
          <w:cs/>
        </w:rPr>
        <w:t xml:space="preserve"> </w:t>
      </w:r>
      <w:r w:rsidRPr="00870D98">
        <w:rPr>
          <w:rFonts w:ascii="Angsana New" w:hAnsi="Angsana New" w:hint="cs"/>
          <w:sz w:val="30"/>
          <w:szCs w:val="30"/>
          <w:cs/>
        </w:rPr>
        <w:t>ล้านบาท</w:t>
      </w:r>
      <w:r w:rsidRPr="00870D98">
        <w:rPr>
          <w:rFonts w:ascii="Angsana New" w:hAnsi="Angsana New"/>
          <w:sz w:val="30"/>
          <w:szCs w:val="30"/>
        </w:rPr>
        <w:t xml:space="preserve"> </w:t>
      </w:r>
      <w:r w:rsidRPr="00870D98">
        <w:rPr>
          <w:rFonts w:ascii="Angsana New" w:hAnsi="Angsana New" w:hint="cs"/>
          <w:sz w:val="30"/>
          <w:szCs w:val="30"/>
          <w:cs/>
        </w:rPr>
        <w:t xml:space="preserve">และค่าเสื่อมราคาสะสม </w:t>
      </w:r>
      <w:r w:rsidR="00814E80" w:rsidRPr="00814E80">
        <w:rPr>
          <w:rFonts w:ascii="Angsana New" w:hAnsi="Angsana New"/>
          <w:sz w:val="30"/>
          <w:szCs w:val="30"/>
        </w:rPr>
        <w:t>7</w:t>
      </w:r>
      <w:r w:rsidR="00682613">
        <w:rPr>
          <w:rFonts w:ascii="Angsana New" w:hAnsi="Angsana New"/>
          <w:sz w:val="30"/>
          <w:szCs w:val="30"/>
        </w:rPr>
        <w:t>.</w:t>
      </w:r>
      <w:r w:rsidR="00814E80" w:rsidRPr="00814E80">
        <w:rPr>
          <w:rFonts w:ascii="Angsana New" w:hAnsi="Angsana New"/>
          <w:sz w:val="30"/>
          <w:szCs w:val="30"/>
        </w:rPr>
        <w:t>79</w:t>
      </w:r>
      <w:r w:rsidR="006D63CA" w:rsidRPr="00870D98">
        <w:rPr>
          <w:rFonts w:ascii="Angsana New" w:hAnsi="Angsana New" w:hint="cs"/>
          <w:sz w:val="30"/>
          <w:szCs w:val="30"/>
          <w:cs/>
        </w:rPr>
        <w:t xml:space="preserve"> </w:t>
      </w:r>
      <w:r w:rsidRPr="00870D98">
        <w:rPr>
          <w:rFonts w:ascii="Angsana New" w:hAnsi="Angsana New" w:hint="cs"/>
          <w:sz w:val="30"/>
          <w:szCs w:val="30"/>
          <w:cs/>
        </w:rPr>
        <w:t>ล้านบาท ศูนย์การค้าและอาคาร</w:t>
      </w:r>
      <w:r w:rsidRPr="00870D98">
        <w:rPr>
          <w:rFonts w:ascii="Angsana New" w:hAnsi="Angsana New"/>
          <w:sz w:val="30"/>
          <w:szCs w:val="30"/>
          <w:cs/>
        </w:rPr>
        <w:br/>
      </w:r>
      <w:r w:rsidRPr="00870D98">
        <w:rPr>
          <w:rFonts w:ascii="Angsana New" w:hAnsi="Angsana New" w:hint="cs"/>
          <w:sz w:val="30"/>
          <w:szCs w:val="30"/>
          <w:cs/>
        </w:rPr>
        <w:t>ที่พักอาศัยให้เช่าดังกล่าว</w:t>
      </w:r>
      <w:r w:rsidRPr="00870D98">
        <w:rPr>
          <w:rFonts w:ascii="Angsana New" w:hAnsi="Angsana New"/>
          <w:sz w:val="30"/>
          <w:szCs w:val="30"/>
          <w:cs/>
        </w:rPr>
        <w:t>ยังมีพื้นที่เช่าบางส่วนว่างอยู่ ปัจจัยดังกล่าวเป็นข้อบ่งชี้ของการด้อยค่า</w:t>
      </w:r>
      <w:r w:rsidRPr="00BC7D0F">
        <w:rPr>
          <w:rFonts w:ascii="Angsana New" w:hAnsi="Angsana New"/>
          <w:sz w:val="30"/>
          <w:szCs w:val="30"/>
        </w:rPr>
        <w:t xml:space="preserve"> </w:t>
      </w:r>
    </w:p>
    <w:p w14:paraId="7B1904B0" w14:textId="77777777" w:rsidR="00230DAF" w:rsidRPr="00BC7D0F" w:rsidRDefault="00230DAF" w:rsidP="00230DAF">
      <w:pPr>
        <w:pStyle w:val="FSBlank"/>
        <w:rPr>
          <w:sz w:val="30"/>
          <w:szCs w:val="30"/>
        </w:rPr>
      </w:pPr>
    </w:p>
    <w:p w14:paraId="6849FCA7" w14:textId="4D7FFA42" w:rsidR="00230DAF" w:rsidRPr="00982B74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C7D0F">
        <w:rPr>
          <w:rFonts w:ascii="Angsana New" w:hAnsi="Angsana New"/>
          <w:sz w:val="30"/>
          <w:szCs w:val="30"/>
          <w:cs/>
        </w:rPr>
        <w:t>ผู้บริหาร</w:t>
      </w:r>
      <w:r w:rsidRPr="00BC7D0F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BC7D0F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BC7D0F">
        <w:rPr>
          <w:rFonts w:ascii="Angsana New" w:hAnsi="Angsana New" w:hint="cs"/>
          <w:sz w:val="30"/>
          <w:szCs w:val="30"/>
          <w:cs/>
        </w:rPr>
        <w:t xml:space="preserve">ของอสังหาริมทรัพย์เพื่อการลงทุนที่มีข้อบ่งชี้ของการด้อยค่า </w:t>
      </w:r>
      <w:r w:rsidRPr="00BC7D0F">
        <w:rPr>
          <w:rFonts w:ascii="Angsana New" w:hAnsi="Angsana New"/>
          <w:sz w:val="30"/>
          <w:szCs w:val="30"/>
          <w:cs/>
        </w:rPr>
        <w:t>โดยการกำหนดมูลค่าที่คาดว่าจะได้รับคืนจากมูลค่า</w:t>
      </w:r>
      <w:r w:rsidRPr="00BC7D0F">
        <w:rPr>
          <w:rFonts w:ascii="Angsana New" w:hAnsi="Angsana New" w:hint="cs"/>
          <w:sz w:val="30"/>
          <w:szCs w:val="30"/>
          <w:cs/>
        </w:rPr>
        <w:t xml:space="preserve">จากการใช้ของศูนย์การค้าและอาคารที่พักอาศัยให้เช่าซึ่งเป็นหน่วยของสินทรัพย์ที่ก่อให้เกิดเงินสด โดยวิธีประมาณการคิดลดกระแสเงินสดในอนาคต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B070E9" w:rsidRPr="00B070E9">
        <w:rPr>
          <w:rFonts w:ascii="Angsana New" w:hAnsi="Angsana New"/>
          <w:sz w:val="30"/>
          <w:szCs w:val="30"/>
        </w:rPr>
        <w:t>11</w:t>
      </w:r>
      <w:r w:rsidRPr="00BC7D0F">
        <w:rPr>
          <w:rFonts w:ascii="Angsana New" w:hAnsi="Angsana New" w:hint="cs"/>
          <w:sz w:val="30"/>
          <w:szCs w:val="30"/>
          <w:cs/>
        </w:rPr>
        <w:t xml:space="preserve"> สำหรับศูนย์การค้าให้เช่าและร้อยละ </w:t>
      </w:r>
      <w:r w:rsidR="00B070E9" w:rsidRPr="00B070E9">
        <w:rPr>
          <w:rFonts w:ascii="Angsana New" w:hAnsi="Angsana New"/>
          <w:sz w:val="30"/>
          <w:szCs w:val="30"/>
        </w:rPr>
        <w:t>10</w:t>
      </w:r>
      <w:r w:rsidRPr="00BC7D0F">
        <w:rPr>
          <w:rFonts w:ascii="Angsana New" w:hAnsi="Angsana New" w:hint="cs"/>
          <w:sz w:val="30"/>
          <w:szCs w:val="30"/>
          <w:cs/>
        </w:rPr>
        <w:t xml:space="preserve"> สำหรับอาคารที่พักอาศัยให้เช่า</w:t>
      </w:r>
      <w:r w:rsidRPr="00BC7D0F">
        <w:rPr>
          <w:rFonts w:ascii="Angsana New" w:hAnsi="Angsana New"/>
          <w:sz w:val="30"/>
          <w:szCs w:val="30"/>
          <w:cs/>
        </w:rPr>
        <w:br/>
      </w:r>
      <w:r w:rsidRPr="00BC7D0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Pr="00BC7D0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Pr="00BC7D0F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มูลค่าที่คาดว่าจะได้รับคืนของศูนย์การค้าและอาคารที่พักอาศัยให้เช่าต่ำกว่ามูลค่าตามบัญชี เป็นผลให้บริษัทมีค่าเผื่อขาดทุนจากการด้อยค่าจำนวน </w:t>
      </w:r>
      <w:r w:rsidR="00B070E9" w:rsidRPr="00B070E9">
        <w:rPr>
          <w:rFonts w:ascii="Angsana New" w:hAnsi="Angsana New"/>
          <w:sz w:val="30"/>
          <w:szCs w:val="30"/>
        </w:rPr>
        <w:t>14</w:t>
      </w:r>
      <w:r w:rsidR="00814E80" w:rsidRPr="00814E80">
        <w:rPr>
          <w:rFonts w:ascii="Angsana New" w:hAnsi="Angsana New"/>
          <w:sz w:val="30"/>
          <w:szCs w:val="30"/>
        </w:rPr>
        <w:t>9</w:t>
      </w:r>
      <w:r w:rsidR="009B59EF">
        <w:rPr>
          <w:rFonts w:ascii="Angsana New" w:hAnsi="Angsana New"/>
          <w:sz w:val="30"/>
          <w:szCs w:val="30"/>
        </w:rPr>
        <w:t>.</w:t>
      </w:r>
      <w:r w:rsidR="00814E80" w:rsidRPr="00814E80">
        <w:rPr>
          <w:rFonts w:ascii="Angsana New" w:hAnsi="Angsana New"/>
          <w:sz w:val="30"/>
          <w:szCs w:val="30"/>
        </w:rPr>
        <w:t>5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="006D63CA" w:rsidRPr="00BC7D0F">
        <w:rPr>
          <w:rFonts w:ascii="Angsana New" w:hAnsi="Angsana New" w:hint="cs"/>
          <w:sz w:val="30"/>
          <w:szCs w:val="30"/>
          <w:cs/>
        </w:rPr>
        <w:t xml:space="preserve"> </w:t>
      </w:r>
      <w:r w:rsidRPr="00BC7D0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C7D0F">
        <w:rPr>
          <w:rFonts w:ascii="Angsana New" w:hAnsi="Angsana New"/>
          <w:sz w:val="30"/>
          <w:szCs w:val="30"/>
          <w:cs/>
        </w:rPr>
        <w:t>และ</w:t>
      </w:r>
      <w:r w:rsidRPr="00BC7D0F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="00814E80" w:rsidRPr="00814E80">
        <w:rPr>
          <w:rFonts w:ascii="Angsana New" w:hAnsi="Angsana New"/>
          <w:sz w:val="30"/>
          <w:szCs w:val="30"/>
        </w:rPr>
        <w:t>7</w:t>
      </w:r>
      <w:r w:rsidR="009B59EF">
        <w:rPr>
          <w:rFonts w:ascii="Angsana New" w:hAnsi="Angsana New"/>
          <w:sz w:val="30"/>
          <w:szCs w:val="30"/>
        </w:rPr>
        <w:t>.</w:t>
      </w:r>
      <w:r w:rsidR="00B070E9" w:rsidRPr="00B070E9">
        <w:rPr>
          <w:rFonts w:ascii="Angsana New" w:hAnsi="Angsana New"/>
          <w:sz w:val="30"/>
          <w:szCs w:val="30"/>
        </w:rPr>
        <w:t>00</w:t>
      </w:r>
      <w:r w:rsidR="006D63CA" w:rsidRPr="00BC7D0F">
        <w:rPr>
          <w:rFonts w:ascii="Angsana New" w:hAnsi="Angsana New"/>
          <w:sz w:val="30"/>
          <w:szCs w:val="30"/>
          <w:cs/>
        </w:rPr>
        <w:t xml:space="preserve"> </w:t>
      </w:r>
      <w:r w:rsidRPr="00BC7D0F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BC7D0F">
        <w:rPr>
          <w:rFonts w:ascii="Angsana New" w:hAnsi="Angsana New" w:hint="cs"/>
          <w:sz w:val="30"/>
          <w:szCs w:val="30"/>
          <w:cs/>
        </w:rPr>
        <w:t xml:space="preserve"> </w:t>
      </w:r>
      <w:r w:rsidR="00502400">
        <w:rPr>
          <w:rFonts w:ascii="Angsana New" w:hAnsi="Angsana New"/>
          <w:sz w:val="30"/>
          <w:szCs w:val="30"/>
        </w:rPr>
        <w:br/>
      </w:r>
      <w:r w:rsidRPr="00BC7D0F">
        <w:rPr>
          <w:rFonts w:ascii="Angsana New" w:hAnsi="Angsana New"/>
          <w:i/>
          <w:iCs/>
          <w:sz w:val="30"/>
          <w:szCs w:val="30"/>
        </w:rPr>
        <w:t>(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2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56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3</w:t>
      </w:r>
      <w:r w:rsidRPr="00BC7D0F">
        <w:rPr>
          <w:rFonts w:ascii="Angsana New" w:hAnsi="Angsana New"/>
          <w:i/>
          <w:iCs/>
          <w:sz w:val="30"/>
          <w:szCs w:val="30"/>
        </w:rPr>
        <w:t xml:space="preserve">: 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14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9</w:t>
      </w:r>
      <w:r w:rsidRPr="00BC7D0F">
        <w:rPr>
          <w:rFonts w:ascii="Angsana New" w:hAnsi="Angsana New"/>
          <w:i/>
          <w:iCs/>
          <w:sz w:val="30"/>
          <w:szCs w:val="30"/>
        </w:rPr>
        <w:t>.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1</w:t>
      </w:r>
      <w:r w:rsidRPr="00BC7D0F">
        <w:rPr>
          <w:rFonts w:ascii="Angsana New" w:hAnsi="Angsana New"/>
          <w:i/>
          <w:iCs/>
          <w:sz w:val="30"/>
          <w:szCs w:val="30"/>
        </w:rPr>
        <w:t xml:space="preserve"> </w:t>
      </w:r>
      <w:r w:rsidRPr="00BC7D0F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bookmarkStart w:id="2" w:name="_Hlk32434283"/>
      <w:r w:rsidRPr="00BC7D0F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1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7</w:t>
      </w:r>
      <w:r w:rsidRPr="00BC7D0F">
        <w:rPr>
          <w:rFonts w:ascii="Angsana New" w:hAnsi="Angsana New"/>
          <w:i/>
          <w:iCs/>
          <w:sz w:val="30"/>
          <w:szCs w:val="30"/>
        </w:rPr>
        <w:t>.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00</w:t>
      </w:r>
      <w:r w:rsidRPr="00BC7D0F">
        <w:rPr>
          <w:rFonts w:ascii="Angsana New" w:hAnsi="Angsana New"/>
          <w:i/>
          <w:iCs/>
          <w:sz w:val="30"/>
          <w:szCs w:val="30"/>
        </w:rPr>
        <w:t xml:space="preserve"> </w:t>
      </w:r>
      <w:r w:rsidRPr="00BC7D0F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bookmarkEnd w:id="2"/>
      <w:r w:rsidRPr="00BC7D0F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96E7B6A" w14:textId="77777777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7C1C1B3" w14:textId="2C53A491" w:rsidR="006206AC" w:rsidRDefault="006206AC" w:rsidP="0062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903D9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Pr="00C903D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Pr="00C903D9">
        <w:rPr>
          <w:rFonts w:ascii="Angsana New" w:hAnsi="Angsana New"/>
          <w:sz w:val="30"/>
          <w:szCs w:val="30"/>
          <w:cs/>
        </w:rPr>
        <w:t xml:space="preserve"> จำนวน 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="00814E80" w:rsidRPr="00814E80">
        <w:rPr>
          <w:rFonts w:ascii="Angsana New" w:hAnsi="Angsana New"/>
          <w:sz w:val="30"/>
          <w:szCs w:val="30"/>
        </w:rPr>
        <w:t>75</w:t>
      </w:r>
      <w:r w:rsidRPr="00C903D9">
        <w:rPr>
          <w:rFonts w:ascii="Angsana New" w:hAnsi="Angsana New"/>
          <w:sz w:val="30"/>
          <w:szCs w:val="30"/>
        </w:rPr>
        <w:t xml:space="preserve"> </w:t>
      </w:r>
      <w:r w:rsidRPr="00C903D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903D9">
        <w:rPr>
          <w:rFonts w:ascii="Angsana New" w:hAnsi="Angsana New"/>
          <w:i/>
          <w:iCs/>
          <w:sz w:val="30"/>
          <w:szCs w:val="30"/>
          <w:cs/>
        </w:rPr>
        <w:t>(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2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56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3</w:t>
      </w:r>
      <w:r w:rsidRPr="00C903D9">
        <w:rPr>
          <w:rFonts w:ascii="Angsana New" w:hAnsi="Angsana New"/>
          <w:i/>
          <w:iCs/>
          <w:sz w:val="30"/>
          <w:szCs w:val="30"/>
        </w:rPr>
        <w:t xml:space="preserve">: 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1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3</w:t>
      </w:r>
      <w:r w:rsidRPr="00C903D9">
        <w:rPr>
          <w:rFonts w:ascii="Angsana New" w:hAnsi="Angsana New"/>
          <w:i/>
          <w:iCs/>
          <w:sz w:val="30"/>
          <w:szCs w:val="30"/>
        </w:rPr>
        <w:t xml:space="preserve"> </w:t>
      </w:r>
      <w:r w:rsidRPr="00C903D9">
        <w:rPr>
          <w:rFonts w:ascii="Angsana New" w:hAnsi="Angsana New"/>
          <w:i/>
          <w:iCs/>
          <w:sz w:val="30"/>
          <w:szCs w:val="30"/>
        </w:rPr>
        <w:br/>
      </w:r>
      <w:r w:rsidRPr="00C903D9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903D9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ประเมินราคาโดยผู้ประเมินราคาอิสระโดยวิธี</w:t>
      </w:r>
      <w:r w:rsidRPr="00C903D9">
        <w:rPr>
          <w:rFonts w:ascii="Angsana New" w:hAnsi="Angsana New" w:hint="cs"/>
          <w:sz w:val="30"/>
          <w:szCs w:val="30"/>
          <w:cs/>
        </w:rPr>
        <w:t>การเปรียบเทียบราคาตลาดสำหรับที่ดิน วิธีมูลค่าต้นทุนทดแทนสุทธิสำหรับโรงงานให้เช่า และวิธีรายได้ โดยการคิดลดกระแสเงินสดสำหรับศูนย์การค้าและที่พักอาศัย</w:t>
      </w:r>
      <w:r w:rsidRPr="00C903D9">
        <w:rPr>
          <w:rFonts w:ascii="Angsana New" w:hAnsi="Angsana New"/>
          <w:sz w:val="30"/>
          <w:szCs w:val="30"/>
          <w:cs/>
        </w:rPr>
        <w:br/>
      </w:r>
      <w:r w:rsidRPr="00C903D9">
        <w:rPr>
          <w:rFonts w:ascii="Angsana New" w:hAnsi="Angsana New" w:hint="cs"/>
          <w:sz w:val="30"/>
          <w:szCs w:val="30"/>
          <w:cs/>
        </w:rPr>
        <w:t>ให้เช่า</w:t>
      </w:r>
      <w:r w:rsidRPr="00C903D9">
        <w:rPr>
          <w:rFonts w:ascii="Angsana New" w:hAnsi="Angsana New"/>
          <w:sz w:val="30"/>
          <w:szCs w:val="30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B070E9" w:rsidRPr="00B070E9">
        <w:rPr>
          <w:rFonts w:ascii="Angsana New" w:hAnsi="Angsana New"/>
          <w:sz w:val="30"/>
          <w:szCs w:val="30"/>
        </w:rPr>
        <w:t>3</w:t>
      </w:r>
    </w:p>
    <w:p w14:paraId="0781C31A" w14:textId="77777777" w:rsidR="006206AC" w:rsidRDefault="006206AC" w:rsidP="00CD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C16972" w14:textId="77777777" w:rsidR="00CD6C77" w:rsidRPr="00C903D9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903D9">
        <w:rPr>
          <w:rFonts w:ascii="Angsana New" w:hAnsi="Angsana New" w:hint="cs"/>
          <w:i/>
          <w:iCs/>
          <w:sz w:val="30"/>
          <w:szCs w:val="30"/>
          <w:cs/>
        </w:rPr>
        <w:t>เทคนิคการประเมินมูลค่า</w:t>
      </w:r>
    </w:p>
    <w:p w14:paraId="59F70245" w14:textId="77777777" w:rsidR="00CD6C77" w:rsidRPr="00C903D9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261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6026"/>
      </w:tblGrid>
      <w:tr w:rsidR="00CD6C77" w:rsidRPr="00C903D9" w14:paraId="45DB3848" w14:textId="77777777" w:rsidTr="00176203">
        <w:tc>
          <w:tcPr>
            <w:tcW w:w="3235" w:type="dxa"/>
          </w:tcPr>
          <w:p w14:paraId="741EF252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6026" w:type="dxa"/>
          </w:tcPr>
          <w:p w14:paraId="62432B26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3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</w:t>
            </w: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  <w:r w:rsidRPr="00C903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รประเมินมูลค่</w:t>
            </w: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</w:p>
        </w:tc>
      </w:tr>
      <w:tr w:rsidR="00CD6C77" w:rsidRPr="00C903D9" w14:paraId="2705FDBA" w14:textId="77777777" w:rsidTr="00176203">
        <w:tc>
          <w:tcPr>
            <w:tcW w:w="3235" w:type="dxa"/>
          </w:tcPr>
          <w:p w14:paraId="060AF614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026" w:type="dxa"/>
          </w:tcPr>
          <w:p w14:paraId="6D8F2186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/>
                <w:sz w:val="30"/>
                <w:szCs w:val="30"/>
                <w:cs/>
              </w:rPr>
              <w:t>วิธีการเปรียบเทียบราคาตลาด</w:t>
            </w:r>
          </w:p>
        </w:tc>
      </w:tr>
      <w:tr w:rsidR="00CD6C77" w:rsidRPr="00C903D9" w14:paraId="5A51285A" w14:textId="77777777" w:rsidTr="00176203">
        <w:tc>
          <w:tcPr>
            <w:tcW w:w="3235" w:type="dxa"/>
          </w:tcPr>
          <w:p w14:paraId="2BE39FB7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โรงงานให้เช่า</w:t>
            </w:r>
          </w:p>
          <w:p w14:paraId="5672EC79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6" w:type="dxa"/>
          </w:tcPr>
          <w:p w14:paraId="11E6B241" w14:textId="77777777" w:rsidR="00CD6C77" w:rsidRPr="00C903D9" w:rsidRDefault="00CD6C7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วิธีมูลค่าต้นทุนทดแทนสุทธิ รูปแบบการประเมินอยู่บนพื้นฐานหากจะก่อสร้างสิ่งปลูกสร้างที่ประเมินขึ้นใหม่ โดยพิจารณาถึงมูลค่าตลาดในปัจจุบันของค่าวัสดุในการก่อสร้าง ค่าจ้างแรงงาน ค่าดำเนินการ และผลกำไร แล้วหักออกด้วยค่าเสื่อมราคาอันเนื่องมาจากอายุ </w:t>
            </w:r>
            <w:r w:rsidRPr="00C903D9">
              <w:rPr>
                <w:rFonts w:ascii="Angsana New" w:hAnsi="Angsana New"/>
                <w:sz w:val="30"/>
                <w:szCs w:val="30"/>
              </w:rPr>
              <w:br/>
            </w: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 xml:space="preserve">สภาพการใช้งาน และความล้าสมัยจากลักษณะการใช้ประโยชน์ของสิ่งปลูกสร้าง </w:t>
            </w:r>
          </w:p>
        </w:tc>
      </w:tr>
      <w:tr w:rsidR="00CD6C77" w14:paraId="26A52F17" w14:textId="77777777" w:rsidTr="00176203">
        <w:tc>
          <w:tcPr>
            <w:tcW w:w="3235" w:type="dxa"/>
          </w:tcPr>
          <w:p w14:paraId="7685DC22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ศูนย์การค้าและอาคารที่พักอาศัยให้เช่า</w:t>
            </w:r>
          </w:p>
        </w:tc>
        <w:tc>
          <w:tcPr>
            <w:tcW w:w="6026" w:type="dxa"/>
          </w:tcPr>
          <w:p w14:paraId="085B0395" w14:textId="77777777" w:rsidR="00CD6C77" w:rsidRDefault="00CD6C7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วิธีรายได้ โดยการคิดลดกระแสเงินสด</w:t>
            </w:r>
          </w:p>
        </w:tc>
      </w:tr>
    </w:tbl>
    <w:p w14:paraId="2A0C5588" w14:textId="77777777" w:rsidR="00CD6C77" w:rsidRPr="000A776B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3A0385" w14:textId="77777777" w:rsidR="00CD6C77" w:rsidRPr="00D93995" w:rsidRDefault="00CD6C77" w:rsidP="00CD6C77">
      <w:pPr>
        <w:pStyle w:val="FSContent"/>
        <w:rPr>
          <w:i/>
          <w:iCs/>
        </w:rPr>
      </w:pPr>
    </w:p>
    <w:p w14:paraId="6AA5D93C" w14:textId="77777777" w:rsidR="00CD6C77" w:rsidRPr="00D93995" w:rsidRDefault="00CD6C77" w:rsidP="00CD6C77">
      <w:pPr>
        <w:pStyle w:val="FSBlank"/>
        <w:rPr>
          <w:sz w:val="30"/>
          <w:szCs w:val="30"/>
        </w:rPr>
      </w:pPr>
    </w:p>
    <w:p w14:paraId="778BBD6B" w14:textId="77777777" w:rsidR="005440CB" w:rsidRPr="00227882" w:rsidRDefault="005440CB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  <w:sectPr w:rsidR="005440CB" w:rsidRPr="00227882" w:rsidSect="000E7DFA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6EE9DEB" w14:textId="3FFA1920" w:rsidR="007D014D" w:rsidRPr="001116CF" w:rsidRDefault="00B070E9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B070E9">
        <w:rPr>
          <w:rFonts w:ascii="Angsana New" w:hAnsi="Angsana New"/>
          <w:b/>
          <w:bCs/>
          <w:sz w:val="30"/>
          <w:szCs w:val="30"/>
        </w:rPr>
        <w:t>12</w:t>
      </w:r>
      <w:r w:rsidR="001116CF">
        <w:rPr>
          <w:rFonts w:ascii="Angsana New" w:hAnsi="Angsana New"/>
          <w:b/>
          <w:bCs/>
          <w:sz w:val="30"/>
          <w:szCs w:val="30"/>
        </w:rPr>
        <w:tab/>
      </w:r>
      <w:r w:rsidR="007D014D" w:rsidRPr="001116CF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7D014D" w:rsidRPr="001116CF">
        <w:rPr>
          <w:rFonts w:ascii="Angsana New" w:hAnsi="Angsana New"/>
          <w:bCs/>
          <w:sz w:val="30"/>
          <w:szCs w:val="30"/>
          <w:cs/>
        </w:rPr>
        <w:t>อาคาร</w:t>
      </w:r>
      <w:r w:rsidR="007D014D" w:rsidRPr="001116CF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4B2D1783" w14:textId="77777777" w:rsidR="007D014D" w:rsidRPr="00690722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  <w:r w:rsidRPr="00162E76">
        <w:rPr>
          <w:rFonts w:ascii="Angsana New" w:hAnsi="Angsana New"/>
          <w:sz w:val="20"/>
          <w:szCs w:val="20"/>
          <w:cs/>
        </w:rPr>
        <w:tab/>
      </w:r>
    </w:p>
    <w:tbl>
      <w:tblPr>
        <w:tblW w:w="144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9"/>
        <w:gridCol w:w="900"/>
        <w:gridCol w:w="182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4F1577" w:rsidRPr="003562C4" w14:paraId="364FA75B" w14:textId="77777777" w:rsidTr="00340998">
        <w:trPr>
          <w:cantSplit/>
          <w:tblHeader/>
        </w:trPr>
        <w:tc>
          <w:tcPr>
            <w:tcW w:w="2979" w:type="dxa"/>
          </w:tcPr>
          <w:p w14:paraId="1BEBDFF3" w14:textId="77777777" w:rsidR="004F1577" w:rsidRPr="00965562" w:rsidRDefault="004F1577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bookmarkStart w:id="3" w:name="_Hlk63420027"/>
          </w:p>
        </w:tc>
        <w:tc>
          <w:tcPr>
            <w:tcW w:w="11432" w:type="dxa"/>
            <w:gridSpan w:val="19"/>
          </w:tcPr>
          <w:p w14:paraId="42FB1B35" w14:textId="63F6583F" w:rsidR="004F1577" w:rsidRPr="004F1577" w:rsidRDefault="00340998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F15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/</w:t>
            </w:r>
            <w:r w:rsidR="00D352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4F1577" w:rsidRPr="003562C4" w14:paraId="205869DF" w14:textId="77777777" w:rsidTr="00340998">
        <w:trPr>
          <w:cantSplit/>
          <w:tblHeader/>
        </w:trPr>
        <w:tc>
          <w:tcPr>
            <w:tcW w:w="2979" w:type="dxa"/>
          </w:tcPr>
          <w:p w14:paraId="28D42580" w14:textId="77777777"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DAF785D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FA971F4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285ACAE" w14:textId="77777777" w:rsidR="004F1577" w:rsidRPr="00965562" w:rsidRDefault="004F1577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3E5F9B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CE6B9B0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A6E82DC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C9EF74F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824CD2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C9D3D4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14:paraId="77D0470D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2B22A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B9B338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1D73DC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34F2BD54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560379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1D02F7F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BADC40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5DA0572C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3D0E3F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14:paraId="07B60BA3" w14:textId="77777777" w:rsidTr="00340998">
        <w:trPr>
          <w:cantSplit/>
          <w:tblHeader/>
        </w:trPr>
        <w:tc>
          <w:tcPr>
            <w:tcW w:w="2979" w:type="dxa"/>
          </w:tcPr>
          <w:p w14:paraId="7AE24189" w14:textId="77777777"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4F92772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56B11DC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7990FC5" w14:textId="77777777" w:rsidR="004F1577" w:rsidRPr="00965562" w:rsidRDefault="00D17BD5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  <w:r w:rsidR="00A35BF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35FED34E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BFD2FE8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B237F39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BD45A10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14:paraId="4C900608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14:paraId="4C44423D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71ADF620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C80CE8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4AA3EDAF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E21E68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B5285D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DA548B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14:paraId="78EA53C0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9BE53C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14:paraId="74526DD4" w14:textId="77777777" w:rsidTr="00340998">
        <w:trPr>
          <w:cantSplit/>
          <w:tblHeader/>
        </w:trPr>
        <w:tc>
          <w:tcPr>
            <w:tcW w:w="2979" w:type="dxa"/>
          </w:tcPr>
          <w:p w14:paraId="6DE921B6" w14:textId="77777777"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3BF377C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9C046F7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606F7767" w14:textId="77777777" w:rsidR="004F1577" w:rsidRPr="00965562" w:rsidRDefault="00A35BF6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ส่วนปรับปร</w:t>
            </w:r>
            <w:r w:rsidR="006D6A9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ุง</w:t>
            </w:r>
          </w:p>
        </w:tc>
        <w:tc>
          <w:tcPr>
            <w:tcW w:w="180" w:type="dxa"/>
          </w:tcPr>
          <w:p w14:paraId="2F44860E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2D7A68B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14:paraId="561D0C12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14:paraId="3364E5D5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14:paraId="40D1E74F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A38DC0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5081E69A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787258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01C76FFE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00477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65834FA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F5534E" w14:textId="77777777" w:rsidR="004F1577" w:rsidRPr="00965562" w:rsidRDefault="00455E8A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</w:t>
            </w:r>
            <w:r w:rsidR="004F1577"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14:paraId="4E89B42C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D1D7D9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14:paraId="3AC6AAFC" w14:textId="77777777" w:rsidTr="00340998">
        <w:trPr>
          <w:cantSplit/>
          <w:tblHeader/>
        </w:trPr>
        <w:tc>
          <w:tcPr>
            <w:tcW w:w="2979" w:type="dxa"/>
          </w:tcPr>
          <w:p w14:paraId="194C6198" w14:textId="77777777"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248B633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2" w:type="dxa"/>
          </w:tcPr>
          <w:p w14:paraId="5A827BEC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AD8EBD1" w14:textId="77777777" w:rsidR="004F1577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4EDB9E05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A4A11A3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14:paraId="669382AA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408958A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14:paraId="185DAA8C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14:paraId="5C648769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14:paraId="17ABBD16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81A4B9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32991BBC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C9BC8F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4539BCD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8D1037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2CB3FADA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AB541E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1577" w:rsidRPr="003562C4" w14:paraId="165A2CBC" w14:textId="77777777" w:rsidTr="00340998">
        <w:trPr>
          <w:cantSplit/>
          <w:tblHeader/>
        </w:trPr>
        <w:tc>
          <w:tcPr>
            <w:tcW w:w="2979" w:type="dxa"/>
          </w:tcPr>
          <w:p w14:paraId="729A6634" w14:textId="77777777"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2" w:type="dxa"/>
            <w:gridSpan w:val="19"/>
          </w:tcPr>
          <w:p w14:paraId="284FBEDF" w14:textId="77777777"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F1577" w:rsidRPr="003562C4" w14:paraId="7B40C79E" w14:textId="77777777" w:rsidTr="00340998">
        <w:trPr>
          <w:cantSplit/>
        </w:trPr>
        <w:tc>
          <w:tcPr>
            <w:tcW w:w="2979" w:type="dxa"/>
          </w:tcPr>
          <w:p w14:paraId="1C72D2DC" w14:textId="77777777"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14:paraId="7C0FFBFD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C43105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D6EE7E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788082D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8AE8D3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6CAC9C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3269B8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29BFD1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B0A817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D5B2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0F27CF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770A0B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C8F34D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2AD0BB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963DE0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D066BC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020227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19736D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6DED9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0998" w:rsidRPr="003562C4" w14:paraId="648EA419" w14:textId="77777777" w:rsidTr="00340998">
        <w:trPr>
          <w:cantSplit/>
        </w:trPr>
        <w:tc>
          <w:tcPr>
            <w:tcW w:w="2979" w:type="dxa"/>
          </w:tcPr>
          <w:p w14:paraId="7F36EBB6" w14:textId="06704163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B070E9" w:rsidRPr="00B070E9">
              <w:rPr>
                <w:rFonts w:ascii="Angsana New" w:hAnsi="Angsana New"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78FD93EF" w14:textId="000C7CCA" w:rsidR="00340998" w:rsidRPr="00340998" w:rsidRDefault="00B070E9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2" w:type="dxa"/>
          </w:tcPr>
          <w:p w14:paraId="33212A8A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69CD92" w14:textId="1D585B9A" w:rsidR="00340998" w:rsidRPr="00340998" w:rsidRDefault="00814E80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76</w:t>
            </w:r>
          </w:p>
        </w:tc>
        <w:tc>
          <w:tcPr>
            <w:tcW w:w="180" w:type="dxa"/>
          </w:tcPr>
          <w:p w14:paraId="680020EB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7FBD121" w14:textId="6CB300C1" w:rsidR="00340998" w:rsidRPr="00340998" w:rsidRDefault="00B070E9" w:rsidP="0034099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597</w:t>
            </w:r>
          </w:p>
        </w:tc>
        <w:tc>
          <w:tcPr>
            <w:tcW w:w="180" w:type="dxa"/>
          </w:tcPr>
          <w:p w14:paraId="4292BF32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2BDC3B3" w14:textId="79C235A1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</w:p>
        </w:tc>
        <w:tc>
          <w:tcPr>
            <w:tcW w:w="180" w:type="dxa"/>
          </w:tcPr>
          <w:p w14:paraId="15095809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8318FA" w14:textId="00DB0B39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40998" w:rsidRPr="0034099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01</w:t>
            </w:r>
            <w:r w:rsidR="00340998" w:rsidRPr="0034099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80" w:type="dxa"/>
          </w:tcPr>
          <w:p w14:paraId="1A620225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F8F851" w14:textId="79878A37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112</w:t>
            </w:r>
            <w:r w:rsidR="00340998"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65B2214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372D42" w14:textId="689307C4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44</w:t>
            </w:r>
            <w:r w:rsidR="00340998"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CD02E92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975899" w14:textId="29F23009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340998"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E2EE350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D3461C" w14:textId="378E55B9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859</w:t>
            </w:r>
          </w:p>
        </w:tc>
        <w:tc>
          <w:tcPr>
            <w:tcW w:w="180" w:type="dxa"/>
            <w:vAlign w:val="bottom"/>
          </w:tcPr>
          <w:p w14:paraId="6F35760A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FE3D9D" w14:textId="3122A55C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</w:tr>
      <w:tr w:rsidR="00340998" w:rsidRPr="003562C4" w14:paraId="774F6366" w14:textId="77777777" w:rsidTr="00340998">
        <w:trPr>
          <w:cantSplit/>
        </w:trPr>
        <w:tc>
          <w:tcPr>
            <w:tcW w:w="2979" w:type="dxa"/>
          </w:tcPr>
          <w:p w14:paraId="4F3A3ADB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7F0D35B" w14:textId="3F279FF3" w:rsidR="00340998" w:rsidRPr="00965562" w:rsidRDefault="00340998" w:rsidP="0034099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CE8FDD6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5EC1EC" w14:textId="2ACCA215" w:rsidR="00340998" w:rsidRPr="00965562" w:rsidRDefault="00B070E9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B426A01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7DE97815" w14:textId="2DD46B65" w:rsidR="00340998" w:rsidRPr="00965562" w:rsidRDefault="00B070E9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0B0C807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8F6548A" w14:textId="6B439D0C" w:rsidR="00340998" w:rsidRPr="00965562" w:rsidRDefault="00340998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15FB1D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4F69BB" w14:textId="5A5E75AA" w:rsidR="00340998" w:rsidRPr="00965562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340998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012</w:t>
            </w:r>
          </w:p>
        </w:tc>
        <w:tc>
          <w:tcPr>
            <w:tcW w:w="180" w:type="dxa"/>
          </w:tcPr>
          <w:p w14:paraId="7497F329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586FFF" w14:textId="545B4E60" w:rsidR="00340998" w:rsidRPr="00965562" w:rsidRDefault="00B070E9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40998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4FCD461A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0743B1" w14:textId="24823C88" w:rsidR="00340998" w:rsidRPr="00965562" w:rsidRDefault="00B070E9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340998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013</w:t>
            </w:r>
          </w:p>
        </w:tc>
        <w:tc>
          <w:tcPr>
            <w:tcW w:w="180" w:type="dxa"/>
            <w:vAlign w:val="bottom"/>
          </w:tcPr>
          <w:p w14:paraId="5EBC9485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9AAD81" w14:textId="3D351AE8" w:rsidR="00340998" w:rsidRPr="00965562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340998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FFED2A7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E431A0" w14:textId="178B7909" w:rsidR="00340998" w:rsidRPr="000D1FB2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40998"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402</w:t>
            </w:r>
          </w:p>
        </w:tc>
        <w:tc>
          <w:tcPr>
            <w:tcW w:w="180" w:type="dxa"/>
            <w:vAlign w:val="bottom"/>
          </w:tcPr>
          <w:p w14:paraId="4650A29D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7B328F" w14:textId="43ABADFC" w:rsidR="00340998" w:rsidRPr="00965562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40998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</w:tr>
      <w:tr w:rsidR="00340998" w:rsidRPr="003562C4" w14:paraId="166E70FA" w14:textId="77777777" w:rsidTr="00340998">
        <w:trPr>
          <w:cantSplit/>
        </w:trPr>
        <w:tc>
          <w:tcPr>
            <w:tcW w:w="2979" w:type="dxa"/>
          </w:tcPr>
          <w:p w14:paraId="3BA53CE3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4D1D9B9E" w14:textId="31F34B1D" w:rsidR="00340998" w:rsidRPr="00B777ED" w:rsidRDefault="00340998" w:rsidP="0034099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3E7DD5C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23C78B" w14:textId="1432FD1B" w:rsidR="00340998" w:rsidRPr="00965562" w:rsidRDefault="00814E80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4AB1763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32ACD60E" w14:textId="6706D468" w:rsidR="00340998" w:rsidRPr="00965562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B9CAD8E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4BAEB97" w14:textId="2F92731E" w:rsidR="00340998" w:rsidRPr="00965562" w:rsidRDefault="00814E80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34099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01ECD2E1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2BF1A" w14:textId="028BA7B5" w:rsidR="00340998" w:rsidRPr="00965562" w:rsidRDefault="00B070E9" w:rsidP="0034099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 w:rsidR="00340998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80" w:type="dxa"/>
          </w:tcPr>
          <w:p w14:paraId="684A3F95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7620B5" w14:textId="11CB31E6" w:rsidR="00340998" w:rsidRPr="00965562" w:rsidRDefault="00B070E9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340998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65D1709B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D9D4A2" w14:textId="79092CFA" w:rsidR="00340998" w:rsidRPr="00965562" w:rsidRDefault="00B070E9" w:rsidP="0034099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340998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5BF1B06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7C9CA8" w14:textId="39D4C28B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A92AD07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04B0C5" w14:textId="0911FC82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95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6FE5D7E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558224" w14:textId="693984A7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340998" w:rsidRPr="003562C4" w14:paraId="0E71D082" w14:textId="77777777" w:rsidTr="00340998">
        <w:trPr>
          <w:cantSplit/>
        </w:trPr>
        <w:tc>
          <w:tcPr>
            <w:tcW w:w="2979" w:type="dxa"/>
          </w:tcPr>
          <w:p w14:paraId="25F0EEC1" w14:textId="5D941BC8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270423FA" w14:textId="28AB064C" w:rsidR="00340998" w:rsidRPr="00B777ED" w:rsidRDefault="00340998" w:rsidP="0034099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4E4FAB2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726671" w14:textId="32F8A2C4" w:rsidR="00340998" w:rsidRPr="00965562" w:rsidRDefault="00340998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D0C67C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3E5B36D3" w14:textId="314797B0" w:rsidR="00340998" w:rsidRPr="00965562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C5303D5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7C6F1A6" w14:textId="7AE51DC3" w:rsidR="00340998" w:rsidRPr="00965562" w:rsidRDefault="00340998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313D08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FF1992" w14:textId="034AC737" w:rsidR="00340998" w:rsidRDefault="00340998" w:rsidP="0034099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A84E2AF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F93C19" w14:textId="5124060C" w:rsidR="00340998" w:rsidRDefault="00340998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28373D6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FF89AD" w14:textId="66849A62" w:rsidR="00340998" w:rsidRDefault="00340998" w:rsidP="0034099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151566A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6D038D" w14:textId="24009531" w:rsidR="00340998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340998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92E2E3C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B090DC" w14:textId="774C2733" w:rsid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B21254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75E227" w14:textId="4C378645" w:rsidR="00340998" w:rsidRPr="00965562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340998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340998" w:rsidRPr="003562C4" w14:paraId="4A49CF4A" w14:textId="77777777" w:rsidTr="00340998">
        <w:trPr>
          <w:cantSplit/>
        </w:trPr>
        <w:tc>
          <w:tcPr>
            <w:tcW w:w="2979" w:type="dxa"/>
          </w:tcPr>
          <w:p w14:paraId="3F58B2A4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48CA05E2" w14:textId="295A2092" w:rsidR="00340998" w:rsidRPr="00B777ED" w:rsidRDefault="00340998" w:rsidP="0034099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95093CF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432478" w14:textId="7ECE46CA" w:rsidR="00340998" w:rsidRPr="00965562" w:rsidRDefault="00340998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DAF93D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78989DDB" w14:textId="768643C3" w:rsidR="00340998" w:rsidRPr="00965562" w:rsidRDefault="00340998" w:rsidP="0034099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1ECCEC7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4C55147" w14:textId="68F670BD" w:rsidR="00340998" w:rsidRPr="00965562" w:rsidRDefault="00340998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CBF858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0322DC" w14:textId="042ED99C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F5D120F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8AB5DE" w14:textId="4847F6ED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88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46FFF8F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ABD8BC" w14:textId="28D7060B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104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36A65839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9357D4" w14:textId="5FC94535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D9D20AD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FB83B0" w14:textId="6B3E4D0F" w:rsidR="00340998" w:rsidRPr="00965562" w:rsidRDefault="00340998" w:rsidP="0034099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EF7ADB6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CFF07D" w14:textId="750CFD7D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0B7C01" w:rsidRPr="003562C4" w14:paraId="2F20B02D" w14:textId="77777777" w:rsidTr="00340998">
        <w:trPr>
          <w:cantSplit/>
        </w:trPr>
        <w:tc>
          <w:tcPr>
            <w:tcW w:w="2979" w:type="dxa"/>
          </w:tcPr>
          <w:p w14:paraId="0CA22898" w14:textId="33FE617D" w:rsidR="000B7C01" w:rsidRPr="00965562" w:rsidRDefault="000B7C01" w:rsidP="00615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"/>
                <w:tab w:val="left" w:pos="22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4099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3409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FC1979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396A1106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1BD365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78996B9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467E031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0109F5A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78BE1A95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0EACA2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0188E9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BEE261D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390DB6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CFDD87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7258CA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C50191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D9FCC2" w14:textId="77777777" w:rsidR="000B7C01" w:rsidRPr="00FA0565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C2533A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FFAD1E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A11199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2CC8CF" w14:textId="77777777" w:rsidR="000B7C01" w:rsidRPr="00F160FE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40998" w:rsidRPr="003562C4" w14:paraId="62EDB898" w14:textId="77777777" w:rsidTr="00340998">
        <w:trPr>
          <w:cantSplit/>
        </w:trPr>
        <w:tc>
          <w:tcPr>
            <w:tcW w:w="2979" w:type="dxa"/>
          </w:tcPr>
          <w:p w14:paraId="1413754F" w14:textId="516782FE" w:rsidR="00340998" w:rsidRPr="00965562" w:rsidRDefault="00615E66" w:rsidP="00615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="00F23CA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4099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3409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49880BB3" w14:textId="5DD3467B" w:rsidR="00340998" w:rsidRPr="00F160FE" w:rsidRDefault="00B070E9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34099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2" w:type="dxa"/>
          </w:tcPr>
          <w:p w14:paraId="0335AE1E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D657171" w14:textId="7EB48B30" w:rsidR="00340998" w:rsidRPr="00F160FE" w:rsidRDefault="00814E80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</w:t>
            </w:r>
            <w:r w:rsidR="0034099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75</w:t>
            </w:r>
          </w:p>
        </w:tc>
        <w:tc>
          <w:tcPr>
            <w:tcW w:w="180" w:type="dxa"/>
          </w:tcPr>
          <w:p w14:paraId="77BDCCE6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476A8406" w14:textId="014FC919" w:rsidR="00340998" w:rsidRPr="00F160FE" w:rsidRDefault="00B070E9" w:rsidP="0034099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34099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180" w:type="dxa"/>
          </w:tcPr>
          <w:p w14:paraId="5C57A661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2996CD07" w14:textId="47ACB3A3" w:rsidR="00340998" w:rsidRPr="00F160FE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34099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</w:t>
            </w:r>
            <w:r w:rsidR="0034099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79</w:t>
            </w:r>
          </w:p>
        </w:tc>
        <w:tc>
          <w:tcPr>
            <w:tcW w:w="180" w:type="dxa"/>
          </w:tcPr>
          <w:p w14:paraId="19444DB4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65A2CB" w14:textId="694CF5EA" w:rsidR="00340998" w:rsidRPr="00F160FE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34099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="0034099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180" w:type="dxa"/>
          </w:tcPr>
          <w:p w14:paraId="12232CA0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73B8BC" w14:textId="7EBADB99" w:rsidR="00340998" w:rsidRPr="00936EC3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340998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482F07E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E50F6B3" w14:textId="63032577" w:rsidR="00340998" w:rsidRPr="00936EC3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340998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31524A4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2B8BD5" w14:textId="74408853" w:rsidR="00340998" w:rsidRPr="00936EC3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340998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AA04591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99A7B1" w14:textId="1E21C030" w:rsidR="00340998" w:rsidRPr="00936EC3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340998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766</w:t>
            </w:r>
          </w:p>
        </w:tc>
        <w:tc>
          <w:tcPr>
            <w:tcW w:w="180" w:type="dxa"/>
            <w:vAlign w:val="bottom"/>
          </w:tcPr>
          <w:p w14:paraId="7EC2E6DF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61FF459" w14:textId="31CF37FC" w:rsidR="00340998" w:rsidRPr="00936EC3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340998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89</w:t>
            </w:r>
            <w:r w:rsidR="00340998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41</w:t>
            </w:r>
          </w:p>
        </w:tc>
      </w:tr>
      <w:tr w:rsidR="00506333" w:rsidRPr="003562C4" w14:paraId="649B3F66" w14:textId="77777777" w:rsidTr="00340998">
        <w:trPr>
          <w:cantSplit/>
        </w:trPr>
        <w:tc>
          <w:tcPr>
            <w:tcW w:w="2979" w:type="dxa"/>
          </w:tcPr>
          <w:p w14:paraId="52FC50F2" w14:textId="77777777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4BA45CE" w14:textId="1BCA114D" w:rsidR="00506333" w:rsidRPr="00965562" w:rsidRDefault="00B070E9" w:rsidP="0050633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43</w:t>
            </w:r>
            <w:r w:rsidR="0050633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955</w:t>
            </w:r>
          </w:p>
        </w:tc>
        <w:tc>
          <w:tcPr>
            <w:tcW w:w="182" w:type="dxa"/>
          </w:tcPr>
          <w:p w14:paraId="6914CD45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13BD4F" w14:textId="047D8CBA" w:rsidR="00506333" w:rsidRPr="00965562" w:rsidRDefault="00814E80" w:rsidP="0050633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6527975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150A5DB7" w14:textId="2CC7AF0D" w:rsidR="00506333" w:rsidRPr="00F75A87" w:rsidRDefault="00B070E9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50633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49B9F1A6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D7841AC" w14:textId="7D641FB4" w:rsidR="00506333" w:rsidRPr="00965562" w:rsidRDefault="008A37B1" w:rsidP="0050633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2,361</w:t>
            </w:r>
          </w:p>
        </w:tc>
        <w:tc>
          <w:tcPr>
            <w:tcW w:w="180" w:type="dxa"/>
          </w:tcPr>
          <w:p w14:paraId="097C518F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5187FC" w14:textId="0D3700FE" w:rsidR="00506333" w:rsidRPr="00965562" w:rsidRDefault="00814E80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04</w:t>
            </w:r>
          </w:p>
        </w:tc>
        <w:tc>
          <w:tcPr>
            <w:tcW w:w="180" w:type="dxa"/>
          </w:tcPr>
          <w:p w14:paraId="2FDA8865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AF46DC" w14:textId="6F68284E" w:rsidR="00506333" w:rsidRPr="00936EC3" w:rsidRDefault="00B070E9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506333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783E45CA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085324" w14:textId="508F1A3A" w:rsidR="00506333" w:rsidRPr="00936EC3" w:rsidRDefault="00B070E9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506333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595</w:t>
            </w:r>
          </w:p>
        </w:tc>
        <w:tc>
          <w:tcPr>
            <w:tcW w:w="180" w:type="dxa"/>
            <w:vAlign w:val="bottom"/>
          </w:tcPr>
          <w:p w14:paraId="426A5030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931F8D" w14:textId="2B5BBC36" w:rsidR="00506333" w:rsidRPr="00936EC3" w:rsidRDefault="00814E80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3E2E1D18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1EF664" w14:textId="148F377C" w:rsidR="00506333" w:rsidRPr="00936EC3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50633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98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0DF178B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9718B1" w14:textId="3F4B0D80" w:rsidR="00506333" w:rsidRPr="00936EC3" w:rsidRDefault="008A37B1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88,324</w:t>
            </w:r>
          </w:p>
        </w:tc>
      </w:tr>
      <w:tr w:rsidR="00506333" w:rsidRPr="003562C4" w14:paraId="57632C1B" w14:textId="77777777" w:rsidTr="00340998">
        <w:trPr>
          <w:cantSplit/>
        </w:trPr>
        <w:tc>
          <w:tcPr>
            <w:tcW w:w="2979" w:type="dxa"/>
          </w:tcPr>
          <w:p w14:paraId="32DC2AFC" w14:textId="77777777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4369D3D9" w14:textId="2D55936F" w:rsidR="00506333" w:rsidRPr="00B777ED" w:rsidRDefault="00506333" w:rsidP="0050633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DF0FE8D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25572" w14:textId="4705C27F" w:rsidR="00506333" w:rsidRPr="00965562" w:rsidRDefault="00506333" w:rsidP="0050633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74B14F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BC2F4B3" w14:textId="43034C51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323810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E9DB121" w14:textId="0357147F" w:rsidR="00506333" w:rsidRPr="00965562" w:rsidRDefault="008A37B1" w:rsidP="0050633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11,762</w:t>
            </w:r>
          </w:p>
        </w:tc>
        <w:tc>
          <w:tcPr>
            <w:tcW w:w="180" w:type="dxa"/>
          </w:tcPr>
          <w:p w14:paraId="72A10771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A76CB1" w14:textId="6070D601" w:rsidR="00506333" w:rsidRPr="00965562" w:rsidRDefault="00B070E9" w:rsidP="0050633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506333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96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000198D9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516870" w14:textId="01D12EF5" w:rsidR="00506333" w:rsidRPr="00936EC3" w:rsidRDefault="00B070E9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506333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180" w:type="dxa"/>
            <w:vAlign w:val="bottom"/>
          </w:tcPr>
          <w:p w14:paraId="462085F4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BFAD3E" w14:textId="7F9BFD50" w:rsidR="00506333" w:rsidRPr="00936EC3" w:rsidRDefault="00814E80" w:rsidP="0050633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180" w:type="dxa"/>
          </w:tcPr>
          <w:p w14:paraId="1C6607EE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4AF83A" w14:textId="41731401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421767B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CB0302" w14:textId="3634EF5B" w:rsidR="00506333" w:rsidRPr="00936EC3" w:rsidRDefault="008A37B1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(33,567)</w:t>
            </w:r>
          </w:p>
        </w:tc>
        <w:tc>
          <w:tcPr>
            <w:tcW w:w="180" w:type="dxa"/>
            <w:vAlign w:val="bottom"/>
          </w:tcPr>
          <w:p w14:paraId="113F31A8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60A9E9" w14:textId="21CCB1FD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506333" w:rsidRPr="003562C4" w14:paraId="22BCC8D8" w14:textId="77777777" w:rsidTr="00340998">
        <w:trPr>
          <w:cantSplit/>
        </w:trPr>
        <w:tc>
          <w:tcPr>
            <w:tcW w:w="2979" w:type="dxa"/>
          </w:tcPr>
          <w:p w14:paraId="129FE732" w14:textId="77777777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1B752569" w14:textId="256C853C" w:rsidR="00506333" w:rsidRDefault="00506333" w:rsidP="0050633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828E21E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7782D9" w14:textId="4F402437" w:rsidR="00506333" w:rsidRDefault="00506333" w:rsidP="0050633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E392AE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77EDA80" w14:textId="6ABA2E84" w:rsidR="00506333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89150AB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9D086D0" w14:textId="0397644F" w:rsidR="00506333" w:rsidRDefault="00506333" w:rsidP="0050633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D0B979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81D9D" w14:textId="61EFE2D2" w:rsidR="00506333" w:rsidRDefault="00506333" w:rsidP="0050633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644F4E4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739530" w14:textId="4ADD6E00" w:rsidR="00506333" w:rsidRPr="00936EC3" w:rsidRDefault="00506333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32F1B6C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3BAE90" w14:textId="2BD1DC6E" w:rsidR="00506333" w:rsidRPr="00936EC3" w:rsidRDefault="00506333" w:rsidP="0050633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9A4AA3A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232A5E" w14:textId="195B2336" w:rsidR="00506333" w:rsidRPr="00936EC3" w:rsidRDefault="00814E80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50633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323</w:t>
            </w:r>
          </w:p>
        </w:tc>
        <w:tc>
          <w:tcPr>
            <w:tcW w:w="180" w:type="dxa"/>
          </w:tcPr>
          <w:p w14:paraId="391D33F0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5E4539" w14:textId="46A0F550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9256AD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1402D1" w14:textId="1031C88B" w:rsidR="00506333" w:rsidRPr="00936EC3" w:rsidRDefault="00814E80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50633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323</w:t>
            </w:r>
          </w:p>
        </w:tc>
      </w:tr>
      <w:tr w:rsidR="00506333" w:rsidRPr="003562C4" w14:paraId="05FDE773" w14:textId="77777777" w:rsidTr="00340998">
        <w:trPr>
          <w:cantSplit/>
        </w:trPr>
        <w:tc>
          <w:tcPr>
            <w:tcW w:w="2979" w:type="dxa"/>
          </w:tcPr>
          <w:p w14:paraId="1C7F1DDD" w14:textId="25748685" w:rsidR="00506333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14:paraId="53A96F5E" w14:textId="025966A6" w:rsidR="00506333" w:rsidRDefault="00506333" w:rsidP="0050633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62238F3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EF86EA" w14:textId="3AC3A8F9" w:rsidR="00506333" w:rsidRDefault="00506333" w:rsidP="0050633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17812B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31C3375F" w14:textId="7F363AE9" w:rsidR="00506333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9300ECE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3B4BFC4" w14:textId="5E7F0769" w:rsidR="00506333" w:rsidRDefault="00506333" w:rsidP="0050633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2D8E42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B73B77" w14:textId="4A4C3045" w:rsidR="00506333" w:rsidRDefault="00506333" w:rsidP="0050633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E7114A0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313A81" w14:textId="67E49AD6" w:rsidR="00506333" w:rsidRPr="00936EC3" w:rsidRDefault="00506333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29E54C9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276868" w14:textId="4814E06E" w:rsidR="00506333" w:rsidRPr="00936EC3" w:rsidRDefault="00506333" w:rsidP="0050633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5DD18E7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111575" w14:textId="63F2A9E2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071048B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C81693" w14:textId="3B06ACA5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916C339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4C0F90" w14:textId="2424459B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506333" w:rsidRPr="003562C4" w14:paraId="2E6A1A5E" w14:textId="77777777" w:rsidTr="00340998">
        <w:trPr>
          <w:cantSplit/>
        </w:trPr>
        <w:tc>
          <w:tcPr>
            <w:tcW w:w="2979" w:type="dxa"/>
          </w:tcPr>
          <w:p w14:paraId="3F71D3CC" w14:textId="77777777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D6FDF9" w14:textId="190CA22C" w:rsidR="00506333" w:rsidRPr="00B777ED" w:rsidRDefault="00506333" w:rsidP="0050633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ED9EA29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F90347" w14:textId="14B6258A" w:rsidR="00506333" w:rsidRPr="00965562" w:rsidRDefault="00506333" w:rsidP="0050633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3FFB993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47EFCC5" w14:textId="2ACAD169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B3C62B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09C626BB" w14:textId="41D07E6A" w:rsidR="00506333" w:rsidRPr="00965562" w:rsidRDefault="00506333" w:rsidP="0050633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C895E0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2A5FDB" w14:textId="768E771B" w:rsidR="00506333" w:rsidRPr="00965562" w:rsidRDefault="00506333" w:rsidP="0050633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FAC3837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F55FC9" w14:textId="3C4BE36A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C6878A3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E8DE27" w14:textId="73C7BD87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269F6F50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7E0E2D" w14:textId="4372B739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675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7F2C470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66F2B3" w14:textId="57053E8E" w:rsidR="00506333" w:rsidRPr="00936EC3" w:rsidRDefault="008A37B1" w:rsidP="0050633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3799A2B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C0EA1" w14:textId="5926C479" w:rsidR="00506333" w:rsidRPr="00936EC3" w:rsidRDefault="008A37B1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(1,827)</w:t>
            </w:r>
          </w:p>
        </w:tc>
      </w:tr>
      <w:tr w:rsidR="00506333" w:rsidRPr="003562C4" w14:paraId="0826AADE" w14:textId="77777777" w:rsidTr="00340998">
        <w:trPr>
          <w:cantSplit/>
        </w:trPr>
        <w:tc>
          <w:tcPr>
            <w:tcW w:w="2979" w:type="dxa"/>
          </w:tcPr>
          <w:p w14:paraId="378266EF" w14:textId="7000F457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B3B00C" w14:textId="34F4C7EA" w:rsidR="00506333" w:rsidRPr="00F160FE" w:rsidRDefault="00B070E9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82" w:type="dxa"/>
          </w:tcPr>
          <w:p w14:paraId="2875924E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17A7AED" w14:textId="568F6A63" w:rsidR="00506333" w:rsidRPr="00F160FE" w:rsidRDefault="00814E80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568</w:t>
            </w:r>
          </w:p>
        </w:tc>
        <w:tc>
          <w:tcPr>
            <w:tcW w:w="180" w:type="dxa"/>
          </w:tcPr>
          <w:p w14:paraId="12CA9F9B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259B80E" w14:textId="0BF39712" w:rsidR="00506333" w:rsidRPr="00F160FE" w:rsidRDefault="00B070E9" w:rsidP="0050633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678</w:t>
            </w:r>
          </w:p>
        </w:tc>
        <w:tc>
          <w:tcPr>
            <w:tcW w:w="180" w:type="dxa"/>
          </w:tcPr>
          <w:p w14:paraId="46F6B426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0169DF17" w14:textId="3D6FD700" w:rsidR="00506333" w:rsidRPr="00F160FE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202</w:t>
            </w:r>
          </w:p>
        </w:tc>
        <w:tc>
          <w:tcPr>
            <w:tcW w:w="180" w:type="dxa"/>
          </w:tcPr>
          <w:p w14:paraId="55A03232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B294E2" w14:textId="43CDCD6F" w:rsidR="00506333" w:rsidRPr="00F160FE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668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986</w:t>
            </w:r>
          </w:p>
        </w:tc>
        <w:tc>
          <w:tcPr>
            <w:tcW w:w="180" w:type="dxa"/>
          </w:tcPr>
          <w:p w14:paraId="47069CE9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BE6564" w14:textId="6DDB6933" w:rsidR="00506333" w:rsidRPr="00936EC3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122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A44A9DD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35326A" w14:textId="01BB114C" w:rsidR="00506333" w:rsidRPr="00936EC3" w:rsidRDefault="00814E80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EDBF004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8552" w14:textId="5A313EBB" w:rsidR="00506333" w:rsidRPr="00936EC3" w:rsidRDefault="00814E80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57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246E79A6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DAD7F" w14:textId="4F44C3DC" w:rsidR="00506333" w:rsidRPr="00936EC3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0235B2F6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F4854" w14:textId="320E90AA" w:rsidR="00506333" w:rsidRPr="00936EC3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</w:t>
            </w:r>
          </w:p>
        </w:tc>
      </w:tr>
      <w:tr w:rsidR="00506333" w:rsidRPr="003562C4" w14:paraId="3BCA96B6" w14:textId="77777777" w:rsidTr="00340998">
        <w:trPr>
          <w:cantSplit/>
        </w:trPr>
        <w:tc>
          <w:tcPr>
            <w:tcW w:w="2979" w:type="dxa"/>
          </w:tcPr>
          <w:p w14:paraId="36D07F7D" w14:textId="77777777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B79D92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5A24EEF6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F03632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B5C0C67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554CF5F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A41E0A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40215E1E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2481BC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91E529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21123E5" w14:textId="77777777" w:rsidR="00506333" w:rsidRPr="00F160FE" w:rsidRDefault="00506333" w:rsidP="005063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9AE566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5F78C3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A88A4E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CEDEC0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4454DF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78E925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950D20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2578EA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9C7F41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6333" w:rsidRPr="003562C4" w14:paraId="6B46EAD4" w14:textId="77777777" w:rsidTr="00340998">
        <w:trPr>
          <w:cantSplit/>
        </w:trPr>
        <w:tc>
          <w:tcPr>
            <w:tcW w:w="2979" w:type="dxa"/>
          </w:tcPr>
          <w:p w14:paraId="4E75C3CA" w14:textId="77777777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</w:p>
          <w:p w14:paraId="16E4FE9E" w14:textId="77777777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14:paraId="6A08ABE4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69B74861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60A96D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507B90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34A1094C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EE751D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70F9E77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3F3FA1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78DBD4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D9633C7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4D1229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5BEA9EE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89CCD3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783B1CB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486507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E58A4CC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B6E51F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880CD3F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4ED4D0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333" w:rsidRPr="003562C4" w14:paraId="1B7E7DFD" w14:textId="77777777" w:rsidTr="00340998">
        <w:trPr>
          <w:cantSplit/>
        </w:trPr>
        <w:tc>
          <w:tcPr>
            <w:tcW w:w="2979" w:type="dxa"/>
          </w:tcPr>
          <w:p w14:paraId="1AABBADC" w14:textId="3A9FD269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B070E9" w:rsidRPr="00B070E9">
              <w:rPr>
                <w:rFonts w:ascii="Angsana New" w:hAnsi="Angsana New"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492C44BE" w14:textId="64332F7F" w:rsidR="00506333" w:rsidRPr="00340998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40998"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3409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4255F70E" w14:textId="77777777" w:rsidR="00506333" w:rsidRPr="00340998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F3993E" w14:textId="29D8FAF4" w:rsidR="00506333" w:rsidRPr="00340998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44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A4AD276" w14:textId="77777777" w:rsidR="00506333" w:rsidRPr="00340998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378EB49" w14:textId="62305E33" w:rsidR="00506333" w:rsidRPr="00340998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40998"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04</w:t>
            </w:r>
            <w:r w:rsidRPr="003409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0E71114" w14:textId="77777777" w:rsidR="00506333" w:rsidRPr="00340998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B8729FE" w14:textId="704C4605" w:rsidR="00506333" w:rsidRPr="00340998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40998"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3409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B62EDAF" w14:textId="77777777" w:rsidR="00506333" w:rsidRPr="00340998" w:rsidRDefault="00506333" w:rsidP="0050633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D452884" w14:textId="3C4D0A94" w:rsidR="00506333" w:rsidRPr="00340998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855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413036E8" w14:textId="77777777" w:rsidR="00506333" w:rsidRPr="00340998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B72BC8" w14:textId="28945625" w:rsidR="00506333" w:rsidRPr="00340998" w:rsidRDefault="00506333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40998"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3409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B179F21" w14:textId="77777777" w:rsidR="00506333" w:rsidRPr="00340998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40780C" w14:textId="2B1DF59B" w:rsidR="00506333" w:rsidRPr="00340998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43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78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4A5400" w14:textId="77777777" w:rsidR="00506333" w:rsidRPr="00340998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8576B8" w14:textId="0D3BF9AB" w:rsidR="00506333" w:rsidRPr="00340998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2827D7" w14:textId="77777777" w:rsidR="00506333" w:rsidRPr="00340998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8D4962" w14:textId="0D9DC258" w:rsidR="00506333" w:rsidRPr="00340998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B450C1E" w14:textId="77777777" w:rsidR="00506333" w:rsidRPr="00340998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EEBABC" w14:textId="122AEB68" w:rsidR="00506333" w:rsidRPr="00340998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506333" w:rsidRPr="003562C4" w14:paraId="71B4E2A9" w14:textId="77777777" w:rsidTr="00340998">
        <w:trPr>
          <w:cantSplit/>
        </w:trPr>
        <w:tc>
          <w:tcPr>
            <w:tcW w:w="2979" w:type="dxa"/>
          </w:tcPr>
          <w:p w14:paraId="5EB41586" w14:textId="77777777" w:rsidR="00506333" w:rsidRPr="00C646DE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3DAA9284" w14:textId="428D0F28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3C3ADD0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EFF8EE" w14:textId="40A43375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552D794F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C93A40A" w14:textId="0208AC11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708F364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D6E226A" w14:textId="713F084F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041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52B033D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2826FB" w14:textId="044B2493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78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56C53A3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D14FC8" w14:textId="7BFB4C67" w:rsidR="00506333" w:rsidRPr="009C431D" w:rsidRDefault="00506333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="009801A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3EE9502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D73030" w14:textId="66785011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4607FB2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0FBCD6" w14:textId="0A22C680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9801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37CC2A3F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7D77D2" w14:textId="125034CD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6A9154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955F56A" w14:textId="0BCB2574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  <w:r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06333" w:rsidRPr="003562C4" w14:paraId="5224A69A" w14:textId="77777777" w:rsidTr="00340998">
        <w:trPr>
          <w:cantSplit/>
        </w:trPr>
        <w:tc>
          <w:tcPr>
            <w:tcW w:w="2979" w:type="dxa"/>
          </w:tcPr>
          <w:p w14:paraId="630EACB6" w14:textId="31FFB39C" w:rsidR="00506333" w:rsidRPr="00C646DE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4504AE04" w14:textId="02E13ADE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F949882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AB90E3" w14:textId="159C172A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AE23040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261F4A6" w14:textId="203168CC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F33F47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8CF3866" w14:textId="228E2FFB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0B374F8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9B3114" w14:textId="43D369CE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FB67DB8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01D130" w14:textId="208ED1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BC2F402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17B4D6" w14:textId="22067C9A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58153DB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7AB16E" w14:textId="19AD7A79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06F59DA2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AD0D12" w14:textId="4E26A6ED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DB2E60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78EF39D" w14:textId="4CBF6D47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06333" w:rsidRPr="003562C4" w14:paraId="51313990" w14:textId="77777777" w:rsidTr="00340998">
        <w:trPr>
          <w:cantSplit/>
        </w:trPr>
        <w:tc>
          <w:tcPr>
            <w:tcW w:w="2979" w:type="dxa"/>
          </w:tcPr>
          <w:p w14:paraId="436850AD" w14:textId="77777777" w:rsidR="00506333" w:rsidRPr="00C646DE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13EBCA40" w14:textId="04D44EDC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7BAC514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76336" w14:textId="7A908C6A" w:rsidR="00506333" w:rsidRPr="009C431D" w:rsidRDefault="00506333" w:rsidP="0050633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915EB62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28F3BD22" w14:textId="260ED23A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9AB937A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14:paraId="364565CB" w14:textId="224EC14C" w:rsidR="00506333" w:rsidRPr="009C431D" w:rsidRDefault="00506333" w:rsidP="0050633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F5EF89C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7446AD" w14:textId="1BBD8873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C811B3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5BB201" w14:textId="5990A48C" w:rsidR="00506333" w:rsidRPr="009C431D" w:rsidRDefault="00B070E9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80" w:type="dxa"/>
            <w:vAlign w:val="bottom"/>
          </w:tcPr>
          <w:p w14:paraId="52C8B01F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197458" w14:textId="45825BBE" w:rsidR="00506333" w:rsidRPr="009C431D" w:rsidRDefault="00B070E9" w:rsidP="0050633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506333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104</w:t>
            </w:r>
          </w:p>
        </w:tc>
        <w:tc>
          <w:tcPr>
            <w:tcW w:w="180" w:type="dxa"/>
            <w:vAlign w:val="bottom"/>
          </w:tcPr>
          <w:p w14:paraId="03914111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79EEA2" w14:textId="4A3ACEB1" w:rsidR="00506333" w:rsidRPr="009C431D" w:rsidRDefault="00814E80" w:rsidP="0050633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506333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768</w:t>
            </w:r>
          </w:p>
        </w:tc>
        <w:tc>
          <w:tcPr>
            <w:tcW w:w="180" w:type="dxa"/>
          </w:tcPr>
          <w:p w14:paraId="3EC4A54D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065CE8" w14:textId="26F59420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26F345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4F6062" w14:textId="6E345A60" w:rsidR="00506333" w:rsidRPr="009C431D" w:rsidRDefault="00814E80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506333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</w:tr>
      <w:tr w:rsidR="00506333" w:rsidRPr="003562C4" w14:paraId="3A3D7D3D" w14:textId="77777777" w:rsidTr="00340998">
        <w:trPr>
          <w:cantSplit/>
        </w:trPr>
        <w:tc>
          <w:tcPr>
            <w:tcW w:w="2979" w:type="dxa"/>
          </w:tcPr>
          <w:p w14:paraId="687A185C" w14:textId="2C66BFD7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057377" w14:textId="0446FEBC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7F2B613C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3E462A" w14:textId="1A45D69D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6168D66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A3B8195" w14:textId="5B59ACC5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7E710F7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3682936C" w14:textId="7400BCD8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A5E58D8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8342AB" w14:textId="2894EACF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6A158AF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D4251D" w14:textId="5C905836" w:rsidR="00506333" w:rsidRPr="009C431D" w:rsidRDefault="00506333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3A0A6D3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2CA599" w14:textId="073D7A7A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D9BA37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C9D5CD" w14:textId="4A38FC8D" w:rsidR="00506333" w:rsidRPr="00FA0565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1C0333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B37A51" w14:textId="287FCF1B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6685783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F1E726" w14:textId="2FF015C4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06333" w:rsidRPr="003562C4" w14:paraId="18A58251" w14:textId="77777777" w:rsidTr="00340998">
        <w:trPr>
          <w:cantSplit/>
        </w:trPr>
        <w:tc>
          <w:tcPr>
            <w:tcW w:w="2979" w:type="dxa"/>
          </w:tcPr>
          <w:p w14:paraId="63FA5E4E" w14:textId="4E8F47DB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23CA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1700CBAD" w14:textId="643DF427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1492708F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0F4E714" w14:textId="32E7A2BE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5E51CEE5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037AFEDD" w14:textId="30BEEB1E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0900555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50294553" w14:textId="72427E0F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A556AE0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9F1F888" w14:textId="7DE21CDE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434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2D8351F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ADD8C" w14:textId="130A67A8" w:rsidR="00506333" w:rsidRPr="009C431D" w:rsidRDefault="00506333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9801A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392244A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872264" w14:textId="69390F3B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33F4BAA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46A3FB" w14:textId="1D57327A" w:rsidR="00506333" w:rsidRPr="00FA0565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9801A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70DAB53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727282" w14:textId="74C04BAD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B9FB986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9D0A6A" w14:textId="497E6D35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777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9801A5" w:rsidRPr="003562C4" w14:paraId="652629D8" w14:textId="77777777" w:rsidTr="00340998">
        <w:trPr>
          <w:cantSplit/>
        </w:trPr>
        <w:tc>
          <w:tcPr>
            <w:tcW w:w="2979" w:type="dxa"/>
          </w:tcPr>
          <w:p w14:paraId="12D54FB6" w14:textId="77777777" w:rsidR="009801A5" w:rsidRPr="00C646DE" w:rsidRDefault="009801A5" w:rsidP="00980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1C5FA793" w14:textId="08BECF4C" w:rsidR="009801A5" w:rsidRPr="009C431D" w:rsidRDefault="009801A5" w:rsidP="009801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CAC7D8F" w14:textId="77777777" w:rsidR="009801A5" w:rsidRPr="009C431D" w:rsidRDefault="009801A5" w:rsidP="009801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59918C" w14:textId="662936A1" w:rsidR="009801A5" w:rsidRPr="009C431D" w:rsidRDefault="009801A5" w:rsidP="009801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315CFC" w14:textId="77777777" w:rsidR="009801A5" w:rsidRPr="009C431D" w:rsidRDefault="009801A5" w:rsidP="009801A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BC90112" w14:textId="64FCBC3C" w:rsidR="009801A5" w:rsidRPr="009C431D" w:rsidRDefault="009801A5" w:rsidP="009801A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93ADAFE" w14:textId="77777777" w:rsidR="009801A5" w:rsidRPr="009C431D" w:rsidRDefault="009801A5" w:rsidP="009801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41F018BE" w14:textId="55F1ED9C" w:rsidR="009801A5" w:rsidRPr="009C431D" w:rsidRDefault="009801A5" w:rsidP="009801A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2F1FC07" w14:textId="77777777" w:rsidR="009801A5" w:rsidRPr="009C431D" w:rsidRDefault="009801A5" w:rsidP="009801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85E6B91" w14:textId="427852C3" w:rsidR="009801A5" w:rsidRPr="009C431D" w:rsidRDefault="009801A5" w:rsidP="009801A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951570B" w14:textId="77777777" w:rsidR="009801A5" w:rsidRPr="009C431D" w:rsidRDefault="009801A5" w:rsidP="009801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08511C5" w14:textId="251B78E8" w:rsidR="009801A5" w:rsidRPr="00936EC3" w:rsidRDefault="009801A5" w:rsidP="009801A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7850F" w14:textId="77777777" w:rsidR="009801A5" w:rsidRPr="00936EC3" w:rsidRDefault="009801A5" w:rsidP="009801A5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889020" w14:textId="69B960EB" w:rsidR="009801A5" w:rsidRPr="00936EC3" w:rsidRDefault="009801A5" w:rsidP="009801A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E093E" w14:textId="77777777" w:rsidR="009801A5" w:rsidRPr="00936EC3" w:rsidRDefault="009801A5" w:rsidP="009801A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8585C2" w14:textId="1E43A1DC" w:rsidR="009801A5" w:rsidRPr="00936EC3" w:rsidRDefault="009801A5" w:rsidP="009801A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655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3695571" w14:textId="77777777" w:rsidR="009801A5" w:rsidRPr="00936EC3" w:rsidRDefault="009801A5" w:rsidP="009801A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FFB487" w14:textId="0BCF708B" w:rsidR="009801A5" w:rsidRPr="00936EC3" w:rsidRDefault="009801A5" w:rsidP="009801A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D8F23" w14:textId="77777777" w:rsidR="009801A5" w:rsidRPr="00936EC3" w:rsidRDefault="009801A5" w:rsidP="009801A5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29015D" w14:textId="1222A1B2" w:rsidR="009801A5" w:rsidRPr="00936EC3" w:rsidRDefault="009801A5" w:rsidP="009801A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06333" w:rsidRPr="003562C4" w14:paraId="63A9F3B3" w14:textId="77777777" w:rsidTr="00340998">
        <w:trPr>
          <w:cantSplit/>
        </w:trPr>
        <w:tc>
          <w:tcPr>
            <w:tcW w:w="2979" w:type="dxa"/>
          </w:tcPr>
          <w:p w14:paraId="0420343D" w14:textId="77777777" w:rsidR="00506333" w:rsidRPr="00C646DE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6280C9CC" w14:textId="0C5E0728" w:rsidR="00506333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1CA7573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F086430" w14:textId="0E4537C4" w:rsidR="00506333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F8741D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498B2B84" w14:textId="10791074" w:rsidR="00506333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113C85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5F4BA4CA" w14:textId="0F78F91A" w:rsidR="0050633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FDB791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781BE0" w14:textId="2EF90E72" w:rsidR="0050633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D2574A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6B6F79" w14:textId="23AC0781" w:rsidR="00506333" w:rsidRPr="00936EC3" w:rsidRDefault="00506333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A05AA3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C1E56C" w14:textId="19A89C68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8B41A5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620F83" w14:textId="588DCCFB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DF9F3C0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908DA73" w14:textId="302883F4" w:rsidR="00506333" w:rsidRPr="00936EC3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B1557B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91226" w14:textId="64DE9746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322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06333" w:rsidRPr="003562C4" w14:paraId="333CD6D6" w14:textId="77777777" w:rsidTr="00340998">
        <w:trPr>
          <w:cantSplit/>
        </w:trPr>
        <w:tc>
          <w:tcPr>
            <w:tcW w:w="2979" w:type="dxa"/>
          </w:tcPr>
          <w:p w14:paraId="09F70734" w14:textId="77777777" w:rsidR="00506333" w:rsidRPr="00C646DE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64DBFBF4" w14:textId="46A8251D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65DA3F8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84340" w14:textId="3BA4B402" w:rsidR="00506333" w:rsidRPr="009C431D" w:rsidRDefault="00506333" w:rsidP="0050633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7E8C625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08062F65" w14:textId="389A8ED6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54E0C6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14:paraId="033FF6C8" w14:textId="1C6686FB" w:rsidR="00506333" w:rsidRPr="009C431D" w:rsidRDefault="00506333" w:rsidP="0050633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7EB0B08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130A7A" w14:textId="2454F97E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885A943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BB38FE" w14:textId="60C45287" w:rsidR="00506333" w:rsidRPr="00936EC3" w:rsidRDefault="00B070E9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7B865750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BD09FC1" w14:textId="3E6B3737" w:rsidR="00506333" w:rsidRPr="00936EC3" w:rsidRDefault="00B070E9" w:rsidP="0050633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D8DAD85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468B46" w14:textId="4CDB1D8E" w:rsidR="00506333" w:rsidRPr="00936EC3" w:rsidRDefault="00B070E9" w:rsidP="0050633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50633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675</w:t>
            </w:r>
          </w:p>
        </w:tc>
        <w:tc>
          <w:tcPr>
            <w:tcW w:w="180" w:type="dxa"/>
          </w:tcPr>
          <w:p w14:paraId="5059F2F7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CAD55C" w14:textId="34742936" w:rsidR="00506333" w:rsidRPr="00936EC3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67E5EA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EC2464" w14:textId="205C92BD" w:rsidR="00506333" w:rsidRPr="00936EC3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50633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</w:p>
        </w:tc>
      </w:tr>
      <w:tr w:rsidR="00506333" w:rsidRPr="003562C4" w14:paraId="61A30140" w14:textId="77777777" w:rsidTr="00340998">
        <w:trPr>
          <w:cantSplit/>
        </w:trPr>
        <w:tc>
          <w:tcPr>
            <w:tcW w:w="2979" w:type="dxa"/>
          </w:tcPr>
          <w:p w14:paraId="400AA6A9" w14:textId="45735AB0" w:rsidR="00506333" w:rsidRPr="00C646DE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3A86FD7" w14:textId="34A6DFDF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1FD79221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C0DBBC1" w14:textId="0380024A" w:rsidR="00506333" w:rsidRPr="009C431D" w:rsidRDefault="00506333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99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25E8A4B2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9030260" w14:textId="1ADE04E4" w:rsidR="00506333" w:rsidRPr="009C431D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37F022E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2A83685E" w14:textId="547FE85F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E47A6D5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D7F432" w14:textId="449757D2" w:rsidR="00506333" w:rsidRPr="009C431D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998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98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10C0128F" w14:textId="77777777" w:rsidR="00506333" w:rsidRPr="009C431D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394BD1C" w14:textId="0D37DEBC" w:rsidR="00506333" w:rsidRPr="00936EC3" w:rsidRDefault="00506333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89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C27A7BF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5B3CA7" w14:textId="3BF27D34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32ACA7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688A5" w14:textId="1EFA3713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984CCBA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ECA8B" w14:textId="513A3CF0" w:rsidR="00506333" w:rsidRPr="00936EC3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A9D2191" w14:textId="77777777" w:rsidR="00506333" w:rsidRPr="00936EC3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1DA72B" w14:textId="5BF284C6" w:rsidR="00506333" w:rsidRPr="00936EC3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506333" w:rsidRPr="003562C4" w14:paraId="1D03E3D0" w14:textId="77777777" w:rsidTr="00340998">
        <w:trPr>
          <w:cantSplit/>
        </w:trPr>
        <w:tc>
          <w:tcPr>
            <w:tcW w:w="2979" w:type="dxa"/>
          </w:tcPr>
          <w:p w14:paraId="4573CBEB" w14:textId="77777777" w:rsidR="00506333" w:rsidRPr="00324674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62BDC8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1517591B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C2242B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1F26AC7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BF71002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2E1404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02C29787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3BC0C0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5E827E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5C10666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1F3CBC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69F5A7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01DD2A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8E5167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D5984A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401E63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DA64BA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570638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96533C" w14:textId="77777777" w:rsidR="00506333" w:rsidRPr="00324674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06333" w:rsidRPr="003562C4" w14:paraId="2756F618" w14:textId="77777777" w:rsidTr="002115F3">
        <w:trPr>
          <w:cantSplit/>
        </w:trPr>
        <w:tc>
          <w:tcPr>
            <w:tcW w:w="2979" w:type="dxa"/>
            <w:vAlign w:val="bottom"/>
          </w:tcPr>
          <w:p w14:paraId="39477330" w14:textId="67EDF5BB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051ABD00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DD16431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FD98AD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D6D579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FC87EBD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B2F532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41756584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C45770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A5B3F67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9C127B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7DDE23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BFBC4F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A7E323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C197A6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E37E4B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70C590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57CF46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B77F7C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A2745D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506333" w:rsidRPr="003562C4" w14:paraId="1F83245D" w14:textId="77777777" w:rsidTr="00324674">
        <w:trPr>
          <w:cantSplit/>
        </w:trPr>
        <w:tc>
          <w:tcPr>
            <w:tcW w:w="2979" w:type="dxa"/>
            <w:vAlign w:val="bottom"/>
          </w:tcPr>
          <w:p w14:paraId="4E2BB62F" w14:textId="277F0A6F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DF8FD24" w14:textId="5881B8E7" w:rsidR="00506333" w:rsidRPr="00506333" w:rsidRDefault="00B070E9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506333" w:rsidRP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856</w:t>
            </w:r>
          </w:p>
        </w:tc>
        <w:tc>
          <w:tcPr>
            <w:tcW w:w="182" w:type="dxa"/>
            <w:vAlign w:val="bottom"/>
          </w:tcPr>
          <w:p w14:paraId="541446A3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E6BF19" w14:textId="165819B2" w:rsidR="00506333" w:rsidRPr="00506333" w:rsidRDefault="00B070E9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73DDA6E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5AF17837" w14:textId="37671644" w:rsidR="00506333" w:rsidRPr="00506333" w:rsidRDefault="00814E80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688</w:t>
            </w:r>
          </w:p>
        </w:tc>
        <w:tc>
          <w:tcPr>
            <w:tcW w:w="180" w:type="dxa"/>
            <w:vAlign w:val="bottom"/>
          </w:tcPr>
          <w:p w14:paraId="7C9DB00A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48777C93" w14:textId="66B7E441" w:rsidR="00506333" w:rsidRPr="00506333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421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AF2E081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9B8B2E" w14:textId="6E62EAD1" w:rsidR="00506333" w:rsidRPr="00506333" w:rsidRDefault="00814E80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22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887</w:t>
            </w:r>
          </w:p>
        </w:tc>
        <w:tc>
          <w:tcPr>
            <w:tcW w:w="180" w:type="dxa"/>
            <w:vAlign w:val="bottom"/>
          </w:tcPr>
          <w:p w14:paraId="64374724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B10B57" w14:textId="2CEF6B0A" w:rsidR="00506333" w:rsidRPr="00506333" w:rsidRDefault="00B070E9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41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</w:t>
            </w:r>
          </w:p>
        </w:tc>
        <w:tc>
          <w:tcPr>
            <w:tcW w:w="180" w:type="dxa"/>
            <w:vAlign w:val="bottom"/>
          </w:tcPr>
          <w:p w14:paraId="1E0CEB97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B6B14E" w14:textId="6D6BC3CF" w:rsidR="00506333" w:rsidRPr="00506333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867</w:t>
            </w:r>
          </w:p>
        </w:tc>
        <w:tc>
          <w:tcPr>
            <w:tcW w:w="180" w:type="dxa"/>
            <w:vAlign w:val="bottom"/>
          </w:tcPr>
          <w:p w14:paraId="2BBCF90B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AAF0A5" w14:textId="107A55F9" w:rsidR="00506333" w:rsidRPr="00506333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798</w:t>
            </w:r>
          </w:p>
        </w:tc>
        <w:tc>
          <w:tcPr>
            <w:tcW w:w="180" w:type="dxa"/>
            <w:vAlign w:val="bottom"/>
          </w:tcPr>
          <w:p w14:paraId="37DE8EA8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139D04" w14:textId="53D7E95C" w:rsidR="00506333" w:rsidRPr="00506333" w:rsidRDefault="00B070E9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766</w:t>
            </w:r>
          </w:p>
        </w:tc>
        <w:tc>
          <w:tcPr>
            <w:tcW w:w="180" w:type="dxa"/>
            <w:vAlign w:val="bottom"/>
          </w:tcPr>
          <w:p w14:paraId="3B7BA86D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F92EC0" w14:textId="78DE27FD" w:rsidR="00506333" w:rsidRPr="00506333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</w:t>
            </w:r>
          </w:p>
        </w:tc>
      </w:tr>
      <w:tr w:rsidR="00506333" w:rsidRPr="003562C4" w14:paraId="1A0A2DB0" w14:textId="77777777" w:rsidTr="00324674">
        <w:trPr>
          <w:cantSplit/>
        </w:trPr>
        <w:tc>
          <w:tcPr>
            <w:tcW w:w="2979" w:type="dxa"/>
            <w:vAlign w:val="bottom"/>
          </w:tcPr>
          <w:p w14:paraId="0516C880" w14:textId="0CC8F3C4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167944" w14:textId="1639636A" w:rsidR="00506333" w:rsidRPr="00506333" w:rsidRDefault="00B070E9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506333" w:rsidRP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182" w:type="dxa"/>
            <w:vAlign w:val="bottom"/>
          </w:tcPr>
          <w:p w14:paraId="37370A55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94368B" w14:textId="6C37A3A3" w:rsidR="00506333" w:rsidRPr="00506333" w:rsidRDefault="00B070E9" w:rsidP="005063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1FD6044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6062EE83" w14:textId="2B1ACEF3" w:rsidR="00506333" w:rsidRPr="00506333" w:rsidRDefault="00B070E9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4E650150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F03F38" w14:textId="623ABA62" w:rsidR="00506333" w:rsidRPr="00506333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</w:t>
            </w:r>
          </w:p>
        </w:tc>
        <w:tc>
          <w:tcPr>
            <w:tcW w:w="180" w:type="dxa"/>
            <w:vAlign w:val="bottom"/>
          </w:tcPr>
          <w:p w14:paraId="02B60311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A04DBD" w14:textId="06C107C6" w:rsidR="00506333" w:rsidRPr="00506333" w:rsidRDefault="00814E80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FD305BB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8FBF03" w14:textId="4F076B83" w:rsidR="00506333" w:rsidRPr="00506333" w:rsidRDefault="00B070E9" w:rsidP="0050633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5E9F951A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27FD6F" w14:textId="6F87FDD3" w:rsidR="00506333" w:rsidRPr="00506333" w:rsidRDefault="00814E80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38324FE2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2F72A8" w14:textId="205620E4" w:rsidR="00506333" w:rsidRPr="00506333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04E83E8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270BE8" w14:textId="29BD82DB" w:rsidR="00506333" w:rsidRPr="00506333" w:rsidRDefault="00B070E9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800BF11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AEA559" w14:textId="52919090" w:rsidR="00506333" w:rsidRPr="00506333" w:rsidRDefault="00B070E9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50633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557</w:t>
            </w:r>
          </w:p>
        </w:tc>
      </w:tr>
      <w:tr w:rsidR="00506333" w:rsidRPr="003562C4" w14:paraId="14A7D959" w14:textId="77777777" w:rsidTr="00324674">
        <w:trPr>
          <w:cantSplit/>
        </w:trPr>
        <w:tc>
          <w:tcPr>
            <w:tcW w:w="2979" w:type="dxa"/>
          </w:tcPr>
          <w:p w14:paraId="20194FC3" w14:textId="77777777" w:rsidR="00506333" w:rsidRPr="00965562" w:rsidRDefault="00506333" w:rsidP="0050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15A16B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6DE347B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590056A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2C65DC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</w:tcPr>
          <w:p w14:paraId="2F4C8529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59D4060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1CBB6B7C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1727E5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C6270B4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78A948A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A71423C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606B1F1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E54297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38851A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2572603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5A2CAF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2712F7C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B376FE8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8CCD22C" w14:textId="77777777" w:rsidR="00506333" w:rsidRPr="00965562" w:rsidRDefault="00506333" w:rsidP="005063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</w:tbl>
    <w:p w14:paraId="76F6B99D" w14:textId="77777777" w:rsidR="00FD43FD" w:rsidRPr="0027792E" w:rsidRDefault="00FD43FD">
      <w:pPr>
        <w:rPr>
          <w:sz w:val="16"/>
          <w:szCs w:val="16"/>
        </w:rPr>
      </w:pPr>
    </w:p>
    <w:tbl>
      <w:tblPr>
        <w:tblW w:w="144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900"/>
        <w:gridCol w:w="180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FD43FD" w:rsidRPr="003562C4" w14:paraId="06910C3E" w14:textId="77777777" w:rsidTr="009D4973">
        <w:trPr>
          <w:cantSplit/>
          <w:tblHeader/>
        </w:trPr>
        <w:tc>
          <w:tcPr>
            <w:tcW w:w="2981" w:type="dxa"/>
          </w:tcPr>
          <w:p w14:paraId="723BACC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9"/>
          </w:tcPr>
          <w:p w14:paraId="76611C8C" w14:textId="77777777" w:rsidR="00FD43FD" w:rsidRPr="00FD43FD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D43FD" w:rsidRPr="003562C4" w14:paraId="719831A0" w14:textId="77777777" w:rsidTr="009D4973">
        <w:trPr>
          <w:cantSplit/>
          <w:tblHeader/>
        </w:trPr>
        <w:tc>
          <w:tcPr>
            <w:tcW w:w="2981" w:type="dxa"/>
          </w:tcPr>
          <w:p w14:paraId="058F50D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61DD37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145C03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0BEBC4D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EEC25A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46E646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A0F3F6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60026DD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EDFBAF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143E9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14:paraId="7BB11A4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4A6C0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1E94E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43CF7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2A79F44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9BF8B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A0760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DD525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0CADE03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7EEEB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4828A6F4" w14:textId="77777777" w:rsidTr="009D4973">
        <w:trPr>
          <w:cantSplit/>
          <w:tblHeader/>
        </w:trPr>
        <w:tc>
          <w:tcPr>
            <w:tcW w:w="2981" w:type="dxa"/>
          </w:tcPr>
          <w:p w14:paraId="76B4B6D7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D74FB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819F1D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65F1D6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79F77B3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63DD5ED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D44B7BF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049DB4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14:paraId="6C6DF1C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14:paraId="50E262D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17F5FD3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FFE22C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3D949ED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F0E7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FB2CC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F1623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14:paraId="6A520AAF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0BDA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19F81926" w14:textId="77777777" w:rsidTr="009D4973">
        <w:trPr>
          <w:cantSplit/>
          <w:tblHeader/>
        </w:trPr>
        <w:tc>
          <w:tcPr>
            <w:tcW w:w="2981" w:type="dxa"/>
          </w:tcPr>
          <w:p w14:paraId="5A99BF12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7440CF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8B29AD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6EA7FD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</w:tcPr>
          <w:p w14:paraId="0D37709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2E712A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14:paraId="15C309D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14:paraId="765DB5B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14:paraId="04118FF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CDBAA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5F7E2EB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D24BF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4CB817E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7980A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48BBE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CE90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14:paraId="35648B2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3B60A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1C423622" w14:textId="77777777" w:rsidTr="009D4973">
        <w:trPr>
          <w:cantSplit/>
          <w:tblHeader/>
        </w:trPr>
        <w:tc>
          <w:tcPr>
            <w:tcW w:w="2981" w:type="dxa"/>
          </w:tcPr>
          <w:p w14:paraId="5DE9940E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4E1C15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0" w:type="dxa"/>
          </w:tcPr>
          <w:p w14:paraId="43C301C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B28A4C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5145826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2A8F17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14:paraId="5644AE6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3E3CAF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14:paraId="74ED160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14:paraId="4672F74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14:paraId="4384B4C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17542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7B039E8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E481E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5D580F8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585FA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575A203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92F80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D43FD" w:rsidRPr="003562C4" w14:paraId="4AC2DA5F" w14:textId="77777777" w:rsidTr="009D4973">
        <w:trPr>
          <w:cantSplit/>
          <w:tblHeader/>
        </w:trPr>
        <w:tc>
          <w:tcPr>
            <w:tcW w:w="2981" w:type="dxa"/>
          </w:tcPr>
          <w:p w14:paraId="3323670E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9"/>
          </w:tcPr>
          <w:p w14:paraId="7035607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D43FD" w:rsidRPr="003562C4" w14:paraId="0BFAD044" w14:textId="77777777" w:rsidTr="009D4973">
        <w:trPr>
          <w:cantSplit/>
        </w:trPr>
        <w:tc>
          <w:tcPr>
            <w:tcW w:w="2981" w:type="dxa"/>
          </w:tcPr>
          <w:p w14:paraId="3040553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14:paraId="2F12E020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2CF2BC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68D83D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3C49A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9E2133C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108CBFA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985EDDD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03326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110E0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E14675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58AB41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3AEB1A9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E25A16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9A6F8F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A95EE3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AA17C9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5F5461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350FB0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A7B5EC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0998" w:rsidRPr="003562C4" w14:paraId="69379B0D" w14:textId="77777777" w:rsidTr="009D4973">
        <w:trPr>
          <w:cantSplit/>
        </w:trPr>
        <w:tc>
          <w:tcPr>
            <w:tcW w:w="2981" w:type="dxa"/>
          </w:tcPr>
          <w:p w14:paraId="301476A7" w14:textId="6E02B56C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B070E9" w:rsidRPr="00B070E9">
              <w:rPr>
                <w:rFonts w:ascii="Angsana New" w:hAnsi="Angsana New"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1C18B61E" w14:textId="4D7A3BBD" w:rsidR="00340998" w:rsidRPr="00340998" w:rsidRDefault="00B070E9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0" w:type="dxa"/>
          </w:tcPr>
          <w:p w14:paraId="7B0F6161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17C731" w14:textId="2C6697B5" w:rsidR="00340998" w:rsidRPr="00340998" w:rsidRDefault="00814E80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76</w:t>
            </w:r>
          </w:p>
        </w:tc>
        <w:tc>
          <w:tcPr>
            <w:tcW w:w="180" w:type="dxa"/>
          </w:tcPr>
          <w:p w14:paraId="63416D81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012CB5F" w14:textId="1BD14435" w:rsidR="00340998" w:rsidRPr="00340998" w:rsidRDefault="00B070E9" w:rsidP="0034099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597</w:t>
            </w:r>
          </w:p>
        </w:tc>
        <w:tc>
          <w:tcPr>
            <w:tcW w:w="180" w:type="dxa"/>
          </w:tcPr>
          <w:p w14:paraId="4C10EFBA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0C981D8" w14:textId="34B4E789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</w:p>
        </w:tc>
        <w:tc>
          <w:tcPr>
            <w:tcW w:w="180" w:type="dxa"/>
          </w:tcPr>
          <w:p w14:paraId="0D871C0E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4BFDBC" w14:textId="3392561B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40998" w:rsidRPr="0034099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01</w:t>
            </w:r>
            <w:r w:rsidR="00340998" w:rsidRPr="0034099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80" w:type="dxa"/>
          </w:tcPr>
          <w:p w14:paraId="6551D50F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679065" w14:textId="60995B38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112</w:t>
            </w:r>
            <w:r w:rsidR="00340998"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31B3468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B638B9" w14:textId="5BB06A6B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44</w:t>
            </w:r>
            <w:r w:rsidR="00340998"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AAADADD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9B18F7" w14:textId="546A109C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340998"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4199CE9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A5870A" w14:textId="5DBB6E9A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859</w:t>
            </w:r>
          </w:p>
        </w:tc>
        <w:tc>
          <w:tcPr>
            <w:tcW w:w="180" w:type="dxa"/>
            <w:vAlign w:val="bottom"/>
          </w:tcPr>
          <w:p w14:paraId="0A3A4FCC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13EB52" w14:textId="2068CE7C" w:rsidR="00340998" w:rsidRPr="0034099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340998"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</w:tr>
      <w:tr w:rsidR="00340998" w:rsidRPr="003562C4" w14:paraId="379FDA22" w14:textId="77777777" w:rsidTr="009D4973">
        <w:trPr>
          <w:cantSplit/>
        </w:trPr>
        <w:tc>
          <w:tcPr>
            <w:tcW w:w="2981" w:type="dxa"/>
          </w:tcPr>
          <w:p w14:paraId="15444214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6A7B282" w14:textId="2DFDBD5C" w:rsidR="00340998" w:rsidRPr="00965562" w:rsidRDefault="00340998" w:rsidP="0034099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781CBD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F34DB7" w14:textId="1F5CC30B" w:rsidR="00340998" w:rsidRPr="00965562" w:rsidRDefault="00B070E9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CF90ACB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91FF91F" w14:textId="1E928621" w:rsidR="00340998" w:rsidRPr="00965562" w:rsidRDefault="00B070E9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AA4D8FA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124C9EF" w14:textId="7A0956D6" w:rsidR="00340998" w:rsidRPr="00965562" w:rsidRDefault="00340998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63AADE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9EE6B4" w14:textId="2AD2D28F" w:rsidR="00340998" w:rsidRPr="00965562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340998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012</w:t>
            </w:r>
          </w:p>
        </w:tc>
        <w:tc>
          <w:tcPr>
            <w:tcW w:w="180" w:type="dxa"/>
          </w:tcPr>
          <w:p w14:paraId="10058280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6C2CAF" w14:textId="07A6D446" w:rsidR="00340998" w:rsidRPr="00965562" w:rsidRDefault="00B070E9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40998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56FB1AA7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3A53C7" w14:textId="7EA010BA" w:rsidR="00340998" w:rsidRPr="00965562" w:rsidRDefault="00B070E9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340998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013</w:t>
            </w:r>
          </w:p>
        </w:tc>
        <w:tc>
          <w:tcPr>
            <w:tcW w:w="180" w:type="dxa"/>
            <w:vAlign w:val="bottom"/>
          </w:tcPr>
          <w:p w14:paraId="2AACF4B4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345729" w14:textId="07ACDC69" w:rsidR="00340998" w:rsidRPr="00965562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340998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B009B76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58B000" w14:textId="603DAFC1" w:rsidR="00340998" w:rsidRPr="000D1FB2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40998"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402</w:t>
            </w:r>
          </w:p>
        </w:tc>
        <w:tc>
          <w:tcPr>
            <w:tcW w:w="180" w:type="dxa"/>
            <w:vAlign w:val="bottom"/>
          </w:tcPr>
          <w:p w14:paraId="426490F8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1A50F0" w14:textId="5D0BA2F6" w:rsidR="00340998" w:rsidRPr="00965562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340998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</w:tr>
      <w:tr w:rsidR="00340998" w:rsidRPr="003562C4" w14:paraId="3C106CF1" w14:textId="77777777" w:rsidTr="009D4973">
        <w:trPr>
          <w:cantSplit/>
        </w:trPr>
        <w:tc>
          <w:tcPr>
            <w:tcW w:w="2981" w:type="dxa"/>
          </w:tcPr>
          <w:p w14:paraId="0A80271E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7169586D" w14:textId="3DC6E68E" w:rsidR="00340998" w:rsidRPr="00B777ED" w:rsidRDefault="00340998" w:rsidP="0034099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724614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F77077" w14:textId="16CBC683" w:rsidR="00340998" w:rsidRPr="00965562" w:rsidRDefault="00814E80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AA2612A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42768397" w14:textId="0F1703E3" w:rsidR="00340998" w:rsidRPr="00965562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A31118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5D3AC5F" w14:textId="53C0F309" w:rsidR="00340998" w:rsidRPr="00965562" w:rsidRDefault="00814E80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34099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44888C82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832274" w14:textId="2A6D5ADB" w:rsidR="00340998" w:rsidRPr="00965562" w:rsidRDefault="00B070E9" w:rsidP="0034099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 w:rsidR="00340998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80" w:type="dxa"/>
          </w:tcPr>
          <w:p w14:paraId="52CDA411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1BF78B" w14:textId="6E1BE082" w:rsidR="00340998" w:rsidRPr="00965562" w:rsidRDefault="00B070E9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340998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69F46164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49279F" w14:textId="056A61CD" w:rsidR="00340998" w:rsidRPr="00965562" w:rsidRDefault="00B070E9" w:rsidP="0034099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340998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481E6FD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8744C9" w14:textId="4B7331A0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E66BACC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8ED89" w14:textId="6D6C7F5D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95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55DA145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00C19C" w14:textId="3FCB9C7B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340998" w:rsidRPr="003562C4" w14:paraId="74D44084" w14:textId="77777777" w:rsidTr="009D4973">
        <w:trPr>
          <w:cantSplit/>
        </w:trPr>
        <w:tc>
          <w:tcPr>
            <w:tcW w:w="2981" w:type="dxa"/>
          </w:tcPr>
          <w:p w14:paraId="5D302946" w14:textId="5BA69D2B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1BAC4676" w14:textId="660C97CD" w:rsidR="00340998" w:rsidRPr="00B777ED" w:rsidRDefault="00340998" w:rsidP="0034099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17E327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72112F" w14:textId="06E22899" w:rsidR="00340998" w:rsidRPr="00965562" w:rsidRDefault="00340998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09EC87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CC3B037" w14:textId="77D4D80F" w:rsidR="00340998" w:rsidRPr="00965562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A4BF828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F7C0FFD" w14:textId="12520E01" w:rsidR="00340998" w:rsidRPr="00965562" w:rsidRDefault="00340998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7E479B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DF852" w14:textId="41F5E414" w:rsidR="00340998" w:rsidRDefault="00340998" w:rsidP="0034099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97C5B06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BCCAFA" w14:textId="36649966" w:rsidR="00340998" w:rsidRDefault="00340998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FC38B79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CA72B4" w14:textId="42591E61" w:rsidR="00340998" w:rsidRDefault="00340998" w:rsidP="0034099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09F43C0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F6E6DA" w14:textId="4E67EDE0" w:rsidR="00340998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340998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3032BAF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AFC766" w14:textId="64385462" w:rsid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8139F7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99B57D" w14:textId="7BAB008C" w:rsidR="00340998" w:rsidRPr="00965562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340998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340998" w:rsidRPr="003562C4" w14:paraId="2D8BE189" w14:textId="77777777" w:rsidTr="009D4973">
        <w:trPr>
          <w:cantSplit/>
        </w:trPr>
        <w:tc>
          <w:tcPr>
            <w:tcW w:w="2981" w:type="dxa"/>
          </w:tcPr>
          <w:p w14:paraId="0DBC0C6E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023590D6" w14:textId="63D18612" w:rsidR="00340998" w:rsidRPr="00B777ED" w:rsidRDefault="00340998" w:rsidP="0034099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02100C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2E7FF1" w14:textId="4904C0E2" w:rsidR="00340998" w:rsidRPr="00965562" w:rsidRDefault="00340998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0EF1A64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7FD43FFF" w14:textId="00CE2A3A" w:rsidR="00340998" w:rsidRPr="00965562" w:rsidRDefault="00340998" w:rsidP="0034099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A81965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7E2DFA1" w14:textId="4B8EDB4F" w:rsidR="00340998" w:rsidRPr="00965562" w:rsidRDefault="00340998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A9F636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573D7A" w14:textId="4CAF2326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1DE2C37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30AFB" w14:textId="18A77656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88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3D90039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EA57A9" w14:textId="382BE873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104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731CDC6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B02DE6" w14:textId="06B261F0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1DDDABE5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1833C6" w14:textId="0EBD7ADA" w:rsidR="00340998" w:rsidRPr="00965562" w:rsidRDefault="00340998" w:rsidP="0034099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872CFD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D5BBA2" w14:textId="381D9559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340998" w:rsidRPr="003562C4" w14:paraId="3BA999AE" w14:textId="77777777" w:rsidTr="009D4973">
        <w:trPr>
          <w:cantSplit/>
        </w:trPr>
        <w:tc>
          <w:tcPr>
            <w:tcW w:w="2981" w:type="dxa"/>
          </w:tcPr>
          <w:p w14:paraId="6A581AA3" w14:textId="66066F91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02BF33" w14:textId="5C3EBBE2" w:rsidR="00340998" w:rsidRPr="00340998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6DD526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9719E7" w14:textId="5610C412" w:rsidR="00340998" w:rsidRPr="00340998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8C97993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449E141" w14:textId="72AC4645" w:rsidR="00340998" w:rsidRPr="00340998" w:rsidRDefault="00340998" w:rsidP="0034099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153672F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07AA578F" w14:textId="0CFA200D" w:rsidR="00340998" w:rsidRP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EDC87D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313E73" w14:textId="5D4A7868" w:rsidR="00340998" w:rsidRP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1358FDB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DC825F" w14:textId="379153D9" w:rsidR="00340998" w:rsidRP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827119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3985DA" w14:textId="32BA7E70" w:rsidR="00340998" w:rsidRP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D0D7C2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F205F7" w14:textId="65636F87" w:rsidR="00340998" w:rsidRP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DBC26D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BEA672" w14:textId="435D17B6" w:rsidR="00340998" w:rsidRP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040488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2EBA30" w14:textId="0E9348D0" w:rsidR="00340998" w:rsidRP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40998" w:rsidRPr="003562C4" w14:paraId="50D80B20" w14:textId="77777777" w:rsidTr="009D4973">
        <w:trPr>
          <w:cantSplit/>
        </w:trPr>
        <w:tc>
          <w:tcPr>
            <w:tcW w:w="2981" w:type="dxa"/>
          </w:tcPr>
          <w:p w14:paraId="747984AB" w14:textId="0A72D723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="00E663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74E399DD" w14:textId="005F62FF" w:rsidR="00340998" w:rsidRPr="00F160FE" w:rsidRDefault="00B070E9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340998" w:rsidRPr="0034099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0" w:type="dxa"/>
          </w:tcPr>
          <w:p w14:paraId="5A92BC54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4FC4E5" w14:textId="5C37447D" w:rsidR="00340998" w:rsidRPr="00F160FE" w:rsidRDefault="00814E80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</w:t>
            </w:r>
            <w:r w:rsidR="00340998" w:rsidRPr="0034099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75</w:t>
            </w:r>
          </w:p>
        </w:tc>
        <w:tc>
          <w:tcPr>
            <w:tcW w:w="180" w:type="dxa"/>
          </w:tcPr>
          <w:p w14:paraId="714171FC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6BEC6DB" w14:textId="00629109" w:rsidR="00340998" w:rsidRPr="00F160FE" w:rsidRDefault="00B070E9" w:rsidP="0034099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340998" w:rsidRPr="0034099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180" w:type="dxa"/>
          </w:tcPr>
          <w:p w14:paraId="0FDFB892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14B87A01" w14:textId="46D0024F" w:rsidR="00340998" w:rsidRPr="00F160FE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340998" w:rsidRPr="0034099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</w:t>
            </w:r>
            <w:r w:rsidR="00340998" w:rsidRPr="0034099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79</w:t>
            </w:r>
          </w:p>
        </w:tc>
        <w:tc>
          <w:tcPr>
            <w:tcW w:w="180" w:type="dxa"/>
          </w:tcPr>
          <w:p w14:paraId="042D3E5A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BDA8D5" w14:textId="1731A352" w:rsidR="00340998" w:rsidRPr="00F160FE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340998" w:rsidRPr="0034099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="00340998" w:rsidRPr="0034099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180" w:type="dxa"/>
          </w:tcPr>
          <w:p w14:paraId="4502DEAD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A2570E3" w14:textId="2569BF00" w:rsidR="00340998" w:rsidRPr="00602E78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340998" w:rsidRPr="0034099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2968665E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2BFCF1" w14:textId="22115A7B" w:rsidR="00340998" w:rsidRPr="00F160FE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340998" w:rsidRPr="0034099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3936665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CBF70C" w14:textId="79D36BDF" w:rsidR="00340998" w:rsidRPr="00602E78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340998" w:rsidRPr="0034099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3D176B3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C3AE15" w14:textId="6DBE5529" w:rsidR="00340998" w:rsidRPr="00F160FE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340998" w:rsidRPr="0034099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766</w:t>
            </w:r>
          </w:p>
        </w:tc>
        <w:tc>
          <w:tcPr>
            <w:tcW w:w="180" w:type="dxa"/>
            <w:vAlign w:val="bottom"/>
          </w:tcPr>
          <w:p w14:paraId="7EFA3B9C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CDC3A9" w14:textId="4A1B3395" w:rsidR="00340998" w:rsidRPr="00F160FE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340998" w:rsidRPr="0034099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89</w:t>
            </w:r>
            <w:r w:rsidR="00340998" w:rsidRPr="0034099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41</w:t>
            </w:r>
          </w:p>
        </w:tc>
      </w:tr>
      <w:tr w:rsidR="00340998" w:rsidRPr="003562C4" w14:paraId="4DFC9814" w14:textId="77777777" w:rsidTr="009D4973">
        <w:trPr>
          <w:cantSplit/>
        </w:trPr>
        <w:tc>
          <w:tcPr>
            <w:tcW w:w="2981" w:type="dxa"/>
          </w:tcPr>
          <w:p w14:paraId="38A98CB0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B871D31" w14:textId="31BD0A33" w:rsidR="00340998" w:rsidRPr="00965562" w:rsidRDefault="002115F3" w:rsidP="0034099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77D829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AC844C" w14:textId="15AC19B7" w:rsidR="00340998" w:rsidRPr="00965562" w:rsidRDefault="00814E80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65C2490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7F370B2" w14:textId="434BBBF6" w:rsidR="00340998" w:rsidRPr="00F75A87" w:rsidRDefault="00B070E9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115F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213721FA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B1F27F8" w14:textId="44003834" w:rsidR="00340998" w:rsidRPr="00965562" w:rsidRDefault="00A92979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2,361</w:t>
            </w:r>
          </w:p>
        </w:tc>
        <w:tc>
          <w:tcPr>
            <w:tcW w:w="180" w:type="dxa"/>
          </w:tcPr>
          <w:p w14:paraId="554D3F1E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7B3C91" w14:textId="6B8697E9" w:rsidR="00340998" w:rsidRPr="00965562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04</w:t>
            </w:r>
          </w:p>
        </w:tc>
        <w:tc>
          <w:tcPr>
            <w:tcW w:w="180" w:type="dxa"/>
          </w:tcPr>
          <w:p w14:paraId="05CF31EA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BA8A10" w14:textId="63176865" w:rsidR="00340998" w:rsidRPr="00936EC3" w:rsidRDefault="00B070E9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4306E6"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274F8086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026022" w14:textId="4E208A6C" w:rsidR="00340998" w:rsidRPr="00936EC3" w:rsidRDefault="00B070E9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4306E6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595</w:t>
            </w:r>
          </w:p>
        </w:tc>
        <w:tc>
          <w:tcPr>
            <w:tcW w:w="180" w:type="dxa"/>
            <w:vAlign w:val="bottom"/>
          </w:tcPr>
          <w:p w14:paraId="662ECED1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C1194B" w14:textId="28C237DB" w:rsidR="00340998" w:rsidRPr="00936EC3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06F42545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46856E" w14:textId="2C6A1D08" w:rsidR="00340998" w:rsidRPr="00936EC3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4306E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98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F79C419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64C593" w14:textId="7C009FB8" w:rsidR="00340998" w:rsidRPr="00936EC3" w:rsidRDefault="00A9297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44,369</w:t>
            </w:r>
          </w:p>
        </w:tc>
      </w:tr>
      <w:tr w:rsidR="00340998" w:rsidRPr="003562C4" w14:paraId="2D640099" w14:textId="77777777" w:rsidTr="009D4973">
        <w:trPr>
          <w:cantSplit/>
        </w:trPr>
        <w:tc>
          <w:tcPr>
            <w:tcW w:w="2981" w:type="dxa"/>
          </w:tcPr>
          <w:p w14:paraId="6E6324E2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6C8AE856" w14:textId="3C3D0970" w:rsidR="00340998" w:rsidRPr="00B777ED" w:rsidRDefault="002115F3" w:rsidP="0034099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001D5C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731E7A" w14:textId="1C53188E" w:rsidR="00340998" w:rsidRPr="00965562" w:rsidRDefault="002115F3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64EFD0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950A898" w14:textId="458C5596" w:rsidR="00340998" w:rsidRPr="00965562" w:rsidRDefault="002115F3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60CB99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A6F9A80" w14:textId="6025745E" w:rsidR="00340998" w:rsidRPr="00965562" w:rsidRDefault="00A92979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11,762</w:t>
            </w:r>
          </w:p>
        </w:tc>
        <w:tc>
          <w:tcPr>
            <w:tcW w:w="180" w:type="dxa"/>
          </w:tcPr>
          <w:p w14:paraId="06870C40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EDAE5F" w14:textId="143B66C4" w:rsidR="00340998" w:rsidRPr="00965562" w:rsidRDefault="00B070E9" w:rsidP="0034099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4306E6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96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0A47320E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57F7C2" w14:textId="76C6025F" w:rsidR="00340998" w:rsidRPr="00936EC3" w:rsidRDefault="00B070E9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4306E6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180" w:type="dxa"/>
            <w:vAlign w:val="bottom"/>
          </w:tcPr>
          <w:p w14:paraId="11C8C1EB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C4122F" w14:textId="1DB059D1" w:rsidR="00340998" w:rsidRPr="00936EC3" w:rsidRDefault="00814E80" w:rsidP="0034099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180" w:type="dxa"/>
          </w:tcPr>
          <w:p w14:paraId="45FA8FA8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66002A" w14:textId="13F833AE" w:rsidR="00340998" w:rsidRPr="00936EC3" w:rsidRDefault="004306E6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2126D2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DB1EC7" w14:textId="6D2BC4B5" w:rsidR="00340998" w:rsidRPr="00936EC3" w:rsidRDefault="004306E6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738A5FE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44B1C0" w14:textId="7CC41876" w:rsidR="00340998" w:rsidRPr="00936EC3" w:rsidRDefault="004306E6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340998" w:rsidRPr="003562C4" w14:paraId="382BB8CD" w14:textId="77777777" w:rsidTr="009D4973">
        <w:trPr>
          <w:cantSplit/>
        </w:trPr>
        <w:tc>
          <w:tcPr>
            <w:tcW w:w="2981" w:type="dxa"/>
          </w:tcPr>
          <w:p w14:paraId="7077AC25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3A13FAFB" w14:textId="0C9FEF66" w:rsidR="00340998" w:rsidRDefault="002115F3" w:rsidP="0034099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904C9F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D836A5" w14:textId="3AE1C498" w:rsidR="00340998" w:rsidRDefault="002115F3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B52B56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F4C6272" w14:textId="33BC3A6D" w:rsidR="00340998" w:rsidRDefault="002115F3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069B84F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2D08324" w14:textId="31CBD9C3" w:rsidR="00340998" w:rsidRDefault="004306E6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43F11D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85DB18" w14:textId="60261BDD" w:rsidR="00340998" w:rsidRDefault="004306E6" w:rsidP="0034099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33327C5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899ABE" w14:textId="02EEA9F2" w:rsidR="00340998" w:rsidRPr="00936EC3" w:rsidRDefault="004306E6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6022D42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8F2CB1" w14:textId="35A19556" w:rsidR="00340998" w:rsidRPr="00936EC3" w:rsidRDefault="004306E6" w:rsidP="0034099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BB27BD6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458C32" w14:textId="358900C0" w:rsidR="00340998" w:rsidRPr="00936EC3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4306E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323</w:t>
            </w:r>
          </w:p>
        </w:tc>
        <w:tc>
          <w:tcPr>
            <w:tcW w:w="180" w:type="dxa"/>
          </w:tcPr>
          <w:p w14:paraId="6C2030A1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F681DB" w14:textId="7EA1250D" w:rsidR="00340998" w:rsidRPr="00936EC3" w:rsidRDefault="004306E6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E081A7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DACE5D" w14:textId="1399EEA4" w:rsidR="00340998" w:rsidRPr="00936EC3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4306E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323</w:t>
            </w:r>
          </w:p>
        </w:tc>
      </w:tr>
      <w:tr w:rsidR="004306E6" w:rsidRPr="003562C4" w14:paraId="2CBC0E51" w14:textId="77777777" w:rsidTr="009D4973">
        <w:trPr>
          <w:cantSplit/>
        </w:trPr>
        <w:tc>
          <w:tcPr>
            <w:tcW w:w="2981" w:type="dxa"/>
          </w:tcPr>
          <w:p w14:paraId="27C83370" w14:textId="263F7B57" w:rsidR="004306E6" w:rsidRDefault="004306E6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14:paraId="466A1E10" w14:textId="6C6B7ED0" w:rsidR="004306E6" w:rsidRDefault="004306E6" w:rsidP="0034099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102580" w14:textId="77777777" w:rsidR="004306E6" w:rsidRPr="00965562" w:rsidRDefault="004306E6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B8999" w14:textId="72ECD2F7" w:rsidR="004306E6" w:rsidRDefault="004306E6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5A9437" w14:textId="77777777" w:rsidR="004306E6" w:rsidRPr="00965562" w:rsidRDefault="004306E6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9F4CF74" w14:textId="29DAEA54" w:rsidR="004306E6" w:rsidRDefault="004306E6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FC78E4D" w14:textId="77777777" w:rsidR="004306E6" w:rsidRPr="00965562" w:rsidRDefault="004306E6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5AAEEDF" w14:textId="746DCC2D" w:rsidR="004306E6" w:rsidRDefault="004306E6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9AC51D" w14:textId="77777777" w:rsidR="004306E6" w:rsidRPr="00965562" w:rsidRDefault="004306E6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88DD26" w14:textId="3107E70B" w:rsidR="004306E6" w:rsidRDefault="004306E6" w:rsidP="0034099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A98DF0F" w14:textId="77777777" w:rsidR="004306E6" w:rsidRPr="00965562" w:rsidRDefault="004306E6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B21DC9" w14:textId="18FA581F" w:rsidR="004306E6" w:rsidRPr="00936EC3" w:rsidRDefault="004306E6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D2D91F7" w14:textId="77777777" w:rsidR="004306E6" w:rsidRPr="00936EC3" w:rsidRDefault="004306E6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45AACA" w14:textId="12EAC1E9" w:rsidR="004306E6" w:rsidRPr="00936EC3" w:rsidRDefault="004306E6" w:rsidP="0034099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3B5DD19" w14:textId="77777777" w:rsidR="004306E6" w:rsidRPr="00936EC3" w:rsidRDefault="004306E6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F0007E" w14:textId="5F7360BE" w:rsidR="004306E6" w:rsidRPr="00936EC3" w:rsidRDefault="004306E6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C4FB7A4" w14:textId="77777777" w:rsidR="004306E6" w:rsidRPr="00936EC3" w:rsidRDefault="004306E6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44EE8F" w14:textId="62A09581" w:rsidR="004306E6" w:rsidRPr="00936EC3" w:rsidRDefault="004306E6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480D7F0" w14:textId="77777777" w:rsidR="004306E6" w:rsidRPr="00936EC3" w:rsidRDefault="004306E6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E8F2EC" w14:textId="684F00B4" w:rsidR="004306E6" w:rsidRPr="00936EC3" w:rsidRDefault="004306E6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340998" w:rsidRPr="003562C4" w14:paraId="491EAB24" w14:textId="77777777" w:rsidTr="009D4973">
        <w:trPr>
          <w:cantSplit/>
        </w:trPr>
        <w:tc>
          <w:tcPr>
            <w:tcW w:w="2981" w:type="dxa"/>
          </w:tcPr>
          <w:p w14:paraId="005D636C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19BBDCA3" w14:textId="6EAFCA22" w:rsidR="00340998" w:rsidRPr="00B777ED" w:rsidRDefault="002115F3" w:rsidP="0034099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0C07BF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920AE1" w14:textId="023FE03A" w:rsidR="00340998" w:rsidRPr="00965562" w:rsidRDefault="002115F3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4B81349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4C89E2D" w14:textId="571A46C1" w:rsidR="00340998" w:rsidRPr="00965562" w:rsidRDefault="002115F3" w:rsidP="0034099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F690933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B92D640" w14:textId="333EDF59" w:rsidR="00340998" w:rsidRPr="00965562" w:rsidRDefault="004306E6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321E3C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BE9420" w14:textId="17377135" w:rsidR="00340998" w:rsidRPr="00965562" w:rsidRDefault="004306E6" w:rsidP="0034099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456F88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D4A16E" w14:textId="10102A77" w:rsidR="00340998" w:rsidRPr="00936EC3" w:rsidRDefault="004306E6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841B773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27A35A" w14:textId="1E5E8825" w:rsidR="00340998" w:rsidRPr="00936EC3" w:rsidRDefault="004306E6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37B26EBD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4F2798" w14:textId="45374268" w:rsidR="00340998" w:rsidRPr="00936EC3" w:rsidRDefault="004306E6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675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1EAED161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A343F1" w14:textId="6ED1BAE2" w:rsidR="00340998" w:rsidRPr="00936EC3" w:rsidRDefault="00A92979" w:rsidP="0034099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97235E4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8A2E4A" w14:textId="345A8818" w:rsidR="00340998" w:rsidRPr="00936EC3" w:rsidRDefault="00A9297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(1,827)</w:t>
            </w:r>
          </w:p>
        </w:tc>
      </w:tr>
      <w:tr w:rsidR="00340998" w:rsidRPr="003562C4" w14:paraId="22001B30" w14:textId="77777777" w:rsidTr="003D3997">
        <w:trPr>
          <w:cantSplit/>
        </w:trPr>
        <w:tc>
          <w:tcPr>
            <w:tcW w:w="2981" w:type="dxa"/>
          </w:tcPr>
          <w:p w14:paraId="38987140" w14:textId="1ACB5486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3D70AD" w14:textId="0D4A5A09" w:rsidR="00340998" w:rsidRPr="00F160FE" w:rsidRDefault="00B070E9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2115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0" w:type="dxa"/>
          </w:tcPr>
          <w:p w14:paraId="0F18812E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207D81" w14:textId="06B3CD92" w:rsidR="00340998" w:rsidRPr="00F160FE" w:rsidRDefault="00814E80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</w:t>
            </w:r>
            <w:r w:rsidR="002115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568</w:t>
            </w:r>
          </w:p>
        </w:tc>
        <w:tc>
          <w:tcPr>
            <w:tcW w:w="180" w:type="dxa"/>
          </w:tcPr>
          <w:p w14:paraId="0B7B95C2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F2CE96D" w14:textId="3381475D" w:rsidR="00340998" w:rsidRPr="00F160FE" w:rsidRDefault="00B070E9" w:rsidP="0034099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2115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678</w:t>
            </w:r>
          </w:p>
        </w:tc>
        <w:tc>
          <w:tcPr>
            <w:tcW w:w="180" w:type="dxa"/>
          </w:tcPr>
          <w:p w14:paraId="1903CC0C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41B7ACD8" w14:textId="147408EC" w:rsidR="00340998" w:rsidRPr="00F160FE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430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430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202</w:t>
            </w:r>
          </w:p>
        </w:tc>
        <w:tc>
          <w:tcPr>
            <w:tcW w:w="180" w:type="dxa"/>
          </w:tcPr>
          <w:p w14:paraId="3E6EB50F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24CB14" w14:textId="4B28EF2E" w:rsidR="00340998" w:rsidRPr="00F160FE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4306E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668</w:t>
            </w:r>
            <w:r w:rsidR="004306E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986</w:t>
            </w:r>
          </w:p>
        </w:tc>
        <w:tc>
          <w:tcPr>
            <w:tcW w:w="180" w:type="dxa"/>
          </w:tcPr>
          <w:p w14:paraId="768F94CE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4C9B2B" w14:textId="4519E5FD" w:rsidR="00340998" w:rsidRPr="00936EC3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122</w:t>
            </w:r>
            <w:r w:rsidR="004306E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EE9B608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F94305" w14:textId="7F5A117E" w:rsidR="00340998" w:rsidRPr="00936EC3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4306E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38D093C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80449" w14:textId="16C530BB" w:rsidR="00340998" w:rsidRPr="00936EC3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57</w:t>
            </w:r>
            <w:r w:rsidR="004306E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CB934EB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FF163" w14:textId="2C089A73" w:rsidR="00340998" w:rsidRPr="00936EC3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430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624C50E2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7D9ED" w14:textId="6A0F7413" w:rsidR="00340998" w:rsidRPr="00936EC3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430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330</w:t>
            </w:r>
            <w:r w:rsidR="00430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988</w:t>
            </w:r>
          </w:p>
        </w:tc>
      </w:tr>
      <w:tr w:rsidR="00340998" w:rsidRPr="003562C4" w14:paraId="79786121" w14:textId="77777777" w:rsidTr="00340998">
        <w:trPr>
          <w:cantSplit/>
        </w:trPr>
        <w:tc>
          <w:tcPr>
            <w:tcW w:w="2981" w:type="dxa"/>
          </w:tcPr>
          <w:p w14:paraId="791FBBDA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769BF8" w14:textId="77777777" w:rsidR="00340998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E4A6A03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D1C4AB" w14:textId="77777777" w:rsidR="00340998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57283D9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53910B8" w14:textId="77777777" w:rsidR="00340998" w:rsidRDefault="00340998" w:rsidP="0034099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434A79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158CBF87" w14:textId="77777777" w:rsid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39C6107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433238" w14:textId="77777777" w:rsid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9EA5EAA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3E952C" w14:textId="77777777" w:rsidR="00340998" w:rsidRPr="00D30C1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ED84BD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0A12A3" w14:textId="77777777" w:rsid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79D819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640B9A" w14:textId="77777777" w:rsidR="00340998" w:rsidRPr="001B6199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1DE897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70B3EF" w14:textId="77777777" w:rsid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B3B1D0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B9582B" w14:textId="77777777" w:rsidR="00340998" w:rsidRPr="00D30C1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340998" w:rsidRPr="003562C4" w14:paraId="76683C24" w14:textId="77777777" w:rsidTr="00340998">
        <w:trPr>
          <w:cantSplit/>
        </w:trPr>
        <w:tc>
          <w:tcPr>
            <w:tcW w:w="2981" w:type="dxa"/>
          </w:tcPr>
          <w:p w14:paraId="229D2398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16B4C60" w14:textId="77777777" w:rsidR="00340998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C5D9D4D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683CB5" w14:textId="77777777" w:rsidR="00340998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FEDD7C2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627B3A91" w14:textId="77777777" w:rsidR="00340998" w:rsidRDefault="00340998" w:rsidP="0034099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82A7B7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2B68E58F" w14:textId="77777777" w:rsid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3B5CC3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629F6C" w14:textId="77777777" w:rsid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48AD25E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B53BB6" w14:textId="77777777" w:rsidR="00340998" w:rsidRPr="00D30C1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C08D9C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9056100" w14:textId="77777777" w:rsid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673A35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30CABD" w14:textId="77777777" w:rsidR="00340998" w:rsidRPr="001B6199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DE7313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F18582" w14:textId="77777777" w:rsid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9B8B65" w14:textId="77777777" w:rsidR="00340998" w:rsidRPr="00F160FE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3F59E4" w14:textId="77777777" w:rsidR="00340998" w:rsidRPr="00D30C1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340998" w:rsidRPr="003562C4" w14:paraId="3729C305" w14:textId="77777777" w:rsidTr="003D3997">
        <w:trPr>
          <w:cantSplit/>
        </w:trPr>
        <w:tc>
          <w:tcPr>
            <w:tcW w:w="2981" w:type="dxa"/>
          </w:tcPr>
          <w:p w14:paraId="1A332467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</w:p>
          <w:p w14:paraId="37084F2C" w14:textId="77777777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14:paraId="54D216F6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C7BC41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8DB7C4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CFD637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E59A0C5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F798685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42A9E50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20868F6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AF6F9F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05A00D3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DE853A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EA9F576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3A7F37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42F4888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FE644C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5A77C0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0C6CE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BC7C6AC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1D754C" w14:textId="77777777" w:rsidR="00340998" w:rsidRPr="00965562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0998" w:rsidRPr="003562C4" w14:paraId="64DAC57D" w14:textId="77777777" w:rsidTr="009D4973">
        <w:trPr>
          <w:cantSplit/>
        </w:trPr>
        <w:tc>
          <w:tcPr>
            <w:tcW w:w="2981" w:type="dxa"/>
          </w:tcPr>
          <w:p w14:paraId="582B6B8F" w14:textId="01B56A2E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B070E9" w:rsidRPr="00B070E9">
              <w:rPr>
                <w:rFonts w:ascii="Angsana New" w:hAnsi="Angsana New"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14CA3780" w14:textId="34638CE9" w:rsidR="00340998" w:rsidRPr="00340998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40998"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3409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CBFE837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3C6118" w14:textId="75AEC6E5" w:rsidR="00340998" w:rsidRPr="00340998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44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C65AAC2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354DAE5" w14:textId="2AE1EA32" w:rsidR="00340998" w:rsidRPr="00340998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40998"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04</w:t>
            </w:r>
            <w:r w:rsidRPr="003409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95E7E4C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9201428" w14:textId="7D8A793C" w:rsidR="00340998" w:rsidRP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40998"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3409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EB2279B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3A666C9" w14:textId="1890174E" w:rsidR="00340998" w:rsidRP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855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61C20210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5FFDE" w14:textId="00BE8AE9" w:rsidR="00340998" w:rsidRPr="00340998" w:rsidRDefault="00340998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40998"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40998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3409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EC5E29B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9330FE" w14:textId="4AEE6B9C" w:rsidR="00340998" w:rsidRP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43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78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1CB7490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438E8E" w14:textId="7C14D21D" w:rsidR="00340998" w:rsidRP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C0BA0B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AE3DBF" w14:textId="5E26E6B7" w:rsidR="00340998" w:rsidRPr="00340998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68384B4" w14:textId="77777777" w:rsidR="00340998" w:rsidRPr="00340998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86CFB3" w14:textId="07E29F15" w:rsidR="00340998" w:rsidRPr="00340998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34099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340998" w:rsidRPr="003562C4" w14:paraId="4204CA11" w14:textId="77777777" w:rsidTr="009D4973">
        <w:trPr>
          <w:cantSplit/>
        </w:trPr>
        <w:tc>
          <w:tcPr>
            <w:tcW w:w="2981" w:type="dxa"/>
          </w:tcPr>
          <w:p w14:paraId="37D746D8" w14:textId="77777777" w:rsidR="00340998" w:rsidRPr="00C646DE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8C59EAA" w14:textId="5CB847EE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64C390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AF430E" w14:textId="5E441D52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2AC3E75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4E50E8E" w14:textId="60FAEF6A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26C47C2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F09C614" w14:textId="6D6E518D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041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500B69E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6AC4EF" w14:textId="70DFA6FC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78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611D048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700A43" w14:textId="21C366FA" w:rsidR="00340998" w:rsidRPr="009C431D" w:rsidRDefault="00340998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="008C0CF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9467759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5D3DFD" w14:textId="279888AC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71FF6A3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45C25A" w14:textId="547D55CA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8C0CF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2F3DC958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61F5DB" w14:textId="24C33686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21B7EF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D9A42E3" w14:textId="29967B7A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  <w:r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40998" w:rsidRPr="003562C4" w14:paraId="1BC8BD05" w14:textId="77777777" w:rsidTr="009D4973">
        <w:trPr>
          <w:cantSplit/>
        </w:trPr>
        <w:tc>
          <w:tcPr>
            <w:tcW w:w="2981" w:type="dxa"/>
          </w:tcPr>
          <w:p w14:paraId="202E583C" w14:textId="1C5D8DDE" w:rsidR="00340998" w:rsidRPr="00C646DE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2CFBCA2B" w14:textId="0852C47A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879B54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5EB8D6" w14:textId="6A483DF5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7E5C2FB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475FDD6" w14:textId="707DBE56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D97CEBC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3E2F3E3" w14:textId="22FBDD62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4B33364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C75AB2" w14:textId="3368C10F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FEF308F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26CC3E" w14:textId="54C328BA" w:rsidR="00340998" w:rsidRPr="009C431D" w:rsidRDefault="00340998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9764EC0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B7E8B3" w14:textId="5DFE3DF6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C6709C5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EEB63C" w14:textId="611F4201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1BD21CAD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A2DC82" w14:textId="62706658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F241E5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8D6996D" w14:textId="70DBA582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40998" w:rsidRPr="003562C4" w14:paraId="33701DC4" w14:textId="77777777" w:rsidTr="009D4973">
        <w:trPr>
          <w:cantSplit/>
        </w:trPr>
        <w:tc>
          <w:tcPr>
            <w:tcW w:w="2981" w:type="dxa"/>
          </w:tcPr>
          <w:p w14:paraId="4CC8D294" w14:textId="77777777" w:rsidR="00340998" w:rsidRPr="00C646DE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4F4360E4" w14:textId="240C0368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E8DE99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EB07046" w14:textId="154AB6EE" w:rsidR="00340998" w:rsidRPr="009C431D" w:rsidRDefault="00340998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1CFD4FE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3D2AEA84" w14:textId="52F67F1A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273A66A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14:paraId="19C40FE5" w14:textId="4CDF5BAC" w:rsidR="00340998" w:rsidRPr="009C431D" w:rsidRDefault="00340998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1A28070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25FDAA" w14:textId="5DA4EFD6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812658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A8D1AA" w14:textId="2563ACE3" w:rsidR="00340998" w:rsidRPr="009C431D" w:rsidRDefault="00B070E9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80" w:type="dxa"/>
            <w:vAlign w:val="bottom"/>
          </w:tcPr>
          <w:p w14:paraId="3E803C7A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9CE65E" w14:textId="14FFF623" w:rsidR="00340998" w:rsidRPr="009C431D" w:rsidRDefault="00B070E9" w:rsidP="0034099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340998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104</w:t>
            </w:r>
          </w:p>
        </w:tc>
        <w:tc>
          <w:tcPr>
            <w:tcW w:w="180" w:type="dxa"/>
            <w:vAlign w:val="bottom"/>
          </w:tcPr>
          <w:p w14:paraId="163E7A05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DBCB6F" w14:textId="5615A128" w:rsidR="00340998" w:rsidRPr="009C431D" w:rsidRDefault="00814E80" w:rsidP="0034099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340998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768</w:t>
            </w:r>
          </w:p>
        </w:tc>
        <w:tc>
          <w:tcPr>
            <w:tcW w:w="180" w:type="dxa"/>
          </w:tcPr>
          <w:p w14:paraId="0C185551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C8DBECC" w14:textId="1E88A82C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DD5EB2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B868A30" w14:textId="50E0098F" w:rsidR="00340998" w:rsidRPr="009C431D" w:rsidRDefault="00814E8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340998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</w:tr>
      <w:tr w:rsidR="00340998" w:rsidRPr="003562C4" w14:paraId="1D29B6FA" w14:textId="77777777" w:rsidTr="009D4973">
        <w:trPr>
          <w:cantSplit/>
        </w:trPr>
        <w:tc>
          <w:tcPr>
            <w:tcW w:w="2981" w:type="dxa"/>
          </w:tcPr>
          <w:p w14:paraId="6F32C93C" w14:textId="1E3575F5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A5EE542" w14:textId="15CDDB6C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58DBC29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787105" w14:textId="1DD880B1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94BE08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14B245A" w14:textId="21142B94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ABE7CD1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28C73BF6" w14:textId="2CA3C047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E5424A1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0E33A3" w14:textId="5128FDF7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4DFFDDC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1AAE53" w14:textId="2356B9F7" w:rsidR="00340998" w:rsidRPr="009C431D" w:rsidRDefault="00340998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9E71FA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877D22" w14:textId="441CE3AA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D837BF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DF95A4" w14:textId="2AC43473" w:rsidR="00340998" w:rsidRPr="00FA0565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7CAD10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081BA6" w14:textId="44A93788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C198B2B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FCBEA0" w14:textId="71B194E0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40998" w:rsidRPr="003562C4" w14:paraId="51FBF1C1" w14:textId="77777777" w:rsidTr="009D4973">
        <w:trPr>
          <w:cantSplit/>
        </w:trPr>
        <w:tc>
          <w:tcPr>
            <w:tcW w:w="2981" w:type="dxa"/>
          </w:tcPr>
          <w:p w14:paraId="645D46CC" w14:textId="1A0CDA1F" w:rsidR="00340998" w:rsidRPr="00965562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="00E663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6971DFDE" w14:textId="4FFFB320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0A626BB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28C108" w14:textId="1D94838C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6382155D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107A793D" w14:textId="52CDABE1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589D494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53AD0D2D" w14:textId="1205BFB6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0DF6844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5AFC848" w14:textId="3C22E498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434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43A321E3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457CFFD" w14:textId="51076FA2" w:rsidR="00340998" w:rsidRPr="009C431D" w:rsidRDefault="00340998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8C0CF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7D3048A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561DDA1" w14:textId="62DF4DF1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6802581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2BB2A8" w14:textId="3498D183" w:rsidR="00340998" w:rsidRPr="00FA0565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8C0CF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71CD57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DF7B8A" w14:textId="5C671C16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0933D92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ADB4BF" w14:textId="55A8D34E" w:rsidR="00340998" w:rsidRPr="009C431D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777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340998" w:rsidRPr="003562C4" w14:paraId="726FAC9D" w14:textId="77777777" w:rsidTr="009D4973">
        <w:trPr>
          <w:cantSplit/>
        </w:trPr>
        <w:tc>
          <w:tcPr>
            <w:tcW w:w="2981" w:type="dxa"/>
          </w:tcPr>
          <w:p w14:paraId="5259C5BF" w14:textId="77777777" w:rsidR="00340998" w:rsidRPr="00C646DE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9041C0F" w14:textId="3C277D85" w:rsidR="00340998" w:rsidRPr="009C431D" w:rsidRDefault="00DB6B50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B545F7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E49D863" w14:textId="6A1ED965" w:rsidR="00340998" w:rsidRPr="009C431D" w:rsidRDefault="00DB6B50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FF4EFD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A863805" w14:textId="20C41F29" w:rsidR="00340998" w:rsidRPr="009C431D" w:rsidRDefault="00DB6B50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A1FF840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77838052" w14:textId="633ED90B" w:rsidR="00340998" w:rsidRPr="009C431D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ADEB829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4BC5CD" w14:textId="530302F1" w:rsidR="00340998" w:rsidRPr="009C431D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EF01931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C037731" w14:textId="439D2C85" w:rsidR="00340998" w:rsidRPr="00936EC3" w:rsidRDefault="00DB6B50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007F86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900AA" w14:textId="28656CF6" w:rsidR="00340998" w:rsidRPr="00936EC3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0B2A16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5A6DE6" w14:textId="08365ABE" w:rsidR="00340998" w:rsidRPr="00936EC3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655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536FD93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AAD542" w14:textId="6C065FBA" w:rsidR="00340998" w:rsidRPr="00936EC3" w:rsidRDefault="00DB6B50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C40B2E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EDEB7A" w14:textId="4E76A946" w:rsidR="00340998" w:rsidRPr="00936EC3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40998" w:rsidRPr="003562C4" w14:paraId="6E105A53" w14:textId="77777777" w:rsidTr="009D4973">
        <w:trPr>
          <w:cantSplit/>
        </w:trPr>
        <w:tc>
          <w:tcPr>
            <w:tcW w:w="2981" w:type="dxa"/>
          </w:tcPr>
          <w:p w14:paraId="413E08A2" w14:textId="77777777" w:rsidR="00340998" w:rsidRPr="00C646DE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03DE0399" w14:textId="520726AA" w:rsidR="00340998" w:rsidRDefault="00DB6B50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3CC8C4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EEEC47" w14:textId="33A0ED12" w:rsidR="00340998" w:rsidRDefault="00DB6B50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EB6157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202490E" w14:textId="7227AA1C" w:rsidR="00340998" w:rsidRDefault="00DB6B50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B98112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439940FE" w14:textId="4F9DA2A4" w:rsidR="00340998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5F259D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32F3F8" w14:textId="61A34378" w:rsidR="00340998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63533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F3EA02" w14:textId="58EF1D60" w:rsidR="00340998" w:rsidRPr="00936EC3" w:rsidRDefault="00DB6B50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64F84F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96E7A2" w14:textId="227EB6B1" w:rsidR="00340998" w:rsidRPr="00936EC3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411249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674B97" w14:textId="38107FA6" w:rsidR="00340998" w:rsidRPr="00936EC3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CBCE3A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6B34FFA" w14:textId="4B934939" w:rsidR="00340998" w:rsidRPr="00936EC3" w:rsidRDefault="00DB6B50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FF98C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52D87" w14:textId="01F4CA54" w:rsidR="00340998" w:rsidRPr="00936EC3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sz w:val="26"/>
                <w:szCs w:val="26"/>
                <w:lang w:val="en-US"/>
              </w:rPr>
              <w:t>322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40998" w:rsidRPr="003562C4" w14:paraId="17EADA4F" w14:textId="77777777" w:rsidTr="009D4973">
        <w:trPr>
          <w:cantSplit/>
        </w:trPr>
        <w:tc>
          <w:tcPr>
            <w:tcW w:w="2981" w:type="dxa"/>
          </w:tcPr>
          <w:p w14:paraId="04660A88" w14:textId="77777777" w:rsidR="00340998" w:rsidRPr="00C646DE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59AEB7EE" w14:textId="77632F4E" w:rsidR="00340998" w:rsidRPr="009C431D" w:rsidRDefault="00DB6B50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ED30BF7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17EC8CA" w14:textId="3FB396D8" w:rsidR="00340998" w:rsidRPr="009C431D" w:rsidRDefault="00DB6B50" w:rsidP="0034099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7E9C0DB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D98525E" w14:textId="76B5EC94" w:rsidR="00340998" w:rsidRPr="009C431D" w:rsidRDefault="00DB6B50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9CE4EC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14:paraId="3907067B" w14:textId="6D755A26" w:rsidR="00340998" w:rsidRPr="009C431D" w:rsidRDefault="00DB6B50" w:rsidP="0034099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D9060DE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E109BB" w14:textId="4F602C82" w:rsidR="00340998" w:rsidRPr="009C431D" w:rsidRDefault="00DB6B50" w:rsidP="0034099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3EFFB0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E3B19E" w14:textId="1E9C1833" w:rsidR="00340998" w:rsidRPr="00936EC3" w:rsidRDefault="00B070E9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B21DA75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C6A619" w14:textId="39AD0F3C" w:rsidR="00340998" w:rsidRPr="00936EC3" w:rsidRDefault="00B070E9" w:rsidP="0034099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BDF06FE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1C0621" w14:textId="611005EE" w:rsidR="00340998" w:rsidRPr="00936EC3" w:rsidRDefault="00B070E9" w:rsidP="0034099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B6B5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675</w:t>
            </w:r>
          </w:p>
        </w:tc>
        <w:tc>
          <w:tcPr>
            <w:tcW w:w="180" w:type="dxa"/>
          </w:tcPr>
          <w:p w14:paraId="0C240140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C509EE2" w14:textId="6C6CE3D9" w:rsidR="00340998" w:rsidRPr="00936EC3" w:rsidRDefault="00DB6B50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EC2B81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4DC0D0" w14:textId="0A5CB1A2" w:rsidR="00340998" w:rsidRPr="00936EC3" w:rsidRDefault="00B070E9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DB6B5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</w:p>
        </w:tc>
      </w:tr>
      <w:tr w:rsidR="00340998" w:rsidRPr="003562C4" w14:paraId="32F10210" w14:textId="77777777" w:rsidTr="009D4973">
        <w:trPr>
          <w:cantSplit/>
        </w:trPr>
        <w:tc>
          <w:tcPr>
            <w:tcW w:w="2981" w:type="dxa"/>
          </w:tcPr>
          <w:p w14:paraId="27C5CE02" w14:textId="6D00ABBF" w:rsidR="00340998" w:rsidRPr="00C646DE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7CFD3D" w14:textId="5420C728" w:rsidR="00340998" w:rsidRPr="009C431D" w:rsidRDefault="00DB6B50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80BF72F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16A0BC" w14:textId="248937A9" w:rsidR="00340998" w:rsidRPr="009C431D" w:rsidRDefault="00DB6B50" w:rsidP="003409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99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25214442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8446A67" w14:textId="30F8F387" w:rsidR="00340998" w:rsidRPr="009C431D" w:rsidRDefault="00DB6B50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3B29D67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364D43CC" w14:textId="16D5EF5A" w:rsidR="00340998" w:rsidRPr="009C431D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D2EB89C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6D07CD" w14:textId="751F1844" w:rsidR="00340998" w:rsidRPr="009C431D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998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98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35D0EFC2" w14:textId="77777777" w:rsidR="00340998" w:rsidRPr="009C431D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B8AA65E" w14:textId="369E7570" w:rsidR="00340998" w:rsidRPr="00936EC3" w:rsidRDefault="00DB6B50" w:rsidP="0034099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89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11D232B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DAD2E1" w14:textId="230ABD0F" w:rsidR="00340998" w:rsidRPr="00936EC3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6D8ECA9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BFC6B" w14:textId="19BC811D" w:rsidR="00340998" w:rsidRPr="00936EC3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0F535E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DDCFE" w14:textId="286DFB5D" w:rsidR="00340998" w:rsidRPr="00936EC3" w:rsidRDefault="00DB6B50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413DDAF" w14:textId="77777777" w:rsidR="00340998" w:rsidRPr="00936EC3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2C48C7" w14:textId="6E1238C0" w:rsidR="00340998" w:rsidRPr="00936EC3" w:rsidRDefault="00DB6B50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340998" w:rsidRPr="003562C4" w14:paraId="7C60D24F" w14:textId="77777777" w:rsidTr="009D4973">
        <w:trPr>
          <w:cantSplit/>
        </w:trPr>
        <w:tc>
          <w:tcPr>
            <w:tcW w:w="2981" w:type="dxa"/>
          </w:tcPr>
          <w:p w14:paraId="62E8FEBF" w14:textId="77777777" w:rsidR="00340998" w:rsidRPr="0027792E" w:rsidRDefault="00340998" w:rsidP="0034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81C48C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5DFC8F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AEE1A6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0138622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80D7E3F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B1240F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5EC11FE0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F0B8B5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EAB38B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8F6D9C1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0C7723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6435221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B2A2B7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192172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24D986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B9AB9E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F9A03E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A854E2E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1504AA" w14:textId="77777777" w:rsidR="00340998" w:rsidRPr="0027792E" w:rsidRDefault="00340998" w:rsidP="003409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27792E" w:rsidRPr="003562C4" w14:paraId="00645BAE" w14:textId="77777777" w:rsidTr="002115F3">
        <w:trPr>
          <w:cantSplit/>
        </w:trPr>
        <w:tc>
          <w:tcPr>
            <w:tcW w:w="2981" w:type="dxa"/>
            <w:vAlign w:val="bottom"/>
          </w:tcPr>
          <w:p w14:paraId="297117E9" w14:textId="0927FBE2" w:rsidR="0027792E" w:rsidRPr="00965562" w:rsidRDefault="0027792E" w:rsidP="0027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72AF1F2E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4C2A3C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FD29D2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3A37F4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6815D3D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E2BF94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74DC8979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92D8C6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92FA78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9FC5EE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790A5B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8F4F87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EABB4A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201081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25D9D7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22D0B1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ACE9FF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9B15B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35C21B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27792E" w:rsidRPr="003562C4" w14:paraId="58BED059" w14:textId="77777777" w:rsidTr="0027792E">
        <w:trPr>
          <w:cantSplit/>
        </w:trPr>
        <w:tc>
          <w:tcPr>
            <w:tcW w:w="2981" w:type="dxa"/>
            <w:vAlign w:val="bottom"/>
          </w:tcPr>
          <w:p w14:paraId="251DDBD5" w14:textId="61C92237" w:rsidR="0027792E" w:rsidRPr="00965562" w:rsidRDefault="0027792E" w:rsidP="0027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5874803" w14:textId="178FA667" w:rsidR="0027792E" w:rsidRPr="00524C2A" w:rsidRDefault="00B070E9" w:rsidP="00524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524C2A" w:rsidRPr="00524C2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856</w:t>
            </w:r>
          </w:p>
        </w:tc>
        <w:tc>
          <w:tcPr>
            <w:tcW w:w="180" w:type="dxa"/>
            <w:vAlign w:val="bottom"/>
          </w:tcPr>
          <w:p w14:paraId="31E23D7C" w14:textId="77777777" w:rsidR="0027792E" w:rsidRPr="00524C2A" w:rsidRDefault="0027792E" w:rsidP="002779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F5D7FD5" w14:textId="3767A9E6" w:rsidR="0027792E" w:rsidRPr="00524C2A" w:rsidRDefault="00B070E9" w:rsidP="00524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0FDFAA6" w14:textId="77777777" w:rsidR="0027792E" w:rsidRPr="00524C2A" w:rsidRDefault="0027792E" w:rsidP="0027792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3A859E34" w14:textId="2D0979AE" w:rsidR="0027792E" w:rsidRPr="00524C2A" w:rsidRDefault="00814E80" w:rsidP="00524C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688</w:t>
            </w:r>
          </w:p>
        </w:tc>
        <w:tc>
          <w:tcPr>
            <w:tcW w:w="180" w:type="dxa"/>
            <w:vAlign w:val="bottom"/>
          </w:tcPr>
          <w:p w14:paraId="3312F9F2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7A0B9692" w14:textId="69A16C17" w:rsidR="0027792E" w:rsidRPr="00524C2A" w:rsidRDefault="00B070E9" w:rsidP="00524C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421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99C6131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641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F495BE8" w14:textId="71CC096E" w:rsidR="0027792E" w:rsidRPr="00524C2A" w:rsidRDefault="00814E80" w:rsidP="00524C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22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887</w:t>
            </w:r>
          </w:p>
        </w:tc>
        <w:tc>
          <w:tcPr>
            <w:tcW w:w="180" w:type="dxa"/>
            <w:vAlign w:val="bottom"/>
          </w:tcPr>
          <w:p w14:paraId="6C57BB94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CC416F8" w14:textId="0C07CC1A" w:rsidR="0027792E" w:rsidRPr="00524C2A" w:rsidRDefault="00B070E9" w:rsidP="00524C2A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41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</w:t>
            </w:r>
          </w:p>
        </w:tc>
        <w:tc>
          <w:tcPr>
            <w:tcW w:w="180" w:type="dxa"/>
            <w:vAlign w:val="bottom"/>
          </w:tcPr>
          <w:p w14:paraId="09B23231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641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3C2C4A" w14:textId="4ED30FC9" w:rsidR="0027792E" w:rsidRPr="00524C2A" w:rsidRDefault="00B070E9" w:rsidP="00524C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867</w:t>
            </w:r>
          </w:p>
        </w:tc>
        <w:tc>
          <w:tcPr>
            <w:tcW w:w="180" w:type="dxa"/>
            <w:vAlign w:val="bottom"/>
          </w:tcPr>
          <w:p w14:paraId="637BC5FB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E6729BE" w14:textId="06B7C33D" w:rsidR="0027792E" w:rsidRPr="00524C2A" w:rsidRDefault="00B070E9" w:rsidP="00524C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798</w:t>
            </w:r>
          </w:p>
        </w:tc>
        <w:tc>
          <w:tcPr>
            <w:tcW w:w="180" w:type="dxa"/>
            <w:vAlign w:val="bottom"/>
          </w:tcPr>
          <w:p w14:paraId="76B925A7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64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E66A62" w14:textId="073A4352" w:rsidR="0027792E" w:rsidRPr="00524C2A" w:rsidRDefault="00B070E9" w:rsidP="00524C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766</w:t>
            </w:r>
          </w:p>
        </w:tc>
        <w:tc>
          <w:tcPr>
            <w:tcW w:w="180" w:type="dxa"/>
            <w:vAlign w:val="bottom"/>
          </w:tcPr>
          <w:p w14:paraId="1D8C0F0A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129B984" w14:textId="4146E9E3" w:rsidR="0027792E" w:rsidRPr="00524C2A" w:rsidRDefault="00B070E9" w:rsidP="00524C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</w:t>
            </w:r>
          </w:p>
        </w:tc>
      </w:tr>
      <w:tr w:rsidR="0027792E" w:rsidRPr="003562C4" w14:paraId="03D1AD9C" w14:textId="77777777" w:rsidTr="0027792E">
        <w:trPr>
          <w:cantSplit/>
        </w:trPr>
        <w:tc>
          <w:tcPr>
            <w:tcW w:w="2981" w:type="dxa"/>
            <w:vAlign w:val="bottom"/>
          </w:tcPr>
          <w:p w14:paraId="2B4BC68B" w14:textId="622114DE" w:rsidR="0027792E" w:rsidRPr="00965562" w:rsidRDefault="0027792E" w:rsidP="0027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0C7EAB" w14:textId="3A3BC29D" w:rsidR="0027792E" w:rsidRPr="00524C2A" w:rsidRDefault="00B070E9" w:rsidP="00524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524C2A" w:rsidRPr="00524C2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856</w:t>
            </w:r>
          </w:p>
        </w:tc>
        <w:tc>
          <w:tcPr>
            <w:tcW w:w="180" w:type="dxa"/>
            <w:vAlign w:val="bottom"/>
          </w:tcPr>
          <w:p w14:paraId="1B641421" w14:textId="77777777" w:rsidR="0027792E" w:rsidRPr="00524C2A" w:rsidRDefault="0027792E" w:rsidP="002779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64FDB1" w14:textId="710A2938" w:rsidR="0027792E" w:rsidRPr="00524C2A" w:rsidRDefault="00B070E9" w:rsidP="00524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26568FC" w14:textId="77777777" w:rsidR="0027792E" w:rsidRPr="00524C2A" w:rsidRDefault="0027792E" w:rsidP="0027792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677964C9" w14:textId="7588A26A" w:rsidR="0027792E" w:rsidRPr="00524C2A" w:rsidRDefault="00B070E9" w:rsidP="00524C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371C59AC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A8EF7A" w14:textId="0BC8CDC7" w:rsidR="0027792E" w:rsidRPr="00524C2A" w:rsidRDefault="00B070E9" w:rsidP="00524C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</w:t>
            </w:r>
          </w:p>
        </w:tc>
        <w:tc>
          <w:tcPr>
            <w:tcW w:w="180" w:type="dxa"/>
            <w:vAlign w:val="bottom"/>
          </w:tcPr>
          <w:p w14:paraId="4CF80CE9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641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142E91" w14:textId="46A26050" w:rsidR="0027792E" w:rsidRPr="00524C2A" w:rsidRDefault="00814E80" w:rsidP="00524C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84B6E68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D75DAE" w14:textId="3AA1F128" w:rsidR="0027792E" w:rsidRPr="00524C2A" w:rsidRDefault="00B070E9" w:rsidP="00524C2A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0131A425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641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2E14D" w14:textId="47C02F67" w:rsidR="0027792E" w:rsidRPr="00524C2A" w:rsidRDefault="00814E80" w:rsidP="00524C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1A3A3A37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D81CDB" w14:textId="44D9BADE" w:rsidR="0027792E" w:rsidRPr="00524C2A" w:rsidRDefault="00B070E9" w:rsidP="00524C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BD7E555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64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85DDAC" w14:textId="6F89FD88" w:rsidR="0027792E" w:rsidRPr="00524C2A" w:rsidRDefault="00B070E9" w:rsidP="00524C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E95E9A0" w14:textId="77777777" w:rsidR="0027792E" w:rsidRPr="00524C2A" w:rsidRDefault="0027792E" w:rsidP="00524C2A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30664F" w14:textId="6429B925" w:rsidR="0027792E" w:rsidRPr="00524C2A" w:rsidRDefault="00B070E9" w:rsidP="00524C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401</w:t>
            </w:r>
            <w:r w:rsidR="00524C2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02</w:t>
            </w:r>
          </w:p>
        </w:tc>
      </w:tr>
      <w:tr w:rsidR="0027792E" w:rsidRPr="003562C4" w14:paraId="43843D2B" w14:textId="77777777" w:rsidTr="0027792E">
        <w:trPr>
          <w:cantSplit/>
        </w:trPr>
        <w:tc>
          <w:tcPr>
            <w:tcW w:w="2981" w:type="dxa"/>
          </w:tcPr>
          <w:p w14:paraId="64D1169E" w14:textId="77777777" w:rsidR="0027792E" w:rsidRPr="00965562" w:rsidRDefault="0027792E" w:rsidP="0027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5DA17C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08F613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DD5238D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4C19A3C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</w:tcPr>
          <w:p w14:paraId="5246CA9C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D7A236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6B76956E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4F966C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B4A7D2E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3B146A6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2F0085F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7E1BF3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A030148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55165A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B474374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F37AEE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2BFC25E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907C0C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EF3A16A" w14:textId="77777777" w:rsidR="0027792E" w:rsidRPr="00965562" w:rsidRDefault="0027792E" w:rsidP="002779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bookmarkEnd w:id="3"/>
    </w:tbl>
    <w:p w14:paraId="119F78D7" w14:textId="77777777" w:rsidR="00153FF2" w:rsidRPr="003C47FE" w:rsidRDefault="00153FF2" w:rsidP="00F20862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  <w:sectPr w:rsidR="00153FF2" w:rsidRPr="003C47FE" w:rsidSect="000E7DFA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DEB8D9F" w14:textId="16771379" w:rsidR="001116CF" w:rsidRPr="003C47FE" w:rsidRDefault="001116CF" w:rsidP="001116CF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ราคาทรัพย์สินของ</w:t>
      </w:r>
      <w:r w:rsidR="00566CCB">
        <w:rPr>
          <w:rFonts w:ascii="Angsana New" w:hAnsi="Angsana New" w:cs="Angsana New" w:hint="cs"/>
          <w:cs/>
          <w:lang w:val="en-US"/>
        </w:rPr>
        <w:t>กลุ่ม</w:t>
      </w:r>
      <w:r w:rsidRPr="003C47FE">
        <w:rPr>
          <w:rFonts w:ascii="Angsana New" w:hAnsi="Angsana New" w:cs="Angsana New"/>
          <w:cs/>
          <w:lang w:val="en-US"/>
        </w:rPr>
        <w:t>บริษัท ซึ่งได้คิด</w:t>
      </w:r>
      <w:r w:rsidRPr="003C47FE">
        <w:rPr>
          <w:rFonts w:ascii="Angsana New" w:hAnsi="Angsana New" w:cs="Angsana New"/>
          <w:cs/>
        </w:rPr>
        <w:t xml:space="preserve">ค่าเสื่อมราคาเต็มจำนวนแล้ว แต่ยังคงใช้งานจนถึง ณ วันที่ </w:t>
      </w:r>
      <w:r w:rsidR="00B070E9" w:rsidRPr="00B070E9">
        <w:rPr>
          <w:rFonts w:ascii="Angsana New" w:hAnsi="Angsana New" w:cs="Angsana New"/>
          <w:lang w:val="en-US"/>
        </w:rPr>
        <w:t>31</w:t>
      </w:r>
      <w:r>
        <w:rPr>
          <w:rFonts w:ascii="Angsana New" w:hAnsi="Angsana New" w:cs="Angsana New" w:hint="cs"/>
          <w:cs/>
        </w:rPr>
        <w:t xml:space="preserve"> </w:t>
      </w:r>
      <w:r w:rsidRPr="003C47FE">
        <w:rPr>
          <w:rFonts w:ascii="Angsana New" w:hAnsi="Angsana New" w:cs="Angsana New"/>
          <w:cs/>
        </w:rPr>
        <w:t xml:space="preserve">ธันวาคม </w:t>
      </w:r>
      <w:r w:rsidR="00B070E9" w:rsidRPr="00B070E9">
        <w:rPr>
          <w:rFonts w:ascii="Angsana New" w:hAnsi="Angsana New" w:cs="Angsana New"/>
          <w:lang w:val="en-US"/>
        </w:rPr>
        <w:t>2</w:t>
      </w:r>
      <w:r w:rsidR="00814E80" w:rsidRPr="00814E80">
        <w:rPr>
          <w:rFonts w:ascii="Angsana New" w:hAnsi="Angsana New" w:cs="Angsana New"/>
          <w:lang w:val="en-US"/>
        </w:rPr>
        <w:t>56</w:t>
      </w:r>
      <w:r w:rsidR="00B070E9" w:rsidRPr="00B070E9">
        <w:rPr>
          <w:rFonts w:ascii="Angsana New" w:hAnsi="Angsana New" w:cs="Angsana New"/>
          <w:lang w:val="en-US"/>
        </w:rPr>
        <w:t>4</w:t>
      </w:r>
      <w:r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</w:rPr>
        <w:t xml:space="preserve">มีจำนวน </w:t>
      </w:r>
      <w:r w:rsidR="00B070E9" w:rsidRPr="00B070E9">
        <w:rPr>
          <w:rFonts w:ascii="Angsana New" w:hAnsi="Angsana New" w:cs="Angsana New"/>
          <w:lang w:val="en-US"/>
        </w:rPr>
        <w:t>4</w:t>
      </w:r>
      <w:r w:rsidR="00814E80" w:rsidRPr="00814E80">
        <w:rPr>
          <w:rFonts w:ascii="Angsana New" w:hAnsi="Angsana New" w:cs="Angsana New"/>
          <w:lang w:val="en-US"/>
        </w:rPr>
        <w:t>68</w:t>
      </w:r>
      <w:r w:rsidR="0021281A">
        <w:rPr>
          <w:rFonts w:ascii="Angsana New" w:hAnsi="Angsana New" w:cs="Angsana New"/>
          <w:lang w:val="en-US"/>
        </w:rPr>
        <w:t>.</w:t>
      </w:r>
      <w:r w:rsidR="00814E80" w:rsidRPr="00814E80">
        <w:rPr>
          <w:rFonts w:ascii="Angsana New" w:hAnsi="Angsana New" w:cs="Angsana New"/>
          <w:lang w:val="en-US"/>
        </w:rPr>
        <w:t>88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>ล้าน</w:t>
      </w:r>
      <w:r w:rsidRPr="003C47FE">
        <w:rPr>
          <w:rFonts w:ascii="Angsana New" w:hAnsi="Angsana New" w:cs="Angsana New"/>
          <w:cs/>
        </w:rPr>
        <w:t xml:space="preserve">บาท </w:t>
      </w:r>
      <w:r w:rsidRPr="003C47FE">
        <w:rPr>
          <w:rFonts w:ascii="Angsana New" w:hAnsi="Angsana New" w:cs="Angsana New"/>
          <w:i/>
          <w:iCs/>
          <w:cs/>
          <w:lang w:val="en-US"/>
        </w:rPr>
        <w:t>(</w:t>
      </w:r>
      <w:r w:rsidR="00B070E9" w:rsidRPr="00B070E9">
        <w:rPr>
          <w:rFonts w:ascii="Angsana New" w:hAnsi="Angsana New" w:cs="Angsana New"/>
          <w:i/>
          <w:iCs/>
          <w:lang w:val="en-US"/>
        </w:rPr>
        <w:t>2</w:t>
      </w:r>
      <w:r w:rsidR="00814E80" w:rsidRPr="00814E80">
        <w:rPr>
          <w:rFonts w:ascii="Angsana New" w:hAnsi="Angsana New" w:cs="Angsana New"/>
          <w:i/>
          <w:iCs/>
          <w:lang w:val="en-US"/>
        </w:rPr>
        <w:t>56</w:t>
      </w:r>
      <w:r w:rsidR="00B070E9" w:rsidRPr="00B070E9">
        <w:rPr>
          <w:rFonts w:ascii="Angsana New" w:hAnsi="Angsana New" w:cs="Angsana New"/>
          <w:i/>
          <w:iCs/>
          <w:lang w:val="en-US"/>
        </w:rPr>
        <w:t>3</w:t>
      </w:r>
      <w:r>
        <w:rPr>
          <w:rFonts w:ascii="Angsana New" w:hAnsi="Angsana New" w:cs="Angsana New"/>
          <w:i/>
          <w:iCs/>
          <w:lang w:val="en-US"/>
        </w:rPr>
        <w:t xml:space="preserve">: </w:t>
      </w:r>
      <w:r w:rsidR="00B070E9" w:rsidRPr="00B070E9">
        <w:rPr>
          <w:rFonts w:ascii="Angsana New" w:hAnsi="Angsana New" w:cs="Angsana New"/>
          <w:i/>
          <w:iCs/>
          <w:lang w:val="en-US"/>
        </w:rPr>
        <w:t>442</w:t>
      </w:r>
      <w:r>
        <w:rPr>
          <w:rFonts w:ascii="Angsana New" w:hAnsi="Angsana New" w:cs="Angsana New"/>
          <w:i/>
          <w:iCs/>
          <w:lang w:val="en-US"/>
        </w:rPr>
        <w:t>.</w:t>
      </w:r>
      <w:r w:rsidR="00814E80" w:rsidRPr="00814E80">
        <w:rPr>
          <w:rFonts w:ascii="Angsana New" w:hAnsi="Angsana New" w:cs="Angsana New"/>
          <w:i/>
          <w:iCs/>
          <w:lang w:val="en-US"/>
        </w:rPr>
        <w:t>97</w:t>
      </w:r>
      <w:r>
        <w:rPr>
          <w:rFonts w:ascii="Angsana New" w:hAnsi="Angsana New" w:cs="Angsana New"/>
          <w:i/>
          <w:iCs/>
          <w:lang w:val="en-US"/>
        </w:rPr>
        <w:t xml:space="preserve"> </w:t>
      </w:r>
      <w:r w:rsidRPr="003C47FE">
        <w:rPr>
          <w:rFonts w:ascii="Angsana New" w:hAnsi="Angsana New" w:cs="Angsana New"/>
          <w:i/>
          <w:iCs/>
          <w:cs/>
          <w:lang w:val="en-US"/>
        </w:rPr>
        <w:t>ล้านบาท)</w:t>
      </w:r>
      <w:r w:rsidRPr="003C47FE">
        <w:rPr>
          <w:rFonts w:ascii="Angsana New" w:hAnsi="Angsana New" w:cs="Angsana New"/>
          <w:lang w:val="en-US"/>
        </w:rPr>
        <w:t xml:space="preserve"> </w:t>
      </w:r>
    </w:p>
    <w:p w14:paraId="40A4EB79" w14:textId="77777777" w:rsidR="001116CF" w:rsidRPr="008758BB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sz w:val="30"/>
          <w:szCs w:val="30"/>
        </w:rPr>
      </w:pPr>
    </w:p>
    <w:p w14:paraId="11EA4B37" w14:textId="49AB5121" w:rsidR="001116CF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501D6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ระบบผลิตน้ำเพื่ออุตสาหกรรมและระบบสาธารณูปโภคที่จังหวัดนครราชสีมา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 xml:space="preserve">ซึ่งมีราคาทุน </w:t>
      </w:r>
      <w:r w:rsidR="00B070E9" w:rsidRPr="00B070E9">
        <w:rPr>
          <w:rFonts w:ascii="Angsana New" w:hAnsi="Angsana New"/>
          <w:sz w:val="30"/>
          <w:szCs w:val="30"/>
        </w:rPr>
        <w:t>434</w:t>
      </w:r>
      <w:r w:rsidR="00B32548" w:rsidRPr="00B32548">
        <w:rPr>
          <w:rFonts w:ascii="Angsana New" w:hAnsi="Angsana New"/>
          <w:sz w:val="30"/>
          <w:szCs w:val="30"/>
        </w:rPr>
        <w:t>.</w:t>
      </w:r>
      <w:r w:rsidR="00814E80" w:rsidRPr="00814E80">
        <w:rPr>
          <w:rFonts w:ascii="Angsana New" w:hAnsi="Angsana New"/>
          <w:sz w:val="30"/>
          <w:szCs w:val="30"/>
        </w:rPr>
        <w:t>8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="00690B41" w:rsidRPr="001501D6">
        <w:rPr>
          <w:rFonts w:ascii="Angsana New" w:hAnsi="Angsana New"/>
          <w:sz w:val="30"/>
          <w:szCs w:val="30"/>
          <w:cs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>ล้านบาทและ</w:t>
      </w:r>
      <w:r>
        <w:rPr>
          <w:rFonts w:ascii="Angsana New" w:hAnsi="Angsana New"/>
          <w:sz w:val="30"/>
          <w:szCs w:val="30"/>
        </w:rPr>
        <w:br/>
      </w:r>
      <w:r w:rsidRPr="001501D6">
        <w:rPr>
          <w:rFonts w:ascii="Angsana New" w:hAnsi="Angsana New"/>
          <w:sz w:val="30"/>
          <w:szCs w:val="30"/>
          <w:cs/>
        </w:rPr>
        <w:t xml:space="preserve">ค่าเสื่อมราคาสะสม 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="00814E80" w:rsidRPr="00814E80">
        <w:rPr>
          <w:rFonts w:ascii="Angsana New" w:hAnsi="Angsana New"/>
          <w:sz w:val="30"/>
          <w:szCs w:val="30"/>
        </w:rPr>
        <w:t>7</w:t>
      </w:r>
      <w:r w:rsidR="00B070E9" w:rsidRPr="00B070E9">
        <w:rPr>
          <w:rFonts w:ascii="Angsana New" w:hAnsi="Angsana New"/>
          <w:sz w:val="30"/>
          <w:szCs w:val="30"/>
        </w:rPr>
        <w:t>3</w:t>
      </w:r>
      <w:r w:rsidR="00B32548" w:rsidRPr="00B32548">
        <w:rPr>
          <w:rFonts w:ascii="Angsana New" w:hAnsi="Angsana New"/>
          <w:sz w:val="30"/>
          <w:szCs w:val="30"/>
        </w:rPr>
        <w:t>.</w:t>
      </w:r>
      <w:r w:rsidR="00814E80" w:rsidRPr="00814E80">
        <w:rPr>
          <w:rFonts w:ascii="Angsana New" w:hAnsi="Angsana New"/>
          <w:sz w:val="30"/>
          <w:szCs w:val="30"/>
        </w:rPr>
        <w:t>68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>ล้านบาท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Pr="001501D6">
        <w:rPr>
          <w:rFonts w:ascii="Angsana New" w:hAnsi="Angsana New"/>
          <w:sz w:val="30"/>
          <w:szCs w:val="30"/>
          <w:cs/>
        </w:rPr>
        <w:t xml:space="preserve"> ยังใช้งานไม่เต็มประสิทธิภาพ ปัจจัยดังกล่าวเป็น</w:t>
      </w:r>
      <w:r>
        <w:rPr>
          <w:rFonts w:ascii="Angsana New" w:hAnsi="Angsana New"/>
          <w:sz w:val="30"/>
          <w:szCs w:val="30"/>
        </w:rPr>
        <w:br/>
      </w:r>
      <w:r w:rsidRPr="001501D6">
        <w:rPr>
          <w:rFonts w:ascii="Angsana New" w:hAnsi="Angsana New"/>
          <w:sz w:val="30"/>
          <w:szCs w:val="30"/>
          <w:cs/>
        </w:rPr>
        <w:t>ข้อบ่งชี้ของการด้อยค่า</w:t>
      </w:r>
    </w:p>
    <w:p w14:paraId="645430AE" w14:textId="77777777" w:rsidR="001116CF" w:rsidRPr="008758BB" w:rsidRDefault="001116CF" w:rsidP="001116CF">
      <w:pPr>
        <w:pStyle w:val="FSBlank"/>
        <w:rPr>
          <w:sz w:val="30"/>
          <w:szCs w:val="30"/>
        </w:rPr>
      </w:pPr>
    </w:p>
    <w:p w14:paraId="0CDC69CB" w14:textId="7E0A2928" w:rsidR="001116CF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37D84">
        <w:rPr>
          <w:rFonts w:ascii="Angsana New" w:hAnsi="Angsana New"/>
          <w:sz w:val="30"/>
          <w:szCs w:val="30"/>
          <w:cs/>
        </w:rPr>
        <w:t>ผู้บริหาร</w:t>
      </w:r>
      <w:r w:rsidRPr="00537D84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537D84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537D84">
        <w:rPr>
          <w:rFonts w:ascii="Angsana New" w:hAnsi="Angsana New" w:hint="cs"/>
          <w:sz w:val="30"/>
          <w:szCs w:val="30"/>
          <w:cs/>
        </w:rPr>
        <w:t xml:space="preserve">ของสินทรัพย์ที่มีข้อบ่งชี้ของการด้อยค่า </w:t>
      </w:r>
      <w:r w:rsidRPr="00537D84">
        <w:rPr>
          <w:rFonts w:ascii="Angsana New" w:hAnsi="Angsana New"/>
          <w:sz w:val="30"/>
          <w:szCs w:val="30"/>
          <w:cs/>
        </w:rPr>
        <w:t>โดยกำหนดมูลค่าที่คาดว่าจะได้รับคืนจากมูลค่า</w:t>
      </w:r>
      <w:r w:rsidRPr="00537D84">
        <w:rPr>
          <w:rFonts w:ascii="Angsana New" w:hAnsi="Angsana New" w:hint="cs"/>
          <w:sz w:val="30"/>
          <w:szCs w:val="30"/>
          <w:cs/>
        </w:rPr>
        <w:t>จากการใช้ของ</w:t>
      </w:r>
      <w:r w:rsidRPr="00537D84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</w:t>
      </w:r>
      <w:r w:rsidRPr="00537D84">
        <w:rPr>
          <w:rFonts w:ascii="Angsana New" w:hAnsi="Angsana New" w:hint="cs"/>
          <w:sz w:val="30"/>
          <w:szCs w:val="30"/>
          <w:cs/>
        </w:rPr>
        <w:t xml:space="preserve">ซึ่งเป็นหน่วยของสินทรัพย์ที่ก่อให้เกิดเงินสด โดยวิธีประมาณการคิดลดกระแสเงินสดในอนาคตซึ่งประเมินโดยผู้ประเมินราคาทรัพย์สินอิสระ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B070E9" w:rsidRPr="00B070E9">
        <w:rPr>
          <w:rFonts w:ascii="Angsana New" w:hAnsi="Angsana New"/>
          <w:sz w:val="30"/>
          <w:szCs w:val="30"/>
        </w:rPr>
        <w:t>14</w:t>
      </w:r>
      <w:r w:rsidR="00D41651">
        <w:rPr>
          <w:rFonts w:ascii="Angsana New" w:hAnsi="Angsana New"/>
          <w:sz w:val="30"/>
          <w:szCs w:val="30"/>
        </w:rPr>
        <w:t xml:space="preserve"> </w:t>
      </w:r>
      <w:r w:rsidRPr="00537D8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070E9" w:rsidRPr="00B070E9">
        <w:rPr>
          <w:rFonts w:ascii="Angsana New" w:hAnsi="Angsana New" w:hint="cs"/>
          <w:sz w:val="30"/>
          <w:szCs w:val="30"/>
        </w:rPr>
        <w:t>31</w:t>
      </w:r>
      <w:r w:rsidRPr="00537D8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070E9" w:rsidRPr="00B070E9">
        <w:rPr>
          <w:rFonts w:ascii="Angsana New" w:hAnsi="Angsana New" w:hint="cs"/>
          <w:sz w:val="30"/>
          <w:szCs w:val="30"/>
        </w:rPr>
        <w:t>2</w:t>
      </w:r>
      <w:r w:rsidR="00814E80" w:rsidRPr="00814E80">
        <w:rPr>
          <w:rFonts w:ascii="Angsana New" w:hAnsi="Angsana New" w:hint="cs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Pr="00537D84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</w:t>
      </w:r>
      <w:r>
        <w:rPr>
          <w:rFonts w:ascii="Angsana New" w:hAnsi="Angsana New" w:hint="cs"/>
          <w:sz w:val="30"/>
          <w:szCs w:val="30"/>
          <w:cs/>
        </w:rPr>
        <w:t>ระบบผลิตน้ำเพื่ออุตสาหกรรมและระบบสาธารณูปโภคต่ำ</w:t>
      </w:r>
      <w:r w:rsidRPr="00537D84">
        <w:rPr>
          <w:rFonts w:ascii="Angsana New" w:hAnsi="Angsana New" w:hint="cs"/>
          <w:sz w:val="30"/>
          <w:szCs w:val="30"/>
          <w:cs/>
        </w:rPr>
        <w:t>กว่ามูลค่าตามบัญชี เป็นผลให้บริษัท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537D84">
        <w:rPr>
          <w:rFonts w:ascii="Angsana New" w:hAnsi="Angsana New" w:hint="cs"/>
          <w:sz w:val="30"/>
          <w:szCs w:val="30"/>
          <w:cs/>
        </w:rPr>
        <w:t xml:space="preserve">ค่าเผื่อขาดทุนจากการด้อยค่าจากสินทรัพย์ดังกล่าวจำนวน </w:t>
      </w:r>
      <w:r w:rsidR="00814E80" w:rsidRPr="00814E80">
        <w:rPr>
          <w:rFonts w:ascii="Angsana New" w:hAnsi="Angsana New"/>
          <w:sz w:val="30"/>
          <w:szCs w:val="30"/>
        </w:rPr>
        <w:t>77</w:t>
      </w:r>
      <w:r w:rsidR="00690B41" w:rsidRPr="00537D84">
        <w:rPr>
          <w:rFonts w:ascii="Angsana New" w:hAnsi="Angsana New" w:hint="cs"/>
          <w:sz w:val="30"/>
          <w:szCs w:val="30"/>
          <w:cs/>
        </w:rPr>
        <w:t xml:space="preserve"> </w:t>
      </w:r>
      <w:r w:rsidRPr="00537D84">
        <w:rPr>
          <w:rFonts w:ascii="Angsana New" w:hAnsi="Angsana New" w:hint="cs"/>
          <w:sz w:val="30"/>
          <w:szCs w:val="30"/>
          <w:cs/>
        </w:rPr>
        <w:t>ล้านบาท</w:t>
      </w:r>
      <w:r w:rsidRPr="00537D8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814E80" w:rsidRPr="00814E80">
        <w:rPr>
          <w:rFonts w:ascii="Angsana New" w:hAnsi="Angsana New"/>
          <w:sz w:val="30"/>
          <w:szCs w:val="30"/>
        </w:rPr>
        <w:t>59</w:t>
      </w:r>
      <w:r w:rsidRPr="00537D84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37D84">
        <w:rPr>
          <w:rFonts w:ascii="Angsana New" w:hAnsi="Angsana New"/>
          <w:sz w:val="30"/>
          <w:szCs w:val="30"/>
        </w:rPr>
        <w:t xml:space="preserve"> </w:t>
      </w:r>
      <w:r w:rsidRPr="00537D84">
        <w:rPr>
          <w:rFonts w:ascii="Angsana New" w:hAnsi="Angsana New"/>
          <w:i/>
          <w:iCs/>
          <w:sz w:val="30"/>
          <w:szCs w:val="30"/>
        </w:rPr>
        <w:t>(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2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56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3</w:t>
      </w:r>
      <w:r w:rsidRPr="00537D84">
        <w:rPr>
          <w:rFonts w:ascii="Angsana New" w:hAnsi="Angsana New"/>
          <w:i/>
          <w:iCs/>
          <w:sz w:val="30"/>
          <w:szCs w:val="30"/>
        </w:rPr>
        <w:t xml:space="preserve">: 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77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 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59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37D8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537D84"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</w:p>
    <w:p w14:paraId="7ED33768" w14:textId="77777777" w:rsidR="001116CF" w:rsidRPr="008758BB" w:rsidRDefault="001116CF" w:rsidP="001116CF">
      <w:pPr>
        <w:pStyle w:val="FSBlank"/>
        <w:rPr>
          <w:sz w:val="30"/>
          <w:szCs w:val="30"/>
          <w:highlight w:val="green"/>
        </w:rPr>
      </w:pPr>
    </w:p>
    <w:p w14:paraId="0801867F" w14:textId="4FF4238D" w:rsidR="001116CF" w:rsidRPr="00FB6820" w:rsidRDefault="001116CF" w:rsidP="001116CF">
      <w:pPr>
        <w:pStyle w:val="FSContent"/>
      </w:pPr>
      <w:r w:rsidRPr="00FB6820">
        <w:rPr>
          <w:cs/>
        </w:rPr>
        <w:t xml:space="preserve">นอกจากนี้บริษัทมีที่ดินบางส่วนซึ่งใช้ประโยชน์ไม่ได้ ปัจจัยดังกล่าวเป็นข้อบ่งชี้ของการด้อยค่า ณ วันที่ </w:t>
      </w:r>
      <w:r>
        <w:rPr>
          <w:cs/>
        </w:rPr>
        <w:br/>
      </w:r>
      <w:r w:rsidR="00B070E9" w:rsidRPr="00B070E9">
        <w:t>31</w:t>
      </w:r>
      <w:r w:rsidRPr="00FB6820">
        <w:t xml:space="preserve"> </w:t>
      </w:r>
      <w:r w:rsidRPr="00FB6820">
        <w:rPr>
          <w:cs/>
        </w:rPr>
        <w:t xml:space="preserve">ธันวาคม </w:t>
      </w:r>
      <w:r w:rsidR="00B070E9" w:rsidRPr="00B070E9">
        <w:t>2</w:t>
      </w:r>
      <w:r w:rsidR="00814E80" w:rsidRPr="00814E80">
        <w:t>56</w:t>
      </w:r>
      <w:r w:rsidR="00B070E9" w:rsidRPr="00B070E9">
        <w:t>4</w:t>
      </w:r>
      <w:r w:rsidRPr="00FB6820">
        <w:rPr>
          <w:cs/>
        </w:rPr>
        <w:t xml:space="preserve"> ที่ดินดังกล่าวมีราคาทุน </w:t>
      </w:r>
      <w:r w:rsidR="00B070E9" w:rsidRPr="00B070E9">
        <w:t>13</w:t>
      </w:r>
      <w:r w:rsidR="00AE706B">
        <w:t>.</w:t>
      </w:r>
      <w:r w:rsidR="00814E80" w:rsidRPr="00814E80">
        <w:t>55</w:t>
      </w:r>
      <w:r w:rsidR="00690B41" w:rsidRPr="00FB6820">
        <w:rPr>
          <w:cs/>
        </w:rPr>
        <w:t xml:space="preserve"> </w:t>
      </w:r>
      <w:r w:rsidRPr="00FB6820">
        <w:rPr>
          <w:cs/>
        </w:rPr>
        <w:t>ล้านบาท</w:t>
      </w:r>
      <w:r w:rsidRPr="00FB6820">
        <w:t xml:space="preserve"> </w:t>
      </w:r>
      <w:r>
        <w:rPr>
          <w:rFonts w:hint="cs"/>
          <w:cs/>
        </w:rPr>
        <w:t>และค่าเผื่อ</w:t>
      </w:r>
      <w:r w:rsidRPr="00FB6820">
        <w:rPr>
          <w:cs/>
        </w:rPr>
        <w:t>ขาดทุน</w:t>
      </w:r>
      <w:r>
        <w:rPr>
          <w:rFonts w:hint="cs"/>
          <w:cs/>
        </w:rPr>
        <w:t>จากการด้อยค่า</w:t>
      </w:r>
      <w:r w:rsidRPr="00FB6820">
        <w:rPr>
          <w:cs/>
        </w:rPr>
        <w:t xml:space="preserve">จำนวน </w:t>
      </w:r>
      <w:r w:rsidR="00B070E9" w:rsidRPr="00B070E9">
        <w:t>13</w:t>
      </w:r>
      <w:r w:rsidR="00AE706B">
        <w:t>.</w:t>
      </w:r>
      <w:r w:rsidR="00814E80" w:rsidRPr="00814E80">
        <w:t>55</w:t>
      </w:r>
      <w:r w:rsidR="00690B41" w:rsidRPr="00FB6820">
        <w:rPr>
          <w:rFonts w:hint="cs"/>
          <w:cs/>
        </w:rPr>
        <w:t xml:space="preserve"> </w:t>
      </w:r>
      <w:r w:rsidRPr="00FB6820">
        <w:rPr>
          <w:rFonts w:hint="cs"/>
          <w:cs/>
        </w:rPr>
        <w:t>ล้านบาท</w:t>
      </w:r>
      <w:r w:rsidRPr="00FB6820">
        <w:t xml:space="preserve"> </w:t>
      </w:r>
      <w:r>
        <w:rPr>
          <w:i/>
          <w:iCs/>
        </w:rPr>
        <w:t>(</w:t>
      </w:r>
      <w:r w:rsidR="00B070E9" w:rsidRPr="00B070E9">
        <w:rPr>
          <w:i/>
          <w:iCs/>
        </w:rPr>
        <w:t>2</w:t>
      </w:r>
      <w:r w:rsidR="00814E80" w:rsidRPr="00814E80">
        <w:rPr>
          <w:i/>
          <w:iCs/>
        </w:rPr>
        <w:t>56</w:t>
      </w:r>
      <w:r w:rsidR="00B070E9" w:rsidRPr="00B070E9">
        <w:rPr>
          <w:i/>
          <w:iCs/>
        </w:rPr>
        <w:t>3</w:t>
      </w:r>
      <w:r>
        <w:rPr>
          <w:i/>
          <w:iCs/>
        </w:rPr>
        <w:t xml:space="preserve">: </w:t>
      </w:r>
      <w:r w:rsidR="00B070E9" w:rsidRPr="00B070E9">
        <w:rPr>
          <w:i/>
          <w:iCs/>
        </w:rPr>
        <w:t>13</w:t>
      </w:r>
      <w:r>
        <w:rPr>
          <w:i/>
          <w:iCs/>
        </w:rPr>
        <w:t>.</w:t>
      </w:r>
      <w:r w:rsidR="00814E80" w:rsidRPr="00814E80">
        <w:rPr>
          <w:i/>
          <w:iCs/>
        </w:rPr>
        <w:t>55</w:t>
      </w:r>
      <w:r w:rsidRPr="00FB6820">
        <w:rPr>
          <w:i/>
          <w:iCs/>
        </w:rPr>
        <w:t xml:space="preserve"> </w:t>
      </w:r>
      <w:r w:rsidRPr="00FB6820">
        <w:rPr>
          <w:rFonts w:hint="cs"/>
          <w:i/>
          <w:iCs/>
          <w:cs/>
        </w:rPr>
        <w:t>ล้านบาท)</w:t>
      </w:r>
    </w:p>
    <w:p w14:paraId="3D917766" w14:textId="77777777" w:rsidR="001116CF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09E65EA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27B87E07" w14:textId="77777777" w:rsidR="007D014D" w:rsidRPr="00E60973" w:rsidRDefault="007D014D" w:rsidP="001501D6">
      <w:pPr>
        <w:pStyle w:val="FSBlank"/>
        <w:rPr>
          <w:sz w:val="30"/>
          <w:szCs w:val="30"/>
        </w:rPr>
      </w:pPr>
    </w:p>
    <w:p w14:paraId="6BC798F9" w14:textId="24F8ECEC" w:rsidR="007D014D" w:rsidRPr="003C47FE" w:rsidRDefault="007D014D" w:rsidP="007D014D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บริษัทได้จำนองที่ดินบางแปลง รวมทั้งโครงการระบบผลิตน้ำเพื่อการอุตสาหกรรม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 xml:space="preserve">ระบบบำบัดน้ำเสีย เครื่องจักรและอุปกรณ์ </w:t>
      </w:r>
      <w:r w:rsidR="004E111C">
        <w:rPr>
          <w:rFonts w:ascii="Angsana New" w:hAnsi="Angsana New" w:cs="Angsana New" w:hint="cs"/>
          <w:cs/>
          <w:lang w:val="en-US"/>
        </w:rPr>
        <w:t xml:space="preserve">ที่ดินส่วนกลางเพื่อการสาธารณูปโภคบางแปลง </w:t>
      </w:r>
      <w:r w:rsidRPr="003C47FE">
        <w:rPr>
          <w:rFonts w:ascii="Angsana New" w:hAnsi="Angsana New" w:cs="Angsana New"/>
          <w:cs/>
          <w:lang w:val="en-US"/>
        </w:rPr>
        <w:t>เพื่อค้ำประกันวงเงินสินเชื่อที่ได้รับจาก</w:t>
      </w:r>
      <w:r w:rsidR="008758BB">
        <w:rPr>
          <w:rFonts w:ascii="Angsana New" w:hAnsi="Angsana New" w:cs="Angsana New"/>
          <w:lang w:val="en-US"/>
        </w:rPr>
        <w:t xml:space="preserve">                   </w:t>
      </w:r>
      <w:r w:rsidRPr="003C47FE">
        <w:rPr>
          <w:rFonts w:ascii="Angsana New" w:hAnsi="Angsana New" w:cs="Angsana New"/>
          <w:cs/>
          <w:lang w:val="en-US"/>
        </w:rPr>
        <w:t>สถาบันการเงินในประเทศบางแห่ง</w:t>
      </w:r>
      <w:r w:rsidR="00545221">
        <w:rPr>
          <w:rFonts w:ascii="Angsana New" w:hAnsi="Angsana New" w:cs="Angsana New" w:hint="cs"/>
          <w:cs/>
          <w:lang w:val="en-US"/>
        </w:rPr>
        <w:t xml:space="preserve"> </w:t>
      </w:r>
      <w:r w:rsidRPr="003C47FE">
        <w:rPr>
          <w:rFonts w:ascii="Angsana New" w:hAnsi="Angsana New" w:cs="Angsana New"/>
          <w:lang w:val="en-US"/>
        </w:rPr>
        <w:t>(</w:t>
      </w:r>
      <w:r w:rsidRPr="003C47FE">
        <w:rPr>
          <w:rFonts w:ascii="Angsana New" w:hAnsi="Angsana New" w:cs="Angsana New"/>
          <w:cs/>
          <w:lang w:val="en-US"/>
        </w:rPr>
        <w:t>หมายเหตุ</w:t>
      </w:r>
      <w:r w:rsidR="00C817E6">
        <w:rPr>
          <w:rFonts w:ascii="Angsana New" w:hAnsi="Angsana New" w:cs="Angsana New" w:hint="cs"/>
          <w:cs/>
          <w:lang w:val="en-US"/>
        </w:rPr>
        <w:t>ประกอบงบการเงิน</w:t>
      </w:r>
      <w:r w:rsidR="00C817E6" w:rsidRPr="005E1229">
        <w:rPr>
          <w:rFonts w:ascii="Angsana New" w:hAnsi="Angsana New" w:cs="Angsana New" w:hint="cs"/>
          <w:cs/>
          <w:lang w:val="en-US"/>
        </w:rPr>
        <w:t>ข้อ</w:t>
      </w:r>
      <w:r w:rsidRPr="005E1229">
        <w:rPr>
          <w:rFonts w:ascii="Angsana New" w:hAnsi="Angsana New" w:cs="Angsana New"/>
          <w:cs/>
          <w:lang w:val="en-US"/>
        </w:rPr>
        <w:t xml:space="preserve"> </w:t>
      </w:r>
      <w:r w:rsidR="00B070E9" w:rsidRPr="00B070E9">
        <w:rPr>
          <w:rFonts w:ascii="Angsana New" w:hAnsi="Angsana New" w:cs="Angsana New"/>
          <w:lang w:val="en-US"/>
        </w:rPr>
        <w:t>14</w:t>
      </w:r>
      <w:r w:rsidRPr="003C47FE">
        <w:rPr>
          <w:rFonts w:ascii="Angsana New" w:hAnsi="Angsana New" w:cs="Angsana New"/>
          <w:lang w:val="en-US"/>
        </w:rPr>
        <w:t>)</w:t>
      </w:r>
    </w:p>
    <w:p w14:paraId="63447EC4" w14:textId="77777777" w:rsidR="007D014D" w:rsidRPr="00E60973" w:rsidRDefault="007D014D" w:rsidP="001501D6">
      <w:pPr>
        <w:pStyle w:val="FSBlank"/>
        <w:rPr>
          <w:sz w:val="30"/>
          <w:szCs w:val="30"/>
        </w:rPr>
      </w:pPr>
    </w:p>
    <w:p w14:paraId="55C01E36" w14:textId="77777777" w:rsidR="000F3AB2" w:rsidRPr="000F3AB2" w:rsidRDefault="000F3AB2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F3AB2">
        <w:rPr>
          <w:rFonts w:ascii="Angsana New" w:hAnsi="Angsana New" w:hint="cs"/>
          <w:i/>
          <w:iCs/>
          <w:sz w:val="30"/>
          <w:szCs w:val="30"/>
          <w:cs/>
        </w:rPr>
        <w:t>เงินอุดหนุนรัฐบาลรอตัดบัญชี</w:t>
      </w:r>
    </w:p>
    <w:p w14:paraId="4653E4DE" w14:textId="77777777" w:rsidR="000F3AB2" w:rsidRPr="00E60973" w:rsidRDefault="000F3AB2" w:rsidP="000F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B7FFE07" w14:textId="77777777" w:rsidR="007D014D" w:rsidRDefault="007D014D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1841232B" w14:textId="77777777" w:rsidR="000F7154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เงินอุดหนุนจากรัฐบาลรอตัดบัญชีสรุปได้ดังนี้</w:t>
      </w:r>
    </w:p>
    <w:p w14:paraId="15EEED2F" w14:textId="77777777" w:rsidR="003E565F" w:rsidRPr="00B9058B" w:rsidRDefault="003E565F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DC7D83" w:rsidRPr="003C47FE" w14:paraId="490ED9FB" w14:textId="77777777" w:rsidTr="00F56E4C">
        <w:trPr>
          <w:cantSplit/>
        </w:trPr>
        <w:tc>
          <w:tcPr>
            <w:tcW w:w="2055" w:type="pct"/>
          </w:tcPr>
          <w:p w14:paraId="0A0DDF45" w14:textId="77777777" w:rsidR="00DC7D83" w:rsidRPr="003C47FE" w:rsidRDefault="00DC7D83" w:rsidP="00DC7D8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13B2093" w14:textId="299642E8" w:rsidR="00DC7D83" w:rsidRPr="00884D6D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45D7E51" w14:textId="77777777" w:rsidR="00DC7D83" w:rsidRPr="003C47FE" w:rsidRDefault="00DC7D83" w:rsidP="00DC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1C3DE3C" w14:textId="7D07A219" w:rsidR="00DC7D83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0231AAD2" w14:textId="77777777" w:rsidR="00DC7D83" w:rsidRPr="003C47FE" w:rsidRDefault="00DC7D83" w:rsidP="00DC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672FA0E" w14:textId="77777777" w:rsidR="00DC7D83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3EFB4AB" w14:textId="77777777" w:rsidR="00DC7D83" w:rsidRPr="003C47FE" w:rsidRDefault="00DC7D83" w:rsidP="00DC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DF2DCD6" w14:textId="77777777" w:rsidR="00DC7D83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D83" w:rsidRPr="003C47FE" w14:paraId="4CA256E2" w14:textId="77777777" w:rsidTr="00F56E4C">
        <w:trPr>
          <w:cantSplit/>
        </w:trPr>
        <w:tc>
          <w:tcPr>
            <w:tcW w:w="2055" w:type="pct"/>
          </w:tcPr>
          <w:p w14:paraId="59CD3CA9" w14:textId="77777777" w:rsidR="00DC7D83" w:rsidRPr="003C47FE" w:rsidRDefault="00DC7D83" w:rsidP="00DC7D8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19D0E5D" w14:textId="04918564" w:rsidR="00DC7D83" w:rsidRPr="00884D6D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13CDFFF" w14:textId="77777777" w:rsidR="00DC7D83" w:rsidRPr="003C47FE" w:rsidRDefault="00DC7D83" w:rsidP="00DC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76A2E26" w14:textId="28E29757" w:rsidR="00DC7D83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4F795307" w14:textId="77777777" w:rsidR="00DC7D83" w:rsidRPr="003C47FE" w:rsidRDefault="00DC7D83" w:rsidP="00DC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C730A9B" w14:textId="77777777" w:rsidR="00DC7D83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46ADF0E" w14:textId="77777777" w:rsidR="00DC7D83" w:rsidRPr="003C47FE" w:rsidRDefault="00DC7D83" w:rsidP="00DC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FC1AF0" w14:textId="77777777" w:rsidR="00DC7D83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D83" w:rsidRPr="003C47FE" w14:paraId="4538E114" w14:textId="77777777" w:rsidTr="00F56E4C">
        <w:trPr>
          <w:cantSplit/>
        </w:trPr>
        <w:tc>
          <w:tcPr>
            <w:tcW w:w="2055" w:type="pct"/>
          </w:tcPr>
          <w:p w14:paraId="0AEBF2F2" w14:textId="77777777" w:rsidR="00DC7D83" w:rsidRPr="003C47FE" w:rsidRDefault="00DC7D83" w:rsidP="00DC7D8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8D3F566" w14:textId="5DB70F43" w:rsidR="00DC7D83" w:rsidRPr="00884D6D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67A0879" w14:textId="77777777" w:rsidR="00DC7D83" w:rsidRPr="003C47FE" w:rsidRDefault="00DC7D83" w:rsidP="00DC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2A3C932" w14:textId="17D49AA2" w:rsidR="00DC7D83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406A68B1" w14:textId="77777777" w:rsidR="00DC7D83" w:rsidRPr="003C47FE" w:rsidRDefault="00DC7D83" w:rsidP="00DC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D3F2CDC" w14:textId="77777777" w:rsidR="00DC7D83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BA8D69B" w14:textId="77777777" w:rsidR="00DC7D83" w:rsidRPr="003C47FE" w:rsidRDefault="00DC7D83" w:rsidP="00DC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3DB440" w14:textId="77777777" w:rsidR="00DC7D83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D83" w:rsidRPr="003C47FE" w14:paraId="35AD94BB" w14:textId="77777777" w:rsidTr="00F56E4C">
        <w:trPr>
          <w:cantSplit/>
        </w:trPr>
        <w:tc>
          <w:tcPr>
            <w:tcW w:w="2055" w:type="pct"/>
          </w:tcPr>
          <w:p w14:paraId="321F9056" w14:textId="77777777" w:rsidR="00DC7D83" w:rsidRPr="003C47FE" w:rsidRDefault="00DC7D83" w:rsidP="00DC7D8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FF1056F" w14:textId="566F909C" w:rsidR="00DC7D83" w:rsidRPr="00884D6D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C6A7D7E" w14:textId="77777777" w:rsidR="00DC7D83" w:rsidRPr="003C47FE" w:rsidRDefault="00DC7D83" w:rsidP="00DC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C5D2283" w14:textId="060C86A6" w:rsidR="00DC7D83" w:rsidRPr="00884D6D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1C01F055" w14:textId="77777777" w:rsidR="00DC7D83" w:rsidRPr="003C47FE" w:rsidRDefault="00DC7D83" w:rsidP="00DC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116DA05C" w14:textId="77777777" w:rsidR="00DC7D83" w:rsidRDefault="00DC7D83" w:rsidP="00DC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0F4" w:rsidRPr="003C47FE" w14:paraId="54D87129" w14:textId="77777777" w:rsidTr="00F56E4C">
        <w:trPr>
          <w:cantSplit/>
        </w:trPr>
        <w:tc>
          <w:tcPr>
            <w:tcW w:w="2055" w:type="pct"/>
          </w:tcPr>
          <w:p w14:paraId="5F2FA352" w14:textId="77777777" w:rsidR="003060F4" w:rsidRPr="003C47FE" w:rsidRDefault="003060F4" w:rsidP="00F56E4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1997561" w14:textId="04F70628" w:rsidR="003060F4" w:rsidRPr="003C47FE" w:rsidRDefault="00B070E9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738D5FE" w14:textId="77777777"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1A763D41" w14:textId="32E5A8EC" w:rsidR="003060F4" w:rsidRPr="003C47FE" w:rsidRDefault="00B070E9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518A122" w14:textId="77777777"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EA69DF" w14:textId="76DEFBCF" w:rsidR="003060F4" w:rsidRPr="003C47FE" w:rsidRDefault="00B070E9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7EC65A8" w14:textId="77777777"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04A91C" w14:textId="7D2FD2D5" w:rsidR="003060F4" w:rsidRPr="003C47FE" w:rsidRDefault="00B070E9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060F4" w:rsidRPr="003C47FE" w14:paraId="66C36910" w14:textId="77777777" w:rsidTr="00F56E4C">
        <w:trPr>
          <w:cantSplit/>
        </w:trPr>
        <w:tc>
          <w:tcPr>
            <w:tcW w:w="2055" w:type="pct"/>
          </w:tcPr>
          <w:p w14:paraId="0E7A1182" w14:textId="77777777" w:rsidR="003060F4" w:rsidRPr="003C47FE" w:rsidRDefault="003060F4" w:rsidP="00F56E4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7BFE5302" w14:textId="77777777"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41DF" w:rsidRPr="003C47FE" w14:paraId="21A27251" w14:textId="77777777" w:rsidTr="00F56E4C">
        <w:trPr>
          <w:cantSplit/>
        </w:trPr>
        <w:tc>
          <w:tcPr>
            <w:tcW w:w="2055" w:type="pct"/>
          </w:tcPr>
          <w:p w14:paraId="71A27608" w14:textId="4E2625E7" w:rsidR="002941DF" w:rsidRPr="003C47FE" w:rsidRDefault="002941DF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14:paraId="00970E57" w14:textId="7DF7495B" w:rsidR="002941DF" w:rsidRPr="003C47FE" w:rsidRDefault="00B070E9" w:rsidP="009652A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6B78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</w:tcPr>
          <w:p w14:paraId="3E0DD5C7" w14:textId="77777777" w:rsidR="002941DF" w:rsidRPr="00C108B2" w:rsidRDefault="002941DF" w:rsidP="002941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3CF19A6" w14:textId="3B4E6FC5" w:rsidR="002941DF" w:rsidRPr="003C47FE" w:rsidRDefault="00B070E9" w:rsidP="002941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2941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</w:tcPr>
          <w:p w14:paraId="2B17B8E4" w14:textId="77777777" w:rsidR="002941DF" w:rsidRPr="003C47FE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81CD686" w14:textId="27C18980" w:rsidR="002941DF" w:rsidRPr="003C47FE" w:rsidRDefault="00B070E9" w:rsidP="002941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6B78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7" w:type="pct"/>
          </w:tcPr>
          <w:p w14:paraId="155EA867" w14:textId="77777777" w:rsidR="002941DF" w:rsidRPr="003C47FE" w:rsidRDefault="002941DF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6F2319" w14:textId="0D0372E1" w:rsidR="002941DF" w:rsidRPr="003C47FE" w:rsidRDefault="00B070E9" w:rsidP="002941D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2941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941DF" w:rsidRPr="003C47FE" w14:paraId="4C769347" w14:textId="77777777" w:rsidTr="00F56E4C">
        <w:trPr>
          <w:cantSplit/>
        </w:trPr>
        <w:tc>
          <w:tcPr>
            <w:tcW w:w="2055" w:type="pct"/>
          </w:tcPr>
          <w:p w14:paraId="70084731" w14:textId="77777777" w:rsidR="002941DF" w:rsidRPr="003C47FE" w:rsidRDefault="002941DF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8A024BB" w14:textId="75CA9F50" w:rsidR="002941DF" w:rsidRPr="002E6E2F" w:rsidRDefault="006B78DC" w:rsidP="002941D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02ADCC37" w14:textId="77777777" w:rsidR="002941DF" w:rsidRPr="00C108B2" w:rsidRDefault="002941DF" w:rsidP="002941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08008E2" w14:textId="52EE94D5" w:rsidR="002941DF" w:rsidRPr="00C14A5C" w:rsidRDefault="002941DF" w:rsidP="002941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2AE1BB12" w14:textId="77777777" w:rsidR="002941DF" w:rsidRPr="00C108B2" w:rsidRDefault="002941DF" w:rsidP="002941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0D25A69" w14:textId="67087C59" w:rsidR="002941DF" w:rsidRPr="00DE0AD0" w:rsidRDefault="006B78DC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0E342D1" w14:textId="77777777" w:rsidR="002941DF" w:rsidRPr="003C47FE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9870924" w14:textId="20D010C2" w:rsidR="002941DF" w:rsidRPr="003C47FE" w:rsidRDefault="002941DF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41DF" w:rsidRPr="003C47FE" w14:paraId="7DD58456" w14:textId="77777777" w:rsidTr="00F56E4C">
        <w:trPr>
          <w:cantSplit/>
        </w:trPr>
        <w:tc>
          <w:tcPr>
            <w:tcW w:w="2055" w:type="pct"/>
          </w:tcPr>
          <w:p w14:paraId="7BFCE587" w14:textId="1A21141B" w:rsidR="002941DF" w:rsidRPr="003C47FE" w:rsidRDefault="002941DF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4" w:name="_Hlk8133177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FFE6AF9" w14:textId="27770D0B" w:rsidR="002941DF" w:rsidRPr="002E6E2F" w:rsidRDefault="00B070E9" w:rsidP="002941D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6B78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6" w:type="pct"/>
          </w:tcPr>
          <w:p w14:paraId="4E5AA0E8" w14:textId="77777777" w:rsidR="002941DF" w:rsidRPr="003C47FE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5DBC4F1" w14:textId="34539E6B" w:rsidR="002941DF" w:rsidRPr="003060F4" w:rsidRDefault="00B070E9" w:rsidP="002941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941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7" w:type="pct"/>
          </w:tcPr>
          <w:p w14:paraId="5B1F112A" w14:textId="77777777" w:rsidR="002941DF" w:rsidRPr="003C47FE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1E25A43" w14:textId="6DD06A35" w:rsidR="002941DF" w:rsidRPr="00DE0AD0" w:rsidRDefault="00B070E9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6B78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47" w:type="pct"/>
          </w:tcPr>
          <w:p w14:paraId="73ADACA8" w14:textId="77777777" w:rsidR="002941DF" w:rsidRPr="003C47FE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8C58D95" w14:textId="49197DF2" w:rsidR="002941DF" w:rsidRPr="003C47FE" w:rsidRDefault="00B070E9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941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bookmarkEnd w:id="4"/>
      <w:tr w:rsidR="002941DF" w:rsidRPr="003C47FE" w14:paraId="60FC6009" w14:textId="77777777" w:rsidTr="00F56E4C">
        <w:trPr>
          <w:cantSplit/>
        </w:trPr>
        <w:tc>
          <w:tcPr>
            <w:tcW w:w="2055" w:type="pct"/>
          </w:tcPr>
          <w:p w14:paraId="0342D713" w14:textId="77777777" w:rsidR="002941DF" w:rsidRPr="00B9058B" w:rsidRDefault="002941DF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641A2E2" w14:textId="77777777" w:rsidR="002941DF" w:rsidRPr="00B9058B" w:rsidRDefault="002941DF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0F128DAD" w14:textId="77777777" w:rsidR="002941DF" w:rsidRPr="00B9058B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5D1DA99" w14:textId="77777777" w:rsidR="002941DF" w:rsidRPr="00B9058B" w:rsidRDefault="002941DF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6EBBF4A0" w14:textId="77777777" w:rsidR="002941DF" w:rsidRPr="00B9058B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BA47E2F" w14:textId="77777777" w:rsidR="002941DF" w:rsidRPr="00B9058B" w:rsidRDefault="002941DF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3089A5D2" w14:textId="77777777" w:rsidR="002941DF" w:rsidRPr="00B9058B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BAB2D7A" w14:textId="77777777" w:rsidR="002941DF" w:rsidRPr="00B9058B" w:rsidRDefault="002941DF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941DF" w:rsidRPr="003C47FE" w14:paraId="083AAB9A" w14:textId="77777777" w:rsidTr="00F56E4C">
        <w:trPr>
          <w:cantSplit/>
        </w:trPr>
        <w:tc>
          <w:tcPr>
            <w:tcW w:w="2055" w:type="pct"/>
          </w:tcPr>
          <w:p w14:paraId="4CFD1462" w14:textId="77777777" w:rsidR="002941DF" w:rsidRPr="003C47FE" w:rsidRDefault="002941DF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7" w:type="pct"/>
          </w:tcPr>
          <w:p w14:paraId="2403C8A6" w14:textId="580183CD" w:rsidR="002941DF" w:rsidRPr="002E6E2F" w:rsidRDefault="00B070E9" w:rsidP="002941D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6B78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6" w:type="pct"/>
          </w:tcPr>
          <w:p w14:paraId="40354200" w14:textId="77777777" w:rsidR="002941DF" w:rsidRPr="00C108B2" w:rsidRDefault="002941DF" w:rsidP="002941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631CE98" w14:textId="0805495B" w:rsidR="002941DF" w:rsidRPr="003C47FE" w:rsidRDefault="00B070E9" w:rsidP="002941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2941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7" w:type="pct"/>
          </w:tcPr>
          <w:p w14:paraId="4FCF79D4" w14:textId="77777777" w:rsidR="002941DF" w:rsidRPr="003C47FE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581A756" w14:textId="7CE68D46" w:rsidR="002941DF" w:rsidRPr="00DE0AD0" w:rsidRDefault="00B070E9" w:rsidP="002941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6B78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7" w:type="pct"/>
          </w:tcPr>
          <w:p w14:paraId="39FD689B" w14:textId="77777777" w:rsidR="002941DF" w:rsidRPr="003C47FE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9A2DE65" w14:textId="397EE089" w:rsidR="002941DF" w:rsidRPr="003C47FE" w:rsidRDefault="00B070E9" w:rsidP="002941D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2941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</w:tr>
      <w:tr w:rsidR="002941DF" w:rsidRPr="003C47FE" w14:paraId="1FFC169C" w14:textId="77777777" w:rsidTr="00F56E4C">
        <w:trPr>
          <w:cantSplit/>
        </w:trPr>
        <w:tc>
          <w:tcPr>
            <w:tcW w:w="2055" w:type="pct"/>
          </w:tcPr>
          <w:p w14:paraId="4DD5DD6E" w14:textId="77777777" w:rsidR="002941DF" w:rsidRPr="003C47FE" w:rsidRDefault="002941DF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7" w:type="pct"/>
          </w:tcPr>
          <w:p w14:paraId="209C9E6D" w14:textId="4141E653" w:rsidR="002941DF" w:rsidRPr="002E6E2F" w:rsidRDefault="00B070E9" w:rsidP="002941D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="006B78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46" w:type="pct"/>
          </w:tcPr>
          <w:p w14:paraId="337690CB" w14:textId="77777777" w:rsidR="002941DF" w:rsidRPr="00C108B2" w:rsidRDefault="002941DF" w:rsidP="002941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69D8360" w14:textId="4CB3105F" w:rsidR="002941DF" w:rsidRPr="003C47FE" w:rsidRDefault="00B070E9" w:rsidP="002941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2941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7" w:type="pct"/>
          </w:tcPr>
          <w:p w14:paraId="43C5EC97" w14:textId="77777777" w:rsidR="002941DF" w:rsidRPr="003C47FE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B123A38" w14:textId="4E407FE4" w:rsidR="002941DF" w:rsidRPr="00DE0AD0" w:rsidRDefault="00B070E9" w:rsidP="002941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="006B78DC" w:rsidRPr="006B78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47" w:type="pct"/>
          </w:tcPr>
          <w:p w14:paraId="25503642" w14:textId="77777777" w:rsidR="002941DF" w:rsidRPr="003C47FE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13E597F" w14:textId="47E3057D" w:rsidR="002941DF" w:rsidRPr="003C47FE" w:rsidRDefault="00B070E9" w:rsidP="002941D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2941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</w:tr>
      <w:tr w:rsidR="002941DF" w:rsidRPr="003C47FE" w14:paraId="52DF66BD" w14:textId="77777777" w:rsidTr="00F56E4C">
        <w:trPr>
          <w:cantSplit/>
        </w:trPr>
        <w:tc>
          <w:tcPr>
            <w:tcW w:w="2055" w:type="pct"/>
          </w:tcPr>
          <w:p w14:paraId="24FC1E5D" w14:textId="77777777" w:rsidR="002941DF" w:rsidRPr="003C47FE" w:rsidRDefault="002941DF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7259865" w14:textId="6DAE9619" w:rsidR="002941DF" w:rsidRPr="002E6E2F" w:rsidRDefault="00B070E9" w:rsidP="002941D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="00AE54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146" w:type="pct"/>
          </w:tcPr>
          <w:p w14:paraId="785446E2" w14:textId="77777777" w:rsidR="002941DF" w:rsidRPr="003C47FE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4305764" w14:textId="37E2341F" w:rsidR="002941DF" w:rsidRPr="003C47FE" w:rsidRDefault="00B070E9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941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D958AF1" w14:textId="77777777" w:rsidR="002941DF" w:rsidRPr="003C47FE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D0023CE" w14:textId="3339B12A" w:rsidR="002941DF" w:rsidRPr="00DE0AD0" w:rsidRDefault="00B070E9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AE54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47" w:type="pct"/>
          </w:tcPr>
          <w:p w14:paraId="196A7107" w14:textId="77777777" w:rsidR="002941DF" w:rsidRPr="003C47FE" w:rsidRDefault="002941DF" w:rsidP="00294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37ECF32" w14:textId="65F448A1" w:rsidR="002941DF" w:rsidRPr="003C47FE" w:rsidRDefault="00B070E9" w:rsidP="0029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941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5F7535A1" w14:textId="77777777" w:rsidR="004E111C" w:rsidRPr="00B9058B" w:rsidRDefault="004E1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4"/>
          <w:szCs w:val="24"/>
          <w:cs/>
        </w:rPr>
      </w:pPr>
    </w:p>
    <w:p w14:paraId="210E0620" w14:textId="77777777" w:rsidR="00E44A7D" w:rsidRDefault="00E4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green"/>
        </w:rPr>
      </w:pPr>
      <w:r>
        <w:rPr>
          <w:rFonts w:ascii="Angsana New" w:hAnsi="Angsana New"/>
          <w:b/>
          <w:sz w:val="30"/>
          <w:szCs w:val="30"/>
          <w:highlight w:val="green"/>
        </w:rPr>
        <w:br w:type="page"/>
      </w:r>
    </w:p>
    <w:p w14:paraId="2E973A94" w14:textId="4852F919" w:rsidR="007D014D" w:rsidRDefault="00B070E9" w:rsidP="00E32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13</w:t>
      </w:r>
      <w:r w:rsidR="00E3260E" w:rsidRPr="00767217">
        <w:rPr>
          <w:rFonts w:ascii="Angsana New" w:hAnsi="Angsana New"/>
          <w:bCs/>
          <w:sz w:val="30"/>
          <w:szCs w:val="30"/>
        </w:rPr>
        <w:tab/>
      </w:r>
      <w:r w:rsidR="00DB57AB" w:rsidRPr="00767217">
        <w:rPr>
          <w:rFonts w:ascii="Angsana New" w:hAnsi="Angsana New" w:hint="cs"/>
          <w:bCs/>
          <w:sz w:val="30"/>
          <w:szCs w:val="30"/>
          <w:cs/>
        </w:rPr>
        <w:t>สัญญาเช่า</w:t>
      </w:r>
    </w:p>
    <w:p w14:paraId="7AAF187A" w14:textId="77777777" w:rsidR="00DB57AB" w:rsidRPr="00B9058B" w:rsidRDefault="00DB57AB" w:rsidP="00DB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24"/>
          <w:szCs w:val="24"/>
        </w:rPr>
      </w:pPr>
    </w:p>
    <w:p w14:paraId="2A4B02EC" w14:textId="77777777" w:rsidR="0031619B" w:rsidRDefault="0031619B" w:rsidP="0031619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31619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1ABBE24A" w14:textId="77777777" w:rsidR="0031619B" w:rsidRPr="00B9058B" w:rsidRDefault="0031619B" w:rsidP="0031619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14:paraId="34E50075" w14:textId="77777777" w:rsidR="00B9058B" w:rsidRPr="00B9058B" w:rsidRDefault="00B9058B" w:rsidP="0031619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B9058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สินทรัพย์สิทธิการใช้</w:t>
      </w:r>
    </w:p>
    <w:p w14:paraId="504F5E99" w14:textId="77777777" w:rsidR="00B9058B" w:rsidRPr="00B9058B" w:rsidRDefault="00B9058B" w:rsidP="0031619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6"/>
        <w:gridCol w:w="1171"/>
        <w:gridCol w:w="270"/>
        <w:gridCol w:w="1192"/>
        <w:gridCol w:w="270"/>
        <w:gridCol w:w="1172"/>
      </w:tblGrid>
      <w:tr w:rsidR="0031619B" w:rsidRPr="003C47FE" w14:paraId="762F3D2D" w14:textId="77777777" w:rsidTr="00F37B83">
        <w:trPr>
          <w:cantSplit/>
          <w:tblHeader/>
        </w:trPr>
        <w:tc>
          <w:tcPr>
            <w:tcW w:w="2764" w:type="pct"/>
          </w:tcPr>
          <w:p w14:paraId="0FECE21C" w14:textId="77777777" w:rsidR="0031619B" w:rsidRPr="003C47FE" w:rsidRDefault="0031619B" w:rsidP="009D497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6" w:type="pct"/>
            <w:gridSpan w:val="5"/>
          </w:tcPr>
          <w:p w14:paraId="0DAB0D70" w14:textId="4DF97947" w:rsidR="0031619B" w:rsidRPr="00BC2086" w:rsidRDefault="00AC5803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20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C208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31619B" w:rsidRPr="00BC20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</w:t>
            </w:r>
            <w:r w:rsidR="00E44A7D" w:rsidRPr="00BC20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</w:p>
        </w:tc>
      </w:tr>
      <w:tr w:rsidR="00E44A7D" w:rsidRPr="003C47FE" w14:paraId="225C48BF" w14:textId="77777777" w:rsidTr="00F37B83">
        <w:trPr>
          <w:cantSplit/>
          <w:tblHeader/>
        </w:trPr>
        <w:tc>
          <w:tcPr>
            <w:tcW w:w="2764" w:type="pct"/>
          </w:tcPr>
          <w:p w14:paraId="5ED4FC72" w14:textId="77777777" w:rsidR="00E44A7D" w:rsidRPr="003C47FE" w:rsidRDefault="00E44A7D" w:rsidP="009D497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6" w:type="pct"/>
            <w:gridSpan w:val="5"/>
          </w:tcPr>
          <w:p w14:paraId="2BE59A46" w14:textId="4B2E200D" w:rsidR="00E44A7D" w:rsidRPr="00BC2086" w:rsidRDefault="00E44A7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20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C208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C20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619B" w:rsidRPr="003C47FE" w14:paraId="447BBF42" w14:textId="77777777" w:rsidTr="00F37B83">
        <w:trPr>
          <w:cantSplit/>
          <w:tblHeader/>
        </w:trPr>
        <w:tc>
          <w:tcPr>
            <w:tcW w:w="2764" w:type="pct"/>
          </w:tcPr>
          <w:p w14:paraId="79030A5B" w14:textId="77777777" w:rsidR="0031619B" w:rsidRPr="003C47FE" w:rsidRDefault="0031619B" w:rsidP="009D497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04B14C15" w14:textId="77777777"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8" w:type="pct"/>
          </w:tcPr>
          <w:p w14:paraId="20C08165" w14:textId="77777777"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430C946" w14:textId="77777777"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A64425" w14:textId="77777777"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B90FE62" w14:textId="77777777"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19B" w:rsidRPr="003C47FE" w14:paraId="296234C0" w14:textId="77777777" w:rsidTr="00F37B83">
        <w:trPr>
          <w:cantSplit/>
          <w:tblHeader/>
        </w:trPr>
        <w:tc>
          <w:tcPr>
            <w:tcW w:w="2764" w:type="pct"/>
          </w:tcPr>
          <w:p w14:paraId="5A650FA8" w14:textId="77777777" w:rsidR="0031619B" w:rsidRPr="003C47FE" w:rsidRDefault="0031619B" w:rsidP="009D497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72168136" w14:textId="77777777" w:rsidR="0031619B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48" w:type="pct"/>
          </w:tcPr>
          <w:p w14:paraId="6467E502" w14:textId="77777777"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0C96941" w14:textId="77777777"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D788D4" w14:textId="77777777"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CA8F8EB" w14:textId="77777777"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19B" w:rsidRPr="003C47FE" w14:paraId="70844F59" w14:textId="77777777" w:rsidTr="00F37B83">
        <w:trPr>
          <w:cantSplit/>
          <w:tblHeader/>
        </w:trPr>
        <w:tc>
          <w:tcPr>
            <w:tcW w:w="2764" w:type="pct"/>
          </w:tcPr>
          <w:p w14:paraId="378E7A73" w14:textId="77777777" w:rsidR="0031619B" w:rsidRPr="00F37B83" w:rsidRDefault="0031619B" w:rsidP="009D497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6FFC594D" w14:textId="77777777" w:rsidR="0031619B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8" w:type="pct"/>
          </w:tcPr>
          <w:p w14:paraId="3EFAE2C6" w14:textId="77777777"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9DA8CE3" w14:textId="77777777"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8" w:type="pct"/>
          </w:tcPr>
          <w:p w14:paraId="105BBAD5" w14:textId="77777777"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A1B331B" w14:textId="77777777"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37B83" w:rsidRPr="003C47FE" w14:paraId="48EB6B6E" w14:textId="77777777" w:rsidTr="00920ADA">
        <w:trPr>
          <w:cantSplit/>
          <w:trHeight w:val="74"/>
          <w:tblHeader/>
        </w:trPr>
        <w:tc>
          <w:tcPr>
            <w:tcW w:w="2764" w:type="pct"/>
          </w:tcPr>
          <w:p w14:paraId="1EE5008C" w14:textId="77777777" w:rsidR="00F37B83" w:rsidRPr="00F37B83" w:rsidRDefault="00F37B83" w:rsidP="009D497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36" w:type="pct"/>
            <w:gridSpan w:val="5"/>
          </w:tcPr>
          <w:p w14:paraId="5252AE09" w14:textId="77777777" w:rsidR="00F37B83" w:rsidRPr="00F37B83" w:rsidRDefault="00F37B83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7B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619B" w:rsidRPr="003C47FE" w14:paraId="1B984131" w14:textId="77777777" w:rsidTr="00F37B83">
        <w:trPr>
          <w:cantSplit/>
        </w:trPr>
        <w:tc>
          <w:tcPr>
            <w:tcW w:w="2764" w:type="pct"/>
          </w:tcPr>
          <w:p w14:paraId="0A8544D7" w14:textId="77777777" w:rsidR="0031619B" w:rsidRPr="0031619B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3" w:type="pct"/>
          </w:tcPr>
          <w:p w14:paraId="35AE9278" w14:textId="77777777" w:rsidR="0031619B" w:rsidRPr="003C47FE" w:rsidRDefault="0031619B" w:rsidP="009D49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535DF70" w14:textId="77777777" w:rsidR="0031619B" w:rsidRPr="00C108B2" w:rsidRDefault="0031619B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7EC976FE" w14:textId="77777777" w:rsidR="0031619B" w:rsidRPr="003C47FE" w:rsidRDefault="0031619B" w:rsidP="009D497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1E6EE08" w14:textId="77777777"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34650D7" w14:textId="77777777" w:rsidR="0031619B" w:rsidRPr="003C47FE" w:rsidRDefault="0031619B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1619B" w:rsidRPr="003C47FE" w14:paraId="01000B4A" w14:textId="77777777" w:rsidTr="000B071A">
        <w:trPr>
          <w:cantSplit/>
        </w:trPr>
        <w:tc>
          <w:tcPr>
            <w:tcW w:w="2764" w:type="pct"/>
          </w:tcPr>
          <w:p w14:paraId="3B09BCA8" w14:textId="3AB611E7"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43" w:type="pct"/>
          </w:tcPr>
          <w:p w14:paraId="7F975A49" w14:textId="35446075" w:rsidR="0031619B" w:rsidRPr="002E6E2F" w:rsidRDefault="00814E80" w:rsidP="009D497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21A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8" w:type="pct"/>
          </w:tcPr>
          <w:p w14:paraId="6C6F99E1" w14:textId="77777777" w:rsidR="0031619B" w:rsidRPr="00C108B2" w:rsidRDefault="0031619B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106F3438" w14:textId="66A36B9A" w:rsidR="0031619B" w:rsidRPr="00C14A5C" w:rsidRDefault="00B070E9" w:rsidP="009D497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321A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8" w:type="pct"/>
          </w:tcPr>
          <w:p w14:paraId="1532F5FA" w14:textId="77777777" w:rsidR="0031619B" w:rsidRPr="00C108B2" w:rsidRDefault="0031619B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5F13430C" w14:textId="056061F4" w:rsidR="0031619B" w:rsidRPr="00DE0AD0" w:rsidRDefault="00B070E9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33</w:t>
            </w:r>
            <w:r w:rsidR="00321A2E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B071A" w:rsidRPr="003C47FE" w14:paraId="3D8D5C99" w14:textId="77777777" w:rsidTr="000B071A">
        <w:trPr>
          <w:cantSplit/>
        </w:trPr>
        <w:tc>
          <w:tcPr>
            <w:tcW w:w="2764" w:type="pct"/>
          </w:tcPr>
          <w:p w14:paraId="79BDC6E2" w14:textId="77777777" w:rsidR="000B071A" w:rsidRPr="0031619B" w:rsidRDefault="000B071A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083C45E" w14:textId="77777777" w:rsidR="000B071A" w:rsidRPr="000B071A" w:rsidRDefault="000B071A" w:rsidP="009D497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A10F754" w14:textId="77777777" w:rsidR="000B071A" w:rsidRPr="000B071A" w:rsidRDefault="000B071A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7ED3FA9" w14:textId="0E044ECB" w:rsidR="000B071A" w:rsidRPr="000B071A" w:rsidRDefault="000B071A" w:rsidP="009D497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43B01C26" w14:textId="77777777" w:rsidR="000B071A" w:rsidRPr="000B071A" w:rsidRDefault="000B071A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634AAE8" w14:textId="43BDC172" w:rsidR="000B071A" w:rsidRPr="000B071A" w:rsidRDefault="000B071A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619B" w:rsidRPr="003C47FE" w14:paraId="5313904D" w14:textId="77777777" w:rsidTr="009D401F">
        <w:trPr>
          <w:cantSplit/>
        </w:trPr>
        <w:tc>
          <w:tcPr>
            <w:tcW w:w="2764" w:type="pct"/>
          </w:tcPr>
          <w:p w14:paraId="73263D02" w14:textId="5A15B5F0" w:rsidR="0031619B" w:rsidRPr="0031619B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161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44A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44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E663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44A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44A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CFF775B" w14:textId="3A76E3CC" w:rsidR="0031619B" w:rsidRPr="009D401F" w:rsidRDefault="00814E80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B071A" w:rsidRPr="009D40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0F929AD4" w14:textId="77777777" w:rsidR="0031619B" w:rsidRPr="009D401F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064A7669" w14:textId="0A2AE94F" w:rsidR="0031619B" w:rsidRPr="009D401F" w:rsidRDefault="00B070E9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0B071A" w:rsidRPr="009D40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48" w:type="pct"/>
          </w:tcPr>
          <w:p w14:paraId="71AD40E1" w14:textId="77777777" w:rsidR="0031619B" w:rsidRPr="009D401F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E9EF46C" w14:textId="6F1CA584" w:rsidR="0031619B" w:rsidRPr="009D401F" w:rsidRDefault="00B070E9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B071A" w:rsidRPr="009D40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31619B" w:rsidRPr="003C47FE" w14:paraId="28394463" w14:textId="77777777" w:rsidTr="009D401F">
        <w:trPr>
          <w:cantSplit/>
        </w:trPr>
        <w:tc>
          <w:tcPr>
            <w:tcW w:w="2764" w:type="pct"/>
          </w:tcPr>
          <w:p w14:paraId="3093B53D" w14:textId="4A987CE6" w:rsidR="0031619B" w:rsidRPr="003C47FE" w:rsidRDefault="00E44A7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3" w:type="pct"/>
          </w:tcPr>
          <w:p w14:paraId="2D9CA1C7" w14:textId="18C5C741" w:rsidR="0031619B" w:rsidRPr="002E6E2F" w:rsidRDefault="000778AC" w:rsidP="009D497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CF7271B" w14:textId="77777777" w:rsidR="0031619B" w:rsidRPr="00C108B2" w:rsidRDefault="0031619B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60A43283" w14:textId="4DA52351" w:rsidR="0031619B" w:rsidRPr="003C47FE" w:rsidRDefault="00814E80" w:rsidP="009D497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778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8" w:type="pct"/>
          </w:tcPr>
          <w:p w14:paraId="1632C799" w14:textId="77777777"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52003A9" w14:textId="29F2E6F3" w:rsidR="0031619B" w:rsidRPr="00DE0AD0" w:rsidRDefault="00814E80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222C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E44A7D" w:rsidRPr="003C47FE" w14:paraId="0F079574" w14:textId="77777777" w:rsidTr="00E44A7D">
        <w:trPr>
          <w:cantSplit/>
        </w:trPr>
        <w:tc>
          <w:tcPr>
            <w:tcW w:w="2764" w:type="pct"/>
          </w:tcPr>
          <w:p w14:paraId="0BFC08A4" w14:textId="50674BC7" w:rsidR="00E44A7D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</w:tcPr>
          <w:p w14:paraId="5EE435DF" w14:textId="632B8CCF" w:rsidR="00E44A7D" w:rsidRPr="002E6E2F" w:rsidRDefault="000778AC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73F391FC" w14:textId="77777777" w:rsidR="00E44A7D" w:rsidRPr="00C108B2" w:rsidRDefault="00E44A7D" w:rsidP="00E44A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623478EA" w14:textId="672BF032" w:rsidR="00E44A7D" w:rsidRPr="003C47FE" w:rsidRDefault="008768C9" w:rsidP="00E44A7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120F9954" w14:textId="77777777" w:rsidR="00E44A7D" w:rsidRPr="003C47FE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B79E9B4" w14:textId="42168B54" w:rsidR="00E44A7D" w:rsidRPr="00DE0AD0" w:rsidRDefault="00222CBF" w:rsidP="00E44A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44A7D" w:rsidRPr="003C47FE" w14:paraId="286A01ED" w14:textId="77777777" w:rsidTr="00F37B83">
        <w:trPr>
          <w:cantSplit/>
        </w:trPr>
        <w:tc>
          <w:tcPr>
            <w:tcW w:w="2764" w:type="pct"/>
          </w:tcPr>
          <w:p w14:paraId="45D37B2F" w14:textId="19FE6E33" w:rsidR="00E44A7D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161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D29A2E6" w14:textId="12D4564C" w:rsidR="00E44A7D" w:rsidRPr="009D401F" w:rsidRDefault="00814E80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0778AC" w:rsidRPr="009D40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8" w:type="pct"/>
          </w:tcPr>
          <w:p w14:paraId="215B2FD1" w14:textId="77777777" w:rsidR="00E44A7D" w:rsidRPr="009D401F" w:rsidRDefault="00E44A7D" w:rsidP="00E44A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42462BBC" w14:textId="2C96BBCF" w:rsidR="00E44A7D" w:rsidRPr="009D401F" w:rsidRDefault="00B070E9" w:rsidP="00E44A7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222CBF" w:rsidRPr="009D40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8" w:type="pct"/>
          </w:tcPr>
          <w:p w14:paraId="190897BA" w14:textId="77777777" w:rsidR="00E44A7D" w:rsidRPr="009D401F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79B17888" w14:textId="49866993" w:rsidR="00E44A7D" w:rsidRPr="009D401F" w:rsidRDefault="00B070E9" w:rsidP="00E44A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222CBF" w:rsidRPr="009D40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E44A7D" w:rsidRPr="003C47FE" w14:paraId="526A8489" w14:textId="77777777" w:rsidTr="00F37B83">
        <w:trPr>
          <w:cantSplit/>
        </w:trPr>
        <w:tc>
          <w:tcPr>
            <w:tcW w:w="2764" w:type="pct"/>
          </w:tcPr>
          <w:p w14:paraId="4F412F87" w14:textId="77777777" w:rsidR="00E44A7D" w:rsidRPr="00E44A7D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2C93140" w14:textId="77777777" w:rsidR="00E44A7D" w:rsidRPr="00E44A7D" w:rsidRDefault="00E44A7D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48" w:type="pct"/>
          </w:tcPr>
          <w:p w14:paraId="4B732A9B" w14:textId="77777777" w:rsidR="00E44A7D" w:rsidRPr="00E44A7D" w:rsidRDefault="00E44A7D" w:rsidP="00E44A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C366BA8" w14:textId="77777777" w:rsidR="00E44A7D" w:rsidRPr="00E44A7D" w:rsidRDefault="00E44A7D" w:rsidP="00E44A7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48" w:type="pct"/>
          </w:tcPr>
          <w:p w14:paraId="6ECCBC5C" w14:textId="77777777" w:rsidR="00E44A7D" w:rsidRPr="00E44A7D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F62F555" w14:textId="77777777" w:rsidR="00E44A7D" w:rsidRPr="00E44A7D" w:rsidRDefault="00E44A7D" w:rsidP="00E44A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E44A7D" w:rsidRPr="003C47FE" w14:paraId="11170E11" w14:textId="77777777" w:rsidTr="00920ADA">
        <w:trPr>
          <w:cantSplit/>
          <w:trHeight w:val="218"/>
        </w:trPr>
        <w:tc>
          <w:tcPr>
            <w:tcW w:w="2764" w:type="pct"/>
          </w:tcPr>
          <w:p w14:paraId="38014336" w14:textId="77777777" w:rsidR="00E44A7D" w:rsidRPr="0031619B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3161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643" w:type="pct"/>
          </w:tcPr>
          <w:p w14:paraId="237C3FC4" w14:textId="77777777" w:rsidR="00E44A7D" w:rsidRPr="002E6E2F" w:rsidRDefault="00E44A7D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0A7112D" w14:textId="77777777" w:rsidR="00E44A7D" w:rsidRPr="00C108B2" w:rsidRDefault="00E44A7D" w:rsidP="00E44A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544AD66B" w14:textId="77777777" w:rsidR="00E44A7D" w:rsidRPr="003C47FE" w:rsidRDefault="00E44A7D" w:rsidP="00E44A7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610B670" w14:textId="77777777" w:rsidR="00E44A7D" w:rsidRPr="003C47FE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33D249" w14:textId="77777777" w:rsidR="00E44A7D" w:rsidRPr="00DE0AD0" w:rsidRDefault="00E44A7D" w:rsidP="00E44A7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44A7D" w:rsidRPr="003C47FE" w14:paraId="28F87F6A" w14:textId="77777777" w:rsidTr="00371D13">
        <w:trPr>
          <w:cantSplit/>
        </w:trPr>
        <w:tc>
          <w:tcPr>
            <w:tcW w:w="2764" w:type="pct"/>
          </w:tcPr>
          <w:p w14:paraId="3C8369F5" w14:textId="73D30C0F" w:rsidR="00E44A7D" w:rsidRPr="003C47FE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43" w:type="pct"/>
          </w:tcPr>
          <w:p w14:paraId="1884B64C" w14:textId="675DCA34" w:rsidR="00E44A7D" w:rsidRPr="006923F7" w:rsidRDefault="00E44A7D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923F7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652305E" w14:textId="77777777" w:rsidR="00E44A7D" w:rsidRPr="006923F7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</w:tcPr>
          <w:p w14:paraId="0A1646D1" w14:textId="4C77C020" w:rsidR="00E44A7D" w:rsidRPr="006923F7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11</w:t>
            </w:r>
            <w:r w:rsidRPr="006923F7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3A76A0A" w14:textId="77777777" w:rsidR="00E44A7D" w:rsidRPr="006923F7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89BB842" w14:textId="4B31B159" w:rsidR="00E44A7D" w:rsidRPr="006923F7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6923F7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4A7D" w:rsidRPr="003C47FE" w14:paraId="22C0FE8B" w14:textId="77777777" w:rsidTr="00371D13">
        <w:trPr>
          <w:cantSplit/>
        </w:trPr>
        <w:tc>
          <w:tcPr>
            <w:tcW w:w="2764" w:type="pct"/>
          </w:tcPr>
          <w:p w14:paraId="603CCB44" w14:textId="77777777" w:rsidR="00E44A7D" w:rsidRPr="0031619B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43" w:type="pct"/>
          </w:tcPr>
          <w:p w14:paraId="174ECDAA" w14:textId="40F3C19A" w:rsidR="00E44A7D" w:rsidRPr="00ED0C09" w:rsidRDefault="00966088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534C40E" w14:textId="77777777" w:rsidR="00E44A7D" w:rsidRPr="00ED0C09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</w:tcPr>
          <w:p w14:paraId="14522A00" w14:textId="5DD3AE30" w:rsidR="00E44A7D" w:rsidRPr="00ED0C09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966088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412</w:t>
            </w:r>
            <w:r w:rsidR="009660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F21FE78" w14:textId="77777777" w:rsidR="00E44A7D" w:rsidRPr="00ED0C09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62C0B79" w14:textId="22441464" w:rsidR="00E44A7D" w:rsidRPr="00ED0C09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ED0C09">
              <w:rPr>
                <w:rFonts w:ascii="Angsana New" w:hAnsi="Angsana New"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ED0C09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96608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4A7D" w:rsidRPr="003C47FE" w14:paraId="7C397A4B" w14:textId="77777777" w:rsidTr="00371D13">
        <w:trPr>
          <w:cantSplit/>
        </w:trPr>
        <w:tc>
          <w:tcPr>
            <w:tcW w:w="2764" w:type="pct"/>
          </w:tcPr>
          <w:p w14:paraId="60F1EF50" w14:textId="77777777" w:rsidR="00E44A7D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C76C194" w14:textId="77777777" w:rsidR="00E44A7D" w:rsidRPr="006923F7" w:rsidRDefault="00E44A7D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3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2ED2BB9" w14:textId="77777777" w:rsidR="00E44A7D" w:rsidRPr="006923F7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FB333B2" w14:textId="062F3573" w:rsidR="00E44A7D" w:rsidRPr="006923F7" w:rsidRDefault="00814E80" w:rsidP="0046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E44A7D" w:rsidRPr="006923F7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59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8D30530" w14:textId="77777777" w:rsidR="00E44A7D" w:rsidRPr="006923F7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27ACDE4" w14:textId="27CFD1B5" w:rsidR="00E44A7D" w:rsidRPr="006923F7" w:rsidRDefault="00814E80" w:rsidP="0046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E44A7D" w:rsidRPr="006923F7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59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44A7D" w:rsidRPr="003C47FE" w14:paraId="17941ECE" w14:textId="77777777" w:rsidTr="009D401F">
        <w:trPr>
          <w:cantSplit/>
        </w:trPr>
        <w:tc>
          <w:tcPr>
            <w:tcW w:w="2764" w:type="pct"/>
          </w:tcPr>
          <w:p w14:paraId="4415809D" w14:textId="32AA8FF0" w:rsidR="00E44A7D" w:rsidRPr="0031619B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161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E663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7F3DA22" w14:textId="51F09292" w:rsidR="00E44A7D" w:rsidRPr="002E6E2F" w:rsidRDefault="00E44A7D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9660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1040EB0" w14:textId="77777777" w:rsidR="00E44A7D" w:rsidRPr="003C47FE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03B44298" w14:textId="1B50A021" w:rsidR="00E44A7D" w:rsidRPr="003C47FE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9660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56B6DBA" w14:textId="77777777" w:rsidR="00E44A7D" w:rsidRPr="003C47FE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755D4E5C" w14:textId="68284FC1" w:rsidR="00E44A7D" w:rsidRPr="00DE0AD0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44A7D" w:rsidRPr="003C47FE" w14:paraId="1AEEBE6E" w14:textId="77777777" w:rsidTr="009D401F">
        <w:trPr>
          <w:cantSplit/>
        </w:trPr>
        <w:tc>
          <w:tcPr>
            <w:tcW w:w="2764" w:type="pct"/>
          </w:tcPr>
          <w:p w14:paraId="358F8DE3" w14:textId="364D580D" w:rsidR="00E44A7D" w:rsidRPr="0031619B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43" w:type="pct"/>
          </w:tcPr>
          <w:p w14:paraId="5F4320BE" w14:textId="28DCAB92" w:rsidR="00E44A7D" w:rsidRPr="00966088" w:rsidRDefault="00966088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966088"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6088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9660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D4C0CB7" w14:textId="77777777" w:rsidR="00E44A7D" w:rsidRPr="00966088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</w:tcPr>
          <w:p w14:paraId="59908D57" w14:textId="64E8EA3A" w:rsidR="00E44A7D" w:rsidRPr="00966088" w:rsidRDefault="00966088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98B19AD" w14:textId="77777777" w:rsidR="00E44A7D" w:rsidRPr="00966088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864B7E0" w14:textId="1590E983" w:rsidR="00E44A7D" w:rsidRPr="00966088" w:rsidRDefault="00966088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4A7D" w:rsidRPr="003C47FE" w14:paraId="7B79AE8F" w14:textId="77777777" w:rsidTr="00E44A7D">
        <w:trPr>
          <w:cantSplit/>
        </w:trPr>
        <w:tc>
          <w:tcPr>
            <w:tcW w:w="2764" w:type="pct"/>
          </w:tcPr>
          <w:p w14:paraId="2B3FDBD2" w14:textId="5037A850" w:rsidR="00E44A7D" w:rsidRPr="0031619B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BE0C9E6" w14:textId="6CB268CD" w:rsidR="00E44A7D" w:rsidRPr="00966088" w:rsidRDefault="00966088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9660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AE68C1" w14:textId="77777777" w:rsidR="00E44A7D" w:rsidRPr="00966088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2F572AF" w14:textId="6A50F23F" w:rsidR="00E44A7D" w:rsidRPr="00966088" w:rsidRDefault="00814E80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966088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148" w:type="pct"/>
          </w:tcPr>
          <w:p w14:paraId="1D3D4A64" w14:textId="77777777" w:rsidR="00E44A7D" w:rsidRPr="00966088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35B9541" w14:textId="0FF36184" w:rsidR="00E44A7D" w:rsidRPr="00966088" w:rsidRDefault="00814E80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966088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E44A7D" w:rsidRPr="003C47FE" w14:paraId="75224E8B" w14:textId="77777777" w:rsidTr="00E44A7D">
        <w:trPr>
          <w:cantSplit/>
        </w:trPr>
        <w:tc>
          <w:tcPr>
            <w:tcW w:w="2764" w:type="pct"/>
          </w:tcPr>
          <w:p w14:paraId="0ECA560F" w14:textId="6E7066A7" w:rsidR="00E44A7D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161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3543460" w14:textId="08384AAE" w:rsidR="00E44A7D" w:rsidRDefault="00966088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069FFD2" w14:textId="77777777" w:rsidR="00E44A7D" w:rsidRPr="003C47FE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0D87F6EF" w14:textId="12C06A25" w:rsidR="00E44A7D" w:rsidRDefault="00966088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418D88F" w14:textId="77777777" w:rsidR="00E44A7D" w:rsidRPr="003C47FE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3838C675" w14:textId="7221DD5B" w:rsidR="00E44A7D" w:rsidRDefault="00966088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44A7D" w:rsidRPr="003C47FE" w14:paraId="352F9753" w14:textId="77777777" w:rsidTr="00F37B83">
        <w:trPr>
          <w:cantSplit/>
        </w:trPr>
        <w:tc>
          <w:tcPr>
            <w:tcW w:w="2764" w:type="pct"/>
          </w:tcPr>
          <w:p w14:paraId="286E7039" w14:textId="77777777" w:rsidR="00E44A7D" w:rsidRPr="00920ADA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2FD3F4B4" w14:textId="77777777" w:rsidR="00E44A7D" w:rsidRPr="00920ADA" w:rsidRDefault="00E44A7D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715F677E" w14:textId="77777777" w:rsidR="00E44A7D" w:rsidRPr="00920ADA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74123F43" w14:textId="77777777" w:rsidR="00E44A7D" w:rsidRPr="00920ADA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14:paraId="7B11DC28" w14:textId="77777777" w:rsidR="00E44A7D" w:rsidRPr="00920ADA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7737DD3E" w14:textId="77777777" w:rsidR="00E44A7D" w:rsidRPr="00920ADA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44A7D" w:rsidRPr="003C47FE" w14:paraId="27B48CDE" w14:textId="77777777" w:rsidTr="00F37B83">
        <w:trPr>
          <w:cantSplit/>
        </w:trPr>
        <w:tc>
          <w:tcPr>
            <w:tcW w:w="2764" w:type="pct"/>
          </w:tcPr>
          <w:p w14:paraId="7DCD121B" w14:textId="77777777" w:rsidR="00E44A7D" w:rsidRPr="0031619B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43" w:type="pct"/>
          </w:tcPr>
          <w:p w14:paraId="3F3C9689" w14:textId="77777777" w:rsidR="00E44A7D" w:rsidRPr="002E6E2F" w:rsidRDefault="00E44A7D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267E202" w14:textId="77777777" w:rsidR="00E44A7D" w:rsidRPr="003C47FE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</w:tcPr>
          <w:p w14:paraId="36563135" w14:textId="77777777" w:rsidR="00E44A7D" w:rsidRPr="003C47FE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3AA86DD" w14:textId="77777777" w:rsidR="00E44A7D" w:rsidRPr="003C47FE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0048022" w14:textId="77777777" w:rsidR="00E44A7D" w:rsidRPr="00DE0AD0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4A7D" w:rsidRPr="003C47FE" w14:paraId="1E47230D" w14:textId="77777777" w:rsidTr="00920ADA">
        <w:trPr>
          <w:cantSplit/>
          <w:trHeight w:val="236"/>
        </w:trPr>
        <w:tc>
          <w:tcPr>
            <w:tcW w:w="2764" w:type="pct"/>
          </w:tcPr>
          <w:p w14:paraId="548CE56F" w14:textId="783601A8" w:rsidR="00E44A7D" w:rsidRPr="0031619B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161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C4AA36C" w14:textId="7DAF3118" w:rsidR="00E44A7D" w:rsidRPr="002E6E2F" w:rsidRDefault="00B070E9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618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</w:t>
            </w:r>
          </w:p>
        </w:tc>
        <w:tc>
          <w:tcPr>
            <w:tcW w:w="148" w:type="pct"/>
          </w:tcPr>
          <w:p w14:paraId="166C46BF" w14:textId="77777777" w:rsidR="00E44A7D" w:rsidRPr="003C47FE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52E2BF10" w14:textId="79DE335C" w:rsidR="00E44A7D" w:rsidRPr="003C47FE" w:rsidRDefault="00B070E9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3618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48" w:type="pct"/>
          </w:tcPr>
          <w:p w14:paraId="5FC8B30F" w14:textId="77777777" w:rsidR="00E44A7D" w:rsidRPr="003C47FE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18A3605" w14:textId="22F9AF38" w:rsidR="00E44A7D" w:rsidRPr="00DE0AD0" w:rsidRDefault="00B070E9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E44A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</w:tr>
      <w:tr w:rsidR="00E44A7D" w:rsidRPr="003C47FE" w14:paraId="6A1DD455" w14:textId="77777777" w:rsidTr="00920ADA">
        <w:trPr>
          <w:cantSplit/>
          <w:trHeight w:val="143"/>
        </w:trPr>
        <w:tc>
          <w:tcPr>
            <w:tcW w:w="2764" w:type="pct"/>
          </w:tcPr>
          <w:p w14:paraId="2A187D45" w14:textId="6850D11A" w:rsidR="00E44A7D" w:rsidRPr="0031619B" w:rsidRDefault="00E44A7D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161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643" w:type="pct"/>
            <w:tcBorders>
              <w:top w:val="double" w:sz="4" w:space="0" w:color="auto"/>
              <w:bottom w:val="double" w:sz="4" w:space="0" w:color="auto"/>
            </w:tcBorders>
          </w:tcPr>
          <w:p w14:paraId="088A87DA" w14:textId="06C436DF" w:rsidR="00E44A7D" w:rsidRPr="002E6E2F" w:rsidRDefault="00814E80" w:rsidP="00E44A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695</w:t>
            </w:r>
          </w:p>
        </w:tc>
        <w:tc>
          <w:tcPr>
            <w:tcW w:w="148" w:type="pct"/>
          </w:tcPr>
          <w:p w14:paraId="458A6A1F" w14:textId="77777777" w:rsidR="00E44A7D" w:rsidRPr="003C47FE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double" w:sz="4" w:space="0" w:color="auto"/>
              <w:bottom w:val="double" w:sz="4" w:space="0" w:color="auto"/>
            </w:tcBorders>
          </w:tcPr>
          <w:p w14:paraId="6A15FC61" w14:textId="449B8A63" w:rsidR="00E44A7D" w:rsidRPr="003C47FE" w:rsidRDefault="00B070E9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3618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687FFC43" w14:textId="77777777" w:rsidR="00E44A7D" w:rsidRPr="003C47FE" w:rsidRDefault="00E44A7D" w:rsidP="00E44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  <w:bottom w:val="double" w:sz="4" w:space="0" w:color="auto"/>
            </w:tcBorders>
          </w:tcPr>
          <w:p w14:paraId="10FD8D2E" w14:textId="6F6785BF" w:rsidR="00E44A7D" w:rsidRPr="00DE0AD0" w:rsidRDefault="00B070E9" w:rsidP="00E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618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</w:tbl>
    <w:p w14:paraId="1567AAAE" w14:textId="77777777" w:rsidR="0031619B" w:rsidRPr="00920ADA" w:rsidRDefault="0031619B" w:rsidP="00DB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16"/>
          <w:szCs w:val="16"/>
        </w:rPr>
      </w:pPr>
    </w:p>
    <w:p w14:paraId="450B9AF8" w14:textId="706378D1" w:rsidR="00263072" w:rsidRPr="00263072" w:rsidRDefault="00E44A7D" w:rsidP="0026307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>บริษัทเช่า</w:t>
      </w:r>
      <w:r w:rsidR="00530F70" w:rsidRPr="00530F70"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>และ</w:t>
      </w:r>
      <w:r w:rsidR="00530F70" w:rsidRPr="00530F70">
        <w:rPr>
          <w:rFonts w:asciiTheme="majorBidi" w:hAnsiTheme="majorBidi" w:cstheme="majorBidi" w:hint="cs"/>
          <w:sz w:val="30"/>
          <w:szCs w:val="30"/>
          <w:cs/>
          <w:lang w:bidi="th-TH"/>
        </w:rPr>
        <w:t>ยานพาหนะ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814E80" w:rsidRPr="00814E80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530F70" w:rsidRPr="00530F70">
        <w:rPr>
          <w:rFonts w:asciiTheme="majorBidi" w:hAnsiTheme="majorBidi" w:cstheme="majorBidi"/>
          <w:sz w:val="30"/>
          <w:szCs w:val="30"/>
        </w:rPr>
        <w:t xml:space="preserve"> 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944FA0D" w14:textId="77777777" w:rsidR="00263072" w:rsidRPr="004A711D" w:rsidRDefault="00263072" w:rsidP="00DB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C94F8A" w:rsidRPr="00BF6810" w14:paraId="620AFC6B" w14:textId="77777777" w:rsidTr="00C94F8A">
        <w:trPr>
          <w:cantSplit/>
          <w:tblHeader/>
        </w:trPr>
        <w:tc>
          <w:tcPr>
            <w:tcW w:w="5850" w:type="dxa"/>
            <w:vAlign w:val="bottom"/>
          </w:tcPr>
          <w:p w14:paraId="1639BC63" w14:textId="77777777" w:rsidR="00C94F8A" w:rsidRPr="00BF6810" w:rsidRDefault="00C94F8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  <w:hideMark/>
          </w:tcPr>
          <w:p w14:paraId="3FFCD883" w14:textId="7D10397C" w:rsidR="00C94F8A" w:rsidRPr="00920ADA" w:rsidRDefault="00767217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920ADA" w:rsidRPr="00BF6810" w14:paraId="26018515" w14:textId="77777777" w:rsidTr="00C94F8A">
        <w:trPr>
          <w:cantSplit/>
          <w:tblHeader/>
        </w:trPr>
        <w:tc>
          <w:tcPr>
            <w:tcW w:w="5850" w:type="dxa"/>
            <w:vAlign w:val="bottom"/>
          </w:tcPr>
          <w:p w14:paraId="5A82851D" w14:textId="77777777" w:rsidR="00920ADA" w:rsidRPr="00BF6810" w:rsidRDefault="00920AD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</w:tcPr>
          <w:p w14:paraId="5C39871F" w14:textId="73E85206" w:rsidR="00920ADA" w:rsidRPr="00920ADA" w:rsidRDefault="00767217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920AD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งบการเงินที่แสดงเงินลงทุน</w:t>
            </w:r>
          </w:p>
        </w:tc>
      </w:tr>
      <w:tr w:rsidR="00920ADA" w:rsidRPr="00BF6810" w14:paraId="768E4085" w14:textId="77777777" w:rsidTr="00C94F8A">
        <w:trPr>
          <w:cantSplit/>
          <w:tblHeader/>
        </w:trPr>
        <w:tc>
          <w:tcPr>
            <w:tcW w:w="5850" w:type="dxa"/>
            <w:vAlign w:val="bottom"/>
          </w:tcPr>
          <w:p w14:paraId="235B41C9" w14:textId="77777777" w:rsidR="00920ADA" w:rsidRPr="00BF6810" w:rsidRDefault="00920AD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</w:tcPr>
          <w:p w14:paraId="7EF7769C" w14:textId="4F92CFD9" w:rsidR="00920ADA" w:rsidRPr="00BF6810" w:rsidRDefault="00767217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920AD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ตามวิธีส่วนได้เสีย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767217" w:rsidRPr="00BF6810" w14:paraId="72450CA9" w14:textId="77777777" w:rsidTr="00C94F8A">
        <w:trPr>
          <w:cantSplit/>
          <w:tblHeader/>
        </w:trPr>
        <w:tc>
          <w:tcPr>
            <w:tcW w:w="5850" w:type="dxa"/>
            <w:vAlign w:val="bottom"/>
          </w:tcPr>
          <w:p w14:paraId="1962E4B5" w14:textId="77777777" w:rsidR="00767217" w:rsidRPr="00BF6810" w:rsidRDefault="00767217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</w:tcPr>
          <w:p w14:paraId="01ECBE16" w14:textId="4E3CA96C" w:rsidR="00767217" w:rsidRPr="00920ADA" w:rsidRDefault="00767217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C94F8A" w:rsidRPr="00BF6810" w14:paraId="742F91E4" w14:textId="77777777" w:rsidTr="00C94F8A">
        <w:trPr>
          <w:cantSplit/>
          <w:tblHeader/>
        </w:trPr>
        <w:tc>
          <w:tcPr>
            <w:tcW w:w="5850" w:type="dxa"/>
            <w:hideMark/>
          </w:tcPr>
          <w:p w14:paraId="4A4E2647" w14:textId="295E6911" w:rsidR="00C94F8A" w:rsidRPr="00BF6810" w:rsidRDefault="00C94F8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eastAsia="en-GB" w:bidi="th-TH"/>
              </w:rPr>
            </w:pP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591F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530" w:type="dxa"/>
          </w:tcPr>
          <w:p w14:paraId="331F444A" w14:textId="4588B74B" w:rsidR="00C94F8A" w:rsidRPr="00C94F8A" w:rsidRDefault="00B070E9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</w:t>
            </w:r>
            <w:r w:rsidR="00814E80" w:rsidRPr="00814E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56</w:t>
            </w: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70" w:type="dxa"/>
          </w:tcPr>
          <w:p w14:paraId="518BA432" w14:textId="77777777" w:rsidR="00C94F8A" w:rsidRPr="00C94F8A" w:rsidRDefault="00C94F8A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7526FFC8" w14:textId="3DA8930D" w:rsidR="00C94F8A" w:rsidRPr="00C94F8A" w:rsidRDefault="00B070E9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</w:t>
            </w:r>
            <w:r w:rsidR="00814E80" w:rsidRPr="00814E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56</w:t>
            </w: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3</w:t>
            </w:r>
          </w:p>
        </w:tc>
      </w:tr>
      <w:tr w:rsidR="00C94F8A" w:rsidRPr="00BF6810" w14:paraId="391D2F95" w14:textId="77777777" w:rsidTr="00C94F8A">
        <w:trPr>
          <w:cantSplit/>
        </w:trPr>
        <w:tc>
          <w:tcPr>
            <w:tcW w:w="5850" w:type="dxa"/>
            <w:hideMark/>
          </w:tcPr>
          <w:p w14:paraId="5FFCC9F1" w14:textId="77777777" w:rsidR="00C94F8A" w:rsidRPr="00BF6810" w:rsidRDefault="00C94F8A" w:rsidP="009D49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3330" w:type="dxa"/>
            <w:gridSpan w:val="3"/>
          </w:tcPr>
          <w:p w14:paraId="7FDC14F6" w14:textId="77777777" w:rsidR="00C94F8A" w:rsidRPr="00A51494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C94F8A" w:rsidRPr="00BF6810" w14:paraId="752BCF68" w14:textId="77777777" w:rsidTr="00C94F8A">
        <w:trPr>
          <w:cantSplit/>
        </w:trPr>
        <w:tc>
          <w:tcPr>
            <w:tcW w:w="5850" w:type="dxa"/>
          </w:tcPr>
          <w:p w14:paraId="2FB737AE" w14:textId="77777777" w:rsidR="00C94F8A" w:rsidRPr="00DE0A9C" w:rsidRDefault="00C94F8A" w:rsidP="009D49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530" w:type="dxa"/>
          </w:tcPr>
          <w:p w14:paraId="22DFCBCE" w14:textId="77777777" w:rsidR="00C94F8A" w:rsidRPr="00BF6810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E9A5D26" w14:textId="77777777" w:rsidR="00C94F8A" w:rsidRPr="00BF6810" w:rsidRDefault="00C94F8A" w:rsidP="009D49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02F4674E" w14:textId="77777777" w:rsidR="00C94F8A" w:rsidRPr="00BF6810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94F8A" w:rsidRPr="00BF6810" w14:paraId="1F2DC146" w14:textId="77777777" w:rsidTr="00C94F8A">
        <w:trPr>
          <w:cantSplit/>
        </w:trPr>
        <w:tc>
          <w:tcPr>
            <w:tcW w:w="5850" w:type="dxa"/>
            <w:hideMark/>
          </w:tcPr>
          <w:p w14:paraId="2CC0D234" w14:textId="77777777" w:rsidR="00C94F8A" w:rsidRPr="00CF12A6" w:rsidRDefault="00C94F8A" w:rsidP="009D4973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 w:rsidR="00EA57C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7C4CE463" w14:textId="77777777" w:rsidR="00C94F8A" w:rsidRPr="00BF6810" w:rsidRDefault="00C94F8A" w:rsidP="009D497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  <w:vAlign w:val="bottom"/>
          </w:tcPr>
          <w:p w14:paraId="2CE29F74" w14:textId="77777777" w:rsidR="00C94F8A" w:rsidRPr="00BF6810" w:rsidRDefault="00C94F8A" w:rsidP="009D49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0D0BF7CA" w14:textId="77777777" w:rsidR="00C94F8A" w:rsidRPr="00BF6810" w:rsidRDefault="00C94F8A" w:rsidP="009D497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5A034E" w:rsidRPr="00BF6810" w14:paraId="05C9CFF0" w14:textId="77777777" w:rsidTr="00C51CED">
        <w:trPr>
          <w:cantSplit/>
        </w:trPr>
        <w:tc>
          <w:tcPr>
            <w:tcW w:w="5850" w:type="dxa"/>
          </w:tcPr>
          <w:p w14:paraId="395C5972" w14:textId="77777777" w:rsidR="005A034E" w:rsidRPr="00EA57C8" w:rsidRDefault="005A034E" w:rsidP="005A034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 w:hanging="28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เครื่องจักรและอุปกรณ์</w:t>
            </w:r>
          </w:p>
        </w:tc>
        <w:tc>
          <w:tcPr>
            <w:tcW w:w="1530" w:type="dxa"/>
            <w:vAlign w:val="bottom"/>
          </w:tcPr>
          <w:p w14:paraId="26E03B0A" w14:textId="18BE0FDF" w:rsidR="005A034E" w:rsidRPr="00BF6810" w:rsidRDefault="00B070E9" w:rsidP="005A034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4B598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345B332" w14:textId="77777777" w:rsidR="005A034E" w:rsidRPr="00BF6810" w:rsidRDefault="005A034E" w:rsidP="005A034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3F8405C" w14:textId="43E8EB57" w:rsidR="005A034E" w:rsidRPr="00BF6810" w:rsidRDefault="00B070E9" w:rsidP="005A034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5A034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5A034E" w:rsidRPr="00BF6810" w14:paraId="72856673" w14:textId="77777777" w:rsidTr="00C51CED">
        <w:trPr>
          <w:cantSplit/>
        </w:trPr>
        <w:tc>
          <w:tcPr>
            <w:tcW w:w="5850" w:type="dxa"/>
          </w:tcPr>
          <w:p w14:paraId="2A3ACB62" w14:textId="77777777" w:rsidR="005A034E" w:rsidRPr="00EA57C8" w:rsidRDefault="005A034E" w:rsidP="005A034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 w:hanging="28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A57C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2C9933FD" w14:textId="3AB13D10" w:rsidR="005A034E" w:rsidRDefault="00814E80" w:rsidP="005A034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4B598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144</w:t>
            </w:r>
          </w:p>
        </w:tc>
        <w:tc>
          <w:tcPr>
            <w:tcW w:w="270" w:type="dxa"/>
            <w:vAlign w:val="bottom"/>
          </w:tcPr>
          <w:p w14:paraId="0C6C2C08" w14:textId="77777777" w:rsidR="005A034E" w:rsidRPr="00BF6810" w:rsidRDefault="005A034E" w:rsidP="005A034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CE1EE72" w14:textId="45EEA4E8" w:rsidR="005A034E" w:rsidRDefault="00B070E9" w:rsidP="005A034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5A034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412</w:t>
            </w:r>
          </w:p>
        </w:tc>
      </w:tr>
      <w:tr w:rsidR="005A034E" w:rsidRPr="00BF6810" w14:paraId="3CD69555" w14:textId="77777777" w:rsidTr="005A034E">
        <w:trPr>
          <w:cantSplit/>
        </w:trPr>
        <w:tc>
          <w:tcPr>
            <w:tcW w:w="5850" w:type="dxa"/>
            <w:hideMark/>
          </w:tcPr>
          <w:p w14:paraId="02B83E38" w14:textId="77777777" w:rsidR="005A034E" w:rsidRPr="00DE0A9C" w:rsidRDefault="005A034E" w:rsidP="005A034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</w:tcPr>
          <w:p w14:paraId="7137A84F" w14:textId="4D9669D3" w:rsidR="005A034E" w:rsidRPr="00055102" w:rsidRDefault="00814E80" w:rsidP="005A034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</w:p>
        </w:tc>
        <w:tc>
          <w:tcPr>
            <w:tcW w:w="270" w:type="dxa"/>
            <w:vAlign w:val="bottom"/>
          </w:tcPr>
          <w:p w14:paraId="7F40C0DB" w14:textId="77777777" w:rsidR="005A034E" w:rsidRPr="00BF6810" w:rsidRDefault="005A034E" w:rsidP="005A034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hideMark/>
          </w:tcPr>
          <w:p w14:paraId="72338086" w14:textId="653E33B5" w:rsidR="005A034E" w:rsidRPr="00055102" w:rsidRDefault="00814E80" w:rsidP="005A034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5A034E" w:rsidRPr="00BF6810" w14:paraId="11FC2B31" w14:textId="77777777" w:rsidTr="00C51CED">
        <w:trPr>
          <w:cantSplit/>
        </w:trPr>
        <w:tc>
          <w:tcPr>
            <w:tcW w:w="5850" w:type="dxa"/>
            <w:hideMark/>
          </w:tcPr>
          <w:p w14:paraId="0F2BB313" w14:textId="1EF1EF45" w:rsidR="005A034E" w:rsidRPr="00267155" w:rsidRDefault="005A034E" w:rsidP="005A034E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ค่าใช้จ่ายสัญญาเช่าระยะสั้น</w:t>
            </w:r>
          </w:p>
        </w:tc>
        <w:tc>
          <w:tcPr>
            <w:tcW w:w="1530" w:type="dxa"/>
          </w:tcPr>
          <w:p w14:paraId="1A81A789" w14:textId="127C3C93" w:rsidR="005A034E" w:rsidRPr="00055102" w:rsidRDefault="004B5987" w:rsidP="005A034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B598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04FF1E" w14:textId="77777777" w:rsidR="005A034E" w:rsidRPr="00BF6810" w:rsidRDefault="005A034E" w:rsidP="005A034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09BC25A0" w14:textId="5EF96EEE" w:rsidR="005A034E" w:rsidRPr="007977F0" w:rsidRDefault="00814E80" w:rsidP="005A034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</w:t>
            </w:r>
          </w:p>
        </w:tc>
      </w:tr>
      <w:tr w:rsidR="005A034E" w:rsidRPr="00BF6810" w14:paraId="140549DC" w14:textId="77777777" w:rsidTr="007977F0">
        <w:trPr>
          <w:cantSplit/>
        </w:trPr>
        <w:tc>
          <w:tcPr>
            <w:tcW w:w="5850" w:type="dxa"/>
            <w:hideMark/>
          </w:tcPr>
          <w:p w14:paraId="1211B5E5" w14:textId="04B27A0E" w:rsidR="005A034E" w:rsidRPr="00DE0A9C" w:rsidRDefault="005A034E" w:rsidP="005A034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530" w:type="dxa"/>
            <w:vAlign w:val="bottom"/>
          </w:tcPr>
          <w:p w14:paraId="4C7BC36B" w14:textId="7D7C9E2E" w:rsidR="005A034E" w:rsidRPr="00055102" w:rsidRDefault="00B070E9" w:rsidP="005A034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304C6AC" w14:textId="77777777" w:rsidR="005A034E" w:rsidRPr="00BF6810" w:rsidRDefault="005A034E" w:rsidP="005A034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946966B" w14:textId="4C3EC185" w:rsidR="005A034E" w:rsidRPr="007977F0" w:rsidRDefault="00B070E9" w:rsidP="005A034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</w:tr>
    </w:tbl>
    <w:p w14:paraId="21C26AE9" w14:textId="77777777" w:rsidR="00920ADA" w:rsidRPr="004A711D" w:rsidRDefault="00920ADA" w:rsidP="009D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A8C40CA" w14:textId="02780797" w:rsidR="00C94F8A" w:rsidRPr="009D406F" w:rsidRDefault="009D406F" w:rsidP="009D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GB" w:bidi="ar-SA"/>
        </w:rPr>
      </w:pP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="00B070E9" w:rsidRPr="00B070E9">
        <w:rPr>
          <w:rFonts w:asciiTheme="majorBidi" w:hAnsiTheme="majorBidi" w:cstheme="majorBidi"/>
          <w:sz w:val="30"/>
          <w:szCs w:val="30"/>
          <w:lang w:bidi="ar-SA"/>
        </w:rPr>
        <w:t>2</w:t>
      </w:r>
      <w:r w:rsidR="00814E80" w:rsidRPr="00814E80">
        <w:rPr>
          <w:rFonts w:asciiTheme="majorBidi" w:hAnsiTheme="majorBidi" w:cstheme="majorBidi"/>
          <w:sz w:val="30"/>
          <w:szCs w:val="30"/>
          <w:lang w:bidi="ar-SA"/>
        </w:rPr>
        <w:t>56</w:t>
      </w:r>
      <w:r w:rsidR="00B070E9" w:rsidRPr="00B070E9">
        <w:rPr>
          <w:rFonts w:asciiTheme="majorBidi" w:hAnsiTheme="majorBidi" w:cstheme="majorBidi"/>
          <w:sz w:val="30"/>
          <w:szCs w:val="30"/>
          <w:lang w:bidi="ar-SA"/>
        </w:rPr>
        <w:t>4</w:t>
      </w:r>
      <w:r w:rsidRPr="009D406F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>กระแสเงินสดจ่ายทั้งหมดของสัญญาเช่าของ</w:t>
      </w:r>
      <w:r w:rsidR="000C3B80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 มีจำนวน </w:t>
      </w:r>
      <w:r w:rsidR="00814E80" w:rsidRPr="00814E80">
        <w:rPr>
          <w:rFonts w:asciiTheme="majorBidi" w:hAnsiTheme="majorBidi" w:cstheme="majorBidi"/>
          <w:sz w:val="30"/>
          <w:szCs w:val="30"/>
        </w:rPr>
        <w:t>7</w:t>
      </w:r>
      <w:r w:rsidR="00777CB0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814E80" w:rsidRPr="00814E80">
        <w:rPr>
          <w:rFonts w:asciiTheme="majorBidi" w:hAnsiTheme="majorBidi" w:cstheme="majorBidi"/>
          <w:sz w:val="30"/>
          <w:szCs w:val="30"/>
        </w:rPr>
        <w:t>6</w:t>
      </w:r>
      <w:r w:rsidR="0080009F">
        <w:rPr>
          <w:rFonts w:asciiTheme="majorBidi" w:hAnsiTheme="majorBidi" w:cstheme="majorBidi"/>
          <w:sz w:val="30"/>
          <w:szCs w:val="30"/>
        </w:rPr>
        <w:t>7</w:t>
      </w:r>
      <w:r w:rsidRPr="009D406F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="005629A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>(</w:t>
      </w:r>
      <w:r w:rsidR="00B070E9" w:rsidRPr="00B070E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14E80" w:rsidRPr="00814E80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B070E9" w:rsidRPr="00B070E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814E80" w:rsidRPr="00814E80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B070E9" w:rsidRPr="00B070E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814E80" w:rsidRPr="00814E80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5629A3" w:rsidRPr="005629A3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ล้านบาท)</w:t>
      </w:r>
    </w:p>
    <w:p w14:paraId="319E5E8C" w14:textId="77777777" w:rsidR="00DB57AB" w:rsidRPr="00EA0D98" w:rsidRDefault="009D406F" w:rsidP="00962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="00DB57AB" w:rsidRPr="00EA0D98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</w:t>
      </w:r>
      <w:r w:rsidR="00DB57AB" w:rsidRPr="00EA0D98">
        <w:rPr>
          <w:rFonts w:asciiTheme="majorBidi" w:hAnsiTheme="majorBidi" w:cstheme="majorBidi" w:hint="cs"/>
          <w:i/>
          <w:iCs/>
          <w:sz w:val="30"/>
          <w:szCs w:val="30"/>
          <w:cs/>
        </w:rPr>
        <w:t>ให้</w:t>
      </w:r>
      <w:r w:rsidR="00DB57AB" w:rsidRPr="00EA0D98">
        <w:rPr>
          <w:rFonts w:asciiTheme="majorBidi" w:hAnsiTheme="majorBidi" w:cstheme="majorBidi"/>
          <w:i/>
          <w:iCs/>
          <w:sz w:val="30"/>
          <w:szCs w:val="30"/>
          <w:cs/>
        </w:rPr>
        <w:t>เช่า</w:t>
      </w:r>
    </w:p>
    <w:p w14:paraId="239E008B" w14:textId="77777777" w:rsidR="00DB57AB" w:rsidRPr="00EF799E" w:rsidRDefault="00DB57AB" w:rsidP="00DB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7F87AC9C" w14:textId="6B6D350A" w:rsidR="00B158BA" w:rsidRPr="00EA0D98" w:rsidRDefault="00B158BA" w:rsidP="00665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795F4E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สัญญาเช่าอสังหาริมทรัพย์เพื่อการลงทุนประกอบด้วยอาคารสำนักงานหลายแห่งที่ให้เช่าแก่บุคคลที่สาม</w:t>
      </w:r>
      <w:r w:rsidR="00767217">
        <w:rPr>
          <w:rFonts w:asciiTheme="majorBidi" w:hAnsiTheme="majorBidi" w:cstheme="majorBidi" w:hint="cs"/>
          <w:sz w:val="30"/>
          <w:szCs w:val="30"/>
          <w:cs/>
        </w:rPr>
        <w:t>ซึ่งจัดประเภทเป็น</w:t>
      </w:r>
      <w:r w:rsidRPr="00795F4E">
        <w:rPr>
          <w:rFonts w:asciiTheme="majorBidi" w:hAnsiTheme="majorBidi" w:cstheme="majorBidi"/>
          <w:sz w:val="30"/>
          <w:szCs w:val="30"/>
          <w:cs/>
        </w:rPr>
        <w:t>สัญญาเช่าดำเนินงาน</w:t>
      </w:r>
      <w:r w:rsidRPr="00795F4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95F4E">
        <w:rPr>
          <w:rFonts w:asciiTheme="majorBidi" w:hAnsiTheme="majorBidi" w:cstheme="majorBidi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B070E9" w:rsidRPr="00B070E9">
        <w:rPr>
          <w:rFonts w:asciiTheme="majorBidi" w:hAnsiTheme="majorBidi" w:cstheme="majorBidi"/>
          <w:sz w:val="30"/>
          <w:szCs w:val="30"/>
        </w:rPr>
        <w:t>1</w:t>
      </w:r>
      <w:r w:rsidR="004F56BD">
        <w:rPr>
          <w:rFonts w:asciiTheme="majorBidi" w:hAnsiTheme="majorBidi" w:cstheme="majorBidi"/>
          <w:sz w:val="30"/>
          <w:szCs w:val="30"/>
        </w:rPr>
        <w:t xml:space="preserve"> </w:t>
      </w:r>
      <w:r w:rsidR="00AE6DDD">
        <w:rPr>
          <w:rFonts w:asciiTheme="majorBidi" w:hAnsiTheme="majorBidi" w:cstheme="majorBidi"/>
          <w:sz w:val="30"/>
          <w:szCs w:val="30"/>
        </w:rPr>
        <w:t>-</w:t>
      </w:r>
      <w:r w:rsidR="004F56BD">
        <w:rPr>
          <w:rFonts w:asciiTheme="majorBidi" w:hAnsiTheme="majorBidi" w:cstheme="majorBidi"/>
          <w:sz w:val="30"/>
          <w:szCs w:val="30"/>
        </w:rPr>
        <w:t xml:space="preserve"> </w:t>
      </w:r>
      <w:r w:rsidR="00B070E9" w:rsidRPr="00B070E9">
        <w:rPr>
          <w:rFonts w:asciiTheme="majorBidi" w:hAnsiTheme="majorBidi" w:cstheme="majorBidi"/>
          <w:sz w:val="30"/>
          <w:szCs w:val="30"/>
        </w:rPr>
        <w:t>3</w:t>
      </w:r>
      <w:r w:rsidRPr="00795F4E">
        <w:rPr>
          <w:rFonts w:asciiTheme="majorBidi" w:hAnsiTheme="majorBidi" w:cstheme="majorBidi"/>
          <w:sz w:val="30"/>
          <w:szCs w:val="30"/>
        </w:rPr>
        <w:t xml:space="preserve"> </w:t>
      </w:r>
      <w:r w:rsidRPr="00795F4E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95F4E"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95F4E">
        <w:rPr>
          <w:rFonts w:asciiTheme="majorBidi" w:hAnsiTheme="majorBidi" w:cstheme="majorBidi"/>
          <w:sz w:val="30"/>
          <w:szCs w:val="30"/>
          <w:cs/>
        </w:rPr>
        <w:t>ทั้งหมดกำหนดรายได้ค่าเช่าเป็นจำนวนคงที่ ยกเว้นสัญญาเช่าบางฉบับที่กำหนดให้ผู้เช่าชำระคืนค่าประกันภัยที่ออกโดย</w:t>
      </w:r>
      <w:r w:rsidR="0076721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5F4E">
        <w:rPr>
          <w:rFonts w:asciiTheme="majorBidi" w:hAnsiTheme="majorBidi" w:cstheme="majorBidi"/>
          <w:sz w:val="30"/>
          <w:szCs w:val="30"/>
          <w:cs/>
        </w:rPr>
        <w:t>บริษัท ซึ่งในกรณีนี้ จำนวนค่าประกันภัยจะถูกกำหนดเป็นรายปี</w:t>
      </w:r>
    </w:p>
    <w:p w14:paraId="12F5CDE4" w14:textId="60E59635" w:rsidR="003B6BCD" w:rsidRDefault="003B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767217" w:rsidRPr="00BF6810" w14:paraId="625484B6" w14:textId="77777777" w:rsidTr="00C51CED">
        <w:trPr>
          <w:cantSplit/>
          <w:tblHeader/>
        </w:trPr>
        <w:tc>
          <w:tcPr>
            <w:tcW w:w="5850" w:type="dxa"/>
            <w:vAlign w:val="bottom"/>
          </w:tcPr>
          <w:p w14:paraId="31DB54EC" w14:textId="77777777" w:rsidR="00767217" w:rsidRPr="00BF6810" w:rsidRDefault="00767217" w:rsidP="00C51CE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  <w:hideMark/>
          </w:tcPr>
          <w:p w14:paraId="4655BD85" w14:textId="77777777" w:rsidR="00767217" w:rsidRPr="00920ADA" w:rsidRDefault="00767217" w:rsidP="00C51C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767217" w:rsidRPr="00BF6810" w14:paraId="3B00764E" w14:textId="77777777" w:rsidTr="00C51CED">
        <w:trPr>
          <w:cantSplit/>
          <w:tblHeader/>
        </w:trPr>
        <w:tc>
          <w:tcPr>
            <w:tcW w:w="5850" w:type="dxa"/>
            <w:vAlign w:val="bottom"/>
          </w:tcPr>
          <w:p w14:paraId="5F741B73" w14:textId="77777777" w:rsidR="00767217" w:rsidRPr="00BF6810" w:rsidRDefault="00767217" w:rsidP="00C51CE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</w:tcPr>
          <w:p w14:paraId="044DE2BF" w14:textId="77777777" w:rsidR="00767217" w:rsidRPr="00920ADA" w:rsidRDefault="00767217" w:rsidP="00C51C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920AD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งบการเงินที่แสดงเงินลงทุน</w:t>
            </w:r>
          </w:p>
        </w:tc>
      </w:tr>
      <w:tr w:rsidR="00767217" w:rsidRPr="00BF6810" w14:paraId="07F27D78" w14:textId="77777777" w:rsidTr="00C51CED">
        <w:trPr>
          <w:cantSplit/>
          <w:tblHeader/>
        </w:trPr>
        <w:tc>
          <w:tcPr>
            <w:tcW w:w="5850" w:type="dxa"/>
            <w:vAlign w:val="bottom"/>
          </w:tcPr>
          <w:p w14:paraId="1BC75BAA" w14:textId="7894D864" w:rsidR="00767217" w:rsidRPr="00BF6810" w:rsidRDefault="00767217" w:rsidP="00C51CE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</w:tcPr>
          <w:p w14:paraId="4A144D9E" w14:textId="77777777" w:rsidR="00767217" w:rsidRPr="00BF6810" w:rsidRDefault="00767217" w:rsidP="00C51C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920AD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ตามวิธีส่วนได้เสีย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767217" w:rsidRPr="00BF6810" w14:paraId="0658CD4B" w14:textId="77777777" w:rsidTr="00C51CED">
        <w:trPr>
          <w:cantSplit/>
          <w:tblHeader/>
        </w:trPr>
        <w:tc>
          <w:tcPr>
            <w:tcW w:w="5850" w:type="dxa"/>
            <w:vAlign w:val="bottom"/>
          </w:tcPr>
          <w:p w14:paraId="7CC41A9D" w14:textId="013E77C2" w:rsidR="00767217" w:rsidRPr="00BF6810" w:rsidRDefault="00C0792F" w:rsidP="00C51CE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  <w:r w:rsidRPr="007672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3330" w:type="dxa"/>
            <w:gridSpan w:val="3"/>
          </w:tcPr>
          <w:p w14:paraId="0A3DF7D1" w14:textId="77777777" w:rsidR="00767217" w:rsidRPr="00920ADA" w:rsidRDefault="00767217" w:rsidP="00C51C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767217" w:rsidRPr="00BF6810" w14:paraId="7C88AC57" w14:textId="77777777" w:rsidTr="00C51CED">
        <w:trPr>
          <w:cantSplit/>
          <w:tblHeader/>
        </w:trPr>
        <w:tc>
          <w:tcPr>
            <w:tcW w:w="5850" w:type="dxa"/>
            <w:hideMark/>
          </w:tcPr>
          <w:p w14:paraId="17C86AD9" w14:textId="158778FA" w:rsidR="00767217" w:rsidRPr="00BF6810" w:rsidRDefault="005A417F" w:rsidP="0076721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eastAsia="en-GB" w:bidi="th-TH"/>
              </w:rPr>
            </w:pPr>
            <w:r w:rsidRPr="005A41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5A41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5A41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530" w:type="dxa"/>
          </w:tcPr>
          <w:p w14:paraId="7EB7CDEF" w14:textId="7B7395B0" w:rsidR="00767217" w:rsidRPr="00C94F8A" w:rsidRDefault="00B070E9" w:rsidP="0076721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</w:t>
            </w:r>
            <w:r w:rsidR="00814E80" w:rsidRPr="00814E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56</w:t>
            </w: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70" w:type="dxa"/>
          </w:tcPr>
          <w:p w14:paraId="6C64587C" w14:textId="77777777" w:rsidR="00767217" w:rsidRPr="00C94F8A" w:rsidRDefault="00767217" w:rsidP="0076721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60A38741" w14:textId="65A19FD1" w:rsidR="00767217" w:rsidRPr="00C94F8A" w:rsidRDefault="00B070E9" w:rsidP="0076721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</w:t>
            </w:r>
            <w:r w:rsidR="00814E80" w:rsidRPr="00814E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56</w:t>
            </w: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3</w:t>
            </w:r>
          </w:p>
        </w:tc>
      </w:tr>
      <w:tr w:rsidR="00767217" w:rsidRPr="00BF6810" w14:paraId="0CBE2260" w14:textId="77777777" w:rsidTr="00C51CED">
        <w:trPr>
          <w:cantSplit/>
        </w:trPr>
        <w:tc>
          <w:tcPr>
            <w:tcW w:w="5850" w:type="dxa"/>
            <w:hideMark/>
          </w:tcPr>
          <w:p w14:paraId="22487CBE" w14:textId="77777777" w:rsidR="00767217" w:rsidRPr="00BF6810" w:rsidRDefault="00767217" w:rsidP="00C51CE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3330" w:type="dxa"/>
            <w:gridSpan w:val="3"/>
          </w:tcPr>
          <w:p w14:paraId="51E657AB" w14:textId="77777777" w:rsidR="00767217" w:rsidRPr="00A51494" w:rsidRDefault="00767217" w:rsidP="00C51CE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767217" w:rsidRPr="00BF6810" w14:paraId="156ECD01" w14:textId="77777777" w:rsidTr="00C51CED">
        <w:trPr>
          <w:cantSplit/>
        </w:trPr>
        <w:tc>
          <w:tcPr>
            <w:tcW w:w="5850" w:type="dxa"/>
          </w:tcPr>
          <w:p w14:paraId="75397BE3" w14:textId="2886DB1E" w:rsidR="00767217" w:rsidRPr="00DE0A9C" w:rsidRDefault="00796211" w:rsidP="0076721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30" w:type="dxa"/>
          </w:tcPr>
          <w:p w14:paraId="3952AA74" w14:textId="4F5C71CF" w:rsidR="00767217" w:rsidRPr="00BF6810" w:rsidRDefault="00B070E9" w:rsidP="00F22B7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</w:t>
            </w:r>
            <w:r w:rsidR="00F22B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67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</w:p>
        </w:tc>
        <w:tc>
          <w:tcPr>
            <w:tcW w:w="270" w:type="dxa"/>
          </w:tcPr>
          <w:p w14:paraId="3361E8B3" w14:textId="77777777" w:rsidR="00767217" w:rsidRPr="00BF6810" w:rsidRDefault="00767217" w:rsidP="0076721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4E28FC95" w14:textId="4B1F6180" w:rsidR="00767217" w:rsidRPr="00CD7689" w:rsidRDefault="00B070E9" w:rsidP="00CD7689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BA050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767217" w:rsidRPr="00BF6810" w14:paraId="397C61A7" w14:textId="77777777" w:rsidTr="00767217">
        <w:trPr>
          <w:cantSplit/>
        </w:trPr>
        <w:tc>
          <w:tcPr>
            <w:tcW w:w="5850" w:type="dxa"/>
          </w:tcPr>
          <w:p w14:paraId="56BB4FEA" w14:textId="12617A67" w:rsidR="00767217" w:rsidRPr="00CF12A6" w:rsidRDefault="00796211" w:rsidP="00767217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530" w:type="dxa"/>
            <w:vAlign w:val="bottom"/>
          </w:tcPr>
          <w:p w14:paraId="6AF5B8D2" w14:textId="3E867212" w:rsidR="00767217" w:rsidRPr="00BF6810" w:rsidRDefault="00B070E9" w:rsidP="00F22B7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F22B7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799</w:t>
            </w:r>
          </w:p>
        </w:tc>
        <w:tc>
          <w:tcPr>
            <w:tcW w:w="270" w:type="dxa"/>
            <w:vAlign w:val="bottom"/>
          </w:tcPr>
          <w:p w14:paraId="6FC030F2" w14:textId="77777777" w:rsidR="00767217" w:rsidRPr="00BF6810" w:rsidRDefault="00767217" w:rsidP="0076721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3B229A0B" w14:textId="62BCAF4A" w:rsidR="00767217" w:rsidRPr="00BF6810" w:rsidRDefault="00B070E9" w:rsidP="00CD7689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  <w:r w:rsidR="00BA050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</w:tr>
      <w:tr w:rsidR="00767217" w:rsidRPr="00BF6810" w14:paraId="6ED3636E" w14:textId="77777777" w:rsidTr="00767217">
        <w:trPr>
          <w:cantSplit/>
        </w:trPr>
        <w:tc>
          <w:tcPr>
            <w:tcW w:w="5850" w:type="dxa"/>
          </w:tcPr>
          <w:p w14:paraId="2CB14BE4" w14:textId="2FB846B0" w:rsidR="00767217" w:rsidRPr="00267155" w:rsidRDefault="00767217" w:rsidP="00767217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8B92B18" w14:textId="756D591D" w:rsidR="00767217" w:rsidRPr="00767217" w:rsidRDefault="00B070E9" w:rsidP="00767217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24</w:t>
            </w:r>
            <w:r w:rsidR="00F22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62B6F336" w14:textId="77777777" w:rsidR="00767217" w:rsidRPr="00BF6810" w:rsidRDefault="00767217" w:rsidP="0076721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9D4100" w14:textId="033464DB" w:rsidR="00767217" w:rsidRPr="00767217" w:rsidRDefault="00B070E9" w:rsidP="00767217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</w:t>
            </w:r>
            <w:r w:rsidR="00BA05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</w:t>
            </w:r>
          </w:p>
        </w:tc>
      </w:tr>
    </w:tbl>
    <w:p w14:paraId="454EF8C3" w14:textId="77777777" w:rsidR="00E544D9" w:rsidRDefault="00E54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01AA37F2" w14:textId="570AA982" w:rsidR="00CF3F75" w:rsidRDefault="00B070E9" w:rsidP="00665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14</w:t>
      </w:r>
      <w:r w:rsidR="00665F5F">
        <w:rPr>
          <w:rFonts w:ascii="Angsana New" w:hAnsi="Angsana New"/>
          <w:bCs/>
          <w:sz w:val="30"/>
          <w:szCs w:val="30"/>
        </w:rPr>
        <w:tab/>
      </w:r>
      <w:r w:rsidR="00CF3F75"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14:paraId="7A30FE60" w14:textId="77777777" w:rsidR="00B158BA" w:rsidRPr="00EF799E" w:rsidRDefault="00B158BA" w:rsidP="00DD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03" w:type="dxa"/>
        <w:tblInd w:w="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108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E04738" w:rsidRPr="000E5373" w14:paraId="0058E415" w14:textId="77777777" w:rsidTr="009D4973">
        <w:trPr>
          <w:tblHeader/>
        </w:trPr>
        <w:tc>
          <w:tcPr>
            <w:tcW w:w="1913" w:type="dxa"/>
          </w:tcPr>
          <w:p w14:paraId="449BA34F" w14:textId="77777777" w:rsidR="00E04738" w:rsidRPr="000E5373" w:rsidRDefault="00E0473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0" w:type="dxa"/>
            <w:gridSpan w:val="11"/>
          </w:tcPr>
          <w:p w14:paraId="21D4EB70" w14:textId="178F5028" w:rsidR="00E04738" w:rsidRPr="0071440B" w:rsidRDefault="00CC2BA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="00E04738" w:rsidRPr="000E53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E0473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ที่แสดงเงินลงทุนตามวิธีส่วนได้เสีย</w:t>
            </w:r>
            <w:r w:rsidR="00E04738" w:rsidRPr="000E5373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="00E0473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A08" w:rsidRPr="000E5373" w14:paraId="6D7637C2" w14:textId="77777777" w:rsidTr="00176203">
        <w:trPr>
          <w:tblHeader/>
        </w:trPr>
        <w:tc>
          <w:tcPr>
            <w:tcW w:w="1913" w:type="dxa"/>
          </w:tcPr>
          <w:p w14:paraId="6D32BC8A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4E77DBD7" w14:textId="1189D917" w:rsidR="000B4A08" w:rsidRPr="000E5373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739A9EF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2A392612" w14:textId="3BD99007" w:rsidR="000B4A08" w:rsidRPr="000E5373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B4A08" w:rsidRPr="000E5373" w14:paraId="21B93C7A" w14:textId="77777777" w:rsidTr="00176203">
        <w:trPr>
          <w:tblHeader/>
        </w:trPr>
        <w:tc>
          <w:tcPr>
            <w:tcW w:w="1913" w:type="dxa"/>
          </w:tcPr>
          <w:p w14:paraId="6B4608A8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78C7068B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65309E5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AF525C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2F767CA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559E75" w14:textId="77777777" w:rsidR="000B4A08" w:rsidRPr="00D45F96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27AC9B8A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D7B6FB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593775A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568C11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4482FE3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61C46C" w14:textId="77777777" w:rsidR="000B4A08" w:rsidRPr="00D45F96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0B4A08" w:rsidRPr="000E5373" w14:paraId="56C8C359" w14:textId="77777777" w:rsidTr="00176203">
        <w:trPr>
          <w:tblHeader/>
        </w:trPr>
        <w:tc>
          <w:tcPr>
            <w:tcW w:w="1913" w:type="dxa"/>
          </w:tcPr>
          <w:p w14:paraId="5A51D49C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290" w:type="dxa"/>
            <w:gridSpan w:val="11"/>
            <w:vAlign w:val="bottom"/>
          </w:tcPr>
          <w:p w14:paraId="105638AB" w14:textId="77777777"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  <w:r w:rsidRPr="000E53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3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C2BA9" w:rsidRPr="000E5373" w14:paraId="0A99D73A" w14:textId="77777777" w:rsidTr="00176203">
        <w:tc>
          <w:tcPr>
            <w:tcW w:w="1913" w:type="dxa"/>
          </w:tcPr>
          <w:p w14:paraId="6EFB1541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89" w:firstLine="89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32253493"/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  <w:p w14:paraId="316B5C58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ธนาคาร</w:t>
            </w:r>
            <w:bookmarkEnd w:id="5"/>
          </w:p>
        </w:tc>
        <w:tc>
          <w:tcPr>
            <w:tcW w:w="1080" w:type="dxa"/>
            <w:vAlign w:val="bottom"/>
          </w:tcPr>
          <w:p w14:paraId="7EC26E03" w14:textId="4771499E" w:rsidR="00CC2BA9" w:rsidRPr="00DE62C7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4036553" w14:textId="77777777" w:rsidR="00CC2BA9" w:rsidRPr="00DE62C7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52DAED" w14:textId="330ECEB8" w:rsidR="00CC2BA9" w:rsidRPr="00DE62C7" w:rsidRDefault="005D729D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A56B4C" w14:textId="77777777" w:rsidR="00CC2BA9" w:rsidRPr="00DE62C7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121B1A" w14:textId="17F9B247" w:rsidR="00CC2BA9" w:rsidRPr="00DE62C7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4A67BC7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41E75823" w14:textId="676A9244" w:rsidR="00CC2BA9" w:rsidRPr="000E5373" w:rsidRDefault="00814E80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32CFE32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020A8F1" w14:textId="35992B18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DE62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FE0B28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FFEBCB3" w14:textId="2DCBDAA6" w:rsidR="00CC2BA9" w:rsidRPr="00D45F96" w:rsidRDefault="00814E80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C2BA9" w:rsidRPr="000E5373" w14:paraId="2CE36330" w14:textId="77777777" w:rsidTr="00176203">
        <w:tc>
          <w:tcPr>
            <w:tcW w:w="1913" w:type="dxa"/>
          </w:tcPr>
          <w:p w14:paraId="4AE28863" w14:textId="77777777" w:rsidR="00CC2BA9" w:rsidRPr="000E5373" w:rsidRDefault="00CC2BA9" w:rsidP="00CC2BA9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6F972045" w14:textId="4028FB54" w:rsidR="00CC2BA9" w:rsidRPr="000E5373" w:rsidRDefault="005D729D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BDDCE6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D01155" w14:textId="0D06786C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="00814E80" w:rsidRPr="00814E8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 w:rsidR="005D729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4A35E968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481A9E" w14:textId="48907643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="00814E80" w:rsidRPr="00814E8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 w:rsidR="005D729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1631DF17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4837F8" w14:textId="133CE2E6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97EAED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1C6B07" w14:textId="01711FC7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="00814E80" w:rsidRPr="00814E8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 w:rsidR="00CC2BA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4F42B8CB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B82800" w14:textId="0EBEAE60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="00814E80" w:rsidRPr="00814E8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 w:rsidR="00CC2BA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</w:tr>
      <w:tr w:rsidR="00CC2BA9" w:rsidRPr="000E5373" w14:paraId="0A877613" w14:textId="77777777" w:rsidTr="00176203">
        <w:tc>
          <w:tcPr>
            <w:tcW w:w="1913" w:type="dxa"/>
          </w:tcPr>
          <w:p w14:paraId="2A610473" w14:textId="61FB2BB0" w:rsidR="00CC2BA9" w:rsidRPr="000E5373" w:rsidRDefault="00CC2BA9" w:rsidP="00CC2BA9">
            <w:pPr>
              <w:ind w:left="166" w:right="-107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F48BB6" w14:textId="7F3EA366" w:rsidR="00CC2BA9" w:rsidRPr="000E5373" w:rsidRDefault="005D729D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A0C073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03D4DF" w14:textId="2CF89264" w:rsidR="00CC2BA9" w:rsidRPr="000E5373" w:rsidRDefault="00814E80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D72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vAlign w:val="bottom"/>
          </w:tcPr>
          <w:p w14:paraId="160A215E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AEC906" w14:textId="5379165E" w:rsidR="00CC2BA9" w:rsidRPr="000E5373" w:rsidRDefault="00814E80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D72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vAlign w:val="bottom"/>
          </w:tcPr>
          <w:p w14:paraId="5562B5A8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DFDD00" w14:textId="6DF85D16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2E2337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09C322" w14:textId="4E2764AD" w:rsidR="00CC2BA9" w:rsidRPr="000E5373" w:rsidRDefault="00814E80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C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F8FB422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FE72D1" w14:textId="4618127B" w:rsidR="00CC2BA9" w:rsidRPr="000E5373" w:rsidRDefault="00814E80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C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C2BA9" w:rsidRPr="000E5373" w14:paraId="1E56A309" w14:textId="77777777" w:rsidTr="00176203">
        <w:trPr>
          <w:trHeight w:val="784"/>
        </w:trPr>
        <w:tc>
          <w:tcPr>
            <w:tcW w:w="1913" w:type="dxa"/>
          </w:tcPr>
          <w:p w14:paraId="09C96895" w14:textId="77777777" w:rsidR="00CC2BA9" w:rsidRPr="000E5373" w:rsidRDefault="00CC2BA9" w:rsidP="00CC2BA9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DE004" w14:textId="585539B8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547C2A9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392A1" w14:textId="0289FFB1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5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  <w:vAlign w:val="bottom"/>
          </w:tcPr>
          <w:p w14:paraId="1D1CFE09" w14:textId="77777777" w:rsidR="00CC2BA9" w:rsidRPr="004C22EA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A670C" w14:textId="69ED01F1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5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270" w:type="dxa"/>
            <w:vAlign w:val="bottom"/>
          </w:tcPr>
          <w:p w14:paraId="4D603803" w14:textId="77777777" w:rsidR="00CC2BA9" w:rsidRPr="004C22EA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1A048" w14:textId="275EC198" w:rsidR="00CC2BA9" w:rsidRPr="000E5373" w:rsidRDefault="00814E80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97ED826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71C86" w14:textId="4BC87E22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CC2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74DF7C0" w14:textId="77777777" w:rsidR="00CC2BA9" w:rsidRPr="004C22EA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66DFF" w14:textId="21B6C452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CC2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CC2BA9" w:rsidRPr="000E5373" w14:paraId="010A1984" w14:textId="77777777" w:rsidTr="00176203">
        <w:tc>
          <w:tcPr>
            <w:tcW w:w="1913" w:type="dxa"/>
          </w:tcPr>
          <w:p w14:paraId="7CB94A1C" w14:textId="77777777" w:rsidR="00CC2BA9" w:rsidRPr="000E5373" w:rsidRDefault="00CC2BA9" w:rsidP="00CC2BA9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5D1D10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E30E99E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7F4782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E742D5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8FBC1D7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48347E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128203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12AECB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C86568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E72173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FAE403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CC2BA9" w:rsidRPr="000E5373" w14:paraId="3EF02313" w14:textId="77777777" w:rsidTr="00176203">
        <w:tc>
          <w:tcPr>
            <w:tcW w:w="1913" w:type="dxa"/>
          </w:tcPr>
          <w:p w14:paraId="7B8188EF" w14:textId="77777777" w:rsidR="00CC2BA9" w:rsidRPr="000E5373" w:rsidRDefault="00CC2BA9" w:rsidP="00CC2BA9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14:paraId="336F2A91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C0D7B7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20558E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7F0CC3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198F6D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A0025F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87ABB7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D33D9B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EF5102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036A35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0E3ABC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CC2BA9" w:rsidRPr="000E5373" w14:paraId="28B5E1DD" w14:textId="77777777" w:rsidTr="00176203">
        <w:tc>
          <w:tcPr>
            <w:tcW w:w="1913" w:type="dxa"/>
          </w:tcPr>
          <w:p w14:paraId="1D7E7582" w14:textId="77777777" w:rsidR="00CC2BA9" w:rsidRPr="000E5373" w:rsidRDefault="00CC2BA9" w:rsidP="00CC2BA9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176EBB65" w14:textId="13546C75" w:rsidR="00CC2BA9" w:rsidRPr="000E5373" w:rsidRDefault="005D729D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17C9E4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A8EC25" w14:textId="4DF23819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200</w:t>
            </w:r>
            <w:r w:rsidR="005D729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04</w:t>
            </w:r>
            <w:r w:rsidR="00814E80" w:rsidRPr="00814E8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87829C0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E66A38" w14:textId="3353762B" w:rsidR="00CC2BA9" w:rsidRPr="000E5373" w:rsidRDefault="00B070E9" w:rsidP="00CC2B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200</w:t>
            </w:r>
            <w:r w:rsidR="005D729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04</w:t>
            </w:r>
            <w:r w:rsidR="00814E80" w:rsidRPr="00814E8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685940E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8D88EC" w14:textId="1BCABA0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CA832D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172D17" w14:textId="10619454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23</w:t>
            </w:r>
            <w:r w:rsidR="00814E80" w:rsidRPr="00814E8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 w:rsidR="00CC2BA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023</w:t>
            </w:r>
          </w:p>
        </w:tc>
        <w:tc>
          <w:tcPr>
            <w:tcW w:w="270" w:type="dxa"/>
            <w:vAlign w:val="bottom"/>
          </w:tcPr>
          <w:p w14:paraId="192999BC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FB749F" w14:textId="4C320B84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23</w:t>
            </w:r>
            <w:r w:rsidR="00814E80" w:rsidRPr="00814E8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 w:rsidR="00CC2BA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023</w:t>
            </w:r>
          </w:p>
        </w:tc>
      </w:tr>
      <w:tr w:rsidR="00CC2BA9" w:rsidRPr="000E5373" w14:paraId="282621ED" w14:textId="77777777" w:rsidTr="00176203">
        <w:tc>
          <w:tcPr>
            <w:tcW w:w="1913" w:type="dxa"/>
          </w:tcPr>
          <w:p w14:paraId="64A6968D" w14:textId="071A0EF1" w:rsidR="00CC2BA9" w:rsidRPr="000E5373" w:rsidRDefault="00CC2BA9" w:rsidP="00CC2BA9">
            <w:pPr>
              <w:ind w:left="166" w:right="-107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EA930F" w14:textId="28D18219" w:rsidR="00CC2BA9" w:rsidRPr="000E5373" w:rsidRDefault="005D729D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189F9B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AFF280" w14:textId="34484FF5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D72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  <w:vAlign w:val="bottom"/>
          </w:tcPr>
          <w:p w14:paraId="02F6CF47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7A81CD" w14:textId="0B8D843E" w:rsidR="00CC2BA9" w:rsidRPr="000E5373" w:rsidRDefault="00B070E9" w:rsidP="00CC2B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D72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  <w:vAlign w:val="bottom"/>
          </w:tcPr>
          <w:p w14:paraId="63D2795A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866769" w14:textId="6734ECA3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39E854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92DFC5" w14:textId="47A8E52D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C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489F48C8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B7EDAF" w14:textId="2BED2B67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C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C2BA9" w:rsidRPr="000E5373" w14:paraId="22313B17" w14:textId="77777777" w:rsidTr="00176203">
        <w:tc>
          <w:tcPr>
            <w:tcW w:w="1913" w:type="dxa"/>
          </w:tcPr>
          <w:p w14:paraId="59F04249" w14:textId="77777777" w:rsidR="00CC2BA9" w:rsidRPr="000E5373" w:rsidRDefault="00CC2BA9" w:rsidP="00CC2BA9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C568" w14:textId="0878B866" w:rsidR="00CC2BA9" w:rsidRPr="003E565F" w:rsidRDefault="005D729D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410D49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76F94" w14:textId="2CF98C46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="005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1370543D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C68F9" w14:textId="6EAEF4F1" w:rsidR="00CC2BA9" w:rsidRPr="000E5373" w:rsidRDefault="00B070E9" w:rsidP="00CC2B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="005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0F33F6DF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27764" w14:textId="7113E739" w:rsidR="00CC2BA9" w:rsidRPr="003E565F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FB21E1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F7374" w14:textId="6E1F7BAB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C2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40D0442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906A8" w14:textId="71FE7FB4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C2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CC2BA9" w:rsidRPr="000E5373" w14:paraId="42A59859" w14:textId="77777777" w:rsidTr="00176203">
        <w:tc>
          <w:tcPr>
            <w:tcW w:w="1913" w:type="dxa"/>
          </w:tcPr>
          <w:p w14:paraId="55B4B5F3" w14:textId="77777777" w:rsidR="00CC2BA9" w:rsidRPr="000E5373" w:rsidRDefault="00CC2BA9" w:rsidP="00CC2BA9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507E4" w14:textId="6083C0E1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BFC7CCA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C0561" w14:textId="35181AA6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F775CB1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BAEEC" w14:textId="7062118E" w:rsidR="00CC2BA9" w:rsidRPr="000E5373" w:rsidRDefault="00B070E9" w:rsidP="00CC2B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3E24530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517C8" w14:textId="5BA4A9F2" w:rsidR="00CC2BA9" w:rsidRPr="000E5373" w:rsidRDefault="00814E80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EEE2939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05A2F" w14:textId="62B333E7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C2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270" w:type="dxa"/>
            <w:vAlign w:val="bottom"/>
          </w:tcPr>
          <w:p w14:paraId="058074D3" w14:textId="77777777" w:rsidR="00CC2BA9" w:rsidRPr="000E5373" w:rsidRDefault="00CC2BA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7B86" w14:textId="5B3C94DF" w:rsidR="00CC2BA9" w:rsidRPr="000E5373" w:rsidRDefault="00B070E9" w:rsidP="00CC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C2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</w:t>
            </w:r>
          </w:p>
        </w:tc>
      </w:tr>
    </w:tbl>
    <w:p w14:paraId="65D271E9" w14:textId="77777777" w:rsidR="000B4A08" w:rsidRPr="00995D6B" w:rsidRDefault="000B4A08" w:rsidP="000B4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568E0D8" w14:textId="77777777" w:rsidR="000B4A08" w:rsidRDefault="000B4A08" w:rsidP="000B4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3869935" w14:textId="77777777" w:rsidR="007337DA" w:rsidRPr="003C47FE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DB05ED2" w14:textId="77777777" w:rsidR="007337DA" w:rsidRPr="004E111C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2326C98" w14:textId="77777777" w:rsidR="007337DA" w:rsidRPr="003C47FE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รายละเอียดของเงินกู้ยืมระยะยาวจากสถาบันการเงินในประเทศ มีดังนี้</w:t>
      </w:r>
    </w:p>
    <w:p w14:paraId="637CAF93" w14:textId="77777777" w:rsidR="007337DA" w:rsidRPr="004E111C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9" w:type="dxa"/>
        <w:tblLook w:val="0000" w:firstRow="0" w:lastRow="0" w:firstColumn="0" w:lastColumn="0" w:noHBand="0" w:noVBand="0"/>
      </w:tblPr>
      <w:tblGrid>
        <w:gridCol w:w="3429"/>
        <w:gridCol w:w="1242"/>
        <w:gridCol w:w="1908"/>
        <w:gridCol w:w="2682"/>
      </w:tblGrid>
      <w:tr w:rsidR="007337DA" w:rsidRPr="003C47FE" w14:paraId="03892A03" w14:textId="77777777" w:rsidTr="00176203">
        <w:trPr>
          <w:trHeight w:val="346"/>
        </w:trPr>
        <w:tc>
          <w:tcPr>
            <w:tcW w:w="3429" w:type="dxa"/>
          </w:tcPr>
          <w:p w14:paraId="416888A0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4E3405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908" w:type="dxa"/>
          </w:tcPr>
          <w:p w14:paraId="6D2E921C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</w:tcPr>
          <w:p w14:paraId="2EA82466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7DA" w:rsidRPr="003C47FE" w14:paraId="37A4FF1A" w14:textId="77777777" w:rsidTr="00176203">
        <w:tc>
          <w:tcPr>
            <w:tcW w:w="3429" w:type="dxa"/>
          </w:tcPr>
          <w:p w14:paraId="401D571C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242" w:type="dxa"/>
          </w:tcPr>
          <w:p w14:paraId="40A3927B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ที่ได้รับอนุมัติ</w:t>
            </w:r>
          </w:p>
        </w:tc>
        <w:tc>
          <w:tcPr>
            <w:tcW w:w="1908" w:type="dxa"/>
          </w:tcPr>
          <w:p w14:paraId="5E375332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2" w:type="dxa"/>
          </w:tcPr>
          <w:p w14:paraId="0B7F8F31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7337DA" w:rsidRPr="003C47FE" w14:paraId="037E60B6" w14:textId="77777777" w:rsidTr="00176203">
        <w:tc>
          <w:tcPr>
            <w:tcW w:w="3429" w:type="dxa"/>
          </w:tcPr>
          <w:p w14:paraId="4FDB5A0B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D1A2A6B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908" w:type="dxa"/>
          </w:tcPr>
          <w:p w14:paraId="5FDA1D37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2" w:type="dxa"/>
          </w:tcPr>
          <w:p w14:paraId="4D9FB8B9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7DA" w:rsidRPr="003C47FE" w14:paraId="3709CE07" w14:textId="77777777" w:rsidTr="00176203">
        <w:tc>
          <w:tcPr>
            <w:tcW w:w="3429" w:type="dxa"/>
          </w:tcPr>
          <w:p w14:paraId="2250CEE1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62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เพื่อจ่ายค่าก่อสร้างระบบป้องกัน</w:t>
            </w:r>
          </w:p>
        </w:tc>
        <w:tc>
          <w:tcPr>
            <w:tcW w:w="1242" w:type="dxa"/>
          </w:tcPr>
          <w:p w14:paraId="111D6063" w14:textId="6F829303" w:rsidR="007337DA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908" w:type="dxa"/>
          </w:tcPr>
          <w:p w14:paraId="2F0776DB" w14:textId="0316AC4B" w:rsidR="007337DA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7337DA" w:rsidRPr="003C47F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682" w:type="dxa"/>
          </w:tcPr>
          <w:p w14:paraId="4C676E93" w14:textId="7E384765" w:rsidR="007337DA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2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7337DA" w:rsidRPr="003C47FE">
              <w:rPr>
                <w:rFonts w:ascii="Angsana New" w:hAnsi="Angsana New"/>
                <w:sz w:val="30"/>
                <w:szCs w:val="30"/>
                <w:cs/>
              </w:rPr>
              <w:t xml:space="preserve"> ปีนับจากวันลงนามในสัญญา</w:t>
            </w:r>
          </w:p>
        </w:tc>
      </w:tr>
      <w:tr w:rsidR="007337DA" w:rsidRPr="003C47FE" w14:paraId="4C8B9BE9" w14:textId="77777777" w:rsidTr="00176203">
        <w:tc>
          <w:tcPr>
            <w:tcW w:w="3429" w:type="dxa"/>
          </w:tcPr>
          <w:p w14:paraId="0E31A71B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6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อุทกภัย (จังหวัดปทุมธานี)</w:t>
            </w:r>
          </w:p>
        </w:tc>
        <w:tc>
          <w:tcPr>
            <w:tcW w:w="1242" w:type="dxa"/>
          </w:tcPr>
          <w:p w14:paraId="21E47201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</w:tcPr>
          <w:p w14:paraId="53F656DF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82" w:type="dxa"/>
          </w:tcPr>
          <w:p w14:paraId="2C6F7FEE" w14:textId="77777777"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23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7AC30948" w14:textId="108AEB52"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</w:t>
      </w: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810"/>
        <w:gridCol w:w="1172"/>
        <w:gridCol w:w="269"/>
        <w:gridCol w:w="1193"/>
        <w:gridCol w:w="269"/>
        <w:gridCol w:w="1169"/>
        <w:gridCol w:w="269"/>
        <w:gridCol w:w="1078"/>
      </w:tblGrid>
      <w:tr w:rsidR="00F927D1" w:rsidRPr="003C47FE" w14:paraId="390455D0" w14:textId="77777777" w:rsidTr="00176203">
        <w:trPr>
          <w:cantSplit/>
        </w:trPr>
        <w:tc>
          <w:tcPr>
            <w:tcW w:w="1647" w:type="pct"/>
          </w:tcPr>
          <w:p w14:paraId="2747FF7A" w14:textId="77777777" w:rsidR="00F927D1" w:rsidRPr="003C47FE" w:rsidRDefault="00F927D1" w:rsidP="00F927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1020A997" w14:textId="77777777" w:rsidR="00F927D1" w:rsidRPr="00884D6D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016B728" w14:textId="0647C7B7" w:rsidR="00F927D1" w:rsidRPr="00884D6D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27D674E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FF0D2C8" w14:textId="3995BB31" w:rsidR="00F927D1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5" w:type="pct"/>
          </w:tcPr>
          <w:p w14:paraId="04D32C62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45A6A78" w14:textId="77777777" w:rsidR="00F927D1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BB34049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B5D6F4" w14:textId="77777777" w:rsidR="00F927D1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27D1" w:rsidRPr="003C47FE" w14:paraId="624558D9" w14:textId="77777777" w:rsidTr="00176203">
        <w:trPr>
          <w:cantSplit/>
        </w:trPr>
        <w:tc>
          <w:tcPr>
            <w:tcW w:w="1647" w:type="pct"/>
          </w:tcPr>
          <w:p w14:paraId="765CDA1C" w14:textId="77777777" w:rsidR="00F927D1" w:rsidRPr="003C47FE" w:rsidRDefault="00F927D1" w:rsidP="00F927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6328644C" w14:textId="77777777" w:rsidR="00F927D1" w:rsidRPr="00884D6D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F9CA8D4" w14:textId="0AC568A3" w:rsidR="00F927D1" w:rsidRPr="00884D6D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8059219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8C2B50D" w14:textId="403B1BFF" w:rsidR="00F927D1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5" w:type="pct"/>
          </w:tcPr>
          <w:p w14:paraId="10A8AA1D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192CDB6" w14:textId="77777777" w:rsidR="00F927D1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7EA9B47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53DCAB" w14:textId="77777777" w:rsidR="00F927D1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27D1" w:rsidRPr="003C47FE" w14:paraId="22D8C6AA" w14:textId="77777777" w:rsidTr="00176203">
        <w:trPr>
          <w:cantSplit/>
        </w:trPr>
        <w:tc>
          <w:tcPr>
            <w:tcW w:w="1647" w:type="pct"/>
          </w:tcPr>
          <w:p w14:paraId="196E56AC" w14:textId="77777777" w:rsidR="00F927D1" w:rsidRPr="003C47FE" w:rsidRDefault="00F927D1" w:rsidP="00F927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38FFD628" w14:textId="77777777" w:rsidR="00F927D1" w:rsidRPr="00884D6D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9C795EC" w14:textId="524BEEAF" w:rsidR="00F927D1" w:rsidRPr="00884D6D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8CF4CF7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3C8451F" w14:textId="36ADCD45" w:rsidR="00F927D1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5" w:type="pct"/>
          </w:tcPr>
          <w:p w14:paraId="0510823E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5613F0A" w14:textId="77777777" w:rsidR="00F927D1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EBC5D83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B5C6698" w14:textId="77777777" w:rsidR="00F927D1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27D1" w:rsidRPr="003C47FE" w14:paraId="7A7726D4" w14:textId="77777777" w:rsidTr="00176203">
        <w:trPr>
          <w:cantSplit/>
        </w:trPr>
        <w:tc>
          <w:tcPr>
            <w:tcW w:w="1647" w:type="pct"/>
          </w:tcPr>
          <w:p w14:paraId="714A1B88" w14:textId="2E6EE5F0" w:rsidR="00F927D1" w:rsidRPr="00185BCE" w:rsidRDefault="00185BCE" w:rsidP="00185BCE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436" w:type="pct"/>
          </w:tcPr>
          <w:p w14:paraId="430F1DF4" w14:textId="77777777" w:rsidR="00F927D1" w:rsidRPr="00884D6D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5FCE2B2" w14:textId="389723FC" w:rsidR="00F927D1" w:rsidRPr="00884D6D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191A453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0B59DFF1" w14:textId="1385923C" w:rsidR="00F927D1" w:rsidRPr="00884D6D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5" w:type="pct"/>
          </w:tcPr>
          <w:p w14:paraId="11F0E796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61F12076" w14:textId="77777777" w:rsidR="00F927D1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7D1" w:rsidRPr="003C47FE" w14:paraId="05FAE098" w14:textId="77777777" w:rsidTr="00176203">
        <w:trPr>
          <w:cantSplit/>
        </w:trPr>
        <w:tc>
          <w:tcPr>
            <w:tcW w:w="1647" w:type="pct"/>
          </w:tcPr>
          <w:p w14:paraId="48199CA9" w14:textId="0C789F42" w:rsidR="00F927D1" w:rsidRPr="00185BCE" w:rsidRDefault="00185BCE" w:rsidP="00185BCE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firstLine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85B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436" w:type="pct"/>
          </w:tcPr>
          <w:p w14:paraId="199BCCCC" w14:textId="77777777" w:rsidR="00F927D1" w:rsidRPr="00E11705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090C79F1" w14:textId="24A2B9EF" w:rsidR="00F927D1" w:rsidRPr="003C47FE" w:rsidRDefault="00B070E9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3EAEBF22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0E7581D" w14:textId="479B1161" w:rsidR="00F927D1" w:rsidRPr="003C47FE" w:rsidRDefault="00B070E9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62C256E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6A4BF14" w14:textId="1E85BB2E" w:rsidR="00F927D1" w:rsidRPr="003C47FE" w:rsidRDefault="00B070E9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9436577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98622C" w14:textId="68191FE7" w:rsidR="00F927D1" w:rsidRPr="003C47FE" w:rsidRDefault="00B070E9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337DA" w:rsidRPr="003C47FE" w14:paraId="3F656F0D" w14:textId="77777777" w:rsidTr="00176203">
        <w:trPr>
          <w:cantSplit/>
        </w:trPr>
        <w:tc>
          <w:tcPr>
            <w:tcW w:w="1647" w:type="pct"/>
          </w:tcPr>
          <w:p w14:paraId="0486D9F3" w14:textId="77777777" w:rsidR="007337DA" w:rsidRPr="003C47FE" w:rsidRDefault="007337DA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4463F1A1" w14:textId="77777777" w:rsidR="007337DA" w:rsidRPr="00E11705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7" w:type="pct"/>
            <w:gridSpan w:val="7"/>
          </w:tcPr>
          <w:p w14:paraId="493989BA" w14:textId="77777777"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7DA" w:rsidRPr="003C47FE" w14:paraId="6D7B88A4" w14:textId="77777777" w:rsidTr="00176203">
        <w:trPr>
          <w:cantSplit/>
        </w:trPr>
        <w:tc>
          <w:tcPr>
            <w:tcW w:w="1647" w:type="pct"/>
          </w:tcPr>
          <w:p w14:paraId="31620E54" w14:textId="77777777"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  <w:cs/>
              </w:rPr>
              <w:t>ที่ดินที่พัฒนาเสร็จแล้วพร้อมขาย</w:t>
            </w:r>
            <w:r w:rsidRPr="00951FBB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436" w:type="pct"/>
          </w:tcPr>
          <w:p w14:paraId="19CC86BB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</w:tcPr>
          <w:p w14:paraId="56598215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42E04AC7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2" w:type="pct"/>
          </w:tcPr>
          <w:p w14:paraId="31A18464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1C60D0D7" w14:textId="77777777" w:rsidR="007337DA" w:rsidRPr="00162C8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</w:tcPr>
          <w:p w14:paraId="493879C8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16A4D7E8" w14:textId="77777777" w:rsidR="007337DA" w:rsidRPr="00162C8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4CFBA87C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7337DA" w:rsidRPr="003C47FE" w14:paraId="34CEDEA9" w14:textId="77777777" w:rsidTr="00176203">
        <w:trPr>
          <w:cantSplit/>
        </w:trPr>
        <w:tc>
          <w:tcPr>
            <w:tcW w:w="1647" w:type="pct"/>
          </w:tcPr>
          <w:p w14:paraId="3735F57D" w14:textId="77777777"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บางแปลง</w:t>
            </w:r>
          </w:p>
        </w:tc>
        <w:tc>
          <w:tcPr>
            <w:tcW w:w="436" w:type="pct"/>
          </w:tcPr>
          <w:p w14:paraId="2C178445" w14:textId="2FD1C3DA" w:rsidR="007337DA" w:rsidRPr="000739BE" w:rsidRDefault="00814E80" w:rsidP="0017620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631" w:type="pct"/>
          </w:tcPr>
          <w:p w14:paraId="1D3A05F6" w14:textId="05ED9AE7" w:rsidR="007337DA" w:rsidRPr="0046355A" w:rsidRDefault="00B070E9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8025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5" w:type="pct"/>
          </w:tcPr>
          <w:p w14:paraId="56037F5D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F39FA2F" w14:textId="7875B82A" w:rsidR="007337DA" w:rsidRPr="0046355A" w:rsidRDefault="00B070E9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8025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5" w:type="pct"/>
          </w:tcPr>
          <w:p w14:paraId="4E3FD063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12A54B7" w14:textId="115D70A7" w:rsidR="007337DA" w:rsidRPr="0046355A" w:rsidRDefault="00B070E9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337DA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5" w:type="pct"/>
          </w:tcPr>
          <w:p w14:paraId="50008F6D" w14:textId="77777777"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08B231D" w14:textId="3FEB798D" w:rsidR="007337DA" w:rsidRPr="0046355A" w:rsidRDefault="00B070E9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337DA" w:rsidRPr="0046355A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</w:tr>
      <w:tr w:rsidR="007337DA" w:rsidRPr="003C47FE" w14:paraId="498C857C" w14:textId="77777777" w:rsidTr="00176203">
        <w:trPr>
          <w:cantSplit/>
        </w:trPr>
        <w:tc>
          <w:tcPr>
            <w:tcW w:w="1647" w:type="pct"/>
          </w:tcPr>
          <w:p w14:paraId="7F40CC09" w14:textId="77777777"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</w:p>
        </w:tc>
        <w:tc>
          <w:tcPr>
            <w:tcW w:w="436" w:type="pct"/>
          </w:tcPr>
          <w:p w14:paraId="73E082E2" w14:textId="77777777" w:rsidR="007337DA" w:rsidRPr="000739BE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0709FDA2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553E820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EFCD6EA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4CD86D4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3BBA5938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6FD89E3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9FD3C8" w14:textId="77777777"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7DA" w:rsidRPr="003C47FE" w14:paraId="6EF01A62" w14:textId="77777777" w:rsidTr="00176203">
        <w:trPr>
          <w:cantSplit/>
        </w:trPr>
        <w:tc>
          <w:tcPr>
            <w:tcW w:w="1647" w:type="pct"/>
          </w:tcPr>
          <w:p w14:paraId="2EE9BA31" w14:textId="77777777"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436" w:type="pct"/>
          </w:tcPr>
          <w:p w14:paraId="5798C2F7" w14:textId="77777777" w:rsidR="007337DA" w:rsidRPr="000739BE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1A7C5D6B" w14:textId="0B74EFE9" w:rsidR="007337DA" w:rsidRPr="0046355A" w:rsidRDefault="00B070E9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8025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301883A0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377E5BFB" w14:textId="706C2D9C" w:rsidR="007337DA" w:rsidRPr="0046355A" w:rsidRDefault="00B070E9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8025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145" w:type="pct"/>
          </w:tcPr>
          <w:p w14:paraId="059B7145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375529AD" w14:textId="4B7ECA3F" w:rsidR="007337DA" w:rsidRPr="0046355A" w:rsidRDefault="00B070E9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7337DA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592CA1DF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4AC18E" w14:textId="3B8883BA" w:rsidR="007337DA" w:rsidRPr="0046355A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7337DA" w:rsidRPr="0046355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853B20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7337DA" w:rsidRPr="003C47FE" w14:paraId="55091D62" w14:textId="77777777" w:rsidTr="00176203">
        <w:trPr>
          <w:cantSplit/>
        </w:trPr>
        <w:tc>
          <w:tcPr>
            <w:tcW w:w="1647" w:type="pct"/>
          </w:tcPr>
          <w:p w14:paraId="0C310B7B" w14:textId="77777777"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  <w:cs/>
              </w:rPr>
              <w:t>ที่ดินบางแปลง รวมทั้งโครงการ</w:t>
            </w:r>
          </w:p>
        </w:tc>
        <w:tc>
          <w:tcPr>
            <w:tcW w:w="436" w:type="pct"/>
          </w:tcPr>
          <w:p w14:paraId="5092141F" w14:textId="77777777" w:rsidR="007337DA" w:rsidRPr="000739BE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0F1ACA13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1C6E218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5DC661F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3467DF7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25B4A3F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33BFA61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010427" w14:textId="77777777"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37DA" w:rsidRPr="003C47FE" w14:paraId="4E6A600C" w14:textId="77777777" w:rsidTr="00176203">
        <w:trPr>
          <w:cantSplit/>
        </w:trPr>
        <w:tc>
          <w:tcPr>
            <w:tcW w:w="1647" w:type="pct"/>
          </w:tcPr>
          <w:p w14:paraId="59B92D43" w14:textId="77777777"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ระบบผลิตน้ำเพื่อการอุตสาหกรรม</w:t>
            </w:r>
          </w:p>
        </w:tc>
        <w:tc>
          <w:tcPr>
            <w:tcW w:w="436" w:type="pct"/>
          </w:tcPr>
          <w:p w14:paraId="300A5C6D" w14:textId="77777777" w:rsidR="007337DA" w:rsidRPr="000739BE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18888975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90E0866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3A65020E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00C941F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D9B5C94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C3B6226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31111D" w14:textId="77777777"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37DA" w:rsidRPr="003C47FE" w14:paraId="209AAA45" w14:textId="77777777" w:rsidTr="00176203">
        <w:trPr>
          <w:cantSplit/>
        </w:trPr>
        <w:tc>
          <w:tcPr>
            <w:tcW w:w="1647" w:type="pct"/>
          </w:tcPr>
          <w:p w14:paraId="61F39662" w14:textId="77777777"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ระบบบำบัดน้ำเสีย</w:t>
            </w:r>
            <w:r w:rsidRPr="00951F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436" w:type="pct"/>
          </w:tcPr>
          <w:p w14:paraId="58DD0843" w14:textId="77777777" w:rsidR="007337DA" w:rsidRPr="000739B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292EA4D" w14:textId="27117BFB"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9335E65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2B91B09" w14:textId="77777777"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4F1A03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A5B497" w14:textId="77777777"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30DD3FB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8A16D4" w14:textId="77777777"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37DA" w:rsidRPr="003C47FE" w14:paraId="03883803" w14:textId="77777777" w:rsidTr="00176203">
        <w:trPr>
          <w:cantSplit/>
        </w:trPr>
        <w:tc>
          <w:tcPr>
            <w:tcW w:w="1647" w:type="pct"/>
          </w:tcPr>
          <w:p w14:paraId="6882D814" w14:textId="77777777"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436" w:type="pct"/>
          </w:tcPr>
          <w:p w14:paraId="7EA86E40" w14:textId="54158052" w:rsidR="007337DA" w:rsidRPr="000739BE" w:rsidRDefault="00B070E9" w:rsidP="0017620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E9A782D" w14:textId="12381EDA" w:rsidR="007337DA" w:rsidRPr="0046355A" w:rsidRDefault="00B070E9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8025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45" w:type="pct"/>
          </w:tcPr>
          <w:p w14:paraId="2701119E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F0DA7DF" w14:textId="536407D3" w:rsidR="007337DA" w:rsidRPr="0046355A" w:rsidRDefault="00B070E9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8025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45" w:type="pct"/>
          </w:tcPr>
          <w:p w14:paraId="79EE0F2B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CC8D9E2" w14:textId="1EA247CC" w:rsidR="007337DA" w:rsidRPr="0046355A" w:rsidRDefault="00B070E9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7337DA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45" w:type="pct"/>
          </w:tcPr>
          <w:p w14:paraId="005B9749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4C77960" w14:textId="3B051B21" w:rsidR="007337DA" w:rsidRPr="0046355A" w:rsidRDefault="00B070E9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7337DA" w:rsidRPr="0046355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</w:tr>
      <w:tr w:rsidR="007337DA" w:rsidRPr="003C47FE" w14:paraId="2E0AF3B1" w14:textId="77777777" w:rsidTr="00176203">
        <w:trPr>
          <w:cantSplit/>
        </w:trPr>
        <w:tc>
          <w:tcPr>
            <w:tcW w:w="1647" w:type="pct"/>
          </w:tcPr>
          <w:p w14:paraId="1BD98EAD" w14:textId="77777777"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F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36" w:type="pct"/>
          </w:tcPr>
          <w:p w14:paraId="0443568C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65BE837" w14:textId="11B703C4" w:rsidR="007337DA" w:rsidRPr="0046355A" w:rsidRDefault="00814E80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025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45" w:type="pct"/>
          </w:tcPr>
          <w:p w14:paraId="2EE85807" w14:textId="77777777"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285DA6A" w14:textId="7D486FC1" w:rsidR="007337DA" w:rsidRPr="0046355A" w:rsidRDefault="00814E80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025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45" w:type="pct"/>
          </w:tcPr>
          <w:p w14:paraId="0418CE22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6A8959D" w14:textId="5CD74508" w:rsidR="007337DA" w:rsidRPr="0046355A" w:rsidRDefault="00814E80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337DA" w:rsidRPr="004635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45" w:type="pct"/>
          </w:tcPr>
          <w:p w14:paraId="4C8088C4" w14:textId="77777777"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A0BB425" w14:textId="3B35E896" w:rsidR="007337DA" w:rsidRPr="0046355A" w:rsidRDefault="00853B20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54,199</w:t>
            </w:r>
          </w:p>
        </w:tc>
      </w:tr>
    </w:tbl>
    <w:p w14:paraId="753397B4" w14:textId="77777777"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6"/>
          <w:sz w:val="30"/>
          <w:szCs w:val="30"/>
        </w:rPr>
      </w:pPr>
    </w:p>
    <w:p w14:paraId="574FBC64" w14:textId="052AF6B3" w:rsidR="007337DA" w:rsidRP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7337DA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B070E9" w:rsidRPr="00B070E9">
        <w:rPr>
          <w:rFonts w:ascii="Angsana New" w:hAnsi="Angsana New"/>
          <w:spacing w:val="-6"/>
          <w:sz w:val="30"/>
          <w:szCs w:val="30"/>
        </w:rPr>
        <w:t>31</w:t>
      </w:r>
      <w:r w:rsidRPr="007337DA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B070E9" w:rsidRPr="00B070E9">
        <w:rPr>
          <w:rFonts w:ascii="Angsana New" w:hAnsi="Angsana New"/>
          <w:spacing w:val="-6"/>
          <w:sz w:val="30"/>
          <w:szCs w:val="30"/>
        </w:rPr>
        <w:t>2</w:t>
      </w:r>
      <w:r w:rsidR="00814E80" w:rsidRPr="00814E80">
        <w:rPr>
          <w:rFonts w:ascii="Angsana New" w:hAnsi="Angsana New"/>
          <w:spacing w:val="-6"/>
          <w:sz w:val="30"/>
          <w:szCs w:val="30"/>
        </w:rPr>
        <w:t>56</w:t>
      </w:r>
      <w:r w:rsidR="00B070E9" w:rsidRPr="00B070E9">
        <w:rPr>
          <w:rFonts w:ascii="Angsana New" w:hAnsi="Angsana New"/>
          <w:spacing w:val="-6"/>
          <w:sz w:val="30"/>
          <w:szCs w:val="30"/>
        </w:rPr>
        <w:t>4</w:t>
      </w:r>
      <w:r w:rsidRPr="007337DA">
        <w:rPr>
          <w:rFonts w:ascii="Angsana New" w:hAnsi="Angsana New"/>
          <w:spacing w:val="-6"/>
          <w:sz w:val="30"/>
          <w:szCs w:val="30"/>
        </w:rPr>
        <w:t xml:space="preserve"> </w:t>
      </w:r>
      <w:r w:rsidR="00B62172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7337DA">
        <w:rPr>
          <w:rFonts w:ascii="Angsana New" w:hAnsi="Angsana New"/>
          <w:spacing w:val="-6"/>
          <w:sz w:val="30"/>
          <w:szCs w:val="30"/>
          <w:cs/>
        </w:rPr>
        <w:t>บริษัทมีวงเงินสินเชื่อซึ่งยังมิได้เบิกใช้เป็</w:t>
      </w:r>
      <w:r w:rsidRPr="007337DA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7337DA">
        <w:rPr>
          <w:rFonts w:ascii="Angsana New" w:hAnsi="Angsana New"/>
          <w:spacing w:val="-6"/>
          <w:sz w:val="30"/>
          <w:szCs w:val="30"/>
          <w:cs/>
        </w:rPr>
        <w:t>จำนวนเงินรวม</w:t>
      </w:r>
      <w:r w:rsidRPr="007337D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070E9" w:rsidRPr="00B070E9">
        <w:rPr>
          <w:rFonts w:ascii="Angsana New" w:hAnsi="Angsana New"/>
          <w:spacing w:val="-6"/>
          <w:sz w:val="30"/>
          <w:szCs w:val="30"/>
        </w:rPr>
        <w:t>1</w:t>
      </w:r>
      <w:r w:rsidR="00814E80" w:rsidRPr="00814E80">
        <w:rPr>
          <w:rFonts w:ascii="Angsana New" w:hAnsi="Angsana New"/>
          <w:spacing w:val="-6"/>
          <w:sz w:val="30"/>
          <w:szCs w:val="30"/>
        </w:rPr>
        <w:t>6</w:t>
      </w:r>
      <w:r w:rsidR="00B070E9" w:rsidRPr="00B070E9">
        <w:rPr>
          <w:rFonts w:ascii="Angsana New" w:hAnsi="Angsana New"/>
          <w:spacing w:val="-6"/>
          <w:sz w:val="30"/>
          <w:szCs w:val="30"/>
        </w:rPr>
        <w:t>3</w:t>
      </w:r>
      <w:r w:rsidR="00771290">
        <w:rPr>
          <w:rFonts w:ascii="Angsana New" w:hAnsi="Angsana New"/>
          <w:spacing w:val="-6"/>
          <w:sz w:val="30"/>
          <w:szCs w:val="30"/>
        </w:rPr>
        <w:t>.</w:t>
      </w:r>
      <w:r w:rsidR="00814E80" w:rsidRPr="00814E80">
        <w:rPr>
          <w:rFonts w:ascii="Angsana New" w:hAnsi="Angsana New"/>
          <w:spacing w:val="-6"/>
          <w:sz w:val="30"/>
          <w:szCs w:val="30"/>
        </w:rPr>
        <w:t>8</w:t>
      </w:r>
      <w:r w:rsidR="00771290">
        <w:rPr>
          <w:rFonts w:ascii="Angsana New" w:hAnsi="Angsana New"/>
          <w:spacing w:val="-6"/>
          <w:sz w:val="30"/>
          <w:szCs w:val="30"/>
        </w:rPr>
        <w:t xml:space="preserve"> </w:t>
      </w:r>
      <w:r w:rsidRPr="007337DA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7337DA">
        <w:rPr>
          <w:rFonts w:ascii="Angsana New" w:hAnsi="Angsana New"/>
          <w:spacing w:val="-6"/>
          <w:sz w:val="30"/>
          <w:szCs w:val="30"/>
        </w:rPr>
        <w:t xml:space="preserve"> </w:t>
      </w:r>
      <w:r w:rsidRPr="007337DA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B070E9" w:rsidRPr="00B070E9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814E80" w:rsidRPr="00814E80">
        <w:rPr>
          <w:rFonts w:ascii="Angsana New" w:hAnsi="Angsana New"/>
          <w:i/>
          <w:iCs/>
          <w:spacing w:val="-6"/>
          <w:sz w:val="30"/>
          <w:szCs w:val="30"/>
        </w:rPr>
        <w:t>56</w:t>
      </w:r>
      <w:r w:rsidR="00B070E9" w:rsidRPr="00B070E9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7337DA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814E80" w:rsidRPr="00814E80">
        <w:rPr>
          <w:rFonts w:ascii="Angsana New" w:hAnsi="Angsana New"/>
          <w:i/>
          <w:iCs/>
          <w:spacing w:val="-6"/>
          <w:sz w:val="30"/>
          <w:szCs w:val="30"/>
        </w:rPr>
        <w:t>8</w:t>
      </w:r>
      <w:r w:rsidR="00B070E9" w:rsidRPr="00B070E9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CA7003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B070E9" w:rsidRPr="00B070E9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Pr="007337DA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73ED0">
        <w:rPr>
          <w:rFonts w:ascii="Angsana New" w:hAnsi="Angsana New"/>
          <w:i/>
          <w:iCs/>
          <w:spacing w:val="-6"/>
          <w:sz w:val="30"/>
          <w:szCs w:val="30"/>
        </w:rPr>
        <w:br/>
      </w:r>
      <w:r w:rsidRPr="007337DA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ล้านบาท)</w:t>
      </w:r>
    </w:p>
    <w:p w14:paraId="28FB26AA" w14:textId="77777777"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9338228" w14:textId="4BCC11F6" w:rsidR="007D014D" w:rsidRPr="006E0360" w:rsidRDefault="00B070E9" w:rsidP="00B15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1</w:t>
      </w:r>
      <w:r w:rsidR="00814E80" w:rsidRPr="00814E80">
        <w:rPr>
          <w:rFonts w:ascii="Angsana New" w:hAnsi="Angsana New"/>
          <w:b/>
          <w:sz w:val="30"/>
          <w:szCs w:val="30"/>
        </w:rPr>
        <w:t>5</w:t>
      </w:r>
      <w:r w:rsidR="00B15CA6">
        <w:rPr>
          <w:rFonts w:ascii="Angsana New" w:hAnsi="Angsana New"/>
          <w:bCs/>
          <w:sz w:val="30"/>
          <w:szCs w:val="30"/>
        </w:rPr>
        <w:tab/>
      </w:r>
      <w:r w:rsidR="003D65AC" w:rsidRPr="006E0360">
        <w:rPr>
          <w:rFonts w:ascii="Angsana New" w:hAnsi="Angsana New" w:hint="cs"/>
          <w:bCs/>
          <w:sz w:val="30"/>
          <w:szCs w:val="30"/>
          <w:cs/>
        </w:rPr>
        <w:t>ประมาณการหนี้สินสำหรับ</w:t>
      </w:r>
      <w:r w:rsidR="007D014D" w:rsidRPr="006E0360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14:paraId="1814FFF1" w14:textId="77777777" w:rsidR="00A766A5" w:rsidRPr="00255C1C" w:rsidRDefault="00A766A5" w:rsidP="00A766A5">
      <w:pPr>
        <w:pStyle w:val="FSBlank"/>
        <w:rPr>
          <w:sz w:val="28"/>
          <w:szCs w:val="28"/>
        </w:rPr>
      </w:pPr>
    </w:p>
    <w:p w14:paraId="78AB77FF" w14:textId="77777777" w:rsidR="00A766A5" w:rsidRDefault="00A766A5" w:rsidP="00A7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6C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5275B5C" w14:textId="77777777" w:rsidR="00A766A5" w:rsidRPr="00255C1C" w:rsidRDefault="00A766A5" w:rsidP="00A766A5">
      <w:pPr>
        <w:pStyle w:val="FSBlank"/>
        <w:rPr>
          <w:sz w:val="28"/>
          <w:szCs w:val="28"/>
        </w:rPr>
      </w:pPr>
    </w:p>
    <w:p w14:paraId="31E8BDA7" w14:textId="06B1415E" w:rsidR="00A766A5" w:rsidRPr="00B221D1" w:rsidRDefault="0009053A" w:rsidP="00A766A5">
      <w:pPr>
        <w:pStyle w:val="FSContent"/>
        <w:ind w:right="-25"/>
        <w:rPr>
          <w:cs/>
        </w:rPr>
      </w:pPr>
      <w:r>
        <w:rPr>
          <w:rFonts w:hint="cs"/>
          <w:cs/>
        </w:rPr>
        <w:t>กลุ่ม</w:t>
      </w:r>
      <w:r w:rsidR="00A766A5" w:rsidRPr="006D6CC7">
        <w:rPr>
          <w:cs/>
        </w:rPr>
        <w:t>บริษัท</w:t>
      </w:r>
      <w:r w:rsidR="00A766A5" w:rsidRPr="007B0175">
        <w:rPr>
          <w:cs/>
        </w:rPr>
        <w:t>จัดการโครงการ</w:t>
      </w:r>
      <w:r w:rsidR="00A766A5">
        <w:rPr>
          <w:rFonts w:hint="cs"/>
          <w:cs/>
        </w:rPr>
        <w:t>ผลประโยชน์ที่กำหนดไว้</w:t>
      </w:r>
      <w:r w:rsidR="00A766A5" w:rsidRPr="007B0175">
        <w:rPr>
          <w:cs/>
        </w:rPr>
        <w:t xml:space="preserve">ตามข้อกำหนดของพระราชบัญญัติคุ้มครองแรงงาน พ.ศ. </w:t>
      </w:r>
      <w:r w:rsidR="00B070E9" w:rsidRPr="00B070E9">
        <w:t>2</w:t>
      </w:r>
      <w:r w:rsidR="00814E80" w:rsidRPr="00814E80">
        <w:t>5</w:t>
      </w:r>
      <w:r w:rsidR="00B070E9" w:rsidRPr="00B070E9">
        <w:t>41</w:t>
      </w:r>
      <w:r w:rsidR="00A766A5" w:rsidRPr="007B0175">
        <w:t xml:space="preserve"> </w:t>
      </w:r>
      <w:r w:rsidR="00A766A5">
        <w:rPr>
          <w:cs/>
        </w:rPr>
        <w:br/>
        <w:t>ใน</w:t>
      </w:r>
      <w:r w:rsidR="00A766A5" w:rsidRPr="007B0175">
        <w:rPr>
          <w:cs/>
        </w:rPr>
        <w:t>การให้ผลประโยชน์เมื่อเกษียณแก่พนักงานตามสิทธิและอายุงาน</w:t>
      </w:r>
      <w:r w:rsidR="00A766A5">
        <w:t xml:space="preserve"> </w:t>
      </w:r>
      <w:r w:rsidR="00A766A5" w:rsidRPr="00EA6008">
        <w:rPr>
          <w:rFonts w:asciiTheme="majorBidi" w:hAnsiTheme="majorBidi" w:cstheme="majorBidi"/>
          <w:cs/>
        </w:rPr>
        <w:t>โครงการผลประโยชน์</w:t>
      </w:r>
      <w:r w:rsidR="00A766A5" w:rsidRPr="00EA6008">
        <w:rPr>
          <w:rFonts w:asciiTheme="majorBidi" w:hAnsiTheme="majorBidi" w:cstheme="majorBidi" w:hint="cs"/>
          <w:cs/>
        </w:rPr>
        <w:t>ที่กำหนดไว้</w:t>
      </w:r>
      <w:r w:rsidR="00A766A5" w:rsidRPr="00EA6008">
        <w:rPr>
          <w:rFonts w:asciiTheme="majorBidi" w:hAnsiTheme="majorBidi" w:cstheme="majorBidi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344D96">
        <w:rPr>
          <w:rFonts w:asciiTheme="majorBidi" w:hAnsiTheme="majorBidi" w:cstheme="majorBidi" w:hint="cs"/>
          <w:cs/>
        </w:rPr>
        <w:t>และ</w:t>
      </w:r>
      <w:r w:rsidR="00A766A5" w:rsidRPr="00EA6008">
        <w:rPr>
          <w:rFonts w:asciiTheme="majorBidi" w:hAnsiTheme="majorBidi" w:cstheme="majorBidi"/>
          <w:cs/>
        </w:rPr>
        <w:t>ความเสี่ยงจาก</w:t>
      </w:r>
      <w:r w:rsidR="00122C23">
        <w:rPr>
          <w:rFonts w:asciiTheme="majorBidi" w:hAnsiTheme="majorBidi" w:cstheme="majorBidi"/>
          <w:cs/>
        </w:rPr>
        <w:br/>
      </w:r>
      <w:r w:rsidR="00A766A5" w:rsidRPr="00EA6008">
        <w:rPr>
          <w:rFonts w:asciiTheme="majorBidi" w:hAnsiTheme="majorBidi" w:cstheme="majorBidi"/>
          <w:cs/>
        </w:rPr>
        <w:t>อัตราดอกเบี้ย</w:t>
      </w:r>
    </w:p>
    <w:p w14:paraId="5AB64968" w14:textId="15FC369A" w:rsidR="00A766A5" w:rsidRPr="00255C1C" w:rsidRDefault="00A766A5" w:rsidP="00FE128B">
      <w:pPr>
        <w:pStyle w:val="FSBlank"/>
        <w:rPr>
          <w:sz w:val="28"/>
          <w:szCs w:val="28"/>
        </w:rPr>
      </w:pP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440"/>
        <w:gridCol w:w="270"/>
        <w:gridCol w:w="1464"/>
      </w:tblGrid>
      <w:tr w:rsidR="00BC2086" w:rsidRPr="003C47FE" w14:paraId="2066AC7D" w14:textId="77777777" w:rsidTr="008E75D9">
        <w:trPr>
          <w:cantSplit/>
          <w:tblHeader/>
        </w:trPr>
        <w:tc>
          <w:tcPr>
            <w:tcW w:w="3259" w:type="pct"/>
          </w:tcPr>
          <w:p w14:paraId="19EFD9DD" w14:textId="77777777" w:rsidR="00BC2086" w:rsidRPr="003C47FE" w:rsidRDefault="00BC2086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2185ADBB" w14:textId="33812A8E" w:rsidR="00BC2086" w:rsidRPr="00AF45C7" w:rsidRDefault="0009053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BC2086"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</w:tc>
      </w:tr>
      <w:tr w:rsidR="00BC2086" w:rsidRPr="003C47FE" w14:paraId="2ED82637" w14:textId="77777777" w:rsidTr="008E75D9">
        <w:trPr>
          <w:cantSplit/>
          <w:tblHeader/>
        </w:trPr>
        <w:tc>
          <w:tcPr>
            <w:tcW w:w="3259" w:type="pct"/>
          </w:tcPr>
          <w:p w14:paraId="1DF3EAD0" w14:textId="77777777" w:rsidR="00BC2086" w:rsidRPr="003C47FE" w:rsidRDefault="00BC2086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3183F844" w14:textId="7D4A57BC" w:rsidR="00BC2086" w:rsidRPr="00AF45C7" w:rsidRDefault="0009053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="008E75D9"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</w:t>
            </w:r>
            <w:r w:rsidR="008E7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="008E75D9"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564A3B" w:rsidRPr="003C47FE" w14:paraId="398EDA40" w14:textId="77777777" w:rsidTr="008E75D9">
        <w:trPr>
          <w:cantSplit/>
          <w:tblHeader/>
        </w:trPr>
        <w:tc>
          <w:tcPr>
            <w:tcW w:w="3259" w:type="pct"/>
          </w:tcPr>
          <w:p w14:paraId="353ED9D5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741" w:type="pct"/>
            <w:gridSpan w:val="3"/>
          </w:tcPr>
          <w:p w14:paraId="47378FA7" w14:textId="77777777" w:rsidR="00564A3B" w:rsidRPr="00AF45C7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A3B" w:rsidRPr="003C47FE" w14:paraId="4238C1F0" w14:textId="77777777" w:rsidTr="008E75D9">
        <w:trPr>
          <w:cantSplit/>
          <w:tblHeader/>
        </w:trPr>
        <w:tc>
          <w:tcPr>
            <w:tcW w:w="3259" w:type="pct"/>
          </w:tcPr>
          <w:p w14:paraId="3857A843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0" w:type="pct"/>
          </w:tcPr>
          <w:p w14:paraId="15DED21B" w14:textId="08E4F090" w:rsidR="00564A3B" w:rsidRPr="003C47FE" w:rsidRDefault="00B070E9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202F1F64" w14:textId="77777777"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</w:tcPr>
          <w:p w14:paraId="4AD4010A" w14:textId="4E014B23" w:rsidR="00564A3B" w:rsidRPr="003C47FE" w:rsidRDefault="00B070E9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64A3B" w:rsidRPr="003C47FE" w14:paraId="7A2E42FC" w14:textId="77777777" w:rsidTr="008E75D9">
        <w:trPr>
          <w:cantSplit/>
          <w:tblHeader/>
        </w:trPr>
        <w:tc>
          <w:tcPr>
            <w:tcW w:w="3259" w:type="pct"/>
          </w:tcPr>
          <w:p w14:paraId="1674DDD8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1C6F7027" w14:textId="77777777" w:rsidR="00564A3B" w:rsidRPr="00AF45C7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53A" w:rsidRPr="003C47FE" w14:paraId="1441F5AB" w14:textId="77777777" w:rsidTr="008E75D9">
        <w:trPr>
          <w:cantSplit/>
        </w:trPr>
        <w:tc>
          <w:tcPr>
            <w:tcW w:w="3259" w:type="pct"/>
          </w:tcPr>
          <w:p w14:paraId="5BCCADF0" w14:textId="1F722519" w:rsidR="0009053A" w:rsidRPr="005B630A" w:rsidRDefault="0009053A" w:rsidP="0009053A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90" w:type="pct"/>
          </w:tcPr>
          <w:p w14:paraId="5639BBB5" w14:textId="1D7E190A" w:rsidR="0009053A" w:rsidRPr="003C47FE" w:rsidRDefault="00B070E9" w:rsidP="0009053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BC43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148" w:type="pct"/>
          </w:tcPr>
          <w:p w14:paraId="7FE301B1" w14:textId="77777777" w:rsidR="0009053A" w:rsidRPr="00C108B2" w:rsidRDefault="0009053A" w:rsidP="0009053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14:paraId="42C4D591" w14:textId="76CB7798" w:rsidR="0009053A" w:rsidRPr="005B630A" w:rsidRDefault="00B070E9" w:rsidP="0009053A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09053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09053A" w:rsidRPr="003C47FE" w14:paraId="033DB606" w14:textId="77777777" w:rsidTr="008E75D9">
        <w:trPr>
          <w:cantSplit/>
        </w:trPr>
        <w:tc>
          <w:tcPr>
            <w:tcW w:w="3259" w:type="pct"/>
          </w:tcPr>
          <w:p w14:paraId="417A5A5E" w14:textId="77777777" w:rsidR="0009053A" w:rsidRPr="005C4EF2" w:rsidRDefault="0009053A" w:rsidP="0009053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0" w:type="pct"/>
          </w:tcPr>
          <w:p w14:paraId="0DE9994D" w14:textId="77777777" w:rsidR="0009053A" w:rsidRPr="005C4EF2" w:rsidRDefault="0009053A" w:rsidP="0009053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8" w:type="pct"/>
          </w:tcPr>
          <w:p w14:paraId="55AAC795" w14:textId="77777777" w:rsidR="0009053A" w:rsidRPr="005C4EF2" w:rsidRDefault="0009053A" w:rsidP="0009053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</w:tcPr>
          <w:p w14:paraId="13B78A34" w14:textId="77777777" w:rsidR="0009053A" w:rsidRPr="005C4EF2" w:rsidRDefault="0009053A" w:rsidP="0009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53A" w:rsidRPr="003C47FE" w14:paraId="653B6250" w14:textId="77777777" w:rsidTr="008E75D9">
        <w:trPr>
          <w:cantSplit/>
        </w:trPr>
        <w:tc>
          <w:tcPr>
            <w:tcW w:w="3259" w:type="pct"/>
          </w:tcPr>
          <w:p w14:paraId="717CC271" w14:textId="554F9B1C" w:rsidR="0009053A" w:rsidRPr="0009053A" w:rsidRDefault="0009053A" w:rsidP="0009053A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0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0905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090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790" w:type="pct"/>
          </w:tcPr>
          <w:p w14:paraId="5A3C6715" w14:textId="77777777" w:rsidR="0009053A" w:rsidRPr="002E6E2F" w:rsidRDefault="0009053A" w:rsidP="0009053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A4B6F1D" w14:textId="77777777" w:rsidR="0009053A" w:rsidRPr="003C47FE" w:rsidRDefault="0009053A" w:rsidP="0009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03" w:type="pct"/>
          </w:tcPr>
          <w:p w14:paraId="1AF28740" w14:textId="77777777" w:rsidR="0009053A" w:rsidRPr="005B630A" w:rsidRDefault="0009053A" w:rsidP="0009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053A" w:rsidRPr="003C47FE" w14:paraId="29C6D27C" w14:textId="77777777" w:rsidTr="008E75D9">
        <w:trPr>
          <w:cantSplit/>
        </w:trPr>
        <w:tc>
          <w:tcPr>
            <w:tcW w:w="3259" w:type="pct"/>
          </w:tcPr>
          <w:p w14:paraId="32377C84" w14:textId="77777777" w:rsidR="0009053A" w:rsidRPr="005B630A" w:rsidRDefault="0009053A" w:rsidP="0009053A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5B63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90" w:type="pct"/>
          </w:tcPr>
          <w:p w14:paraId="15B0AB8C" w14:textId="09E61625" w:rsidR="0009053A" w:rsidRPr="008E75D9" w:rsidRDefault="00B070E9" w:rsidP="0009053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BC43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8" w:type="pct"/>
          </w:tcPr>
          <w:p w14:paraId="35B1DA4C" w14:textId="77777777" w:rsidR="0009053A" w:rsidRPr="00506DE7" w:rsidRDefault="0009053A" w:rsidP="0009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03" w:type="pct"/>
          </w:tcPr>
          <w:p w14:paraId="0310778B" w14:textId="1EEFC836" w:rsidR="0009053A" w:rsidRPr="005B630A" w:rsidRDefault="00B070E9" w:rsidP="0009053A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9053A" w:rsidRPr="008E75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9053A" w:rsidRPr="003C47FE" w14:paraId="707A4EFA" w14:textId="77777777" w:rsidTr="008E75D9">
        <w:trPr>
          <w:cantSplit/>
        </w:trPr>
        <w:tc>
          <w:tcPr>
            <w:tcW w:w="3259" w:type="pct"/>
          </w:tcPr>
          <w:p w14:paraId="6EAFE8B0" w14:textId="77777777" w:rsidR="0009053A" w:rsidRPr="005B630A" w:rsidRDefault="0009053A" w:rsidP="0009053A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6D7E9315" w14:textId="03EF197A" w:rsidR="0009053A" w:rsidRPr="002E6E2F" w:rsidRDefault="00814E80" w:rsidP="0009053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148" w:type="pct"/>
          </w:tcPr>
          <w:p w14:paraId="2BDD833E" w14:textId="77777777" w:rsidR="0009053A" w:rsidRPr="00C108B2" w:rsidRDefault="0009053A" w:rsidP="0009053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6C00A9AD" w14:textId="660D216C" w:rsidR="0009053A" w:rsidRPr="005B630A" w:rsidRDefault="00814E80" w:rsidP="0009053A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756</w:t>
            </w:r>
          </w:p>
        </w:tc>
      </w:tr>
      <w:tr w:rsidR="0009053A" w:rsidRPr="003C47FE" w14:paraId="5CDEBED1" w14:textId="77777777" w:rsidTr="008E75D9">
        <w:trPr>
          <w:cantSplit/>
        </w:trPr>
        <w:tc>
          <w:tcPr>
            <w:tcW w:w="3259" w:type="pct"/>
          </w:tcPr>
          <w:p w14:paraId="1F34B3D9" w14:textId="77777777" w:rsidR="0009053A" w:rsidRPr="005B630A" w:rsidRDefault="0009053A" w:rsidP="0009053A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43E45C61" w14:textId="1266DD7A" w:rsidR="0009053A" w:rsidRPr="00480AD7" w:rsidRDefault="00B070E9" w:rsidP="0009053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BC431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8" w:type="pct"/>
          </w:tcPr>
          <w:p w14:paraId="2AB8D932" w14:textId="77777777" w:rsidR="0009053A" w:rsidRPr="00480AD7" w:rsidRDefault="0009053A" w:rsidP="0009053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1071127B" w14:textId="582A7A4B" w:rsidR="0009053A" w:rsidRPr="00480AD7" w:rsidRDefault="00814E80" w:rsidP="0009053A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9053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564A3B" w:rsidRPr="003C47FE" w14:paraId="68244CD2" w14:textId="77777777" w:rsidTr="008E75D9">
        <w:trPr>
          <w:cantSplit/>
        </w:trPr>
        <w:tc>
          <w:tcPr>
            <w:tcW w:w="3259" w:type="pct"/>
          </w:tcPr>
          <w:p w14:paraId="26C65CB7" w14:textId="77777777" w:rsidR="00564A3B" w:rsidRPr="008E75D9" w:rsidRDefault="00564A3B" w:rsidP="00564A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22DFA2A9" w14:textId="77777777" w:rsidR="00564A3B" w:rsidRPr="008E75D9" w:rsidRDefault="00564A3B" w:rsidP="00564A3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8" w:type="pct"/>
          </w:tcPr>
          <w:p w14:paraId="7870007D" w14:textId="77777777" w:rsidR="00564A3B" w:rsidRPr="008E75D9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7BCFA61B" w14:textId="77777777" w:rsidR="00564A3B" w:rsidRPr="008E75D9" w:rsidRDefault="00564A3B" w:rsidP="00564A3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9053A" w:rsidRPr="003C47FE" w14:paraId="2A7A559E" w14:textId="77777777" w:rsidTr="008E75D9">
        <w:trPr>
          <w:cantSplit/>
        </w:trPr>
        <w:tc>
          <w:tcPr>
            <w:tcW w:w="3259" w:type="pct"/>
          </w:tcPr>
          <w:p w14:paraId="53A40D99" w14:textId="77777777" w:rsidR="0009053A" w:rsidRPr="005B630A" w:rsidRDefault="0009053A" w:rsidP="0009053A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57AA8358" w14:textId="3FFDC05F" w:rsidR="0009053A" w:rsidRPr="002E6E2F" w:rsidRDefault="00657432" w:rsidP="0009053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437D9BDD" w14:textId="77777777" w:rsidR="0009053A" w:rsidRPr="00C108B2" w:rsidRDefault="0009053A" w:rsidP="0009053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4D13F68" w14:textId="248061D1" w:rsidR="0009053A" w:rsidRPr="005B630A" w:rsidRDefault="0009053A" w:rsidP="0009053A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9053A" w:rsidRPr="003C47FE" w14:paraId="5C53AA76" w14:textId="77777777" w:rsidTr="008E75D9">
        <w:trPr>
          <w:cantSplit/>
        </w:trPr>
        <w:tc>
          <w:tcPr>
            <w:tcW w:w="3259" w:type="pct"/>
          </w:tcPr>
          <w:p w14:paraId="32336A43" w14:textId="526EF0D7" w:rsidR="0009053A" w:rsidRPr="005B630A" w:rsidRDefault="0009053A" w:rsidP="0009053A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79805A56" w14:textId="55220968" w:rsidR="0009053A" w:rsidRPr="00AF55E1" w:rsidRDefault="00B070E9" w:rsidP="0009053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6574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48" w:type="pct"/>
          </w:tcPr>
          <w:p w14:paraId="4C1698D1" w14:textId="77777777" w:rsidR="0009053A" w:rsidRPr="00C108B2" w:rsidRDefault="0009053A" w:rsidP="0009053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19F16245" w14:textId="564C0C88" w:rsidR="0009053A" w:rsidRPr="008E75D9" w:rsidRDefault="00B070E9" w:rsidP="0009053A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09053A" w:rsidRPr="00AF55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</w:tr>
    </w:tbl>
    <w:p w14:paraId="2BBB5A37" w14:textId="19E4EECD" w:rsidR="00ED3836" w:rsidRPr="00255C1C" w:rsidRDefault="00ED3836" w:rsidP="00E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38"/>
        <w:gridCol w:w="236"/>
        <w:gridCol w:w="1500"/>
      </w:tblGrid>
      <w:tr w:rsidR="0009053A" w:rsidRPr="003C47FE" w14:paraId="3CAA034C" w14:textId="77777777" w:rsidTr="00564A3B">
        <w:trPr>
          <w:cantSplit/>
          <w:tblHeader/>
        </w:trPr>
        <w:tc>
          <w:tcPr>
            <w:tcW w:w="3259" w:type="pct"/>
          </w:tcPr>
          <w:p w14:paraId="2379CA56" w14:textId="77777777" w:rsidR="0009053A" w:rsidRPr="003C47FE" w:rsidRDefault="0009053A" w:rsidP="0009053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12540755" w14:textId="1C5914ED" w:rsidR="0009053A" w:rsidRPr="00AF45C7" w:rsidRDefault="0009053A" w:rsidP="0009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</w:tc>
      </w:tr>
      <w:tr w:rsidR="0009053A" w:rsidRPr="003C47FE" w14:paraId="1F7871E0" w14:textId="77777777" w:rsidTr="00564A3B">
        <w:trPr>
          <w:cantSplit/>
          <w:tblHeader/>
        </w:trPr>
        <w:tc>
          <w:tcPr>
            <w:tcW w:w="3259" w:type="pct"/>
          </w:tcPr>
          <w:p w14:paraId="614D5605" w14:textId="77777777" w:rsidR="0009053A" w:rsidRPr="00F56E4C" w:rsidRDefault="0009053A" w:rsidP="0009053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6EE9EEBB" w14:textId="19C9D6EF" w:rsidR="0009053A" w:rsidRPr="00AF45C7" w:rsidRDefault="0009053A" w:rsidP="0009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เงินลงทุนตามวิธีส่วนได้เสี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09053A" w:rsidRPr="003C47FE" w14:paraId="2211E84A" w14:textId="77777777" w:rsidTr="00564A3B">
        <w:trPr>
          <w:cantSplit/>
          <w:tblHeader/>
        </w:trPr>
        <w:tc>
          <w:tcPr>
            <w:tcW w:w="3259" w:type="pct"/>
          </w:tcPr>
          <w:p w14:paraId="6AB54E40" w14:textId="77777777" w:rsidR="0009053A" w:rsidRPr="00F56E4C" w:rsidRDefault="0009053A" w:rsidP="0009053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4A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741" w:type="pct"/>
            <w:gridSpan w:val="3"/>
          </w:tcPr>
          <w:p w14:paraId="4887F013" w14:textId="1CBE8A86" w:rsidR="0009053A" w:rsidRPr="00AF45C7" w:rsidRDefault="0009053A" w:rsidP="0009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A3B" w:rsidRPr="003C47FE" w14:paraId="5321BDFB" w14:textId="77777777" w:rsidTr="00564A3B">
        <w:trPr>
          <w:cantSplit/>
          <w:tblHeader/>
        </w:trPr>
        <w:tc>
          <w:tcPr>
            <w:tcW w:w="3259" w:type="pct"/>
          </w:tcPr>
          <w:p w14:paraId="24091B21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0C6275F7" w14:textId="41538859" w:rsidR="00564A3B" w:rsidRPr="003C47FE" w:rsidRDefault="00B070E9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38544851" w14:textId="77777777"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14:paraId="14671F20" w14:textId="5D51FC36" w:rsidR="00564A3B" w:rsidRPr="003C47FE" w:rsidRDefault="00B070E9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64A3B" w:rsidRPr="003C47FE" w14:paraId="53831AF4" w14:textId="77777777" w:rsidTr="00564A3B">
        <w:trPr>
          <w:cantSplit/>
          <w:tblHeader/>
        </w:trPr>
        <w:tc>
          <w:tcPr>
            <w:tcW w:w="3259" w:type="pct"/>
          </w:tcPr>
          <w:p w14:paraId="5082183B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29E8654E" w14:textId="77777777" w:rsidR="00564A3B" w:rsidRPr="00B629AD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29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64A3B" w:rsidRPr="003C47FE" w14:paraId="172067E6" w14:textId="77777777" w:rsidTr="00564A3B">
        <w:trPr>
          <w:cantSplit/>
        </w:trPr>
        <w:tc>
          <w:tcPr>
            <w:tcW w:w="3259" w:type="pct"/>
          </w:tcPr>
          <w:p w14:paraId="67ADF6A1" w14:textId="77777777" w:rsidR="00564A3B" w:rsidRPr="003C47FE" w:rsidRDefault="00564A3B" w:rsidP="00564A3B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89" w:type="pct"/>
          </w:tcPr>
          <w:p w14:paraId="17DB5F39" w14:textId="46D6C916" w:rsidR="00564A3B" w:rsidRPr="003C47FE" w:rsidRDefault="00B070E9" w:rsidP="00C8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C80D24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9" w:type="pct"/>
          </w:tcPr>
          <w:p w14:paraId="55E0D44A" w14:textId="77777777" w:rsidR="00564A3B" w:rsidRPr="00C108B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3" w:type="pct"/>
          </w:tcPr>
          <w:p w14:paraId="2D3CF8C5" w14:textId="7B241AFB" w:rsidR="00564A3B" w:rsidRPr="003C47FE" w:rsidRDefault="00B070E9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564A3B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64A3B" w:rsidRPr="003C47FE" w14:paraId="241AC6A8" w14:textId="77777777" w:rsidTr="00564A3B">
        <w:trPr>
          <w:cantSplit/>
        </w:trPr>
        <w:tc>
          <w:tcPr>
            <w:tcW w:w="3259" w:type="pct"/>
          </w:tcPr>
          <w:p w14:paraId="513E9D39" w14:textId="77777777" w:rsidR="00564A3B" w:rsidRPr="003C47FE" w:rsidRDefault="00564A3B" w:rsidP="00564A3B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89" w:type="pct"/>
          </w:tcPr>
          <w:p w14:paraId="6A227629" w14:textId="3D70CE0A" w:rsidR="00564A3B" w:rsidRPr="00C80D24" w:rsidRDefault="00B070E9" w:rsidP="00C8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C80D24" w:rsidRPr="00C80D24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  <w:r w:rsidR="00C80D24" w:rsidRPr="00C80D2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C80D24" w:rsidRPr="00C80D24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29" w:type="pct"/>
          </w:tcPr>
          <w:p w14:paraId="471BF6A9" w14:textId="77777777"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23" w:type="pct"/>
          </w:tcPr>
          <w:p w14:paraId="16D27D3A" w14:textId="4624FE4C" w:rsidR="00564A3B" w:rsidRPr="003C47FE" w:rsidRDefault="00B070E9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564A3B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  <w:r w:rsidR="00564A3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564A3B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564A3B" w:rsidRPr="003C47FE" w14:paraId="35870439" w14:textId="77777777" w:rsidTr="00564A3B">
        <w:trPr>
          <w:cantSplit/>
        </w:trPr>
        <w:tc>
          <w:tcPr>
            <w:tcW w:w="3259" w:type="pct"/>
          </w:tcPr>
          <w:p w14:paraId="3243D16E" w14:textId="77777777" w:rsidR="00564A3B" w:rsidRPr="003C47FE" w:rsidRDefault="00564A3B" w:rsidP="00564A3B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789" w:type="pct"/>
          </w:tcPr>
          <w:p w14:paraId="6EC63DDA" w14:textId="1BE799DA" w:rsidR="00564A3B" w:rsidRPr="00C80D24" w:rsidRDefault="00814E80" w:rsidP="00C8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C80D24" w:rsidRPr="00C80D24">
              <w:rPr>
                <w:rFonts w:ascii="Angsana New" w:hAnsi="Angsana New"/>
                <w:sz w:val="30"/>
                <w:szCs w:val="30"/>
              </w:rPr>
              <w:t>.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00</w:t>
            </w:r>
            <w:r w:rsidR="00C80D24" w:rsidRPr="00C80D2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22</w:t>
            </w:r>
            <w:r w:rsidR="00C80D24" w:rsidRPr="00C80D24">
              <w:rPr>
                <w:rFonts w:ascii="Angsana New" w:hAnsi="Angsana New"/>
                <w:sz w:val="30"/>
                <w:szCs w:val="30"/>
              </w:rPr>
              <w:t>.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29" w:type="pct"/>
          </w:tcPr>
          <w:p w14:paraId="463FCCAE" w14:textId="77777777" w:rsidR="00564A3B" w:rsidRPr="00506DE7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23" w:type="pct"/>
          </w:tcPr>
          <w:p w14:paraId="189C0C0D" w14:textId="00C304EF" w:rsidR="00564A3B" w:rsidRPr="003C47FE" w:rsidRDefault="00814E80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564A3B">
              <w:rPr>
                <w:rFonts w:ascii="Angsana New" w:hAnsi="Angsana New"/>
                <w:sz w:val="30"/>
                <w:szCs w:val="30"/>
              </w:rPr>
              <w:t>.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00</w:t>
            </w:r>
            <w:r w:rsidR="00564A3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22</w:t>
            </w:r>
            <w:r w:rsidR="00564A3B">
              <w:rPr>
                <w:rFonts w:ascii="Angsana New" w:hAnsi="Angsana New"/>
                <w:sz w:val="30"/>
                <w:szCs w:val="30"/>
              </w:rPr>
              <w:t>.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4DEF18F7" w14:textId="1A348FE6" w:rsidR="004F4833" w:rsidRDefault="00ED3836" w:rsidP="00255C1C">
      <w:pPr>
        <w:pStyle w:val="FSBlank"/>
        <w:tabs>
          <w:tab w:val="left" w:pos="630"/>
        </w:tabs>
        <w:rPr>
          <w:sz w:val="30"/>
          <w:szCs w:val="30"/>
        </w:rPr>
      </w:pPr>
      <w:r w:rsidRPr="003C47FE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89D9412" w14:textId="77777777" w:rsidR="004F4833" w:rsidRPr="00255C1C" w:rsidRDefault="004F4833" w:rsidP="004F4833">
      <w:pPr>
        <w:pStyle w:val="FSBlank"/>
        <w:tabs>
          <w:tab w:val="left" w:pos="630"/>
        </w:tabs>
      </w:pPr>
    </w:p>
    <w:p w14:paraId="0046564D" w14:textId="68E1F025" w:rsidR="00ED3836" w:rsidRPr="004F4833" w:rsidRDefault="00ED3836" w:rsidP="004F4833">
      <w:pPr>
        <w:pStyle w:val="FSBlank"/>
        <w:tabs>
          <w:tab w:val="left" w:pos="630"/>
        </w:tabs>
        <w:rPr>
          <w:sz w:val="30"/>
          <w:szCs w:val="30"/>
        </w:rPr>
      </w:pPr>
      <w:r w:rsidRPr="00ED3836">
        <w:rPr>
          <w:spacing w:val="-4"/>
          <w:sz w:val="30"/>
          <w:szCs w:val="30"/>
          <w:cs/>
        </w:rPr>
        <w:t>ณ</w:t>
      </w:r>
      <w:r w:rsidRPr="00ED3836">
        <w:rPr>
          <w:spacing w:val="-4"/>
          <w:sz w:val="30"/>
          <w:szCs w:val="30"/>
        </w:rPr>
        <w:t xml:space="preserve"> </w:t>
      </w:r>
      <w:r w:rsidRPr="00ED3836">
        <w:rPr>
          <w:spacing w:val="-4"/>
          <w:sz w:val="30"/>
          <w:szCs w:val="30"/>
          <w:cs/>
        </w:rPr>
        <w:t>วันที่</w:t>
      </w:r>
      <w:r w:rsidRPr="00ED3836">
        <w:rPr>
          <w:spacing w:val="-4"/>
          <w:sz w:val="30"/>
          <w:szCs w:val="30"/>
        </w:rPr>
        <w:t xml:space="preserve"> </w:t>
      </w:r>
      <w:r w:rsidR="00B070E9" w:rsidRPr="00B070E9">
        <w:rPr>
          <w:spacing w:val="-4"/>
          <w:sz w:val="30"/>
          <w:szCs w:val="30"/>
        </w:rPr>
        <w:t>31</w:t>
      </w:r>
      <w:r w:rsidRPr="00ED3836">
        <w:rPr>
          <w:spacing w:val="-4"/>
          <w:sz w:val="30"/>
          <w:szCs w:val="30"/>
        </w:rPr>
        <w:t xml:space="preserve"> </w:t>
      </w:r>
      <w:r w:rsidRPr="00ED3836">
        <w:rPr>
          <w:spacing w:val="-4"/>
          <w:sz w:val="30"/>
          <w:szCs w:val="30"/>
          <w:cs/>
        </w:rPr>
        <w:t>ธันวาคม</w:t>
      </w:r>
      <w:r w:rsidRPr="00ED3836">
        <w:rPr>
          <w:spacing w:val="-4"/>
          <w:sz w:val="30"/>
          <w:szCs w:val="30"/>
        </w:rPr>
        <w:t xml:space="preserve"> </w:t>
      </w:r>
      <w:r w:rsidR="00B070E9" w:rsidRPr="00B070E9">
        <w:rPr>
          <w:spacing w:val="-4"/>
          <w:sz w:val="30"/>
          <w:szCs w:val="30"/>
        </w:rPr>
        <w:t>2</w:t>
      </w:r>
      <w:r w:rsidR="00814E80" w:rsidRPr="00814E80">
        <w:rPr>
          <w:spacing w:val="-4"/>
          <w:sz w:val="30"/>
          <w:szCs w:val="30"/>
        </w:rPr>
        <w:t>56</w:t>
      </w:r>
      <w:r w:rsidR="00B070E9" w:rsidRPr="00B070E9">
        <w:rPr>
          <w:spacing w:val="-4"/>
          <w:sz w:val="30"/>
          <w:szCs w:val="30"/>
        </w:rPr>
        <w:t>4</w:t>
      </w:r>
      <w:r w:rsidRPr="00ED3836">
        <w:rPr>
          <w:spacing w:val="-4"/>
          <w:sz w:val="30"/>
          <w:szCs w:val="30"/>
        </w:rPr>
        <w:t xml:space="preserve"> </w:t>
      </w:r>
      <w:r w:rsidRPr="00ED3836">
        <w:rPr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ED3836">
        <w:rPr>
          <w:spacing w:val="-4"/>
          <w:sz w:val="30"/>
          <w:szCs w:val="30"/>
        </w:rPr>
        <w:t xml:space="preserve"> </w:t>
      </w:r>
      <w:r w:rsidR="00B070E9" w:rsidRPr="00B070E9">
        <w:rPr>
          <w:spacing w:val="-4"/>
          <w:sz w:val="30"/>
          <w:szCs w:val="30"/>
        </w:rPr>
        <w:t>4</w:t>
      </w:r>
      <w:r w:rsidRPr="00ED3836">
        <w:rPr>
          <w:spacing w:val="-4"/>
          <w:sz w:val="30"/>
          <w:szCs w:val="30"/>
          <w:cs/>
        </w:rPr>
        <w:t xml:space="preserve"> ปี</w:t>
      </w:r>
      <w:r>
        <w:rPr>
          <w:spacing w:val="-4"/>
          <w:sz w:val="30"/>
          <w:szCs w:val="30"/>
        </w:rPr>
        <w:t xml:space="preserve"> </w:t>
      </w:r>
      <w:r w:rsidRPr="00ED3836">
        <w:rPr>
          <w:i/>
          <w:iCs/>
          <w:spacing w:val="-4"/>
          <w:sz w:val="30"/>
          <w:szCs w:val="30"/>
          <w:cs/>
        </w:rPr>
        <w:t>(</w:t>
      </w:r>
      <w:r w:rsidR="00B070E9" w:rsidRPr="00B070E9">
        <w:rPr>
          <w:i/>
          <w:iCs/>
          <w:spacing w:val="-4"/>
          <w:sz w:val="30"/>
          <w:szCs w:val="30"/>
        </w:rPr>
        <w:t>2</w:t>
      </w:r>
      <w:r w:rsidR="00814E80" w:rsidRPr="00814E80">
        <w:rPr>
          <w:i/>
          <w:iCs/>
          <w:spacing w:val="-4"/>
          <w:sz w:val="30"/>
          <w:szCs w:val="30"/>
        </w:rPr>
        <w:t>56</w:t>
      </w:r>
      <w:r w:rsidR="00B070E9" w:rsidRPr="00B070E9">
        <w:rPr>
          <w:i/>
          <w:iCs/>
          <w:spacing w:val="-4"/>
          <w:sz w:val="30"/>
          <w:szCs w:val="30"/>
        </w:rPr>
        <w:t>3</w:t>
      </w:r>
      <w:r w:rsidRPr="00ED3836">
        <w:rPr>
          <w:i/>
          <w:iCs/>
          <w:spacing w:val="-4"/>
          <w:sz w:val="30"/>
          <w:szCs w:val="30"/>
        </w:rPr>
        <w:t xml:space="preserve">: </w:t>
      </w:r>
      <w:r w:rsidR="00814E80" w:rsidRPr="00814E80">
        <w:rPr>
          <w:i/>
          <w:iCs/>
          <w:spacing w:val="-4"/>
          <w:sz w:val="30"/>
          <w:szCs w:val="30"/>
        </w:rPr>
        <w:t>5</w:t>
      </w:r>
      <w:r w:rsidRPr="00ED3836">
        <w:rPr>
          <w:i/>
          <w:iCs/>
          <w:spacing w:val="-4"/>
          <w:sz w:val="30"/>
          <w:szCs w:val="30"/>
        </w:rPr>
        <w:t xml:space="preserve"> </w:t>
      </w:r>
      <w:r w:rsidRPr="00ED3836">
        <w:rPr>
          <w:i/>
          <w:iCs/>
          <w:spacing w:val="-4"/>
          <w:sz w:val="30"/>
          <w:szCs w:val="30"/>
          <w:cs/>
        </w:rPr>
        <w:t>ปี)</w:t>
      </w:r>
    </w:p>
    <w:p w14:paraId="77B4F819" w14:textId="07C7637A" w:rsidR="005C4EF2" w:rsidRPr="00293CCB" w:rsidRDefault="005C4EF2" w:rsidP="004F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20"/>
          <w:szCs w:val="20"/>
          <w:cs/>
        </w:rPr>
      </w:pPr>
    </w:p>
    <w:p w14:paraId="5B7AF366" w14:textId="77777777" w:rsidR="005A68F1" w:rsidRPr="0064655A" w:rsidRDefault="005A68F1" w:rsidP="005A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6D863E7" w14:textId="77777777" w:rsidR="005A68F1" w:rsidRPr="00255C1C" w:rsidRDefault="005A68F1" w:rsidP="005A68F1">
      <w:pPr>
        <w:pStyle w:val="FSBlank"/>
      </w:pPr>
    </w:p>
    <w:p w14:paraId="067D5237" w14:textId="77777777" w:rsidR="005A68F1" w:rsidRDefault="005A68F1" w:rsidP="005A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  <w:r>
        <w:rPr>
          <w:rFonts w:ascii="Angsana New" w:hAnsi="Angsana New" w:hint="cs"/>
          <w:sz w:val="30"/>
          <w:szCs w:val="30"/>
          <w:cs/>
        </w:rPr>
        <w:t>จะมีผลกระทบต่อภาระผูกพันของโครงการผลประโยชน์เป็นจำนวนเงินดังต่อไปนี้</w:t>
      </w:r>
    </w:p>
    <w:p w14:paraId="10C7AB6D" w14:textId="77777777" w:rsidR="005A68F1" w:rsidRPr="00255C1C" w:rsidRDefault="005A68F1" w:rsidP="005A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80"/>
        <w:gridCol w:w="270"/>
        <w:gridCol w:w="1080"/>
        <w:gridCol w:w="270"/>
        <w:gridCol w:w="990"/>
        <w:gridCol w:w="6"/>
      </w:tblGrid>
      <w:tr w:rsidR="00B53173" w:rsidRPr="000B360A" w14:paraId="702B417E" w14:textId="77777777" w:rsidTr="00D55438">
        <w:trPr>
          <w:gridAfter w:val="1"/>
          <w:wAfter w:w="6" w:type="dxa"/>
        </w:trPr>
        <w:tc>
          <w:tcPr>
            <w:tcW w:w="4320" w:type="dxa"/>
          </w:tcPr>
          <w:p w14:paraId="570824DA" w14:textId="77777777" w:rsidR="00B53173" w:rsidRPr="003C47FE" w:rsidRDefault="00B53173" w:rsidP="00176203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6E7A9822" w14:textId="561D87C8" w:rsidR="00B53173" w:rsidRPr="00B53173" w:rsidRDefault="00B32E66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531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B531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B53173" w:rsidRPr="00B531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</w:t>
            </w:r>
            <w:r w:rsidR="00B53173" w:rsidRPr="00B531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</w:p>
        </w:tc>
      </w:tr>
      <w:tr w:rsidR="00B53173" w:rsidRPr="000B360A" w14:paraId="30A37945" w14:textId="77777777" w:rsidTr="00D55438">
        <w:trPr>
          <w:gridAfter w:val="1"/>
          <w:wAfter w:w="6" w:type="dxa"/>
        </w:trPr>
        <w:tc>
          <w:tcPr>
            <w:tcW w:w="4320" w:type="dxa"/>
          </w:tcPr>
          <w:p w14:paraId="467C6367" w14:textId="49DA4300" w:rsidR="00B53173" w:rsidRPr="003C47FE" w:rsidRDefault="00B53173" w:rsidP="00D55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96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2CFE3E29" w14:textId="10D8540F" w:rsidR="00B53173" w:rsidRPr="00B53173" w:rsidRDefault="00B53173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531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A68F1" w:rsidRPr="000B360A" w14:paraId="28E1EA5E" w14:textId="77777777" w:rsidTr="00D55438">
        <w:trPr>
          <w:gridAfter w:val="1"/>
          <w:wAfter w:w="6" w:type="dxa"/>
        </w:trPr>
        <w:tc>
          <w:tcPr>
            <w:tcW w:w="4320" w:type="dxa"/>
          </w:tcPr>
          <w:p w14:paraId="0A7025C2" w14:textId="554932F0" w:rsidR="005A68F1" w:rsidRPr="003D63DF" w:rsidRDefault="00D55438" w:rsidP="00D55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6"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0B654737" w14:textId="155B8216" w:rsidR="005A68F1" w:rsidRPr="003D63DF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041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769C440" w14:textId="77777777"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3F9A98BA" w14:textId="256CD64C"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360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A68F1" w:rsidRPr="000B360A" w14:paraId="33D07B65" w14:textId="77777777" w:rsidTr="00D55438">
        <w:trPr>
          <w:trHeight w:val="434"/>
        </w:trPr>
        <w:tc>
          <w:tcPr>
            <w:tcW w:w="4320" w:type="dxa"/>
          </w:tcPr>
          <w:p w14:paraId="7DE8E6F8" w14:textId="54091FF4" w:rsidR="005A68F1" w:rsidRPr="003D63DF" w:rsidRDefault="005A68F1" w:rsidP="00176203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63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D63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63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AF1BB97" w14:textId="64C6CC67" w:rsidR="005A68F1" w:rsidRPr="003D63DF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6B687AA" w14:textId="77777777"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37F6FAE" w14:textId="2B876616" w:rsidR="005A68F1" w:rsidRPr="000B360A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AEC47C5" w14:textId="77777777"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58A1714" w14:textId="41E22FC2" w:rsidR="005A68F1" w:rsidRPr="000B360A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DA40AD1" w14:textId="77777777" w:rsidR="005A68F1" w:rsidRPr="000B360A" w:rsidRDefault="005A68F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</w:tcPr>
          <w:p w14:paraId="493FE8BD" w14:textId="130E4517" w:rsidR="005A68F1" w:rsidRPr="000B360A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5A68F1" w:rsidRPr="000B360A" w14:paraId="693054C1" w14:textId="77777777" w:rsidTr="00D55438">
        <w:trPr>
          <w:gridAfter w:val="1"/>
          <w:wAfter w:w="6" w:type="dxa"/>
          <w:trHeight w:val="182"/>
        </w:trPr>
        <w:tc>
          <w:tcPr>
            <w:tcW w:w="4320" w:type="dxa"/>
          </w:tcPr>
          <w:p w14:paraId="601A9846" w14:textId="77777777" w:rsidR="005A68F1" w:rsidRPr="003C47FE" w:rsidRDefault="005A68F1" w:rsidP="00176203">
            <w:pPr>
              <w:tabs>
                <w:tab w:val="clear" w:pos="227"/>
                <w:tab w:val="left" w:pos="0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77509350" w14:textId="77777777" w:rsidR="005A68F1" w:rsidRPr="00011AE8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11A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32E66" w:rsidRPr="000B360A" w14:paraId="63A2D3C7" w14:textId="77777777" w:rsidTr="00D55438">
        <w:tc>
          <w:tcPr>
            <w:tcW w:w="4320" w:type="dxa"/>
          </w:tcPr>
          <w:p w14:paraId="7E305124" w14:textId="77777777" w:rsidR="00B32E66" w:rsidRPr="003C47FE" w:rsidRDefault="00B32E66" w:rsidP="00B32E66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1EA5DAE6" w14:textId="6E50C5C4" w:rsidR="00B32E66" w:rsidRPr="00B76F6F" w:rsidRDefault="005B0584" w:rsidP="00D55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CB771B" w14:textId="77777777" w:rsidR="00B32E66" w:rsidRPr="000B360A" w:rsidRDefault="00B32E66" w:rsidP="00B32E66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A52093" w14:textId="7A8039C7" w:rsidR="00B32E66" w:rsidRPr="000B360A" w:rsidRDefault="00B32E66" w:rsidP="00D55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DF721C" w14:textId="77777777" w:rsidR="00B32E66" w:rsidRPr="000B360A" w:rsidRDefault="00B32E66" w:rsidP="00B32E66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B295353" w14:textId="31126D8C" w:rsidR="00B32E66" w:rsidRPr="000B360A" w:rsidRDefault="00B070E9" w:rsidP="00D5543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B05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</w:tcPr>
          <w:p w14:paraId="4B6E3EA4" w14:textId="77777777" w:rsidR="00B32E66" w:rsidRPr="000B360A" w:rsidRDefault="00B32E66" w:rsidP="00B32E66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2"/>
          </w:tcPr>
          <w:p w14:paraId="5F65E8DA" w14:textId="34365112" w:rsidR="00B32E66" w:rsidRPr="00B76F6F" w:rsidRDefault="00B070E9" w:rsidP="00D5543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32E66"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B32E66" w:rsidRPr="000B360A" w14:paraId="2BD76D03" w14:textId="77777777" w:rsidTr="00D55438">
        <w:tc>
          <w:tcPr>
            <w:tcW w:w="4320" w:type="dxa"/>
          </w:tcPr>
          <w:p w14:paraId="78A3584D" w14:textId="77777777" w:rsidR="00B32E66" w:rsidRPr="003C47FE" w:rsidRDefault="00B32E66" w:rsidP="00B3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4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2D7F681A" w14:textId="10C445F3" w:rsidR="00B32E66" w:rsidRPr="00B76F6F" w:rsidRDefault="00B070E9" w:rsidP="00D55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B05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0BC9771A" w14:textId="77777777" w:rsidR="00B32E66" w:rsidRPr="000B360A" w:rsidRDefault="00B32E66" w:rsidP="00B32E66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AEAE920" w14:textId="4740A14C" w:rsidR="00B32E66" w:rsidRPr="00B76F6F" w:rsidRDefault="00B070E9" w:rsidP="00D55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32E66"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270" w:type="dxa"/>
          </w:tcPr>
          <w:p w14:paraId="30FE51CF" w14:textId="77777777" w:rsidR="00B32E66" w:rsidRPr="000B360A" w:rsidRDefault="00B32E66" w:rsidP="00B32E66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953C3B" w14:textId="52B84968" w:rsidR="00B32E66" w:rsidRPr="00B76F6F" w:rsidRDefault="005B0584" w:rsidP="00D5543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3346898" w14:textId="77777777" w:rsidR="00B32E66" w:rsidRPr="000B360A" w:rsidRDefault="00B32E66" w:rsidP="00B32E66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2"/>
          </w:tcPr>
          <w:p w14:paraId="2C9D5BCC" w14:textId="0D74FCAE" w:rsidR="00B32E66" w:rsidRPr="00B76F6F" w:rsidRDefault="00B32E66" w:rsidP="00D55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32E66" w:rsidRPr="000B360A" w14:paraId="6942A161" w14:textId="77777777" w:rsidTr="00D55438">
        <w:tc>
          <w:tcPr>
            <w:tcW w:w="4320" w:type="dxa"/>
          </w:tcPr>
          <w:p w14:paraId="027DE602" w14:textId="77777777" w:rsidR="00B32E66" w:rsidRPr="003C47FE" w:rsidRDefault="00B32E66" w:rsidP="00B32E66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32ED8D01" w14:textId="7E4E91E6" w:rsidR="00B32E66" w:rsidRPr="00B76F6F" w:rsidRDefault="005B0584" w:rsidP="00D55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4734A2" w14:textId="77777777" w:rsidR="00B32E66" w:rsidRPr="000B360A" w:rsidRDefault="00B32E66" w:rsidP="00B32E66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BB1074" w14:textId="6FDA6935" w:rsidR="00B32E66" w:rsidRPr="00B76F6F" w:rsidRDefault="00B32E66" w:rsidP="00D55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7317AB" w14:textId="77777777" w:rsidR="00B32E66" w:rsidRPr="000B360A" w:rsidRDefault="00B32E66" w:rsidP="00B32E66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D5FD9C1" w14:textId="73E9560C" w:rsidR="00B32E66" w:rsidRPr="00B76F6F" w:rsidRDefault="00B070E9" w:rsidP="00D5543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4131AAC3" w14:textId="77777777" w:rsidR="00B32E66" w:rsidRPr="000B360A" w:rsidRDefault="00B32E66" w:rsidP="00B32E66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2"/>
          </w:tcPr>
          <w:p w14:paraId="2970D907" w14:textId="76BC6C80" w:rsidR="00B32E66" w:rsidRPr="00B76F6F" w:rsidRDefault="00B070E9" w:rsidP="00D5543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</w:t>
            </w:r>
          </w:p>
        </w:tc>
      </w:tr>
    </w:tbl>
    <w:p w14:paraId="7E3D7EC1" w14:textId="45BD8720" w:rsidR="00AD3AB0" w:rsidRPr="00255C1C" w:rsidRDefault="00AD3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14:paraId="3A6FCABD" w14:textId="33D5D820" w:rsidR="005A68F1" w:rsidRPr="001225E7" w:rsidRDefault="00B070E9" w:rsidP="00122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1</w:t>
      </w:r>
      <w:r w:rsidR="00814E80" w:rsidRPr="00814E80">
        <w:rPr>
          <w:rFonts w:ascii="Angsana New" w:hAnsi="Angsana New"/>
          <w:b/>
          <w:sz w:val="30"/>
          <w:szCs w:val="30"/>
        </w:rPr>
        <w:t>6</w:t>
      </w:r>
      <w:r w:rsidR="005A68F1">
        <w:rPr>
          <w:rFonts w:ascii="Angsana New" w:hAnsi="Angsana New"/>
          <w:bCs/>
          <w:sz w:val="30"/>
          <w:szCs w:val="30"/>
        </w:rPr>
        <w:tab/>
      </w:r>
      <w:r w:rsidR="005A68F1">
        <w:rPr>
          <w:rFonts w:ascii="Angsana New" w:hAnsi="Angsana New" w:hint="cs"/>
          <w:bCs/>
          <w:sz w:val="30"/>
          <w:szCs w:val="30"/>
          <w:cs/>
        </w:rPr>
        <w:t>หุ้นทุนซื้อคืน</w:t>
      </w:r>
    </w:p>
    <w:p w14:paraId="0CD79756" w14:textId="77777777" w:rsidR="00180CDD" w:rsidRPr="00255C1C" w:rsidRDefault="00180CDD" w:rsidP="001225E7">
      <w:pPr>
        <w:ind w:left="540"/>
        <w:rPr>
          <w:rFonts w:ascii="Angsana New" w:hAnsi="Angsana New"/>
          <w:sz w:val="20"/>
          <w:szCs w:val="20"/>
          <w:highlight w:val="yellow"/>
        </w:rPr>
      </w:pPr>
    </w:p>
    <w:p w14:paraId="269D8784" w14:textId="74BBC580" w:rsidR="001225E7" w:rsidRPr="006D7EE3" w:rsidRDefault="001225E7" w:rsidP="001225E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ในการประชุมคณะกรรมการของบริษัทเมื่อวันที่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1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2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56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คณะกรรมการบริษัทมีมติอนุมัติการจำหน่าย</w:t>
      </w:r>
      <w:r w:rsidR="006F1D5F">
        <w:rPr>
          <w:rFonts w:ascii="Angsana New" w:hAnsi="Angsana New"/>
          <w:sz w:val="30"/>
          <w:szCs w:val="30"/>
          <w:cs/>
          <w:lang w:eastAsia="x-none"/>
        </w:rPr>
        <w:br/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หุ้นทุนซื้อคืนจำนวนรวม 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7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0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7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ล้านหุ้น คิดเป็นร้อยละ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ของหุ้นที่ออกและชำระแล้ว มีกำหนดระยะเวลาตั้งแต่วันที่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1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2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56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ถึงวันที่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24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2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566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โดยการจำหน่ายหุ้นทุนซื้อคืนเป็นไปตามหลักเกณฑ์ของตลาดหลักทรัพย์แห่งประเทศไทย</w:t>
      </w:r>
    </w:p>
    <w:p w14:paraId="0464A993" w14:textId="77777777" w:rsidR="001225E7" w:rsidRPr="00255C1C" w:rsidRDefault="001225E7" w:rsidP="001225E7">
      <w:pPr>
        <w:ind w:left="540"/>
        <w:rPr>
          <w:rFonts w:ascii="Angsana New" w:hAnsi="Angsana New"/>
          <w:sz w:val="20"/>
          <w:szCs w:val="20"/>
        </w:rPr>
      </w:pPr>
    </w:p>
    <w:p w14:paraId="24CA1EFB" w14:textId="0090C273" w:rsidR="001225E7" w:rsidRPr="006D7EE3" w:rsidRDefault="001225E7" w:rsidP="001225E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>ในระหว่าง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ปีสิ้นสุดวันที่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31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2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56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บริษัทได้จำหน่ายหุ้นทุนซื้อคืนจำนวน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10</w:t>
      </w:r>
      <w:r w:rsidR="008602C3">
        <w:rPr>
          <w:rFonts w:ascii="Angsana New" w:hAnsi="Angsana New"/>
          <w:sz w:val="30"/>
          <w:szCs w:val="30"/>
          <w:lang w:eastAsia="x-none"/>
        </w:rPr>
        <w:t>.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7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ล้านหุ้น</w:t>
      </w:r>
      <w:r w:rsidR="00615E66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เป็นจำนวนเงิน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6F1D5F">
        <w:rPr>
          <w:rFonts w:ascii="Angsana New" w:hAnsi="Angsana New"/>
          <w:sz w:val="30"/>
          <w:szCs w:val="30"/>
          <w:lang w:eastAsia="x-none"/>
        </w:rPr>
        <w:br/>
      </w:r>
      <w:r w:rsidR="00B070E9" w:rsidRPr="00B070E9">
        <w:rPr>
          <w:rFonts w:ascii="Angsana New" w:hAnsi="Angsana New"/>
          <w:sz w:val="30"/>
          <w:szCs w:val="30"/>
          <w:lang w:eastAsia="x-none"/>
        </w:rPr>
        <w:t>2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7</w:t>
      </w:r>
      <w:r w:rsidR="008602C3">
        <w:rPr>
          <w:rFonts w:ascii="Angsana New" w:hAnsi="Angsana New"/>
          <w:sz w:val="30"/>
          <w:szCs w:val="30"/>
          <w:lang w:eastAsia="x-none"/>
        </w:rPr>
        <w:t>.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9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ล้านบาท โดยมีต้นทุนหุ้นทุนซื้อคืนจำนวน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22</w:t>
      </w:r>
      <w:r w:rsidR="008602C3">
        <w:rPr>
          <w:rFonts w:ascii="Angsana New" w:hAnsi="Angsana New"/>
          <w:sz w:val="30"/>
          <w:szCs w:val="30"/>
          <w:lang w:eastAsia="x-none"/>
        </w:rPr>
        <w:t>.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6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ล้านบาท ทั้งนี้ บริษัทรับรู้ส่วนเกิน</w:t>
      </w:r>
      <w:r w:rsidR="00BA050C">
        <w:rPr>
          <w:rFonts w:ascii="Angsana New" w:hAnsi="Angsana New" w:hint="cs"/>
          <w:sz w:val="30"/>
          <w:szCs w:val="30"/>
          <w:cs/>
          <w:lang w:eastAsia="x-none"/>
        </w:rPr>
        <w:t>ทุน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หุ้นทุนซื้อคืนจำนวน 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5</w:t>
      </w:r>
      <w:r w:rsidR="008602C3">
        <w:rPr>
          <w:rFonts w:ascii="Angsana New" w:hAnsi="Angsana New"/>
          <w:sz w:val="30"/>
          <w:szCs w:val="30"/>
          <w:lang w:eastAsia="x-none"/>
        </w:rPr>
        <w:t>.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ล้านบาท โดยแสดงเป็นรายการแยกต่างหากในส่วนของผู้ถือหุ้น และโอนบัญชีสำรองหุ้นทุนซื้อคืนจำนวน </w:t>
      </w:r>
      <w:r w:rsidR="006F1D5F">
        <w:rPr>
          <w:rFonts w:ascii="Angsana New" w:hAnsi="Angsana New"/>
          <w:sz w:val="30"/>
          <w:szCs w:val="30"/>
          <w:lang w:eastAsia="x-none"/>
        </w:rPr>
        <w:br/>
      </w:r>
      <w:r w:rsidR="00B070E9" w:rsidRPr="00B070E9">
        <w:rPr>
          <w:rFonts w:ascii="Angsana New" w:hAnsi="Angsana New"/>
          <w:sz w:val="30"/>
          <w:szCs w:val="30"/>
          <w:lang w:eastAsia="x-none"/>
        </w:rPr>
        <w:t>22</w:t>
      </w:r>
      <w:r w:rsidR="006F1D5F">
        <w:rPr>
          <w:rFonts w:ascii="Angsana New" w:hAnsi="Angsana New"/>
          <w:sz w:val="30"/>
          <w:szCs w:val="30"/>
          <w:lang w:eastAsia="x-none"/>
        </w:rPr>
        <w:t>.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6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 ล้านบาท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ไปยังกำไรสะสม</w:t>
      </w:r>
    </w:p>
    <w:p w14:paraId="79134DF5" w14:textId="77777777" w:rsidR="001225E7" w:rsidRPr="00255C1C" w:rsidRDefault="001225E7" w:rsidP="001225E7">
      <w:pPr>
        <w:ind w:left="540"/>
        <w:rPr>
          <w:rFonts w:ascii="Angsana New" w:hAnsi="Angsana New"/>
          <w:sz w:val="20"/>
          <w:szCs w:val="20"/>
        </w:rPr>
      </w:pPr>
    </w:p>
    <w:p w14:paraId="74A2BAD8" w14:textId="2984E229" w:rsidR="001225E7" w:rsidRPr="00BA050C" w:rsidRDefault="001225E7" w:rsidP="001225E7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31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2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56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บริษัท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ถือ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หุ้น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ของบริษัทจำนวน 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6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0</w:t>
      </w:r>
      <w:r w:rsidR="008602C3">
        <w:rPr>
          <w:rFonts w:ascii="Angsana New" w:hAnsi="Angsana New"/>
          <w:sz w:val="30"/>
          <w:szCs w:val="30"/>
          <w:lang w:eastAsia="x-none"/>
        </w:rPr>
        <w:t>.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0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 ล้านหุ้น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6D7EE3">
        <w:rPr>
          <w:rFonts w:ascii="Angsana New" w:hAnsi="Angsana New"/>
          <w:i/>
          <w:iCs/>
          <w:sz w:val="30"/>
          <w:szCs w:val="30"/>
          <w:cs/>
          <w:lang w:eastAsia="x-none"/>
        </w:rPr>
        <w:t>(</w:t>
      </w:r>
      <w:r w:rsidR="00B070E9" w:rsidRPr="00B070E9">
        <w:rPr>
          <w:rFonts w:ascii="Angsana New" w:hAnsi="Angsana New"/>
          <w:i/>
          <w:iCs/>
          <w:sz w:val="30"/>
          <w:szCs w:val="30"/>
          <w:lang w:eastAsia="x-none"/>
        </w:rPr>
        <w:t>2</w:t>
      </w:r>
      <w:r w:rsidR="00814E80" w:rsidRPr="00814E80">
        <w:rPr>
          <w:rFonts w:ascii="Angsana New" w:hAnsi="Angsana New"/>
          <w:i/>
          <w:iCs/>
          <w:sz w:val="30"/>
          <w:szCs w:val="30"/>
          <w:lang w:eastAsia="x-none"/>
        </w:rPr>
        <w:t>56</w:t>
      </w:r>
      <w:r w:rsidR="00B070E9" w:rsidRPr="00B070E9">
        <w:rPr>
          <w:rFonts w:ascii="Angsana New" w:hAnsi="Angsana New"/>
          <w:i/>
          <w:iCs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i/>
          <w:iCs/>
          <w:sz w:val="30"/>
          <w:szCs w:val="30"/>
          <w:lang w:eastAsia="x-none"/>
        </w:rPr>
        <w:t xml:space="preserve">: </w:t>
      </w:r>
      <w:r w:rsidR="00814E80" w:rsidRPr="00814E80">
        <w:rPr>
          <w:rFonts w:ascii="Angsana New" w:hAnsi="Angsana New"/>
          <w:i/>
          <w:iCs/>
          <w:sz w:val="30"/>
          <w:szCs w:val="30"/>
          <w:lang w:eastAsia="x-none"/>
        </w:rPr>
        <w:t>7</w:t>
      </w:r>
      <w:r w:rsidR="00B070E9" w:rsidRPr="00B070E9">
        <w:rPr>
          <w:rFonts w:ascii="Angsana New" w:hAnsi="Angsana New"/>
          <w:i/>
          <w:iCs/>
          <w:sz w:val="30"/>
          <w:szCs w:val="30"/>
          <w:lang w:eastAsia="x-none"/>
        </w:rPr>
        <w:t>0</w:t>
      </w:r>
      <w:r w:rsidRPr="006D7EE3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814E80" w:rsidRPr="00814E80">
        <w:rPr>
          <w:rFonts w:ascii="Angsana New" w:hAnsi="Angsana New"/>
          <w:i/>
          <w:iCs/>
          <w:sz w:val="30"/>
          <w:szCs w:val="30"/>
          <w:lang w:eastAsia="x-none"/>
        </w:rPr>
        <w:t>7</w:t>
      </w:r>
      <w:r w:rsidRPr="006D7EE3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i/>
          <w:iCs/>
          <w:sz w:val="30"/>
          <w:szCs w:val="30"/>
          <w:cs/>
          <w:lang w:eastAsia="x-none"/>
        </w:rPr>
        <w:t>ล้านหุ้น</w:t>
      </w:r>
      <w:r w:rsidRPr="006D7EE3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)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ซึ่งคิดเป็นร้อยละ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2</w:t>
      </w:r>
      <w:r w:rsidR="008602C3">
        <w:rPr>
          <w:rFonts w:ascii="Angsana New" w:hAnsi="Angsana New"/>
          <w:sz w:val="30"/>
          <w:szCs w:val="30"/>
          <w:lang w:eastAsia="x-none"/>
        </w:rPr>
        <w:t>.</w:t>
      </w:r>
      <w:r w:rsidR="00814E80" w:rsidRPr="00814E80">
        <w:rPr>
          <w:rFonts w:ascii="Angsana New" w:hAnsi="Angsana New"/>
          <w:sz w:val="30"/>
          <w:szCs w:val="30"/>
          <w:lang w:eastAsia="x-none"/>
        </w:rPr>
        <w:t>9</w:t>
      </w:r>
      <w:r w:rsidRPr="006D7EE3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BA050C">
        <w:rPr>
          <w:rFonts w:ascii="Angsana New" w:hAnsi="Angsana New"/>
          <w:i/>
          <w:iCs/>
          <w:spacing w:val="-2"/>
          <w:sz w:val="30"/>
          <w:szCs w:val="30"/>
          <w:cs/>
          <w:lang w:eastAsia="x-none"/>
        </w:rPr>
        <w:t>(</w:t>
      </w:r>
      <w:r w:rsidR="00B070E9" w:rsidRPr="00B070E9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2</w:t>
      </w:r>
      <w:r w:rsidR="00814E80" w:rsidRPr="00814E80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56</w:t>
      </w:r>
      <w:r w:rsidR="00B070E9" w:rsidRPr="00B070E9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3</w:t>
      </w:r>
      <w:r w:rsidRPr="00BA050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 xml:space="preserve">: </w:t>
      </w:r>
      <w:r w:rsidRPr="00BA050C">
        <w:rPr>
          <w:rFonts w:ascii="Angsana New" w:hAnsi="Angsana New" w:hint="cs"/>
          <w:i/>
          <w:iCs/>
          <w:spacing w:val="-2"/>
          <w:sz w:val="30"/>
          <w:szCs w:val="30"/>
          <w:cs/>
          <w:lang w:eastAsia="x-none"/>
        </w:rPr>
        <w:t xml:space="preserve">ร้อยละ </w:t>
      </w:r>
      <w:r w:rsidR="00B070E9" w:rsidRPr="00B070E9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3</w:t>
      </w:r>
      <w:r w:rsidRPr="00BA050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.</w:t>
      </w:r>
      <w:r w:rsidR="00814E80" w:rsidRPr="00814E80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5</w:t>
      </w:r>
      <w:r w:rsidRPr="00BA050C">
        <w:rPr>
          <w:rFonts w:ascii="Angsana New" w:hAnsi="Angsana New" w:hint="cs"/>
          <w:i/>
          <w:iCs/>
          <w:spacing w:val="-2"/>
          <w:sz w:val="30"/>
          <w:szCs w:val="30"/>
          <w:cs/>
          <w:lang w:eastAsia="x-none"/>
        </w:rPr>
        <w:t>)</w:t>
      </w:r>
      <w:r w:rsidRPr="00BA050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 xml:space="preserve"> </w:t>
      </w:r>
      <w:r w:rsidRPr="00BA050C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ของหุ้นที่บริษัทออกและชำระแล้ว </w:t>
      </w:r>
      <w:r w:rsidR="00BA050C" w:rsidRPr="00BA050C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รวมเป็นต้นทุนทั้งหมด</w:t>
      </w:r>
      <w:r w:rsidR="00BA050C" w:rsidRPr="00BA050C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B070E9" w:rsidRPr="00B070E9">
        <w:rPr>
          <w:rFonts w:ascii="Angsana New" w:hAnsi="Angsana New"/>
          <w:spacing w:val="-2"/>
          <w:sz w:val="30"/>
          <w:szCs w:val="30"/>
          <w:lang w:eastAsia="x-none"/>
        </w:rPr>
        <w:t>12</w:t>
      </w:r>
      <w:r w:rsidR="00814E80" w:rsidRPr="00814E80">
        <w:rPr>
          <w:rFonts w:ascii="Angsana New" w:hAnsi="Angsana New"/>
          <w:spacing w:val="-2"/>
          <w:sz w:val="30"/>
          <w:szCs w:val="30"/>
          <w:lang w:eastAsia="x-none"/>
        </w:rPr>
        <w:t>7</w:t>
      </w:r>
      <w:r w:rsidR="00BA050C" w:rsidRPr="00BA050C">
        <w:rPr>
          <w:rFonts w:ascii="Angsana New" w:hAnsi="Angsana New"/>
          <w:spacing w:val="-2"/>
          <w:sz w:val="30"/>
          <w:szCs w:val="30"/>
          <w:lang w:eastAsia="x-none"/>
        </w:rPr>
        <w:t>.</w:t>
      </w:r>
      <w:r w:rsidR="00B070E9" w:rsidRPr="00B070E9">
        <w:rPr>
          <w:rFonts w:ascii="Angsana New" w:hAnsi="Angsana New"/>
          <w:spacing w:val="-2"/>
          <w:sz w:val="30"/>
          <w:szCs w:val="30"/>
          <w:lang w:eastAsia="x-none"/>
        </w:rPr>
        <w:t>2</w:t>
      </w:r>
      <w:r w:rsidR="00BA050C" w:rsidRPr="00BA050C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BA050C" w:rsidRPr="00BA050C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ล้านบาท </w:t>
      </w:r>
      <w:r w:rsidR="00BA050C" w:rsidRPr="00BA050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(</w:t>
      </w:r>
      <w:r w:rsidR="00B070E9" w:rsidRPr="00B070E9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2</w:t>
      </w:r>
      <w:r w:rsidR="00814E80" w:rsidRPr="00814E80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56</w:t>
      </w:r>
      <w:r w:rsidR="00B070E9" w:rsidRPr="00B070E9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3</w:t>
      </w:r>
      <w:r w:rsidR="00BA050C" w:rsidRPr="00BA050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 xml:space="preserve">: </w:t>
      </w:r>
      <w:r w:rsidR="00B070E9" w:rsidRPr="00B070E9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14</w:t>
      </w:r>
      <w:r w:rsidR="00814E80" w:rsidRPr="00814E80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9</w:t>
      </w:r>
      <w:r w:rsidR="00BA050C" w:rsidRPr="00BA050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.</w:t>
      </w:r>
      <w:r w:rsidR="00814E80" w:rsidRPr="00814E80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8</w:t>
      </w:r>
      <w:r w:rsidR="00BA050C" w:rsidRPr="00BA050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 xml:space="preserve"> </w:t>
      </w:r>
      <w:r w:rsidR="00BA050C" w:rsidRPr="00BA050C">
        <w:rPr>
          <w:rFonts w:ascii="Angsana New" w:hAnsi="Angsana New" w:hint="cs"/>
          <w:i/>
          <w:iCs/>
          <w:spacing w:val="-2"/>
          <w:sz w:val="30"/>
          <w:szCs w:val="30"/>
          <w:cs/>
          <w:lang w:eastAsia="x-none"/>
        </w:rPr>
        <w:t>ล้านบาท</w:t>
      </w:r>
      <w:r w:rsidR="00BA050C" w:rsidRPr="00BA050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)</w:t>
      </w:r>
    </w:p>
    <w:p w14:paraId="5696A4FD" w14:textId="24C7D7EA" w:rsidR="001225E7" w:rsidRPr="00255C1C" w:rsidRDefault="001225E7" w:rsidP="001225E7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6A4D9A83" w14:textId="146B8F21" w:rsidR="001B3823" w:rsidRDefault="001B3823" w:rsidP="001B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D5F">
        <w:rPr>
          <w:rFonts w:ascii="Angsana New" w:hAnsi="Angsana New" w:hint="cs"/>
          <w:sz w:val="30"/>
          <w:szCs w:val="30"/>
          <w:cs/>
        </w:rPr>
        <w:t>บริษัทได้นำเงินฝากสถาบันการเงินแห่งหนึ่งมาค้ำประกันวงเงินสินเชื่อที่ได้รับจากบริษัทหลักทรัพย์จัดการกองทุน</w:t>
      </w:r>
    </w:p>
    <w:p w14:paraId="6A891CDC" w14:textId="3B14D5D1" w:rsidR="00180CDD" w:rsidRPr="00747298" w:rsidRDefault="00B070E9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B070E9">
        <w:rPr>
          <w:rFonts w:ascii="Angsana New" w:hAnsi="Angsana New"/>
          <w:b/>
          <w:sz w:val="30"/>
          <w:szCs w:val="30"/>
        </w:rPr>
        <w:t>1</w:t>
      </w:r>
      <w:r w:rsidR="00814E80" w:rsidRPr="00814E80">
        <w:rPr>
          <w:rFonts w:ascii="Angsana New" w:hAnsi="Angsana New"/>
          <w:b/>
          <w:sz w:val="30"/>
          <w:szCs w:val="30"/>
        </w:rPr>
        <w:t>7</w:t>
      </w:r>
      <w:r w:rsidR="00180CDD" w:rsidRPr="0004044A">
        <w:rPr>
          <w:rFonts w:ascii="Angsana New" w:hAnsi="Angsana New"/>
          <w:bCs/>
          <w:sz w:val="30"/>
          <w:szCs w:val="30"/>
        </w:rPr>
        <w:tab/>
      </w:r>
      <w:r w:rsidR="00180CDD" w:rsidRPr="0004044A">
        <w:rPr>
          <w:rFonts w:ascii="Angsana New" w:hAnsi="Angsana New"/>
          <w:bCs/>
          <w:sz w:val="30"/>
          <w:szCs w:val="30"/>
          <w:cs/>
        </w:rPr>
        <w:t>ส่วนเกินทุนและสำรอง</w:t>
      </w:r>
    </w:p>
    <w:p w14:paraId="2925197C" w14:textId="77777777"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F4F83AA" w14:textId="77777777" w:rsidR="00180CDD" w:rsidRPr="003C47F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87ACD86" w14:textId="77777777"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A2B736F" w14:textId="256EFD56" w:rsidR="00180CDD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</w:t>
      </w:r>
      <w:r w:rsidR="00B070E9" w:rsidRPr="00B070E9">
        <w:rPr>
          <w:rFonts w:ascii="Angsana New" w:hAnsi="Angsana New"/>
          <w:sz w:val="30"/>
          <w:szCs w:val="30"/>
        </w:rPr>
        <w:t>3</w:t>
      </w:r>
      <w:r w:rsidR="00814E80" w:rsidRPr="00814E80">
        <w:rPr>
          <w:rFonts w:ascii="Angsana New" w:hAnsi="Angsana New"/>
          <w:sz w:val="30"/>
          <w:szCs w:val="30"/>
        </w:rPr>
        <w:t>5</w:t>
      </w:r>
      <w:r w:rsidRPr="003C47FE">
        <w:rPr>
          <w:rFonts w:ascii="Angsana New" w:hAnsi="Angsana New"/>
          <w:sz w:val="30"/>
          <w:szCs w:val="30"/>
          <w:cs/>
        </w:rPr>
        <w:t xml:space="preserve"> มาตรา </w:t>
      </w:r>
      <w:r w:rsidR="00814E80" w:rsidRPr="00814E80">
        <w:rPr>
          <w:rFonts w:ascii="Angsana New" w:hAnsi="Angsana New"/>
          <w:sz w:val="30"/>
          <w:szCs w:val="30"/>
        </w:rPr>
        <w:t>5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Pr="003C47FE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2C05B0">
        <w:rPr>
          <w:rFonts w:ascii="Angsana New" w:hAnsi="Angsana New"/>
          <w:spacing w:val="-6"/>
          <w:sz w:val="30"/>
          <w:szCs w:val="30"/>
          <w:cs/>
        </w:rPr>
        <w:t>มูลค่าหุ้นที่จดทะเบียนไว้ บริษัทต้องนำเงินค่าหุ้นส่วนเกินนี้ตั้งเป็นทุนสำรอง (</w:t>
      </w:r>
      <w:r w:rsidRPr="002C05B0">
        <w:rPr>
          <w:rFonts w:ascii="Angsana New" w:hAnsi="Angsana New"/>
          <w:spacing w:val="-6"/>
          <w:sz w:val="30"/>
          <w:szCs w:val="30"/>
        </w:rPr>
        <w:t>“</w:t>
      </w:r>
      <w:r w:rsidRPr="002C05B0">
        <w:rPr>
          <w:rFonts w:ascii="Angsana New" w:hAnsi="Angsana New"/>
          <w:spacing w:val="-6"/>
          <w:sz w:val="30"/>
          <w:szCs w:val="30"/>
          <w:cs/>
        </w:rPr>
        <w:t>ส่วนเกินมูลค่าหุ้น</w:t>
      </w:r>
      <w:r w:rsidRPr="002C05B0">
        <w:rPr>
          <w:rFonts w:ascii="Angsana New" w:hAnsi="Angsana New"/>
          <w:spacing w:val="-6"/>
          <w:sz w:val="30"/>
          <w:szCs w:val="30"/>
        </w:rPr>
        <w:t>”</w:t>
      </w:r>
      <w:r w:rsidRPr="002C05B0">
        <w:rPr>
          <w:rFonts w:ascii="Angsana New" w:hAnsi="Angsana New"/>
          <w:spacing w:val="-6"/>
          <w:sz w:val="30"/>
          <w:szCs w:val="30"/>
          <w:cs/>
        </w:rPr>
        <w:t>) ส่วนเกินมูลค่าหุ้นนี้</w:t>
      </w:r>
      <w:r w:rsidRPr="00BB10D3">
        <w:rPr>
          <w:rFonts w:ascii="Angsana New" w:hAnsi="Angsana New"/>
          <w:spacing w:val="-4"/>
          <w:sz w:val="30"/>
          <w:szCs w:val="30"/>
          <w:cs/>
        </w:rPr>
        <w:t>จะ</w:t>
      </w:r>
      <w:r w:rsidRPr="003C47FE">
        <w:rPr>
          <w:rFonts w:ascii="Angsana New" w:hAnsi="Angsana New"/>
          <w:sz w:val="30"/>
          <w:szCs w:val="30"/>
          <w:cs/>
        </w:rPr>
        <w:t>นำไปจ่ายเป็นเงินปันผลไม่ได้</w:t>
      </w:r>
    </w:p>
    <w:p w14:paraId="0FF83694" w14:textId="77777777"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405289A8" w14:textId="77777777" w:rsidR="00180CDD" w:rsidRPr="003C47F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3977CD38" w14:textId="77777777"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408B95B" w14:textId="5B237F4B" w:rsidR="00180CDD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</w:t>
      </w:r>
      <w:r w:rsidR="00B070E9" w:rsidRPr="00B070E9">
        <w:rPr>
          <w:rFonts w:ascii="Angsana New" w:hAnsi="Angsana New"/>
          <w:sz w:val="30"/>
          <w:szCs w:val="30"/>
        </w:rPr>
        <w:t>3</w:t>
      </w:r>
      <w:r w:rsidR="00814E80" w:rsidRPr="00814E80">
        <w:rPr>
          <w:rFonts w:ascii="Angsana New" w:hAnsi="Angsana New"/>
          <w:sz w:val="30"/>
          <w:szCs w:val="30"/>
        </w:rPr>
        <w:t>5</w:t>
      </w:r>
      <w:r w:rsidRPr="003C47FE">
        <w:rPr>
          <w:rFonts w:ascii="Angsana New" w:hAnsi="Angsana New"/>
          <w:sz w:val="30"/>
          <w:szCs w:val="30"/>
          <w:cs/>
        </w:rPr>
        <w:t xml:space="preserve"> มาตรา </w:t>
      </w:r>
      <w:r w:rsidR="00B070E9" w:rsidRPr="00B070E9">
        <w:rPr>
          <w:rFonts w:ascii="Angsana New" w:hAnsi="Angsana New"/>
          <w:sz w:val="30"/>
          <w:szCs w:val="30"/>
        </w:rPr>
        <w:t>11</w:t>
      </w:r>
      <w:r w:rsidR="00814E80" w:rsidRPr="00814E80">
        <w:rPr>
          <w:rFonts w:ascii="Angsana New" w:hAnsi="Angsana New"/>
          <w:sz w:val="30"/>
          <w:szCs w:val="30"/>
        </w:rPr>
        <w:t>6</w:t>
      </w:r>
      <w:r w:rsidRPr="003C47FE">
        <w:rPr>
          <w:rFonts w:ascii="Angsana New" w:hAnsi="Angsana New"/>
          <w:sz w:val="30"/>
          <w:szCs w:val="30"/>
          <w:cs/>
        </w:rPr>
        <w:t xml:space="preserve"> บริษัทจะต้องจัดสรร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3C47FE">
        <w:rPr>
          <w:rFonts w:ascii="Angsana New" w:hAnsi="Angsana New"/>
          <w:sz w:val="30"/>
          <w:szCs w:val="30"/>
          <w:cs/>
        </w:rPr>
        <w:t xml:space="preserve">สำรอง 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3C47FE">
        <w:rPr>
          <w:rFonts w:ascii="Angsana New" w:hAnsi="Angsana New"/>
          <w:sz w:val="30"/>
          <w:szCs w:val="30"/>
          <w:cs/>
        </w:rPr>
        <w:t>(</w:t>
      </w:r>
      <w:r w:rsidRPr="003C47FE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3C47F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>)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="00814E80" w:rsidRPr="00814E80">
        <w:rPr>
          <w:rFonts w:ascii="Angsana New" w:hAnsi="Angsana New"/>
          <w:sz w:val="30"/>
          <w:szCs w:val="30"/>
        </w:rPr>
        <w:t>5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3C47FE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B070E9" w:rsidRPr="00B070E9">
        <w:rPr>
          <w:rFonts w:ascii="Angsana New" w:hAnsi="Angsana New"/>
          <w:sz w:val="30"/>
          <w:szCs w:val="30"/>
        </w:rPr>
        <w:t>10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DBBB3FF" w14:textId="77777777"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4F5129B" w14:textId="10EAC466" w:rsidR="00180CDD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3B0144">
        <w:rPr>
          <w:rFonts w:ascii="Angsana New" w:hAnsi="Angsana New" w:hint="cs"/>
          <w:sz w:val="30"/>
          <w:szCs w:val="30"/>
          <w:cs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22</w:t>
      </w:r>
      <w:r w:rsidR="00325757">
        <w:rPr>
          <w:rFonts w:ascii="Angsana New" w:hAnsi="Angsana New"/>
          <w:sz w:val="30"/>
          <w:szCs w:val="30"/>
        </w:rPr>
        <w:t>.</w:t>
      </w:r>
      <w:r w:rsidR="00B070E9" w:rsidRPr="00B070E9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030C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2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56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3</w:t>
      </w:r>
      <w:r w:rsidRPr="008030C8">
        <w:rPr>
          <w:rFonts w:ascii="Angsana New" w:hAnsi="Angsana New"/>
          <w:i/>
          <w:iCs/>
          <w:sz w:val="30"/>
          <w:szCs w:val="30"/>
        </w:rPr>
        <w:t xml:space="preserve">: 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1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7</w:t>
      </w:r>
      <w:r w:rsidR="000B61DB">
        <w:rPr>
          <w:rFonts w:ascii="Angsana New" w:hAnsi="Angsana New"/>
          <w:i/>
          <w:iCs/>
          <w:sz w:val="30"/>
          <w:szCs w:val="30"/>
        </w:rPr>
        <w:t>.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6</w:t>
      </w:r>
      <w:r w:rsidRPr="008030C8">
        <w:rPr>
          <w:rFonts w:ascii="Angsana New" w:hAnsi="Angsana New"/>
          <w:i/>
          <w:iCs/>
          <w:sz w:val="30"/>
          <w:szCs w:val="30"/>
        </w:rPr>
        <w:t xml:space="preserve"> </w:t>
      </w:r>
      <w:r w:rsidRPr="008030C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6CDC108F" w14:textId="77777777" w:rsidR="002B707E" w:rsidRDefault="002B707E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2BE2AC5" w14:textId="77777777" w:rsidR="00180CDD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10616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</w:t>
      </w:r>
      <w:r w:rsidRPr="00F106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เพื่อซื้อหุ้นทุนซื้อคืน</w:t>
      </w:r>
    </w:p>
    <w:p w14:paraId="647BA3CD" w14:textId="77777777" w:rsidR="00180CDD" w:rsidRPr="00495168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647E050" w14:textId="77777777" w:rsidR="00180CDD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5B6F">
        <w:rPr>
          <w:rFonts w:ascii="Angsana New" w:hAnsi="Angsana New" w:hint="cs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2A5B6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A5B6F">
        <w:rPr>
          <w:rFonts w:ascii="Angsana New" w:hAnsi="Angsana New" w:hint="cs"/>
          <w:sz w:val="30"/>
          <w:szCs w:val="30"/>
          <w:cs/>
        </w:rPr>
        <w:t>สำรองหุ้นทุนซื้อคืนนี้จะนำไปจ่ายเป็นเงินปันผลไม่ได้</w:t>
      </w:r>
    </w:p>
    <w:p w14:paraId="3E754C08" w14:textId="77777777" w:rsidR="00180CDD" w:rsidRPr="006D41F9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1F761B4" w14:textId="77777777" w:rsidR="002B707E" w:rsidRDefault="002B7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34F2A932" w14:textId="5905E8CC" w:rsidR="007D014D" w:rsidRPr="00747298" w:rsidRDefault="00B070E9" w:rsidP="00767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B070E9">
        <w:rPr>
          <w:rFonts w:ascii="Angsana New" w:hAnsi="Angsana New"/>
          <w:b/>
          <w:sz w:val="30"/>
          <w:szCs w:val="30"/>
        </w:rPr>
        <w:t>1</w:t>
      </w:r>
      <w:r w:rsidR="00814E80" w:rsidRPr="00814E80">
        <w:rPr>
          <w:rFonts w:ascii="Angsana New" w:hAnsi="Angsana New"/>
          <w:b/>
          <w:sz w:val="30"/>
          <w:szCs w:val="30"/>
        </w:rPr>
        <w:t>8</w:t>
      </w:r>
      <w:r w:rsidR="00767824">
        <w:rPr>
          <w:rFonts w:ascii="Angsana New" w:hAnsi="Angsana New"/>
          <w:bCs/>
          <w:sz w:val="30"/>
          <w:szCs w:val="30"/>
        </w:rPr>
        <w:tab/>
      </w:r>
      <w:r w:rsidR="007D014D" w:rsidRPr="00747298">
        <w:rPr>
          <w:rFonts w:ascii="Angsana New" w:hAnsi="Angsana New"/>
          <w:bCs/>
          <w:sz w:val="30"/>
          <w:szCs w:val="30"/>
          <w:cs/>
        </w:rPr>
        <w:t>ส่วนงานดำเนินงาน</w:t>
      </w:r>
      <w:r w:rsidR="00D220EF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C51B848" w14:textId="77777777" w:rsidR="007001C2" w:rsidRPr="00F24887" w:rsidRDefault="007001C2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617892F" w14:textId="228511F1" w:rsidR="007001C2" w:rsidRPr="003C47FE" w:rsidRDefault="00E45B57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001C2" w:rsidRPr="003C47FE">
        <w:rPr>
          <w:rFonts w:ascii="Angsana New" w:hAnsi="Angsana New"/>
          <w:sz w:val="30"/>
          <w:szCs w:val="30"/>
          <w:cs/>
        </w:rPr>
        <w:t>บริษัทมี</w:t>
      </w:r>
      <w:r w:rsidR="007001C2" w:rsidRPr="003C47FE">
        <w:rPr>
          <w:rFonts w:ascii="Angsana New" w:hAnsi="Angsana New"/>
          <w:color w:val="FFFFFF"/>
          <w:sz w:val="30"/>
          <w:szCs w:val="30"/>
        </w:rPr>
        <w:t>/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7001C2" w:rsidRPr="003C47FE">
        <w:rPr>
          <w:rFonts w:ascii="Angsana New" w:hAnsi="Angsana New"/>
          <w:color w:val="FFFFFF"/>
          <w:sz w:val="30"/>
          <w:szCs w:val="30"/>
        </w:rPr>
        <w:t>/</w:t>
      </w:r>
      <w:r w:rsidR="007001C2" w:rsidRPr="003C47FE">
        <w:rPr>
          <w:rFonts w:ascii="Angsana New" w:hAnsi="Angsana New"/>
          <w:sz w:val="30"/>
          <w:szCs w:val="30"/>
          <w:cs/>
        </w:rPr>
        <w:t>ส่วนงานที่รายงานดังรายละเอียดข้างล่าง</w:t>
      </w:r>
      <w:r w:rsidR="007001C2" w:rsidRPr="003C47FE">
        <w:rPr>
          <w:rFonts w:ascii="Angsana New" w:hAnsi="Angsana New"/>
          <w:color w:val="FFFFFF"/>
          <w:sz w:val="30"/>
          <w:szCs w:val="30"/>
        </w:rPr>
        <w:t>/</w:t>
      </w:r>
      <w:r w:rsidR="007001C2" w:rsidRPr="003C47FE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</w:t>
      </w:r>
      <w:r>
        <w:rPr>
          <w:rFonts w:ascii="Angsana New" w:hAnsi="Angsana New" w:hint="cs"/>
          <w:sz w:val="30"/>
          <w:szCs w:val="30"/>
          <w:cs/>
        </w:rPr>
        <w:t>งกลุ่ม</w:t>
      </w:r>
      <w:r w:rsidR="007001C2" w:rsidRPr="003C47FE">
        <w:rPr>
          <w:rFonts w:ascii="Angsana New" w:hAnsi="Angsana New"/>
          <w:sz w:val="30"/>
          <w:szCs w:val="30"/>
          <w:cs/>
        </w:rPr>
        <w:t>บริษัท</w:t>
      </w:r>
      <w:r w:rsidR="007001C2" w:rsidRPr="003C47FE">
        <w:rPr>
          <w:rFonts w:ascii="Angsana New" w:hAnsi="Angsana New"/>
          <w:color w:val="FFFFFF"/>
          <w:sz w:val="30"/>
          <w:szCs w:val="30"/>
        </w:rPr>
        <w:t>/</w:t>
      </w:r>
      <w:r w:rsidR="007001C2" w:rsidRPr="003C47FE">
        <w:rPr>
          <w:rFonts w:ascii="Angsana New" w:hAnsi="Angsana New"/>
          <w:sz w:val="30"/>
          <w:szCs w:val="30"/>
          <w:cs/>
        </w:rPr>
        <w:t>หน่วยงานธุรกิจที่สำคัญนี้ขายสินค้าและให้บริการที่แตกต่างกัน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="00413094">
        <w:rPr>
          <w:rFonts w:ascii="Angsana New" w:hAnsi="Angsana New" w:hint="cs"/>
          <w:sz w:val="30"/>
          <w:szCs w:val="30"/>
          <w:cs/>
        </w:rPr>
        <w:t>กลุ่ม</w:t>
      </w:r>
      <w:r w:rsidR="007001C2" w:rsidRPr="003C47FE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0FF6A08D" w14:textId="77777777" w:rsidR="007001C2" w:rsidRPr="00F24887" w:rsidRDefault="007001C2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79F7D9" w14:textId="45CA02B1" w:rsidR="007001C2" w:rsidRPr="003C47FE" w:rsidRDefault="007001C2" w:rsidP="007001C2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ส่วนงาน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Pr="003C47FE">
        <w:rPr>
          <w:rFonts w:ascii="Angsana New" w:hAnsi="Angsana New"/>
          <w:sz w:val="30"/>
          <w:szCs w:val="30"/>
          <w:cs/>
        </w:rPr>
        <w:t xml:space="preserve"> ธุรกิจอสังหาริมทรัพย์</w:t>
      </w:r>
    </w:p>
    <w:p w14:paraId="79260344" w14:textId="42F97727" w:rsidR="007001C2" w:rsidRPr="003C47FE" w:rsidRDefault="007001C2" w:rsidP="007001C2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ส่วนงาน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Pr="003C47FE">
        <w:rPr>
          <w:rFonts w:ascii="Angsana New" w:hAnsi="Angsana New"/>
          <w:sz w:val="30"/>
          <w:szCs w:val="30"/>
          <w:cs/>
        </w:rPr>
        <w:t xml:space="preserve"> ธุรกิจให้บริการสาธารณูปโภค</w:t>
      </w:r>
    </w:p>
    <w:p w14:paraId="425833D3" w14:textId="77777777" w:rsidR="007001C2" w:rsidRPr="00F24887" w:rsidRDefault="007001C2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CC903B0" w14:textId="75E91E7A" w:rsidR="007001C2" w:rsidRPr="003C47FE" w:rsidRDefault="007001C2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การดำเนินงานอื่น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ไม่มีส่วนงานใดที่เข้าเกณฑ์เชิงปริมาณเพื่อกำหนด ส่วนงานที่รายงานในปี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Pr="003C47FE">
        <w:rPr>
          <w:rFonts w:ascii="Angsana New" w:hAnsi="Angsana New"/>
          <w:sz w:val="30"/>
          <w:szCs w:val="30"/>
          <w:cs/>
        </w:rPr>
        <w:t xml:space="preserve"> หรือ</w:t>
      </w:r>
      <w:r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3</w:t>
      </w:r>
    </w:p>
    <w:p w14:paraId="569F4F34" w14:textId="77777777" w:rsidR="007001C2" w:rsidRPr="00C54F88" w:rsidRDefault="007001C2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38AE56AE" w14:textId="53CBEDA7" w:rsidR="007001C2" w:rsidRPr="003C47FE" w:rsidRDefault="007001C2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</w:t>
      </w:r>
      <w:r w:rsidRPr="00536D09">
        <w:rPr>
          <w:rFonts w:ascii="Angsana New" w:hAnsi="Angsana New"/>
          <w:spacing w:val="4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</w:t>
      </w:r>
      <w:r w:rsidRPr="003C47FE">
        <w:rPr>
          <w:rFonts w:ascii="Angsana New" w:hAnsi="Angsana New"/>
          <w:sz w:val="30"/>
          <w:szCs w:val="30"/>
          <w:cs/>
        </w:rPr>
        <w:t>ของ</w:t>
      </w:r>
      <w:r w:rsidR="00CD7201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>
        <w:rPr>
          <w:rFonts w:ascii="Angsana New" w:hAnsi="Angsana New"/>
          <w:sz w:val="30"/>
          <w:szCs w:val="30"/>
        </w:rPr>
        <w:t xml:space="preserve"> </w:t>
      </w:r>
      <w:r w:rsidRPr="00EA5E05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40346B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27B33B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0E7DFA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13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177"/>
      </w:tblGrid>
      <w:tr w:rsidR="00FA4BE4" w:rsidRPr="009114A3" w14:paraId="05B2D870" w14:textId="77777777" w:rsidTr="008B5ED3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13A76B" w14:textId="77777777" w:rsidR="00FA4BE4" w:rsidRPr="00CA4D5C" w:rsidRDefault="00FA4BE4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0C0A6434" w14:textId="6A0A6F14" w:rsidR="00FA4BE4" w:rsidRPr="00CA4D5C" w:rsidRDefault="001E7026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</w:rPr>
              <w:t>/</w:t>
            </w:r>
            <w:r w:rsidR="00BF1372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</w:tc>
      </w:tr>
      <w:tr w:rsidR="00FD7E98" w:rsidRPr="009114A3" w14:paraId="33EFACBC" w14:textId="77777777" w:rsidTr="008B5ED3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260758" w14:textId="77777777" w:rsidR="00FD7E98" w:rsidRPr="00774852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49FD4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427DB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A0455" w14:textId="77777777" w:rsidR="00FD7E98" w:rsidRPr="008B5ED3" w:rsidRDefault="00FD7E98" w:rsidP="008B5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highlight w:val="yellow"/>
              </w:rPr>
            </w:pPr>
            <w:r w:rsidRPr="008B5ED3"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ธุรกิจให้บริกา</w:t>
            </w:r>
            <w:r w:rsidR="008B5ED3">
              <w:rPr>
                <w:rFonts w:ascii="Angsana New" w:hAnsi="Angsana New" w:hint="cs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ร</w:t>
            </w:r>
            <w:r w:rsidRPr="008B5ED3"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50087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181B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8E37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vAlign w:val="bottom"/>
          </w:tcPr>
          <w:p w14:paraId="16E3959F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A4940" w:rsidRPr="009114A3" w14:paraId="04B2BB75" w14:textId="77777777" w:rsidTr="008B5ED3">
        <w:trPr>
          <w:trHeight w:val="24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C27613" w14:textId="5C1A9C4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070E9" w:rsidRPr="00B070E9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87F36" w14:textId="28FE17A4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F8F5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ADA3" w14:textId="4B34A78A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2FDD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0F78" w14:textId="7361B96E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54CD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E6A8" w14:textId="7379DE3B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9EFC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0F39" w14:textId="198349CE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EA34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A755" w14:textId="75BBE626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2493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5AD3D3" w14:textId="5CE2D19F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97D16DF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4EE36551" w14:textId="78ADD483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7D014D" w:rsidRPr="009114A3" w14:paraId="1C52E69E" w14:textId="77777777" w:rsidTr="008B5ED3">
        <w:trPr>
          <w:trHeight w:val="13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CE219D" w14:textId="77777777"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9EC6106" w14:textId="77777777"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766EF" w:rsidRPr="009114A3" w14:paraId="26756813" w14:textId="77777777" w:rsidTr="008B5ED3">
        <w:trPr>
          <w:trHeight w:val="191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60128" w14:textId="77777777"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30A6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B47397D" w14:textId="77777777"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34E4E" w:rsidRPr="009114A3" w14:paraId="3BF24F19" w14:textId="77777777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5787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บุคคล</w:t>
            </w: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6F8997B" w14:textId="5037D1A3" w:rsidR="00134E4E" w:rsidRPr="00C15FA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</w:t>
            </w:r>
            <w:r w:rsid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24C971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50DD79" w14:textId="3DA413CB" w:rsidR="00134E4E" w:rsidRPr="00C15FA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4D5AAC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79C7218" w14:textId="4DE0FF78" w:rsidR="00134E4E" w:rsidRPr="00C15FA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697</w:t>
            </w:r>
            <w:r w:rsid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D1D4FE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E4D8AF" w14:textId="46DED3FC" w:rsidR="00134E4E" w:rsidRPr="00C15FA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598531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2579DEA" w14:textId="1C4958C7" w:rsidR="00134E4E" w:rsidRPr="00977CCF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</w:t>
            </w:r>
            <w:r w:rsidR="000B24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B070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814E80" w:rsidRPr="00814E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51F02D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77C3D8" w14:textId="2372576C" w:rsidR="00134E4E" w:rsidRPr="00977CCF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134E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</w:t>
            </w:r>
            <w:r w:rsidRPr="00B070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A0F29D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882CE7" w14:textId="439232CA" w:rsidR="00134E4E" w:rsidRPr="00C15FA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 w:rsid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D2F8447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2F27EAB" w14:textId="08787DBE" w:rsidR="00134E4E" w:rsidRPr="00C15FA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134E4E" w:rsidRPr="009114A3" w14:paraId="7C62E3D2" w14:textId="77777777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37EA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AF0F0" w14:textId="1A118C4E" w:rsidR="00134E4E" w:rsidRPr="00C15FA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</w:t>
            </w:r>
            <w:r w:rsidR="000B2497" w:rsidRP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9F45E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807112" w14:textId="7377818F" w:rsidR="00134E4E" w:rsidRPr="00C15FA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9ED9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0C678" w14:textId="3506F9B3" w:rsidR="00134E4E" w:rsidRPr="00C15FA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697</w:t>
            </w:r>
            <w:r w:rsidR="000B2497" w:rsidRP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C90E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2FE14C" w14:textId="0983C007" w:rsidR="00134E4E" w:rsidRPr="00C15FA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F7D4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A43FA" w14:textId="310336A5" w:rsidR="00134E4E" w:rsidRPr="00C15FA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9DFE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000BF" w14:textId="2BD66791" w:rsidR="00134E4E" w:rsidRPr="00C15FA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58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99AB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91FBF" w14:textId="47CD6F0F" w:rsidR="00134E4E" w:rsidRPr="00C15FA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D63A812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39188" w14:textId="095E0680" w:rsidR="00134E4E" w:rsidRPr="00C15FA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041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134E4E" w:rsidRPr="00F0158D" w14:paraId="5103F00C" w14:textId="77777777" w:rsidTr="008B5ED3">
        <w:trPr>
          <w:trHeight w:val="1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F230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BA01DE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60D1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CEA1F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89F1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EC4EF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5CB42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372EE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CC0AB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484068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98EA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863F9E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7ED9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65F444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F58BFB3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3ABF1E8E" w14:textId="77777777" w:rsidR="00134E4E" w:rsidRPr="00DA0151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34E4E" w:rsidRPr="009114A3" w14:paraId="17819C13" w14:textId="77777777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CDA9F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ผลการดำเนินงานส่วนงาน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FBCC92" w14:textId="0E0500E4" w:rsidR="00134E4E" w:rsidRPr="00C15FA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</w:t>
            </w:r>
            <w:r w:rsid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3C977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B4BE90" w14:textId="6E207600" w:rsidR="00134E4E" w:rsidRPr="00C15FA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561B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9721B4" w14:textId="02F8254F" w:rsidR="00134E4E" w:rsidRPr="00C15FA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</w:t>
            </w:r>
            <w:r w:rsid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02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AC56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84570D" w14:textId="10238A8D" w:rsidR="00134E4E" w:rsidRPr="00C15FA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78A6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7D337F" w14:textId="55087BF5" w:rsidR="00134E4E" w:rsidRPr="00C15FA6" w:rsidRDefault="000B2497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D7C03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FB2FB9" w14:textId="1DD3CAF1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7B43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1F95E1" w14:textId="557981DC" w:rsidR="00134E4E" w:rsidRPr="00C15FA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433</w:t>
            </w:r>
            <w:r w:rsid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16C5A432" w14:textId="77777777" w:rsidR="00134E4E" w:rsidRPr="00C15FA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738C245" w14:textId="33D7F852" w:rsidR="00134E4E" w:rsidRPr="00C15FA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58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976</w:t>
            </w:r>
          </w:p>
        </w:tc>
      </w:tr>
      <w:tr w:rsidR="00134E4E" w:rsidRPr="009114A3" w14:paraId="416B1810" w14:textId="77777777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D318F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731EAE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6CC9FC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8D9B0A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81CE4F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D49A52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310BBD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9C243B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26CBB8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6214FB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CBB16E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62B768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22E094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0E78C4" w14:textId="77419427" w:rsidR="00134E4E" w:rsidRPr="009114A3" w:rsidRDefault="000B2497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43BB95D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2430D88" w14:textId="4573F6A3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34E4E" w:rsidRPr="009114A3" w14:paraId="4370D8BE" w14:textId="77777777" w:rsidTr="008B5ED3">
        <w:trPr>
          <w:trHeight w:val="20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6E8BE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9B8D14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7FF9C1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9D3184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81449C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31DC3A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DA9452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78D784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F0D8F7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AC058CA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1B2E26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C64FE1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F3500A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527FA6" w14:textId="34E48459" w:rsidR="00134E4E" w:rsidRPr="009B6ACA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  <w:r w:rsidR="000B249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27F7F26D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E1C0175" w14:textId="3EA58A62" w:rsidR="00134E4E" w:rsidRPr="00461881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34E4E" w:rsidRPr="009B6AC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134E4E" w:rsidRPr="009114A3" w14:paraId="742843BD" w14:textId="77777777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7D8F3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14A3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9114A3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8AB9A6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0C0D6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F2C00A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BE017E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4C3203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278504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26C1E6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E9470E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557CE43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90B0F7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E1B84A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67D071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B44590" w14:textId="66E2A4A3" w:rsidR="00134E4E" w:rsidRPr="009114A3" w:rsidRDefault="000B2497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659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2DD55DE" w14:textId="77777777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5033F419" w14:textId="7791F519" w:rsidR="00134E4E" w:rsidRPr="009114A3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34E4E" w:rsidRPr="009114A3" w14:paraId="23720491" w14:textId="77777777" w:rsidTr="008B5ED3">
        <w:trPr>
          <w:trHeight w:val="2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B8FA3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82424D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362E87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A3F7D8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67CFCC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9B6CAC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A4D8BA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1B3408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A7F64B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A0577C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4931BF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065669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2DD4CF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9DACD" w14:textId="3D65F19F" w:rsidR="00134E4E" w:rsidRPr="00CA4D5C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413</w:t>
            </w:r>
          </w:p>
        </w:tc>
        <w:tc>
          <w:tcPr>
            <w:tcW w:w="270" w:type="dxa"/>
            <w:vAlign w:val="bottom"/>
          </w:tcPr>
          <w:p w14:paraId="705B9687" w14:textId="77777777" w:rsidR="00134E4E" w:rsidRPr="00CA4D5C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AB1C2" w14:textId="2F2D625A" w:rsidR="00134E4E" w:rsidRPr="00CA4D5C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8A4940" w:rsidRPr="009114A3" w14:paraId="3BF2CA5B" w14:textId="77777777" w:rsidTr="008B5ED3">
        <w:trPr>
          <w:trHeight w:val="1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60524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A02773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16136F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F46D0E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0882DB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91046B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35643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F11690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B846E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8143BEF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C4712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4F5221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EBEF7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C0D0B0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2CA4D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9E7C810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940" w:rsidRPr="009114A3" w14:paraId="054C5269" w14:textId="77777777" w:rsidTr="008B5ED3">
        <w:trPr>
          <w:trHeight w:val="1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9D5E7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9FFEBE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FCBABA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946D81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9B21F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733B4F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B71CB2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D487B8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677A61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8CEC197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E59C56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AB9151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F2B6DA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5DAEBA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04CDC5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756BAE2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34E4E" w:rsidRPr="009114A3" w14:paraId="0BBF3A29" w14:textId="77777777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2459B" w14:textId="77777777" w:rsidR="00134E4E" w:rsidRPr="005A060B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A060B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E3545BD" w14:textId="1956F13E" w:rsidR="00134E4E" w:rsidRPr="00F02FE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="000B2497" w:rsidRPr="000B249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C15C38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FBB426" w14:textId="05E5AFC8" w:rsidR="00134E4E" w:rsidRPr="00F02FE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134E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3AED8C" w14:textId="77777777" w:rsidR="00134E4E" w:rsidRPr="00043590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B7E23B" w14:textId="70AC0B4E" w:rsidR="00134E4E" w:rsidRPr="00B6749A" w:rsidRDefault="000B2497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4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6EF17D" w14:textId="77777777" w:rsidR="00134E4E" w:rsidRPr="00B6749A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330C38" w14:textId="4487E20A" w:rsidR="00134E4E" w:rsidRPr="00B6749A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68A8F2" w14:textId="77777777" w:rsidR="00134E4E" w:rsidRPr="00B6749A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261544" w14:textId="34AF46DB" w:rsidR="00134E4E" w:rsidRPr="00B6749A" w:rsidRDefault="000B2497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4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ACB3D" w14:textId="77777777" w:rsidR="00134E4E" w:rsidRPr="00B6749A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23AE76" w14:textId="7F36BD39" w:rsidR="00134E4E" w:rsidRPr="00B6749A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E8D3C3" w14:textId="77777777" w:rsidR="00134E4E" w:rsidRPr="00B6749A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10B317" w14:textId="7C3F638A" w:rsidR="00134E4E" w:rsidRPr="00B6749A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="000B2497" w:rsidRPr="000B249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0FB32544" w14:textId="77777777" w:rsidR="00134E4E" w:rsidRPr="00B6749A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6A9661C" w14:textId="15197C37" w:rsidR="00134E4E" w:rsidRPr="00B6749A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134E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134E4E" w:rsidRPr="009114A3" w14:paraId="4D57FF4B" w14:textId="77777777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6DF48" w14:textId="77777777" w:rsidR="00134E4E" w:rsidRPr="005A060B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A060B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0A352" w14:textId="02B45040" w:rsidR="00134E4E" w:rsidRPr="00F02FE6" w:rsidRDefault="000B2497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4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967CA4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38A972" w14:textId="26A3FD50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C95CA5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404CD" w14:textId="50D469CF" w:rsidR="00134E4E" w:rsidRPr="00F02FE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697</w:t>
            </w:r>
            <w:r w:rsidR="000B2497" w:rsidRPr="000B249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577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6904AB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E4BF94" w14:textId="460C6E8E" w:rsidR="00134E4E" w:rsidRPr="00F02FE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134E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967817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89F6B3" w14:textId="7330C19F" w:rsidR="00134E4E" w:rsidRPr="00F02FE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0B2497" w:rsidRPr="000B249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CA23E4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CFCD21" w14:textId="1F470717" w:rsidR="00134E4E" w:rsidRPr="00F02FE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134E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FD22A8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2785AA" w14:textId="5BEE5964" w:rsidR="00134E4E" w:rsidRPr="00F02FE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0B249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063F7D57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CB81705" w14:textId="1CC6FB99" w:rsidR="00134E4E" w:rsidRPr="00F02FE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134E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</w:tr>
      <w:tr w:rsidR="00134E4E" w:rsidRPr="009114A3" w14:paraId="72933EB3" w14:textId="77777777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9D057" w14:textId="77777777" w:rsidR="00134E4E" w:rsidRPr="005A060B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06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EA6940" w14:textId="54E27752" w:rsidR="00134E4E" w:rsidRPr="00F02FE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</w:t>
            </w:r>
            <w:r w:rsidR="000B2497" w:rsidRP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D4BFAC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A1A66" w14:textId="26E61317" w:rsidR="00134E4E" w:rsidRPr="00F02FE6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63B112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8CB650" w14:textId="0B8E2FD1" w:rsidR="00134E4E" w:rsidRPr="008C289F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697</w:t>
            </w:r>
            <w:r w:rsidR="000B2497" w:rsidRP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3AEC70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8D4234" w14:textId="43189CDA" w:rsidR="00134E4E" w:rsidRPr="00F02FE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="00134E4E" w:rsidRPr="008C28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31A39A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E1532" w14:textId="6DAF0572" w:rsidR="00134E4E" w:rsidRPr="00977CCF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</w:t>
            </w:r>
            <w:r w:rsidR="000B2497" w:rsidRP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601F98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8CA94" w14:textId="60437DD3" w:rsidR="00134E4E" w:rsidRPr="00977CCF" w:rsidRDefault="00B070E9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58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709118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B0CD4" w14:textId="05915E74" w:rsidR="00134E4E" w:rsidRPr="00F02FE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 w:rsid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1EA7E2F4" w14:textId="77777777" w:rsidR="00134E4E" w:rsidRPr="00F02FE6" w:rsidRDefault="00134E4E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A7E7D" w14:textId="052A69D1" w:rsidR="00134E4E" w:rsidRPr="00F02FE6" w:rsidRDefault="00814E80" w:rsidP="0013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</w:t>
            </w:r>
            <w:r w:rsidR="00134E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="00B070E9"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8A4940" w:rsidRPr="00F0158D" w14:paraId="286635C4" w14:textId="77777777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D94933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9D9DB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878677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E7041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652C2E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5CADE3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87BAC1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143710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911617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092974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880A5A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01F5EA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43D5F7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745B44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0BDE2755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6497A372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8A4940" w:rsidRPr="00F0158D" w14:paraId="630DA237" w14:textId="77777777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296283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B53246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569CD8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CBD639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E614AF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B45E75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988305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BE752D2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6133CF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00D46DE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64951A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B8FA36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63B572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4034A95C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3F520B2F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7" w:type="dxa"/>
            <w:vAlign w:val="bottom"/>
          </w:tcPr>
          <w:p w14:paraId="4983DEF8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8A4940" w:rsidRPr="00F0158D" w14:paraId="75A6C695" w14:textId="77777777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14F4D2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00D1CA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7D0062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848CCF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1ADFE8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0C80C1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B42BCE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014072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12419D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56BE299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E0FB1F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0EB1B3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C3E6EA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0C7E4C0B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437FBD7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7" w:type="dxa"/>
            <w:vAlign w:val="bottom"/>
          </w:tcPr>
          <w:p w14:paraId="52C549A3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8A4940" w:rsidRPr="00F0158D" w14:paraId="4FFE0E16" w14:textId="77777777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1D3034" w14:textId="77777777" w:rsidR="008A4940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  <w:p w14:paraId="6CCEE7EC" w14:textId="77777777" w:rsidR="00DA0151" w:rsidRDefault="00DA0151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  <w:p w14:paraId="58A428F1" w14:textId="77777777" w:rsidR="00DA0151" w:rsidRPr="00CA4D5C" w:rsidRDefault="00DA0151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CC38815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4861FF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E461B5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853014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922224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34A5BB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C6CAEF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63D7B1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85662DC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1B8FA7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62CBB7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2E0159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79F69350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037E580E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7" w:type="dxa"/>
            <w:vAlign w:val="bottom"/>
          </w:tcPr>
          <w:p w14:paraId="2104CB75" w14:textId="77777777"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606F3FE0" w14:textId="362B344B" w:rsidR="005074BE" w:rsidRPr="00C17DD3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17DD3">
        <w:rPr>
          <w:rFonts w:ascii="Angsana New" w:hAnsi="Angsana New" w:hint="cs"/>
          <w:sz w:val="30"/>
          <w:szCs w:val="30"/>
          <w:cs/>
        </w:rPr>
        <w:t xml:space="preserve">รายละเอียดสินทรัพย์และหนี้สินจำแนกตามส่วนที่รายงาน ณ 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Pr="00C17DD3">
        <w:rPr>
          <w:rFonts w:ascii="Angsana New" w:hAnsi="Angsana New"/>
          <w:sz w:val="30"/>
          <w:szCs w:val="30"/>
        </w:rPr>
        <w:t xml:space="preserve"> </w:t>
      </w:r>
      <w:r w:rsidRPr="00C17DD3">
        <w:rPr>
          <w:rFonts w:ascii="Angsana New" w:hAnsi="Angsana New" w:hint="cs"/>
          <w:sz w:val="30"/>
          <w:szCs w:val="30"/>
          <w:cs/>
        </w:rPr>
        <w:t>ธันวาคม</w:t>
      </w:r>
      <w:r w:rsidR="00C17DD3" w:rsidRPr="00C17DD3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="00C17DD3" w:rsidRPr="00C17DD3">
        <w:rPr>
          <w:rFonts w:ascii="Angsana New" w:hAnsi="Angsana New"/>
          <w:sz w:val="30"/>
          <w:szCs w:val="30"/>
        </w:rPr>
        <w:t xml:space="preserve"> </w:t>
      </w:r>
      <w:r w:rsidR="00C17DD3" w:rsidRPr="00C17DD3">
        <w:rPr>
          <w:rFonts w:ascii="Angsana New" w:hAnsi="Angsana New" w:hint="cs"/>
          <w:sz w:val="30"/>
          <w:szCs w:val="30"/>
          <w:cs/>
        </w:rPr>
        <w:t xml:space="preserve">และ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3</w:t>
      </w:r>
      <w:r w:rsidRPr="00C17DD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6F26512" w14:textId="77777777" w:rsidR="00825139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tbl>
      <w:tblPr>
        <w:tblW w:w="1395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D832C9" w:rsidRPr="009114A3" w14:paraId="5F444884" w14:textId="77777777" w:rsidTr="00A35BF6">
        <w:trPr>
          <w:trHeight w:val="353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C1E35" w14:textId="77777777" w:rsidR="00D832C9" w:rsidRPr="00CA4D5C" w:rsidRDefault="00D832C9" w:rsidP="00D8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DBFB9B6" w14:textId="749B3327" w:rsidR="00D832C9" w:rsidRPr="00CA4D5C" w:rsidRDefault="00A746C9" w:rsidP="00D8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</w:tc>
      </w:tr>
      <w:tr w:rsidR="005074BE" w:rsidRPr="009114A3" w14:paraId="764E88C1" w14:textId="77777777" w:rsidTr="00A35BF6">
        <w:trPr>
          <w:trHeight w:val="353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EE225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67863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4AB9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9677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9256D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AA68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0929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EF3844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074BE" w:rsidRPr="009114A3" w14:paraId="2827CA34" w14:textId="77777777" w:rsidTr="00A35BF6">
        <w:trPr>
          <w:trHeight w:val="24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E13E4A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5F33" w14:textId="3B5FDCA5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D17D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777" w14:textId="1918E999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BB58B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80DE" w14:textId="126A17CE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A9BB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81FAE" w14:textId="32044D68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4519E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FA76" w14:textId="66D69A15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42F19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AEB2" w14:textId="0DFF1D8C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C09F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B38B6C" w14:textId="645DF5BD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6F88B38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01CD24" w14:textId="6E95F346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5074BE" w:rsidRPr="009114A3" w14:paraId="6610DCAA" w14:textId="77777777" w:rsidTr="00A35BF6">
        <w:trPr>
          <w:trHeight w:val="13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84E47D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A3E60B6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61CAF" w:rsidRPr="009114A3" w14:paraId="2F6B88F8" w14:textId="77777777" w:rsidTr="00A35BF6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E4897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6392BC" w14:textId="0D93AA0B" w:rsidR="00A61CAF" w:rsidRPr="009114A3" w:rsidRDefault="00814E80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7B3B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13E1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6499ED" w14:textId="0224886F" w:rsidR="00A61CAF" w:rsidRPr="009114A3" w:rsidRDefault="00814E80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="00A61C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BDE3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8E8E6C" w14:textId="50F010EB" w:rsidR="00A61CAF" w:rsidRPr="009114A3" w:rsidRDefault="00814E80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7B3B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A0BA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F4AABB" w14:textId="5D6A534E" w:rsidR="00A61CAF" w:rsidRPr="009114A3" w:rsidRDefault="00814E80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A61C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986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9363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91136E" w14:textId="4631659D" w:rsidR="00A61CAF" w:rsidRPr="009114A3" w:rsidRDefault="00B070E9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7B3B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7B3B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5454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E6ED89" w14:textId="2E8ABB01" w:rsidR="00A61CAF" w:rsidRPr="009114A3" w:rsidRDefault="00B070E9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A61C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A61C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8480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66EF35A" w14:textId="7E7E18CD" w:rsidR="00A61CAF" w:rsidRPr="009114A3" w:rsidRDefault="00B070E9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7B3B5E" w:rsidRPr="007B3B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  <w:r w:rsidR="007B3B5E" w:rsidRPr="007B3B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70" w:type="dxa"/>
            <w:vAlign w:val="bottom"/>
          </w:tcPr>
          <w:p w14:paraId="697A76CB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A2C454E" w14:textId="45E6A7A1" w:rsidR="00A61CAF" w:rsidRPr="009114A3" w:rsidRDefault="00B070E9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A61C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A61C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A61CAF" w:rsidRPr="009114A3" w14:paraId="3FE4BDD0" w14:textId="77777777" w:rsidTr="00A35BF6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25E72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9E18C5" w14:textId="3983F3A1" w:rsidR="00A61CAF" w:rsidRPr="009114A3" w:rsidRDefault="00B070E9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7B3B5E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4A35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10AAD9" w14:textId="46E8F0BF" w:rsidR="00A61CAF" w:rsidRPr="009114A3" w:rsidRDefault="00B070E9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A61CAF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70744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EC3FF" w14:textId="62782701" w:rsidR="00A61CAF" w:rsidRPr="009114A3" w:rsidRDefault="00B070E9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7B3B5E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F711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FEA17" w14:textId="7C2B7AF8" w:rsidR="00A61CAF" w:rsidRPr="009114A3" w:rsidRDefault="00B070E9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A61CAF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66EB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D46A0" w14:textId="5C196F5B" w:rsidR="00A61CAF" w:rsidRPr="009114A3" w:rsidRDefault="00814E80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999</w:t>
            </w:r>
            <w:r w:rsidR="007B3B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070E9"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B2857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75EA3" w14:textId="3B52F420" w:rsidR="00A61CAF" w:rsidRPr="009114A3" w:rsidRDefault="00B070E9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61C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61C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63C33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805814" w14:textId="0D157219" w:rsidR="00A61CAF" w:rsidRPr="009114A3" w:rsidRDefault="00B070E9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B3B5E" w:rsidRPr="007B3B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04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7B3B5E" w:rsidRPr="007B3B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5CBFDD9E" w14:textId="77777777" w:rsidR="00A61CAF" w:rsidRPr="009114A3" w:rsidRDefault="00A61CAF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A5D4E2" w14:textId="7A9164D7" w:rsidR="00A61CAF" w:rsidRPr="009114A3" w:rsidRDefault="00B070E9" w:rsidP="00A6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61C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A61C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</w:p>
        </w:tc>
      </w:tr>
    </w:tbl>
    <w:p w14:paraId="4552BAFD" w14:textId="77777777" w:rsidR="005074BE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DC615E" w14:textId="77777777" w:rsidR="005074BE" w:rsidRPr="005074BE" w:rsidRDefault="005074BE" w:rsidP="005074BE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20"/>
        </w:tabs>
        <w:rPr>
          <w:rFonts w:ascii="Angsana New" w:hAnsi="Angsana New"/>
          <w:sz w:val="30"/>
          <w:szCs w:val="30"/>
          <w:cs/>
        </w:rPr>
        <w:sectPr w:rsidR="005074BE" w:rsidRPr="005074BE" w:rsidSect="000E7DF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tab/>
      </w:r>
    </w:p>
    <w:p w14:paraId="4E900460" w14:textId="77777777" w:rsidR="00A92316" w:rsidRPr="00E6218F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604BDAE" w14:textId="77777777" w:rsidR="00A92316" w:rsidRPr="003C47FE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EED77C7" w14:textId="2A5F8CD3" w:rsidR="00A92316" w:rsidRPr="003C47FE" w:rsidRDefault="00280A8E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61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A92316" w:rsidRPr="003C47FE">
        <w:rPr>
          <w:rFonts w:ascii="Angsana New" w:hAnsi="Angsana New"/>
          <w:sz w:val="30"/>
          <w:szCs w:val="30"/>
          <w:cs/>
        </w:rPr>
        <w:t>บริษัทดำเนินธุรกิจในประเทศ</w:t>
      </w:r>
      <w:r w:rsidR="00A92316">
        <w:rPr>
          <w:rFonts w:ascii="Angsana New" w:hAnsi="Angsana New" w:hint="cs"/>
          <w:sz w:val="30"/>
          <w:szCs w:val="30"/>
          <w:cs/>
        </w:rPr>
        <w:t>ไทย</w:t>
      </w:r>
      <w:r w:rsidR="00A92316" w:rsidRPr="003C47FE">
        <w:rPr>
          <w:rFonts w:ascii="Angsana New" w:hAnsi="Angsana New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ไม่มีรายได้จากต่างประเทศหรือสินทรัพย์ในต่างประเทศที่ม</w:t>
      </w:r>
      <w:r w:rsidR="00825139">
        <w:rPr>
          <w:rFonts w:ascii="Angsana New" w:hAnsi="Angsana New" w:hint="cs"/>
          <w:sz w:val="30"/>
          <w:szCs w:val="30"/>
          <w:cs/>
        </w:rPr>
        <w:t>ี</w:t>
      </w:r>
      <w:r w:rsidR="00A92316" w:rsidRPr="003C47FE">
        <w:rPr>
          <w:rFonts w:ascii="Angsana New" w:hAnsi="Angsana New"/>
          <w:sz w:val="30"/>
          <w:szCs w:val="30"/>
          <w:cs/>
        </w:rPr>
        <w:t>สาระสำคัญ</w:t>
      </w:r>
    </w:p>
    <w:p w14:paraId="7718F6A4" w14:textId="77777777" w:rsidR="00A92316" w:rsidRPr="00D06A35" w:rsidRDefault="00A92316" w:rsidP="00B20BDD">
      <w:pPr>
        <w:pStyle w:val="FSBlank"/>
        <w:tabs>
          <w:tab w:val="clear" w:pos="540"/>
        </w:tabs>
        <w:ind w:left="720" w:firstLine="0"/>
        <w:rPr>
          <w:sz w:val="30"/>
          <w:szCs w:val="30"/>
        </w:rPr>
      </w:pPr>
    </w:p>
    <w:p w14:paraId="13BADA68" w14:textId="77777777" w:rsidR="00A92316" w:rsidRPr="00E6218F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  <w:r w:rsidRPr="00E621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02597FC2" w14:textId="77777777" w:rsidR="00A92316" w:rsidRPr="003C47FE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86DCE4" w14:textId="0CDF6AE8" w:rsidR="00A92316" w:rsidRPr="007E4FA6" w:rsidRDefault="00280A8E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06A35">
        <w:rPr>
          <w:rFonts w:ascii="Angsana New" w:hAnsi="Angsana New" w:hint="cs"/>
          <w:color w:val="000000"/>
          <w:sz w:val="30"/>
          <w:szCs w:val="30"/>
          <w:cs/>
        </w:rPr>
        <w:t>บริษัทมีรายได้จากลูกค้า</w:t>
      </w:r>
      <w:r w:rsidR="00D425D5">
        <w:rPr>
          <w:rFonts w:ascii="Angsana New" w:hAnsi="Angsana New" w:hint="cs"/>
          <w:color w:val="000000"/>
          <w:sz w:val="30"/>
          <w:szCs w:val="30"/>
          <w:cs/>
        </w:rPr>
        <w:t>ราย</w:t>
      </w:r>
      <w:r w:rsidR="00E6218F">
        <w:rPr>
          <w:rFonts w:ascii="Angsana New" w:hAnsi="Angsana New" w:hint="cs"/>
          <w:color w:val="000000"/>
          <w:sz w:val="30"/>
          <w:szCs w:val="30"/>
          <w:cs/>
        </w:rPr>
        <w:t>หนึ่ง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>จากส</w:t>
      </w:r>
      <w:r w:rsidR="00E6218F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 xml:space="preserve">วนงานธุรกิจอสังหาริมทรัพย์เป็นเงินประมาณ </w:t>
      </w:r>
      <w:r w:rsidR="00B070E9" w:rsidRPr="00B070E9">
        <w:rPr>
          <w:rFonts w:ascii="Angsana New" w:hAnsi="Angsana New"/>
          <w:color w:val="000000"/>
          <w:sz w:val="30"/>
          <w:szCs w:val="30"/>
        </w:rPr>
        <w:t>4</w:t>
      </w:r>
      <w:r w:rsidR="00814E80" w:rsidRPr="00814E80">
        <w:rPr>
          <w:rFonts w:ascii="Angsana New" w:hAnsi="Angsana New"/>
          <w:color w:val="000000"/>
          <w:sz w:val="30"/>
          <w:szCs w:val="30"/>
        </w:rPr>
        <w:t>8</w:t>
      </w:r>
      <w:r w:rsidR="00BC2AC8">
        <w:rPr>
          <w:rFonts w:ascii="Angsana New" w:hAnsi="Angsana New"/>
          <w:color w:val="000000"/>
          <w:sz w:val="30"/>
          <w:szCs w:val="30"/>
        </w:rPr>
        <w:t xml:space="preserve"> 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>
        <w:rPr>
          <w:rFonts w:ascii="Angsana New" w:hAnsi="Angsana New"/>
          <w:color w:val="000000"/>
          <w:sz w:val="30"/>
          <w:szCs w:val="30"/>
        </w:rPr>
        <w:br/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B070E9" w:rsidRPr="00B070E9">
        <w:rPr>
          <w:rFonts w:ascii="Angsana New" w:hAnsi="Angsana New"/>
          <w:i/>
          <w:iCs/>
          <w:color w:val="000000"/>
          <w:sz w:val="30"/>
          <w:szCs w:val="30"/>
        </w:rPr>
        <w:t>2</w:t>
      </w:r>
      <w:r w:rsidR="00814E80" w:rsidRPr="00814E80">
        <w:rPr>
          <w:rFonts w:ascii="Angsana New" w:hAnsi="Angsana New"/>
          <w:i/>
          <w:iCs/>
          <w:color w:val="000000"/>
          <w:sz w:val="30"/>
          <w:szCs w:val="30"/>
        </w:rPr>
        <w:t>56</w:t>
      </w:r>
      <w:r w:rsidR="00B070E9" w:rsidRPr="00B070E9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="00A92316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B070E9" w:rsidRPr="00B070E9">
        <w:rPr>
          <w:rFonts w:ascii="Angsana New" w:hAnsi="Angsana New"/>
          <w:i/>
          <w:iCs/>
          <w:color w:val="000000"/>
          <w:sz w:val="30"/>
          <w:szCs w:val="30"/>
        </w:rPr>
        <w:t>220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E6218F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E6218F" w:rsidRPr="007E4FA6">
        <w:rPr>
          <w:rFonts w:ascii="Angsana New" w:hAnsi="Angsana New" w:hint="cs"/>
          <w:color w:val="000000"/>
          <w:sz w:val="30"/>
          <w:szCs w:val="30"/>
          <w:cs/>
        </w:rPr>
        <w:t>จากรายได้ของ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E6218F" w:rsidRPr="007E4FA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</w:p>
    <w:p w14:paraId="56D4DF23" w14:textId="77777777" w:rsidR="00835F9B" w:rsidRPr="007E4FA6" w:rsidRDefault="00835F9B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81170F" w14:textId="77777777" w:rsidR="00897291" w:rsidRPr="00E6218F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Cs/>
          <w:i/>
          <w:iCs/>
          <w:sz w:val="30"/>
          <w:szCs w:val="30"/>
        </w:rPr>
      </w:pPr>
      <w:r w:rsidRPr="00E6218F">
        <w:rPr>
          <w:rFonts w:ascii="Angsana New" w:hAnsi="Angsana New"/>
          <w:bCs/>
          <w:i/>
          <w:iCs/>
          <w:sz w:val="30"/>
          <w:szCs w:val="30"/>
          <w:cs/>
        </w:rPr>
        <w:t>สิทธิ</w:t>
      </w: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ประโยชน์</w:t>
      </w:r>
      <w:r w:rsidRPr="00E6218F">
        <w:rPr>
          <w:rFonts w:ascii="Angsana New" w:hAnsi="Angsana New"/>
          <w:bCs/>
          <w:i/>
          <w:iCs/>
          <w:sz w:val="30"/>
          <w:szCs w:val="30"/>
          <w:cs/>
        </w:rPr>
        <w:t>จากการส่งเสริมการลงทุน</w:t>
      </w:r>
    </w:p>
    <w:p w14:paraId="565E7004" w14:textId="77777777" w:rsidR="00897291" w:rsidRPr="00B02385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sz w:val="30"/>
          <w:szCs w:val="30"/>
        </w:rPr>
      </w:pPr>
    </w:p>
    <w:p w14:paraId="7FFC33EC" w14:textId="4014B32E" w:rsidR="00897291" w:rsidRDefault="008E4ED2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97291" w:rsidRPr="00897291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897291" w:rsidRPr="00714D13">
        <w:rPr>
          <w:rFonts w:ascii="Angsana New" w:hAnsi="Angsana New"/>
          <w:spacing w:val="6"/>
          <w:sz w:val="30"/>
          <w:szCs w:val="30"/>
          <w:cs/>
        </w:rPr>
        <w:t>กิจการพัฒนา</w:t>
      </w:r>
      <w:r w:rsidR="00897291" w:rsidRPr="00F3695E">
        <w:rPr>
          <w:rFonts w:ascii="Angsana New" w:hAnsi="Angsana New"/>
          <w:spacing w:val="6"/>
          <w:sz w:val="30"/>
          <w:szCs w:val="30"/>
          <w:cs/>
        </w:rPr>
        <w:t>โครงการอสังหาริมทรัพย์และเขตส่งเสริมอุตสาหกรรม (จังหวัดนครราชสีมา) การผลิตน้ำเพื่อใช้ในเขตส่งเสริมอุตสาหกรรม (จังหวัดปทุมธานี) และกิจการบริการบำบัดน้ำเสีย (จังหวัดปทุมธานี)</w:t>
      </w:r>
      <w:r w:rsidR="00897291" w:rsidRPr="00F3695E">
        <w:rPr>
          <w:rFonts w:ascii="Angsana New" w:hAnsi="Angsana New"/>
          <w:spacing w:val="6"/>
          <w:sz w:val="30"/>
          <w:szCs w:val="30"/>
        </w:rPr>
        <w:t xml:space="preserve"> </w:t>
      </w:r>
      <w:r w:rsidR="00897291" w:rsidRPr="00F3695E">
        <w:rPr>
          <w:rFonts w:ascii="Angsana New" w:hAnsi="Angsana New"/>
          <w:spacing w:val="6"/>
          <w:sz w:val="30"/>
          <w:szCs w:val="30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</w:t>
      </w:r>
      <w:r w:rsidR="00897291" w:rsidRPr="00897291">
        <w:rPr>
          <w:rFonts w:ascii="Angsana New" w:hAnsi="Angsana New"/>
          <w:sz w:val="30"/>
          <w:szCs w:val="30"/>
          <w:cs/>
        </w:rPr>
        <w:t>ประกอบกิจการที่ได้รับการส่งเสริมตามระยะเวลาเงื่อนไขและข้อกำหนดที่ระบุในบัตรส่งเสริมการลงทุน</w:t>
      </w:r>
    </w:p>
    <w:p w14:paraId="0960E936" w14:textId="77777777" w:rsidR="00897291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14:paraId="65DF757C" w14:textId="28A785B2" w:rsidR="00897291" w:rsidRPr="00B01954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pacing w:val="-10"/>
          <w:sz w:val="30"/>
          <w:szCs w:val="30"/>
        </w:rPr>
      </w:pPr>
      <w:r w:rsidRPr="00B01954">
        <w:rPr>
          <w:rFonts w:ascii="Angsana New" w:hAnsi="Angsana New"/>
          <w:spacing w:val="-10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</w:t>
      </w:r>
      <w:r w:rsidR="00827088" w:rsidRPr="00B01954">
        <w:rPr>
          <w:rFonts w:ascii="Angsana New" w:hAnsi="Angsana New" w:hint="cs"/>
          <w:spacing w:val="-10"/>
          <w:sz w:val="30"/>
          <w:szCs w:val="30"/>
          <w:cs/>
        </w:rPr>
        <w:t xml:space="preserve">สำหรับแต่ละปีสิ้นสุดวันที่ </w:t>
      </w:r>
      <w:r w:rsidR="00B070E9" w:rsidRPr="00B070E9">
        <w:rPr>
          <w:rFonts w:ascii="Angsana New" w:hAnsi="Angsana New"/>
          <w:spacing w:val="-10"/>
          <w:sz w:val="30"/>
          <w:szCs w:val="30"/>
        </w:rPr>
        <w:t>31</w:t>
      </w:r>
      <w:r w:rsidR="00827088" w:rsidRPr="00B01954">
        <w:rPr>
          <w:rFonts w:ascii="Angsana New" w:hAnsi="Angsana New"/>
          <w:spacing w:val="-10"/>
          <w:sz w:val="30"/>
          <w:szCs w:val="30"/>
        </w:rPr>
        <w:t xml:space="preserve"> </w:t>
      </w:r>
      <w:r w:rsidR="00827088" w:rsidRPr="00B01954">
        <w:rPr>
          <w:rFonts w:ascii="Angsana New" w:hAnsi="Angsana New" w:hint="cs"/>
          <w:spacing w:val="-10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pacing w:val="-10"/>
          <w:sz w:val="30"/>
          <w:szCs w:val="30"/>
        </w:rPr>
        <w:t>2</w:t>
      </w:r>
      <w:r w:rsidR="00814E80" w:rsidRPr="00814E80">
        <w:rPr>
          <w:rFonts w:ascii="Angsana New" w:hAnsi="Angsana New"/>
          <w:spacing w:val="-10"/>
          <w:sz w:val="30"/>
          <w:szCs w:val="30"/>
        </w:rPr>
        <w:t>56</w:t>
      </w:r>
      <w:r w:rsidR="00B070E9" w:rsidRPr="00B070E9">
        <w:rPr>
          <w:rFonts w:ascii="Angsana New" w:hAnsi="Angsana New"/>
          <w:spacing w:val="-10"/>
          <w:sz w:val="30"/>
          <w:szCs w:val="30"/>
        </w:rPr>
        <w:t>4</w:t>
      </w:r>
      <w:r w:rsidR="00827088" w:rsidRPr="00B01954">
        <w:rPr>
          <w:rFonts w:ascii="Angsana New" w:hAnsi="Angsana New"/>
          <w:spacing w:val="-10"/>
          <w:sz w:val="30"/>
          <w:szCs w:val="30"/>
        </w:rPr>
        <w:t xml:space="preserve"> </w:t>
      </w:r>
      <w:r w:rsidR="00827088" w:rsidRPr="00B01954">
        <w:rPr>
          <w:rFonts w:ascii="Angsana New" w:hAnsi="Angsana New" w:hint="cs"/>
          <w:spacing w:val="-10"/>
          <w:sz w:val="30"/>
          <w:szCs w:val="30"/>
          <w:cs/>
        </w:rPr>
        <w:t xml:space="preserve">และ </w:t>
      </w:r>
      <w:r w:rsidR="00B070E9" w:rsidRPr="00B070E9">
        <w:rPr>
          <w:rFonts w:ascii="Angsana New" w:hAnsi="Angsana New"/>
          <w:spacing w:val="-10"/>
          <w:sz w:val="30"/>
          <w:szCs w:val="30"/>
        </w:rPr>
        <w:t>2</w:t>
      </w:r>
      <w:r w:rsidR="00814E80" w:rsidRPr="00814E80">
        <w:rPr>
          <w:rFonts w:ascii="Angsana New" w:hAnsi="Angsana New"/>
          <w:spacing w:val="-10"/>
          <w:sz w:val="30"/>
          <w:szCs w:val="30"/>
        </w:rPr>
        <w:t>56</w:t>
      </w:r>
      <w:r w:rsidR="00B070E9" w:rsidRPr="00B070E9">
        <w:rPr>
          <w:rFonts w:ascii="Angsana New" w:hAnsi="Angsana New"/>
          <w:spacing w:val="-10"/>
          <w:sz w:val="30"/>
          <w:szCs w:val="30"/>
        </w:rPr>
        <w:t>3</w:t>
      </w:r>
      <w:r w:rsidR="00827088" w:rsidRPr="00B01954">
        <w:rPr>
          <w:rFonts w:ascii="Angsana New" w:hAnsi="Angsana New"/>
          <w:spacing w:val="-10"/>
          <w:sz w:val="30"/>
          <w:szCs w:val="30"/>
        </w:rPr>
        <w:t xml:space="preserve"> </w:t>
      </w:r>
      <w:r w:rsidRPr="00B01954">
        <w:rPr>
          <w:rFonts w:ascii="Angsana New" w:hAnsi="Angsana New"/>
          <w:spacing w:val="-10"/>
          <w:sz w:val="30"/>
          <w:szCs w:val="30"/>
          <w:cs/>
        </w:rPr>
        <w:t>สรุปได้ดังนี้</w:t>
      </w:r>
    </w:p>
    <w:p w14:paraId="48AB1114" w14:textId="77777777" w:rsidR="00897291" w:rsidRPr="002D0DF2" w:rsidRDefault="00897291" w:rsidP="00897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145"/>
        <w:gridCol w:w="1016"/>
        <w:gridCol w:w="145"/>
        <w:gridCol w:w="944"/>
        <w:gridCol w:w="145"/>
        <w:gridCol w:w="1025"/>
        <w:gridCol w:w="145"/>
        <w:gridCol w:w="936"/>
        <w:gridCol w:w="145"/>
        <w:gridCol w:w="1023"/>
        <w:gridCol w:w="9"/>
      </w:tblGrid>
      <w:tr w:rsidR="00CB2557" w:rsidRPr="00A92316" w14:paraId="5E150CDC" w14:textId="77777777" w:rsidTr="001E1CFD">
        <w:trPr>
          <w:gridAfter w:val="1"/>
          <w:wAfter w:w="9" w:type="dxa"/>
        </w:trPr>
        <w:tc>
          <w:tcPr>
            <w:tcW w:w="2520" w:type="dxa"/>
            <w:vAlign w:val="bottom"/>
          </w:tcPr>
          <w:p w14:paraId="65BB0FD8" w14:textId="77777777" w:rsidR="00CB2557" w:rsidRPr="00A92316" w:rsidRDefault="00CB2557" w:rsidP="0035335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9" w:type="dxa"/>
            <w:gridSpan w:val="11"/>
            <w:vAlign w:val="bottom"/>
          </w:tcPr>
          <w:p w14:paraId="545BBAAB" w14:textId="0487F371" w:rsidR="00CB2557" w:rsidRPr="00A92316" w:rsidRDefault="008E4ED2" w:rsidP="00D00380">
            <w:pPr>
              <w:tabs>
                <w:tab w:val="left" w:pos="2902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/</w:t>
            </w:r>
            <w:r w:rsidR="00CB2557" w:rsidRPr="00EA5054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CB2557" w:rsidRPr="00EA5054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/</w:t>
            </w:r>
            <w:r w:rsidRPr="00EA5054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CB2557" w:rsidRPr="00EA5054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0BDD" w:rsidRPr="00A92316" w14:paraId="679FD29F" w14:textId="77777777" w:rsidTr="001E1CFD">
        <w:trPr>
          <w:gridAfter w:val="1"/>
          <w:wAfter w:w="9" w:type="dxa"/>
        </w:trPr>
        <w:tc>
          <w:tcPr>
            <w:tcW w:w="2520" w:type="dxa"/>
            <w:vAlign w:val="bottom"/>
          </w:tcPr>
          <w:p w14:paraId="689B2C7C" w14:textId="77777777" w:rsidR="00B20BDD" w:rsidRPr="00EA5054" w:rsidRDefault="00B20BDD" w:rsidP="003533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240685B6" w14:textId="26B42898" w:rsidR="00B20BDD" w:rsidRPr="00EA5054" w:rsidRDefault="00B070E9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94469D7" w14:textId="77777777" w:rsidR="00B20BDD" w:rsidRPr="00EA5054" w:rsidRDefault="00B20BDD" w:rsidP="008550C8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4" w:type="dxa"/>
            <w:gridSpan w:val="5"/>
            <w:vAlign w:val="bottom"/>
          </w:tcPr>
          <w:p w14:paraId="409D24F6" w14:textId="60ED4BA8" w:rsidR="00B20BDD" w:rsidRPr="00EA5054" w:rsidRDefault="00B070E9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97291" w:rsidRPr="00A92316" w14:paraId="7BD334DB" w14:textId="77777777" w:rsidTr="001E1CFD">
        <w:tc>
          <w:tcPr>
            <w:tcW w:w="2520" w:type="dxa"/>
            <w:vAlign w:val="bottom"/>
          </w:tcPr>
          <w:p w14:paraId="7960151F" w14:textId="77777777" w:rsidR="00897291" w:rsidRPr="00EA5054" w:rsidRDefault="00897291" w:rsidP="008550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172DA9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723F9FB5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  <w:p w14:paraId="0DDED194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81AC0C1" w14:textId="77777777" w:rsidR="00897291" w:rsidRPr="00EA5054" w:rsidRDefault="00897291" w:rsidP="008550C8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5618979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39E3CD3C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  <w:p w14:paraId="73454E63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4DD12C4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7025CB22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4EEC0B3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06637BDB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31933888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  <w:p w14:paraId="77EC872E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80ADE61" w14:textId="77777777" w:rsidR="00897291" w:rsidRPr="00EA5054" w:rsidRDefault="00897291" w:rsidP="008550C8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4021404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3EC6C30E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  <w:p w14:paraId="6A35D59D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E50C699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6BDF97E6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7291" w:rsidRPr="00A92316" w14:paraId="03ED486F" w14:textId="77777777" w:rsidTr="001E1CFD">
        <w:tc>
          <w:tcPr>
            <w:tcW w:w="2520" w:type="dxa"/>
            <w:vAlign w:val="bottom"/>
          </w:tcPr>
          <w:p w14:paraId="709FC1BF" w14:textId="77777777" w:rsidR="00897291" w:rsidRPr="00EA5054" w:rsidRDefault="00897291" w:rsidP="008550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8" w:type="dxa"/>
            <w:gridSpan w:val="12"/>
            <w:vAlign w:val="bottom"/>
          </w:tcPr>
          <w:p w14:paraId="3BD8B6E5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A50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4ED2" w:rsidRPr="00A92316" w14:paraId="1BCD70E7" w14:textId="77777777" w:rsidTr="001E1CFD">
        <w:tc>
          <w:tcPr>
            <w:tcW w:w="2520" w:type="dxa"/>
            <w:vAlign w:val="bottom"/>
          </w:tcPr>
          <w:p w14:paraId="41008A9D" w14:textId="77777777" w:rsidR="008E4ED2" w:rsidRPr="001E1CFD" w:rsidRDefault="008E4ED2" w:rsidP="008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"/>
              </w:tabs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EA505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900" w:type="dxa"/>
            <w:vAlign w:val="bottom"/>
          </w:tcPr>
          <w:p w14:paraId="4CD27D08" w14:textId="146723AA" w:rsidR="008E4ED2" w:rsidRPr="00EA5054" w:rsidRDefault="00B070E9" w:rsidP="008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011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2136722" w14:textId="77777777" w:rsidR="008E4ED2" w:rsidRPr="00EA5054" w:rsidRDefault="008E4ED2" w:rsidP="008E4ED2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D686B46" w14:textId="73A78673" w:rsidR="008E4ED2" w:rsidRPr="00EA5054" w:rsidRDefault="00814E80" w:rsidP="008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011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9E85A29" w14:textId="77777777" w:rsidR="008E4ED2" w:rsidRPr="00EA5054" w:rsidRDefault="008E4ED2" w:rsidP="008E4ED2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51D7A8F1" w14:textId="5185B300" w:rsidR="008E4ED2" w:rsidRPr="00EA5054" w:rsidRDefault="00B070E9" w:rsidP="008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C460D0" w:rsidRPr="00C460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978FB6B" w14:textId="77777777" w:rsidR="008E4ED2" w:rsidRPr="00EA5054" w:rsidRDefault="008E4ED2" w:rsidP="008E4ED2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115217DB" w14:textId="7A9A9BE2" w:rsidR="008E4ED2" w:rsidRPr="00EA5054" w:rsidRDefault="00B070E9" w:rsidP="008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8E4ED2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569FA30" w14:textId="71C0C617" w:rsidR="008E4ED2" w:rsidRPr="00EA5054" w:rsidRDefault="008E4ED2" w:rsidP="008E4ED2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DAFBDCF" w14:textId="1C8AD0BF" w:rsidR="008E4ED2" w:rsidRPr="00EA5054" w:rsidRDefault="00814E80" w:rsidP="008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E4ED2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A1174C7" w14:textId="77777777" w:rsidR="008E4ED2" w:rsidRPr="00EA5054" w:rsidRDefault="008E4ED2" w:rsidP="008E4ED2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0AB9FA8C" w14:textId="793145C2" w:rsidR="008E4ED2" w:rsidRPr="00EA5054" w:rsidRDefault="00B070E9" w:rsidP="008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E4ED2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E4ED2" w:rsidRPr="002D757B" w14:paraId="7FF15CE1" w14:textId="77777777" w:rsidTr="001E1CFD">
        <w:tc>
          <w:tcPr>
            <w:tcW w:w="2520" w:type="dxa"/>
          </w:tcPr>
          <w:p w14:paraId="33710F8E" w14:textId="77777777" w:rsidR="008E4ED2" w:rsidRPr="00EA5054" w:rsidRDefault="008E4ED2" w:rsidP="008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5054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vAlign w:val="bottom"/>
          </w:tcPr>
          <w:p w14:paraId="136E98EC" w14:textId="3CDB553C" w:rsidR="008E4ED2" w:rsidRPr="00EA5054" w:rsidRDefault="00B070E9" w:rsidP="00D0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460D0" w:rsidRPr="00C460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4ED6383" w14:textId="77777777" w:rsidR="008E4ED2" w:rsidRPr="00EA5054" w:rsidRDefault="008E4ED2" w:rsidP="008E4ED2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20F60E5" w14:textId="388B151A" w:rsidR="008E4ED2" w:rsidRPr="00EA5054" w:rsidRDefault="00B070E9" w:rsidP="008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F21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30515E5" w14:textId="77777777" w:rsidR="008E4ED2" w:rsidRPr="00EA5054" w:rsidRDefault="008E4ED2" w:rsidP="008E4ED2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0525D0D4" w14:textId="21E00F3C" w:rsidR="008E4ED2" w:rsidRPr="00EA5054" w:rsidRDefault="00814E80" w:rsidP="008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7F21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6C9184E" w14:textId="77777777" w:rsidR="008E4ED2" w:rsidRPr="00EA5054" w:rsidRDefault="008E4ED2" w:rsidP="008E4ED2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BB62028" w14:textId="2ADFA655" w:rsidR="008E4ED2" w:rsidRPr="00EA5054" w:rsidRDefault="00B070E9" w:rsidP="008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E4ED2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4FC84BC" w14:textId="77777777" w:rsidR="008E4ED2" w:rsidRPr="00EA5054" w:rsidRDefault="008E4ED2" w:rsidP="008E4ED2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67CF0D7" w14:textId="27D15795" w:rsidR="008E4ED2" w:rsidRPr="00EA5054" w:rsidRDefault="00B070E9" w:rsidP="008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8E4ED2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230726D" w14:textId="77777777" w:rsidR="008E4ED2" w:rsidRPr="00EA5054" w:rsidRDefault="008E4ED2" w:rsidP="008E4ED2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07A27F11" w14:textId="1454A9A1" w:rsidR="008E4ED2" w:rsidRPr="00EA5054" w:rsidRDefault="00814E80" w:rsidP="008E4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E4ED2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69851C4C" w14:textId="77777777" w:rsidR="00E6218F" w:rsidRDefault="00E6218F" w:rsidP="00E62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B59C0C" w14:textId="1AED96AE" w:rsidR="008C164B" w:rsidRPr="00CE6DF9" w:rsidRDefault="008C164B" w:rsidP="00CE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690683" w14:textId="1AD63262" w:rsidR="007D014D" w:rsidRPr="00B104B2" w:rsidRDefault="00D90FE0" w:rsidP="00D1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19</w:t>
      </w:r>
      <w:r w:rsidR="00D13439">
        <w:rPr>
          <w:rFonts w:ascii="Angsana New" w:hAnsi="Angsana New"/>
          <w:bCs/>
          <w:sz w:val="30"/>
          <w:szCs w:val="30"/>
        </w:rPr>
        <w:tab/>
      </w:r>
      <w:r w:rsidR="007D014D" w:rsidRPr="00747298">
        <w:rPr>
          <w:rFonts w:ascii="Angsana New" w:hAnsi="Angsana New"/>
          <w:bCs/>
          <w:sz w:val="30"/>
          <w:szCs w:val="30"/>
          <w:cs/>
        </w:rPr>
        <w:t>ค่าใช้จ่ายตามลักษณะ</w:t>
      </w:r>
    </w:p>
    <w:p w14:paraId="632B95B9" w14:textId="77777777" w:rsidR="00B104B2" w:rsidRDefault="00B104B2" w:rsidP="00B10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10"/>
        <w:gridCol w:w="1263"/>
        <w:gridCol w:w="269"/>
        <w:gridCol w:w="1193"/>
        <w:gridCol w:w="269"/>
        <w:gridCol w:w="1169"/>
        <w:gridCol w:w="269"/>
        <w:gridCol w:w="1078"/>
      </w:tblGrid>
      <w:tr w:rsidR="002760A7" w:rsidRPr="003C47FE" w14:paraId="778762BE" w14:textId="77777777" w:rsidTr="002760A7">
        <w:trPr>
          <w:cantSplit/>
        </w:trPr>
        <w:tc>
          <w:tcPr>
            <w:tcW w:w="1598" w:type="pct"/>
          </w:tcPr>
          <w:p w14:paraId="1A1BB4A6" w14:textId="77777777" w:rsidR="002760A7" w:rsidRPr="003C47FE" w:rsidRDefault="002760A7" w:rsidP="002760A7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33EE00FF" w14:textId="77777777" w:rsidR="002760A7" w:rsidRPr="00884D6D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4CA9156C" w14:textId="502BD20D" w:rsidR="002760A7" w:rsidRPr="00884D6D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DA7A176" w14:textId="77777777" w:rsidR="002760A7" w:rsidRPr="003C47FE" w:rsidRDefault="002760A7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2E9DB72" w14:textId="10823E0F" w:rsidR="002760A7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5" w:type="pct"/>
          </w:tcPr>
          <w:p w14:paraId="10948B5E" w14:textId="77777777" w:rsidR="002760A7" w:rsidRPr="003C47FE" w:rsidRDefault="002760A7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DB35ECE" w14:textId="77777777" w:rsidR="002760A7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548CD84" w14:textId="77777777" w:rsidR="002760A7" w:rsidRPr="003C47FE" w:rsidRDefault="002760A7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5012222" w14:textId="77777777" w:rsidR="002760A7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60A7" w:rsidRPr="003C47FE" w14:paraId="44489A95" w14:textId="77777777" w:rsidTr="002760A7">
        <w:trPr>
          <w:cantSplit/>
        </w:trPr>
        <w:tc>
          <w:tcPr>
            <w:tcW w:w="1598" w:type="pct"/>
          </w:tcPr>
          <w:p w14:paraId="1FE3FE8C" w14:textId="77777777" w:rsidR="002760A7" w:rsidRPr="003C47FE" w:rsidRDefault="002760A7" w:rsidP="002760A7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08A90D84" w14:textId="77777777" w:rsidR="002760A7" w:rsidRPr="00884D6D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58782D76" w14:textId="3C2629D2" w:rsidR="002760A7" w:rsidRPr="00884D6D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574DDAA" w14:textId="77777777" w:rsidR="002760A7" w:rsidRPr="003C47FE" w:rsidRDefault="002760A7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3F687569" w14:textId="6F938A61" w:rsidR="002760A7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5" w:type="pct"/>
          </w:tcPr>
          <w:p w14:paraId="256D0EE5" w14:textId="77777777" w:rsidR="002760A7" w:rsidRPr="003C47FE" w:rsidRDefault="002760A7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3E1212F" w14:textId="77777777" w:rsidR="002760A7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EC2F88A" w14:textId="77777777" w:rsidR="002760A7" w:rsidRPr="003C47FE" w:rsidRDefault="002760A7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8C5B8A0" w14:textId="77777777" w:rsidR="002760A7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60A7" w:rsidRPr="003C47FE" w14:paraId="058B6739" w14:textId="77777777" w:rsidTr="002760A7">
        <w:trPr>
          <w:cantSplit/>
        </w:trPr>
        <w:tc>
          <w:tcPr>
            <w:tcW w:w="1598" w:type="pct"/>
          </w:tcPr>
          <w:p w14:paraId="305F1268" w14:textId="77777777" w:rsidR="002760A7" w:rsidRPr="003C47FE" w:rsidRDefault="002760A7" w:rsidP="002760A7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4A51F62C" w14:textId="77777777" w:rsidR="002760A7" w:rsidRPr="00884D6D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455DE062" w14:textId="1F1F39C1" w:rsidR="002760A7" w:rsidRPr="00884D6D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D75E6BE" w14:textId="77777777" w:rsidR="002760A7" w:rsidRPr="003C47FE" w:rsidRDefault="002760A7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F21EA60" w14:textId="0A30AFA4" w:rsidR="002760A7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5" w:type="pct"/>
          </w:tcPr>
          <w:p w14:paraId="03295F89" w14:textId="77777777" w:rsidR="002760A7" w:rsidRPr="003C47FE" w:rsidRDefault="002760A7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542CB95" w14:textId="77777777" w:rsidR="002760A7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E88F18A" w14:textId="77777777" w:rsidR="002760A7" w:rsidRPr="003C47FE" w:rsidRDefault="002760A7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A726E0" w14:textId="77777777" w:rsidR="002760A7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60A7" w:rsidRPr="003C47FE" w14:paraId="182466B3" w14:textId="77777777" w:rsidTr="002760A7">
        <w:trPr>
          <w:cantSplit/>
        </w:trPr>
        <w:tc>
          <w:tcPr>
            <w:tcW w:w="1598" w:type="pct"/>
          </w:tcPr>
          <w:p w14:paraId="5003B552" w14:textId="77777777" w:rsidR="002760A7" w:rsidRPr="003C47FE" w:rsidRDefault="002760A7" w:rsidP="002760A7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394FECCC" w14:textId="77777777" w:rsidR="002760A7" w:rsidRPr="00884D6D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4A3C1810" w14:textId="049D51FD" w:rsidR="002760A7" w:rsidRPr="00884D6D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2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E74025D" w14:textId="77777777" w:rsidR="002760A7" w:rsidRPr="003C47FE" w:rsidRDefault="002760A7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38BA0D9" w14:textId="02569F59" w:rsidR="002760A7" w:rsidRPr="00884D6D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5" w:type="pct"/>
          </w:tcPr>
          <w:p w14:paraId="5EA6706F" w14:textId="77777777" w:rsidR="002760A7" w:rsidRPr="003C47FE" w:rsidRDefault="002760A7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323436BB" w14:textId="77777777" w:rsidR="002760A7" w:rsidRDefault="002760A7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7A21" w:rsidRPr="003C47FE" w14:paraId="74C6BD27" w14:textId="77777777" w:rsidTr="002760A7">
        <w:trPr>
          <w:cantSplit/>
        </w:trPr>
        <w:tc>
          <w:tcPr>
            <w:tcW w:w="1598" w:type="pct"/>
          </w:tcPr>
          <w:p w14:paraId="47848E6F" w14:textId="77777777" w:rsidR="00407A21" w:rsidRPr="003C47FE" w:rsidRDefault="00407A21" w:rsidP="00651D1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43591503" w14:textId="77777777" w:rsidR="00407A21" w:rsidRPr="00E11705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0" w:type="pct"/>
          </w:tcPr>
          <w:p w14:paraId="4B87E204" w14:textId="3E803F41" w:rsidR="00407A21" w:rsidRPr="003C47FE" w:rsidRDefault="00B070E9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36F689B2" w14:textId="77777777"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B0D4E21" w14:textId="0C11BB7F" w:rsidR="00407A21" w:rsidRPr="003C47FE" w:rsidRDefault="00B070E9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387B0102" w14:textId="77777777"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1E28C55" w14:textId="0D3C9979" w:rsidR="00407A21" w:rsidRPr="003C47FE" w:rsidRDefault="00B070E9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B2E7437" w14:textId="77777777"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02D4BEE" w14:textId="43288688" w:rsidR="00407A21" w:rsidRPr="003C47FE" w:rsidRDefault="00B070E9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07A21" w:rsidRPr="003C47FE" w14:paraId="17C8BF4E" w14:textId="77777777" w:rsidTr="002760A7">
        <w:trPr>
          <w:cantSplit/>
        </w:trPr>
        <w:tc>
          <w:tcPr>
            <w:tcW w:w="1598" w:type="pct"/>
          </w:tcPr>
          <w:p w14:paraId="07537D41" w14:textId="77777777" w:rsidR="00407A21" w:rsidRPr="003C47FE" w:rsidRDefault="00407A21" w:rsidP="00651D1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28F8D24C" w14:textId="77777777" w:rsidR="00407A21" w:rsidRPr="00E11705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6CA8837A" w14:textId="77777777"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2031" w:rsidRPr="003C47FE" w14:paraId="00E6FB4A" w14:textId="77777777" w:rsidTr="002760A7">
        <w:trPr>
          <w:cantSplit/>
        </w:trPr>
        <w:tc>
          <w:tcPr>
            <w:tcW w:w="1598" w:type="pct"/>
            <w:vAlign w:val="center"/>
          </w:tcPr>
          <w:p w14:paraId="5ED5BD48" w14:textId="7A490633" w:rsidR="007A2031" w:rsidRPr="003C47FE" w:rsidRDefault="007A2031" w:rsidP="007A2031">
            <w:pPr>
              <w:rPr>
                <w:rFonts w:ascii="Angsana New" w:hAnsi="Angsana New"/>
                <w:sz w:val="30"/>
                <w:szCs w:val="30"/>
              </w:rPr>
            </w:pPr>
            <w:r w:rsidRPr="003745A8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436" w:type="pct"/>
          </w:tcPr>
          <w:p w14:paraId="48CB6EF0" w14:textId="77777777" w:rsidR="007A2031" w:rsidRPr="00E11705" w:rsidRDefault="007A2031" w:rsidP="007A203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F6BC9B9" w14:textId="5349A10B" w:rsidR="007A2031" w:rsidRPr="00997D0F" w:rsidRDefault="00B070E9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A2031" w:rsidRPr="00997D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</w:tcPr>
          <w:p w14:paraId="2526A490" w14:textId="77777777" w:rsidR="007A2031" w:rsidRPr="00C108B2" w:rsidRDefault="007A2031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683E06F" w14:textId="1F6BFF4B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233</w:t>
            </w:r>
            <w:r w:rsidR="007A2031" w:rsidRPr="00B031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030</w:t>
            </w:r>
          </w:p>
        </w:tc>
        <w:tc>
          <w:tcPr>
            <w:tcW w:w="145" w:type="pct"/>
          </w:tcPr>
          <w:p w14:paraId="1C45DE0A" w14:textId="77777777" w:rsidR="007A2031" w:rsidRPr="005434A2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</w:tcPr>
          <w:p w14:paraId="3F63E5B2" w14:textId="7955C89D" w:rsidR="007A2031" w:rsidRPr="00997D0F" w:rsidRDefault="00B070E9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A2031" w:rsidRPr="000377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</w:tcPr>
          <w:p w14:paraId="766FC31D" w14:textId="77777777" w:rsidR="007A2031" w:rsidRPr="005434A2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389D2D7E" w14:textId="7E9841E4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233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030</w:t>
            </w:r>
          </w:p>
        </w:tc>
      </w:tr>
      <w:tr w:rsidR="007A2031" w:rsidRPr="003C47FE" w14:paraId="6640FE87" w14:textId="77777777" w:rsidTr="002760A7">
        <w:trPr>
          <w:cantSplit/>
        </w:trPr>
        <w:tc>
          <w:tcPr>
            <w:tcW w:w="1598" w:type="pct"/>
            <w:vAlign w:val="center"/>
          </w:tcPr>
          <w:p w14:paraId="79164FE4" w14:textId="6643CB90" w:rsidR="007A2031" w:rsidRPr="003C47FE" w:rsidRDefault="007A2031" w:rsidP="007A20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6" w:type="pct"/>
          </w:tcPr>
          <w:p w14:paraId="6803D8C9" w14:textId="77777777" w:rsidR="007A2031" w:rsidRPr="00E11705" w:rsidRDefault="007A2031" w:rsidP="007A203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6A073B4" w14:textId="5C06A086" w:rsidR="007A2031" w:rsidRPr="00232F41" w:rsidRDefault="00B070E9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A2031" w:rsidRPr="00997D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45" w:type="pct"/>
          </w:tcPr>
          <w:p w14:paraId="0483B4AF" w14:textId="77777777" w:rsidR="007A2031" w:rsidRPr="00C108B2" w:rsidRDefault="007A2031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4BB74D74" w14:textId="470C78CF" w:rsidR="007A2031" w:rsidRPr="00232F41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55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223379A" w14:textId="77777777" w:rsidR="007A2031" w:rsidRPr="005434A2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</w:tcPr>
          <w:p w14:paraId="2C18EE55" w14:textId="6250ECDC" w:rsidR="007A2031" w:rsidRPr="00232F41" w:rsidRDefault="00B070E9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A2031" w:rsidRPr="00997D0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45" w:type="pct"/>
          </w:tcPr>
          <w:p w14:paraId="537BEF1F" w14:textId="77777777" w:rsidR="007A2031" w:rsidRPr="005434A2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54915399" w14:textId="04045A97" w:rsidR="007A2031" w:rsidRPr="00232F41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55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7A2031" w:rsidRPr="003C47FE" w14:paraId="21DB5B8C" w14:textId="77777777" w:rsidTr="002760A7">
        <w:trPr>
          <w:cantSplit/>
        </w:trPr>
        <w:tc>
          <w:tcPr>
            <w:tcW w:w="1598" w:type="pct"/>
          </w:tcPr>
          <w:p w14:paraId="3843086C" w14:textId="77777777" w:rsidR="007A2031" w:rsidRPr="006D32E8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2686"/>
              </w:tabs>
              <w:ind w:left="18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36" w:type="pct"/>
          </w:tcPr>
          <w:p w14:paraId="7EA6D619" w14:textId="0226D868" w:rsidR="007A2031" w:rsidRPr="00E11705" w:rsidRDefault="00B070E9" w:rsidP="00E06AC0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80" w:type="pct"/>
          </w:tcPr>
          <w:p w14:paraId="61707198" w14:textId="3AD34A93" w:rsidR="007A2031" w:rsidRPr="00997D0F" w:rsidRDefault="00B070E9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A2031" w:rsidRPr="00997D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45" w:type="pct"/>
          </w:tcPr>
          <w:p w14:paraId="31C2BF71" w14:textId="77777777" w:rsidR="007A2031" w:rsidRPr="00C108B2" w:rsidRDefault="007A2031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737291F" w14:textId="08024F73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123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796</w:t>
            </w:r>
          </w:p>
        </w:tc>
        <w:tc>
          <w:tcPr>
            <w:tcW w:w="145" w:type="pct"/>
          </w:tcPr>
          <w:p w14:paraId="3A314049" w14:textId="77777777" w:rsidR="007A2031" w:rsidRPr="003C47FE" w:rsidRDefault="007A2031" w:rsidP="007A2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E7C08F0" w14:textId="54D891B1" w:rsidR="007A2031" w:rsidRPr="003C47FE" w:rsidRDefault="00B070E9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7A2031" w:rsidRPr="00997D0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45" w:type="pct"/>
          </w:tcPr>
          <w:p w14:paraId="476F9F8D" w14:textId="77777777" w:rsidR="007A2031" w:rsidRPr="003C47FE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48BF30" w14:textId="008BD1B2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123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796</w:t>
            </w:r>
          </w:p>
        </w:tc>
      </w:tr>
      <w:tr w:rsidR="007A2031" w:rsidRPr="003C47FE" w14:paraId="46797BEB" w14:textId="77777777" w:rsidTr="002760A7">
        <w:trPr>
          <w:cantSplit/>
        </w:trPr>
        <w:tc>
          <w:tcPr>
            <w:tcW w:w="1598" w:type="pct"/>
          </w:tcPr>
          <w:p w14:paraId="7753CBCB" w14:textId="77777777" w:rsidR="007A2031" w:rsidRPr="006D32E8" w:rsidRDefault="007A2031" w:rsidP="007A203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ค่าดูแลระบบสาธารณูปโภค</w:t>
            </w:r>
          </w:p>
        </w:tc>
        <w:tc>
          <w:tcPr>
            <w:tcW w:w="436" w:type="pct"/>
          </w:tcPr>
          <w:p w14:paraId="64BE24F4" w14:textId="77777777" w:rsidR="007A2031" w:rsidRPr="00E11705" w:rsidRDefault="007A2031" w:rsidP="007A2031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6D9C885E" w14:textId="6466EA43" w:rsidR="007A2031" w:rsidRPr="00997D0F" w:rsidRDefault="00814E80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7A20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</w:tcPr>
          <w:p w14:paraId="29287549" w14:textId="77777777" w:rsidR="007A2031" w:rsidRPr="00536488" w:rsidRDefault="007A2031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028442B" w14:textId="293DE0D1" w:rsidR="007A2031" w:rsidRPr="002760A7" w:rsidRDefault="00814E80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  <w:r w:rsidR="00B070E9"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  <w:r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3CBE682" w14:textId="77777777" w:rsidR="007A2031" w:rsidRPr="00536488" w:rsidRDefault="007A2031" w:rsidP="007A2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056EE9A" w14:textId="3F93DFD9" w:rsidR="007A2031" w:rsidRPr="00536488" w:rsidRDefault="00814E80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7A2031" w:rsidRPr="00D535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</w:tcPr>
          <w:p w14:paraId="520C8101" w14:textId="77777777" w:rsidR="007A2031" w:rsidRPr="00536488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BDF554" w14:textId="3705C177" w:rsidR="007A2031" w:rsidRPr="002760A7" w:rsidRDefault="00814E80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  <w:r w:rsidR="00B070E9"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  <w:r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7A2031" w:rsidRPr="003C47FE" w14:paraId="6BA299EA" w14:textId="77777777" w:rsidTr="002760A7">
        <w:trPr>
          <w:cantSplit/>
        </w:trPr>
        <w:tc>
          <w:tcPr>
            <w:tcW w:w="1598" w:type="pct"/>
          </w:tcPr>
          <w:p w14:paraId="3D93CF7F" w14:textId="77777777" w:rsidR="007A2031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436" w:type="pct"/>
          </w:tcPr>
          <w:p w14:paraId="6A8C0EE7" w14:textId="77777777" w:rsidR="007A2031" w:rsidRPr="00E11705" w:rsidRDefault="007A2031" w:rsidP="007A2031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1A24B6F8" w14:textId="72E07AD9" w:rsidR="007A2031" w:rsidRPr="00997D0F" w:rsidRDefault="00814E80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A2031" w:rsidRPr="00997D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5" w:type="pct"/>
          </w:tcPr>
          <w:p w14:paraId="0D8C1606" w14:textId="77777777" w:rsidR="007A2031" w:rsidRPr="00C108B2" w:rsidRDefault="007A2031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642" w:type="pct"/>
          </w:tcPr>
          <w:p w14:paraId="5235940F" w14:textId="2F53BE42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6C7DDFE9" w14:textId="77777777" w:rsidR="007A2031" w:rsidRPr="003C47FE" w:rsidRDefault="007A2031" w:rsidP="007A2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403CD08" w14:textId="0EEDACD6" w:rsidR="007A2031" w:rsidRPr="003C47FE" w:rsidRDefault="00814E80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A2031" w:rsidRPr="00D535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5" w:type="pct"/>
          </w:tcPr>
          <w:p w14:paraId="10DD683A" w14:textId="77777777" w:rsidR="007A2031" w:rsidRPr="003C47FE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8F43504" w14:textId="24F52A18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7A2031" w:rsidRPr="003C47FE" w14:paraId="3DF60DD9" w14:textId="77777777" w:rsidTr="00F8463B">
        <w:trPr>
          <w:cantSplit/>
        </w:trPr>
        <w:tc>
          <w:tcPr>
            <w:tcW w:w="1598" w:type="pct"/>
            <w:vAlign w:val="center"/>
          </w:tcPr>
          <w:p w14:paraId="20CBC138" w14:textId="0FFC931A" w:rsidR="007A2031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36" w:type="pct"/>
          </w:tcPr>
          <w:p w14:paraId="43C03B43" w14:textId="77777777" w:rsidR="007A2031" w:rsidRPr="00E11705" w:rsidRDefault="007A2031" w:rsidP="007A2031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0AE62D7" w14:textId="680E7169" w:rsidR="007A2031" w:rsidRPr="00320D5B" w:rsidRDefault="00B070E9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7A20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5" w:type="pct"/>
          </w:tcPr>
          <w:p w14:paraId="7D12A25A" w14:textId="77777777" w:rsidR="007A2031" w:rsidRDefault="007A2031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4EEB4524" w14:textId="3D9E335C" w:rsidR="007A2031" w:rsidRPr="00320D5B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856</w:t>
            </w:r>
          </w:p>
        </w:tc>
        <w:tc>
          <w:tcPr>
            <w:tcW w:w="145" w:type="pct"/>
          </w:tcPr>
          <w:p w14:paraId="32C84607" w14:textId="77777777" w:rsidR="007A2031" w:rsidRPr="003C47FE" w:rsidRDefault="007A2031" w:rsidP="007A2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8334D1D" w14:textId="21017E46" w:rsidR="007A2031" w:rsidRPr="00D535FA" w:rsidRDefault="00B070E9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7A2031" w:rsidRPr="00D535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5" w:type="pct"/>
          </w:tcPr>
          <w:p w14:paraId="732231D1" w14:textId="77777777" w:rsidR="007A2031" w:rsidRPr="003C47FE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DE086E" w14:textId="203530A3" w:rsidR="007A2031" w:rsidRPr="00320D5B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856</w:t>
            </w:r>
          </w:p>
        </w:tc>
      </w:tr>
      <w:tr w:rsidR="007A2031" w:rsidRPr="003C47FE" w14:paraId="6729D808" w14:textId="77777777" w:rsidTr="002760A7">
        <w:trPr>
          <w:cantSplit/>
        </w:trPr>
        <w:tc>
          <w:tcPr>
            <w:tcW w:w="1598" w:type="pct"/>
          </w:tcPr>
          <w:p w14:paraId="57F7A071" w14:textId="77777777" w:rsidR="007A2031" w:rsidRPr="003C47FE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436" w:type="pct"/>
          </w:tcPr>
          <w:p w14:paraId="51D2E165" w14:textId="77777777" w:rsidR="007A2031" w:rsidRPr="00E11705" w:rsidRDefault="007A2031" w:rsidP="007A2031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21DD16F" w14:textId="6B1EA63E" w:rsidR="007A2031" w:rsidRPr="00997D0F" w:rsidRDefault="00B070E9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7A2031" w:rsidRPr="00997D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5" w:type="pct"/>
          </w:tcPr>
          <w:p w14:paraId="6CF85ED2" w14:textId="77777777" w:rsidR="007A2031" w:rsidRPr="00C108B2" w:rsidRDefault="007A2031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0F5A93C8" w14:textId="549183B3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32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69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0E40BF1" w14:textId="77777777" w:rsidR="007A2031" w:rsidRPr="003C47FE" w:rsidRDefault="007A2031" w:rsidP="007A2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7AADD70" w14:textId="6D9207C2" w:rsidR="007A2031" w:rsidRPr="003C47FE" w:rsidRDefault="00B070E9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7A2031" w:rsidRPr="00D535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5" w:type="pct"/>
          </w:tcPr>
          <w:p w14:paraId="20FDF711" w14:textId="77777777" w:rsidR="007A2031" w:rsidRPr="003C47FE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9FC17CC" w14:textId="4450579A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32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69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7A2031" w:rsidRPr="003C47FE" w14:paraId="16EE231C" w14:textId="77777777" w:rsidTr="002760A7">
        <w:trPr>
          <w:cantSplit/>
        </w:trPr>
        <w:tc>
          <w:tcPr>
            <w:tcW w:w="1598" w:type="pct"/>
            <w:vAlign w:val="center"/>
          </w:tcPr>
          <w:p w14:paraId="4B518C76" w14:textId="77777777" w:rsidR="007A2031" w:rsidRPr="003C47FE" w:rsidRDefault="007A2031" w:rsidP="007A2031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436" w:type="pct"/>
          </w:tcPr>
          <w:p w14:paraId="128677BE" w14:textId="77777777" w:rsidR="007A2031" w:rsidRPr="00E11705" w:rsidRDefault="007A2031" w:rsidP="007A2031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BAC6494" w14:textId="7F4AFD30" w:rsidR="007A2031" w:rsidRPr="00997D0F" w:rsidRDefault="00B070E9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A20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5" w:type="pct"/>
          </w:tcPr>
          <w:p w14:paraId="2F9B5038" w14:textId="77777777" w:rsidR="007A2031" w:rsidRPr="00C108B2" w:rsidRDefault="007A2031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74612EA3" w14:textId="3917DFAF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04</w:t>
            </w:r>
          </w:p>
        </w:tc>
        <w:tc>
          <w:tcPr>
            <w:tcW w:w="145" w:type="pct"/>
          </w:tcPr>
          <w:p w14:paraId="4F470931" w14:textId="77777777" w:rsidR="007A2031" w:rsidRPr="003C47FE" w:rsidRDefault="007A2031" w:rsidP="007A2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3387EE1" w14:textId="07652DD0" w:rsidR="007A2031" w:rsidRPr="003C47FE" w:rsidRDefault="00B070E9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7A2031" w:rsidRPr="00D535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5" w:type="pct"/>
          </w:tcPr>
          <w:p w14:paraId="59687506" w14:textId="77777777" w:rsidR="007A2031" w:rsidRPr="003C47FE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5E479D" w14:textId="1B3C5E44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04</w:t>
            </w:r>
          </w:p>
        </w:tc>
      </w:tr>
      <w:tr w:rsidR="007A2031" w:rsidRPr="003C47FE" w14:paraId="2C1690F5" w14:textId="77777777" w:rsidTr="00C51CED">
        <w:trPr>
          <w:cantSplit/>
        </w:trPr>
        <w:tc>
          <w:tcPr>
            <w:tcW w:w="1598" w:type="pct"/>
            <w:vAlign w:val="center"/>
          </w:tcPr>
          <w:p w14:paraId="44223D4A" w14:textId="77777777" w:rsidR="007A2031" w:rsidRPr="003C47FE" w:rsidRDefault="007A2031" w:rsidP="007A2031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436" w:type="pct"/>
          </w:tcPr>
          <w:p w14:paraId="7096106E" w14:textId="77777777" w:rsidR="007A2031" w:rsidRPr="00E11705" w:rsidRDefault="007A2031" w:rsidP="007A2031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0D382587" w14:textId="77777777" w:rsidR="007A2031" w:rsidRPr="00997D0F" w:rsidRDefault="007A2031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09809D5" w14:textId="7097BAE5" w:rsidR="007A2031" w:rsidRPr="00997D0F" w:rsidRDefault="00B070E9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A2031" w:rsidRPr="00997D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5" w:type="pct"/>
          </w:tcPr>
          <w:p w14:paraId="13BE2AD1" w14:textId="77777777" w:rsidR="007A2031" w:rsidRPr="00C108B2" w:rsidRDefault="007A2031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2FF5ED48" w14:textId="77777777" w:rsidR="007A2031" w:rsidRPr="002760A7" w:rsidRDefault="007A2031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7D3FEA" w14:textId="2FE58C8C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145" w:type="pct"/>
          </w:tcPr>
          <w:p w14:paraId="3D099906" w14:textId="77777777" w:rsidR="007A2031" w:rsidRPr="003C47FE" w:rsidRDefault="007A2031" w:rsidP="007A2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97E1BA" w14:textId="77777777" w:rsidR="007A2031" w:rsidRDefault="007A2031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17DCFCD" w14:textId="019ACA8F" w:rsidR="007A2031" w:rsidRPr="003C47FE" w:rsidRDefault="00B070E9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A2031" w:rsidRPr="00997D0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5" w:type="pct"/>
          </w:tcPr>
          <w:p w14:paraId="7299B619" w14:textId="77777777" w:rsidR="007A2031" w:rsidRPr="003C47FE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204959" w14:textId="77777777" w:rsidR="007A2031" w:rsidRPr="002760A7" w:rsidRDefault="007A2031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DEBD9FE" w14:textId="47E594D4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</w:t>
            </w:r>
          </w:p>
        </w:tc>
      </w:tr>
      <w:tr w:rsidR="007A2031" w:rsidRPr="003C47FE" w14:paraId="3BBA8D3E" w14:textId="77777777" w:rsidTr="00C51CED">
        <w:trPr>
          <w:cantSplit/>
        </w:trPr>
        <w:tc>
          <w:tcPr>
            <w:tcW w:w="1598" w:type="pct"/>
            <w:vAlign w:val="center"/>
          </w:tcPr>
          <w:p w14:paraId="78C3DCDE" w14:textId="77777777" w:rsidR="007A2031" w:rsidRPr="003C47FE" w:rsidRDefault="007A2031" w:rsidP="007A2031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36" w:type="pct"/>
          </w:tcPr>
          <w:p w14:paraId="0CFD3700" w14:textId="77777777" w:rsidR="007A2031" w:rsidRPr="00E11705" w:rsidRDefault="007A2031" w:rsidP="007A2031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6933A256" w14:textId="00482E5D" w:rsidR="007A2031" w:rsidRPr="00997D0F" w:rsidRDefault="00814E80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7A2031" w:rsidRPr="00D53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14E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45" w:type="pct"/>
          </w:tcPr>
          <w:p w14:paraId="7CE7A4F1" w14:textId="77777777" w:rsidR="007A2031" w:rsidRPr="00926846" w:rsidRDefault="007A2031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DAF9A60" w14:textId="79ED0FA4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34C23336" w14:textId="77777777" w:rsidR="007A2031" w:rsidRPr="00926846" w:rsidRDefault="007A2031" w:rsidP="007A2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9336C65" w14:textId="6C2FC23F" w:rsidR="007A2031" w:rsidRPr="00926846" w:rsidRDefault="00814E80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7A2031" w:rsidRPr="00D535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5" w:type="pct"/>
          </w:tcPr>
          <w:p w14:paraId="64D226FF" w14:textId="77777777" w:rsidR="007A2031" w:rsidRPr="00926846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2EE957" w14:textId="781CA356" w:rsidR="007A2031" w:rsidRPr="002760A7" w:rsidRDefault="00B070E9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="007A2031" w:rsidRPr="002760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  <w:r w:rsidR="00814E80" w:rsidRPr="00814E8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7A2031" w:rsidRPr="003C47FE" w14:paraId="5866C4CE" w14:textId="77777777" w:rsidTr="002760A7">
        <w:trPr>
          <w:cantSplit/>
        </w:trPr>
        <w:tc>
          <w:tcPr>
            <w:tcW w:w="1598" w:type="pct"/>
          </w:tcPr>
          <w:p w14:paraId="7EC946E1" w14:textId="77777777" w:rsidR="007A2031" w:rsidRPr="00BB49DE" w:rsidRDefault="007A2031" w:rsidP="007A2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3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</w:t>
            </w:r>
            <w:r w:rsidRPr="003C20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อสังหาริมทรัพย์ ต้นทุนการให้บริการ </w:t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</w:t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ในการจัดจำหน่ายและค่าใช้จ่าย</w:t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436" w:type="pct"/>
          </w:tcPr>
          <w:p w14:paraId="0AB13142" w14:textId="77777777" w:rsidR="007A2031" w:rsidRPr="00BB49DE" w:rsidRDefault="007A2031" w:rsidP="007A20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4AC971EA" w14:textId="77777777" w:rsidR="007A2031" w:rsidRPr="00997D0F" w:rsidRDefault="007A2031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FEE4F5" w14:textId="77777777" w:rsidR="007A2031" w:rsidRPr="00997D0F" w:rsidRDefault="007A2031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19C5A48" w14:textId="77777777" w:rsidR="007A2031" w:rsidRPr="00997D0F" w:rsidRDefault="007A2031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4FE893" w14:textId="34E54F13" w:rsidR="007A2031" w:rsidRPr="00997D0F" w:rsidRDefault="00814E80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A2031" w:rsidRPr="00257C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145" w:type="pct"/>
          </w:tcPr>
          <w:p w14:paraId="179A36BB" w14:textId="77777777" w:rsidR="007A2031" w:rsidRPr="00BB49DE" w:rsidRDefault="007A2031" w:rsidP="007A20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17823C24" w14:textId="77777777" w:rsidR="007A2031" w:rsidRPr="00BB49DE" w:rsidRDefault="007A2031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7A49E0F4" w14:textId="77777777" w:rsidR="007A2031" w:rsidRPr="00BB49DE" w:rsidRDefault="007A2031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7F47F376" w14:textId="77777777" w:rsidR="007A2031" w:rsidRPr="00BB49DE" w:rsidRDefault="007A2031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2B9F5ABC" w14:textId="1E2BEC8C" w:rsidR="007A2031" w:rsidRPr="00BB49DE" w:rsidRDefault="00814E80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14E80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B070E9" w:rsidRPr="00B070E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A2031" w:rsidRPr="00997D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 w:cs="Angsana New"/>
                <w:sz w:val="30"/>
                <w:szCs w:val="30"/>
              </w:rPr>
              <w:t>599</w:t>
            </w:r>
          </w:p>
        </w:tc>
        <w:tc>
          <w:tcPr>
            <w:tcW w:w="145" w:type="pct"/>
          </w:tcPr>
          <w:p w14:paraId="1B68B6A4" w14:textId="77777777" w:rsidR="007A2031" w:rsidRPr="00BB49DE" w:rsidRDefault="007A2031" w:rsidP="007A2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02A2E4EF" w14:textId="77777777" w:rsidR="007A2031" w:rsidRPr="00997D0F" w:rsidRDefault="007A2031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E356770" w14:textId="77777777" w:rsidR="007A2031" w:rsidRPr="00997D0F" w:rsidRDefault="007A2031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1CDF986" w14:textId="77777777" w:rsidR="007A2031" w:rsidRPr="00997D0F" w:rsidRDefault="007A2031" w:rsidP="007A203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C37E4E4" w14:textId="714455CB" w:rsidR="007A2031" w:rsidRPr="00997D0F" w:rsidRDefault="00814E80" w:rsidP="007A203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7A2031" w:rsidRPr="00257C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768</w:t>
            </w:r>
          </w:p>
        </w:tc>
        <w:tc>
          <w:tcPr>
            <w:tcW w:w="145" w:type="pct"/>
          </w:tcPr>
          <w:p w14:paraId="0754E748" w14:textId="77777777" w:rsidR="007A2031" w:rsidRPr="00BB49DE" w:rsidRDefault="007A2031" w:rsidP="007A2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AFD92C3" w14:textId="77777777" w:rsidR="007A2031" w:rsidRPr="00BB49DE" w:rsidRDefault="007A2031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7CF41868" w14:textId="77777777" w:rsidR="007A2031" w:rsidRPr="00BB49DE" w:rsidRDefault="007A2031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3B593841" w14:textId="77777777" w:rsidR="007A2031" w:rsidRPr="00BB49DE" w:rsidRDefault="007A2031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45C2ACAA" w14:textId="2B129230" w:rsidR="007A2031" w:rsidRPr="00BB49DE" w:rsidRDefault="00814E80" w:rsidP="007A20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14E80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B070E9" w:rsidRPr="00B070E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A2031" w:rsidRPr="00997D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 w:cs="Angsana New"/>
                <w:sz w:val="30"/>
                <w:szCs w:val="30"/>
              </w:rPr>
              <w:t>599</w:t>
            </w:r>
          </w:p>
        </w:tc>
      </w:tr>
    </w:tbl>
    <w:p w14:paraId="799904E0" w14:textId="77777777" w:rsidR="00407A21" w:rsidRDefault="00407A21" w:rsidP="00B10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A2D72E" w14:textId="77777777" w:rsidR="00471756" w:rsidRDefault="00471756" w:rsidP="003C2030">
      <w:pPr>
        <w:pStyle w:val="FSBlank"/>
        <w:rPr>
          <w:sz w:val="30"/>
          <w:szCs w:val="30"/>
        </w:rPr>
      </w:pPr>
    </w:p>
    <w:p w14:paraId="2A6171B8" w14:textId="77777777" w:rsidR="00AA0F14" w:rsidRDefault="00AA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4E8CB477" w14:textId="08338549" w:rsidR="007D014D" w:rsidRPr="00A833B9" w:rsidRDefault="00B070E9" w:rsidP="00D1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2</w:t>
      </w:r>
      <w:r w:rsidR="00D90FE0">
        <w:rPr>
          <w:rFonts w:ascii="Angsana New" w:hAnsi="Angsana New"/>
          <w:b/>
          <w:sz w:val="30"/>
          <w:szCs w:val="30"/>
        </w:rPr>
        <w:t>0</w:t>
      </w:r>
      <w:r w:rsidR="00D13439">
        <w:rPr>
          <w:rFonts w:ascii="Angsana New" w:hAnsi="Angsana New"/>
          <w:bCs/>
          <w:sz w:val="30"/>
          <w:szCs w:val="30"/>
        </w:rPr>
        <w:tab/>
      </w:r>
      <w:r w:rsidR="007D014D" w:rsidRPr="00A833B9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14:paraId="06F4146C" w14:textId="77777777" w:rsidR="007D014D" w:rsidRPr="00D5227B" w:rsidRDefault="007D014D" w:rsidP="000F556F">
      <w:pPr>
        <w:pStyle w:val="FSBlank"/>
        <w:rPr>
          <w:sz w:val="30"/>
          <w:szCs w:val="30"/>
        </w:rPr>
      </w:pPr>
      <w:r w:rsidRPr="00C746B8">
        <w:rPr>
          <w:cs/>
        </w:rPr>
        <w:tab/>
      </w:r>
    </w:p>
    <w:p w14:paraId="5CC028E2" w14:textId="77777777" w:rsidR="00D5227B" w:rsidRDefault="00D5227B" w:rsidP="008A4940">
      <w:pPr>
        <w:pStyle w:val="FSBlank"/>
        <w:rPr>
          <w:bCs/>
          <w:i/>
          <w:iCs/>
          <w:sz w:val="30"/>
          <w:szCs w:val="30"/>
        </w:rPr>
      </w:pPr>
      <w:r w:rsidRPr="003C47FE">
        <w:rPr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2ED420A" w14:textId="77777777" w:rsidR="00D5227B" w:rsidRDefault="00D5227B" w:rsidP="000F556F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1438"/>
        <w:gridCol w:w="237"/>
        <w:gridCol w:w="1564"/>
      </w:tblGrid>
      <w:tr w:rsidR="009A05D1" w:rsidRPr="003C47FE" w14:paraId="2ABF8910" w14:textId="77777777" w:rsidTr="009104E4">
        <w:trPr>
          <w:cantSplit/>
        </w:trPr>
        <w:tc>
          <w:tcPr>
            <w:tcW w:w="3236" w:type="pct"/>
          </w:tcPr>
          <w:p w14:paraId="730B4E99" w14:textId="77777777" w:rsidR="009A05D1" w:rsidRPr="003C47FE" w:rsidRDefault="009A05D1" w:rsidP="009A05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13D3430A" w14:textId="1A2D6AD7" w:rsidR="009A05D1" w:rsidRPr="00AF45C7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</w:tc>
      </w:tr>
      <w:tr w:rsidR="009A05D1" w:rsidRPr="003C47FE" w14:paraId="46B86B4F" w14:textId="77777777" w:rsidTr="009104E4">
        <w:trPr>
          <w:cantSplit/>
        </w:trPr>
        <w:tc>
          <w:tcPr>
            <w:tcW w:w="3236" w:type="pct"/>
          </w:tcPr>
          <w:p w14:paraId="10F9E7A8" w14:textId="77777777" w:rsidR="009A05D1" w:rsidRPr="003C47FE" w:rsidRDefault="009A05D1" w:rsidP="009A05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5E38DE63" w14:textId="5120F4B6" w:rsidR="009A05D1" w:rsidRPr="00AF45C7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เงินลงทุนตามวิธีส่วนได้เสี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9A05D1" w:rsidRPr="003C47FE" w14:paraId="4E27C2D1" w14:textId="77777777" w:rsidTr="009104E4">
        <w:trPr>
          <w:cantSplit/>
        </w:trPr>
        <w:tc>
          <w:tcPr>
            <w:tcW w:w="3236" w:type="pct"/>
          </w:tcPr>
          <w:p w14:paraId="2BF98C65" w14:textId="77777777" w:rsidR="009A05D1" w:rsidRPr="003C47FE" w:rsidRDefault="009A05D1" w:rsidP="009A05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1F8BB83D" w14:textId="03E33755" w:rsidR="009A05D1" w:rsidRPr="00AF45C7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4E4" w:rsidRPr="003C47FE" w14:paraId="07222AF6" w14:textId="77777777" w:rsidTr="009104E4">
        <w:trPr>
          <w:cantSplit/>
        </w:trPr>
        <w:tc>
          <w:tcPr>
            <w:tcW w:w="3236" w:type="pct"/>
          </w:tcPr>
          <w:p w14:paraId="6669B0C7" w14:textId="77777777"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14:paraId="7FAFAEDC" w14:textId="5A16043A" w:rsidR="009104E4" w:rsidRPr="003C47FE" w:rsidRDefault="00B070E9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11D435B2" w14:textId="77777777" w:rsidR="009104E4" w:rsidRPr="003C47F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</w:tcPr>
          <w:p w14:paraId="151CA63D" w14:textId="5D6378DD" w:rsidR="009104E4" w:rsidRPr="003C47FE" w:rsidRDefault="00B070E9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104E4" w:rsidRPr="003C47FE" w14:paraId="3AC28E2E" w14:textId="77777777" w:rsidTr="009104E4">
        <w:trPr>
          <w:cantSplit/>
        </w:trPr>
        <w:tc>
          <w:tcPr>
            <w:tcW w:w="3236" w:type="pct"/>
          </w:tcPr>
          <w:p w14:paraId="44D6C6B4" w14:textId="77777777"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7E91CF16" w14:textId="77777777" w:rsidR="009104E4" w:rsidRPr="009104E4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04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4E4" w:rsidRPr="003C47FE" w14:paraId="55558AF3" w14:textId="77777777" w:rsidTr="009104E4">
        <w:trPr>
          <w:cantSplit/>
        </w:trPr>
        <w:tc>
          <w:tcPr>
            <w:tcW w:w="3236" w:type="pct"/>
          </w:tcPr>
          <w:p w14:paraId="54D5590B" w14:textId="77777777" w:rsidR="009104E4" w:rsidRPr="00D67E3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83" w:type="pct"/>
          </w:tcPr>
          <w:p w14:paraId="17C5EF23" w14:textId="77777777" w:rsidR="009104E4" w:rsidRPr="003C47FE" w:rsidRDefault="009104E4" w:rsidP="009104E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1F73DA06" w14:textId="77777777" w:rsidR="009104E4" w:rsidRPr="00C108B2" w:rsidRDefault="009104E4" w:rsidP="009104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</w:tcPr>
          <w:p w14:paraId="3A7FD685" w14:textId="77777777" w:rsidR="009104E4" w:rsidRPr="003C47FE" w:rsidRDefault="009104E4" w:rsidP="009104E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A05D1" w:rsidRPr="003C47FE" w14:paraId="1CCF420D" w14:textId="77777777" w:rsidTr="00C51CED">
        <w:trPr>
          <w:cantSplit/>
        </w:trPr>
        <w:tc>
          <w:tcPr>
            <w:tcW w:w="3236" w:type="pct"/>
          </w:tcPr>
          <w:p w14:paraId="4DC075ED" w14:textId="77777777" w:rsidR="009A05D1" w:rsidRPr="00D67E3E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83" w:type="pct"/>
          </w:tcPr>
          <w:p w14:paraId="6B78E348" w14:textId="0214430F" w:rsidR="009A05D1" w:rsidRPr="004F5DE1" w:rsidRDefault="00B070E9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33</w:t>
            </w:r>
            <w:r w:rsidR="000500F9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65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17B4275C" w14:textId="77777777" w:rsidR="009A05D1" w:rsidRPr="00506DE7" w:rsidRDefault="009A05D1" w:rsidP="009A05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52" w:type="pct"/>
          </w:tcPr>
          <w:p w14:paraId="7556C4F8" w14:textId="789051D5" w:rsidR="009A05D1" w:rsidRPr="007C1887" w:rsidRDefault="00B070E9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21</w:t>
            </w:r>
            <w:r w:rsidR="009A05D1" w:rsidRPr="004F5DE1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68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A05D1" w:rsidRPr="003C47FE" w14:paraId="24EA183F" w14:textId="77777777" w:rsidTr="00C51CED">
        <w:trPr>
          <w:cantSplit/>
        </w:trPr>
        <w:tc>
          <w:tcPr>
            <w:tcW w:w="3236" w:type="pct"/>
          </w:tcPr>
          <w:p w14:paraId="5625AC30" w14:textId="28D3A368" w:rsidR="009A05D1" w:rsidRPr="00D67E3E" w:rsidRDefault="009A05D1" w:rsidP="009A05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="009504C8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DA70B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504C8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="00DA70BE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DA70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7E4B8181" w14:textId="3D066DF8" w:rsidR="009A05D1" w:rsidRPr="002E6E2F" w:rsidRDefault="00B070E9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9" w:type="pct"/>
          </w:tcPr>
          <w:p w14:paraId="31B42A6D" w14:textId="77777777" w:rsidR="009A05D1" w:rsidRPr="00C108B2" w:rsidRDefault="009A05D1" w:rsidP="009A05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67CC551D" w14:textId="4656E1C6" w:rsidR="009A05D1" w:rsidRPr="007C1887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05D1" w:rsidRPr="003C47FE" w14:paraId="5D8441AB" w14:textId="77777777" w:rsidTr="00C51CED">
        <w:trPr>
          <w:cantSplit/>
        </w:trPr>
        <w:tc>
          <w:tcPr>
            <w:tcW w:w="3236" w:type="pct"/>
          </w:tcPr>
          <w:p w14:paraId="43B0F324" w14:textId="77777777" w:rsidR="009A05D1" w:rsidRPr="00D67E3E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766C8624" w14:textId="1C297F67" w:rsidR="009A05D1" w:rsidRPr="00975C5A" w:rsidRDefault="00B070E9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0500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3C62F9A8" w14:textId="77777777" w:rsidR="009A05D1" w:rsidRPr="00C108B2" w:rsidRDefault="009A05D1" w:rsidP="009A05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3C106F22" w14:textId="074C6A21" w:rsidR="009A05D1" w:rsidRPr="00975C5A" w:rsidRDefault="00B070E9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9A05D1" w:rsidRPr="00975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9A05D1" w:rsidRPr="003C47FE" w14:paraId="4127B6C4" w14:textId="77777777" w:rsidTr="00C51CED">
        <w:trPr>
          <w:cantSplit/>
        </w:trPr>
        <w:tc>
          <w:tcPr>
            <w:tcW w:w="3236" w:type="pct"/>
          </w:tcPr>
          <w:p w14:paraId="35D8208D" w14:textId="77777777" w:rsidR="009A05D1" w:rsidRPr="003F67E4" w:rsidRDefault="009A05D1" w:rsidP="009A05D1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</w:tcPr>
          <w:p w14:paraId="3F659C7C" w14:textId="77777777" w:rsidR="009A05D1" w:rsidRPr="002E6E2F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8312407" w14:textId="77777777" w:rsidR="009A05D1" w:rsidRPr="00C108B2" w:rsidRDefault="009A05D1" w:rsidP="009A05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</w:tcPr>
          <w:p w14:paraId="503FF85C" w14:textId="77777777" w:rsidR="009A05D1" w:rsidRPr="00975C5A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D1" w:rsidRPr="003C47FE" w14:paraId="2F3BE31C" w14:textId="77777777" w:rsidTr="00C51CED">
        <w:trPr>
          <w:cantSplit/>
        </w:trPr>
        <w:tc>
          <w:tcPr>
            <w:tcW w:w="3236" w:type="pct"/>
          </w:tcPr>
          <w:p w14:paraId="2B9B52C6" w14:textId="77777777" w:rsidR="009A05D1" w:rsidRPr="003F67E4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7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83" w:type="pct"/>
          </w:tcPr>
          <w:p w14:paraId="00C33A0B" w14:textId="77777777" w:rsidR="009A05D1" w:rsidRPr="002E6E2F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C966FBE" w14:textId="77777777" w:rsidR="009A05D1" w:rsidRPr="00C108B2" w:rsidRDefault="009A05D1" w:rsidP="009A05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</w:tcPr>
          <w:p w14:paraId="1249AB43" w14:textId="77777777" w:rsidR="009A05D1" w:rsidRPr="00975C5A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D1" w:rsidRPr="003C47FE" w14:paraId="768CD2A2" w14:textId="77777777" w:rsidTr="00C51CED">
        <w:trPr>
          <w:cantSplit/>
        </w:trPr>
        <w:tc>
          <w:tcPr>
            <w:tcW w:w="3236" w:type="pct"/>
          </w:tcPr>
          <w:p w14:paraId="278484BC" w14:textId="77777777" w:rsidR="009A05D1" w:rsidRPr="003C47FE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21E4F8CA" w14:textId="4ABCAC9A" w:rsidR="009A05D1" w:rsidRPr="002E6E2F" w:rsidRDefault="000C7C62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682924B6" w14:textId="77777777" w:rsidR="009A05D1" w:rsidRPr="00C108B2" w:rsidRDefault="009A05D1" w:rsidP="009A05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0D725753" w14:textId="26997C83" w:rsidR="009A05D1" w:rsidRPr="007C1887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05D1" w:rsidRPr="003C47FE" w14:paraId="7208C446" w14:textId="77777777" w:rsidTr="00C51CED">
        <w:trPr>
          <w:cantSplit/>
        </w:trPr>
        <w:tc>
          <w:tcPr>
            <w:tcW w:w="3236" w:type="pct"/>
          </w:tcPr>
          <w:p w14:paraId="137975A2" w14:textId="77777777" w:rsidR="009A05D1" w:rsidRPr="003C47FE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35A2872B" w14:textId="1720D13E" w:rsidR="009A05D1" w:rsidRPr="00975C5A" w:rsidRDefault="000C7C62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72842C1" w14:textId="77777777" w:rsidR="009A05D1" w:rsidRPr="00C108B2" w:rsidRDefault="009A05D1" w:rsidP="009A05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1E95C08E" w14:textId="6B515799" w:rsidR="009A05D1" w:rsidRPr="00975C5A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5C5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975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  <w:r w:rsidRPr="00975C5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9A05D1" w:rsidRPr="003C47FE" w14:paraId="5A1F5883" w14:textId="77777777" w:rsidTr="00C51CED">
        <w:trPr>
          <w:cantSplit/>
        </w:trPr>
        <w:tc>
          <w:tcPr>
            <w:tcW w:w="3236" w:type="pct"/>
          </w:tcPr>
          <w:p w14:paraId="555EB694" w14:textId="77777777" w:rsidR="009A05D1" w:rsidRPr="003C47FE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2D8F1D10" w14:textId="070E9957" w:rsidR="009A05D1" w:rsidRPr="00975C5A" w:rsidRDefault="00B070E9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500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129" w:type="pct"/>
          </w:tcPr>
          <w:p w14:paraId="665ACBB9" w14:textId="77777777" w:rsidR="009A05D1" w:rsidRPr="003C47FE" w:rsidRDefault="009A05D1" w:rsidP="009A05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</w:tcPr>
          <w:p w14:paraId="44465B0A" w14:textId="3EF3D504" w:rsidR="009A05D1" w:rsidRPr="00975C5A" w:rsidRDefault="00B070E9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A05D1" w:rsidRPr="00975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</w:tr>
    </w:tbl>
    <w:p w14:paraId="10C380F9" w14:textId="2C7B033F" w:rsidR="0004156E" w:rsidRDefault="000C7C62" w:rsidP="000C7C62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7378E20" w14:textId="77777777" w:rsidR="00704A21" w:rsidRPr="003C47FE" w:rsidRDefault="00704A21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695427E8" w14:textId="77777777" w:rsidR="00704A21" w:rsidRPr="00F15D08" w:rsidRDefault="00704A21" w:rsidP="0070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9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024"/>
        <w:gridCol w:w="270"/>
        <w:gridCol w:w="1080"/>
        <w:gridCol w:w="270"/>
        <w:gridCol w:w="1091"/>
      </w:tblGrid>
      <w:tr w:rsidR="00A7309D" w:rsidRPr="003C47FE" w14:paraId="0DA50F8A" w14:textId="77777777" w:rsidTr="002939AC">
        <w:tc>
          <w:tcPr>
            <w:tcW w:w="4050" w:type="dxa"/>
            <w:shd w:val="clear" w:color="auto" w:fill="auto"/>
          </w:tcPr>
          <w:p w14:paraId="5C8BD7A8" w14:textId="77777777" w:rsidR="00A7309D" w:rsidRPr="003C47FE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14:paraId="7BDD22D7" w14:textId="1CF6F0CD" w:rsidR="00A7309D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8E9800" w14:textId="77777777" w:rsidR="00A7309D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14:paraId="126A289F" w14:textId="00BCC86B" w:rsidR="00A7309D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7309D" w:rsidRPr="003C47FE" w14:paraId="306AE81B" w14:textId="77777777" w:rsidTr="002939AC">
        <w:tc>
          <w:tcPr>
            <w:tcW w:w="4050" w:type="dxa"/>
            <w:shd w:val="clear" w:color="auto" w:fill="auto"/>
          </w:tcPr>
          <w:p w14:paraId="1051E851" w14:textId="77777777" w:rsidR="00A7309D" w:rsidRPr="003C47FE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14:paraId="314A3455" w14:textId="26C99701" w:rsidR="00A7309D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C6709B" w14:textId="77777777" w:rsidR="00A7309D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14:paraId="05DAA7FA" w14:textId="6530D20C" w:rsidR="00A7309D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704A21" w:rsidRPr="003C47FE" w14:paraId="66D5B5C0" w14:textId="77777777" w:rsidTr="008B5C8B">
        <w:tc>
          <w:tcPr>
            <w:tcW w:w="4050" w:type="dxa"/>
            <w:shd w:val="clear" w:color="auto" w:fill="auto"/>
          </w:tcPr>
          <w:p w14:paraId="105715D3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14:paraId="77ECF419" w14:textId="1F84E23F" w:rsidR="00704A21" w:rsidRPr="003C47FE" w:rsidRDefault="00B070E9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5D68FA" w14:textId="77777777"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14:paraId="12912F71" w14:textId="007C5273" w:rsidR="00704A21" w:rsidRPr="003C47FE" w:rsidRDefault="00B070E9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04A21" w:rsidRPr="003C47FE" w14:paraId="662F5454" w14:textId="77777777" w:rsidTr="008B5C8B">
        <w:tc>
          <w:tcPr>
            <w:tcW w:w="4050" w:type="dxa"/>
            <w:shd w:val="clear" w:color="auto" w:fill="auto"/>
          </w:tcPr>
          <w:p w14:paraId="2FAA6D54" w14:textId="77777777" w:rsidR="00704A21" w:rsidRPr="003C47FE" w:rsidRDefault="00704A21" w:rsidP="004428E4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3830FC8B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A552FD8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1195905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0478EFB5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90B2E5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02BC141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9A187B9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E08506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45BFD9D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81D3FFB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52C791F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309D" w:rsidRPr="003C47FE" w14:paraId="251335B1" w14:textId="77777777" w:rsidTr="008B5C8B">
        <w:tc>
          <w:tcPr>
            <w:tcW w:w="4050" w:type="dxa"/>
            <w:shd w:val="clear" w:color="auto" w:fill="auto"/>
          </w:tcPr>
          <w:p w14:paraId="40C311F4" w14:textId="77777777" w:rsidR="00A7309D" w:rsidRPr="00957064" w:rsidRDefault="00A7309D" w:rsidP="00A7309D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169485A6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D7FA22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AA3D979" w14:textId="35ACF070" w:rsidR="00A7309D" w:rsidRPr="00957064" w:rsidRDefault="00B070E9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68</w:t>
            </w:r>
            <w:r w:rsidR="000500F9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ADAB8BE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E3D4B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B25238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6508FE5D" w14:textId="3F0C9EFC" w:rsidR="00A7309D" w:rsidRPr="00957064" w:rsidRDefault="00B070E9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69</w:t>
            </w:r>
            <w:r w:rsidR="00A7309D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7309D" w:rsidRPr="003C47FE" w14:paraId="441EC7AB" w14:textId="77777777" w:rsidTr="008B5C8B">
        <w:tc>
          <w:tcPr>
            <w:tcW w:w="4050" w:type="dxa"/>
            <w:shd w:val="clear" w:color="auto" w:fill="auto"/>
          </w:tcPr>
          <w:p w14:paraId="6CFF7D19" w14:textId="77777777" w:rsidR="00A7309D" w:rsidRPr="00957064" w:rsidRDefault="00A7309D" w:rsidP="00A7309D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206F11F5" w14:textId="78E71F6E" w:rsidR="00A7309D" w:rsidRPr="00957064" w:rsidRDefault="00B070E9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010B0CE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5BAFA4" w14:textId="3C25DF82" w:rsidR="00A7309D" w:rsidRPr="00957064" w:rsidRDefault="00814E80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0500F9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6E1A7F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5FB2D9D" w14:textId="04550DFA" w:rsidR="00A7309D" w:rsidRPr="00957064" w:rsidRDefault="00B070E9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11B1B5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DB4625" w14:textId="4CB4D85E" w:rsidR="00A7309D" w:rsidRPr="00957064" w:rsidRDefault="00814E80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A7309D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7309D" w:rsidRPr="003C47FE" w14:paraId="025DAB8D" w14:textId="77777777" w:rsidTr="008B5C8B">
        <w:tc>
          <w:tcPr>
            <w:tcW w:w="4050" w:type="dxa"/>
            <w:shd w:val="clear" w:color="auto" w:fill="auto"/>
          </w:tcPr>
          <w:p w14:paraId="6BDEB6DF" w14:textId="77777777" w:rsidR="00A7309D" w:rsidRPr="00957064" w:rsidRDefault="00A7309D" w:rsidP="00A7309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shd w:val="clear" w:color="auto" w:fill="auto"/>
          </w:tcPr>
          <w:p w14:paraId="5A1A7B5A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FB0CBA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6E241E06" w14:textId="547A8273" w:rsidR="00A7309D" w:rsidRPr="00BE304A" w:rsidRDefault="004E2B1C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E304A">
              <w:rPr>
                <w:rFonts w:ascii="Angsana New" w:hAnsi="Angsana New"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BE304A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BE30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AA0BFF1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3F072D2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A7195EA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3291119E" w14:textId="56A7579C" w:rsidR="00A7309D" w:rsidRPr="00957064" w:rsidRDefault="00A7309D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09D" w:rsidRPr="003C47FE" w14:paraId="491644B9" w14:textId="77777777" w:rsidTr="008B5C8B">
        <w:tc>
          <w:tcPr>
            <w:tcW w:w="4050" w:type="dxa"/>
            <w:shd w:val="clear" w:color="auto" w:fill="auto"/>
          </w:tcPr>
          <w:p w14:paraId="5E8AE8D5" w14:textId="77777777" w:rsidR="00A7309D" w:rsidRPr="00957064" w:rsidRDefault="00A7309D" w:rsidP="00A7309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shd w:val="clear" w:color="auto" w:fill="auto"/>
          </w:tcPr>
          <w:p w14:paraId="12131E75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842847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09E0FF" w14:textId="59BA1D45" w:rsidR="00A7309D" w:rsidRPr="00BE304A" w:rsidRDefault="00814E80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4E2B1C" w:rsidRPr="00BE304A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D0948C4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396589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F92CE8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E3CAF1B" w14:textId="62BB7A24" w:rsidR="00A7309D" w:rsidRPr="00957064" w:rsidRDefault="00B070E9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A7309D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57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7309D" w:rsidRPr="003C47FE" w14:paraId="455B486C" w14:textId="77777777" w:rsidTr="008B5C8B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76574399" w14:textId="77777777" w:rsidR="00A7309D" w:rsidRPr="00E0024D" w:rsidRDefault="00A7309D" w:rsidP="00A7309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E0024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CC92EFC" w14:textId="77777777" w:rsidR="00A7309D" w:rsidRPr="00E0024D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1C2A54" w14:textId="77777777" w:rsidR="00A7309D" w:rsidRPr="00E0024D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C909581" w14:textId="77777777" w:rsidR="00A7309D" w:rsidRPr="006709EF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C47086" w14:textId="77777777" w:rsidR="00A7309D" w:rsidRPr="00E0024D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81D856B" w14:textId="77777777" w:rsidR="00A7309D" w:rsidRPr="00E0024D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94314F" w14:textId="77777777" w:rsidR="00A7309D" w:rsidRPr="00E0024D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334A2ED" w14:textId="77777777" w:rsidR="00A7309D" w:rsidRPr="006709EF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309D" w:rsidRPr="003C47FE" w14:paraId="6972A31F" w14:textId="77777777" w:rsidTr="008B5C8B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59F6277B" w14:textId="77777777" w:rsidR="00A7309D" w:rsidRDefault="00A7309D" w:rsidP="00A7309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3558821" w14:textId="77777777" w:rsidR="00A7309D" w:rsidRPr="00E0024D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35429CA" w14:textId="77777777" w:rsidR="00A7309D" w:rsidRPr="00E0024D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1ED3EF05" w14:textId="6F196A9F" w:rsidR="00A7309D" w:rsidRPr="006709EF" w:rsidRDefault="00B070E9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8554FA" w14:textId="77777777" w:rsidR="00A7309D" w:rsidRPr="00E0024D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D19E391" w14:textId="77777777" w:rsidR="00A7309D" w:rsidRPr="00E0024D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3C2F55" w14:textId="77777777" w:rsidR="00A7309D" w:rsidRPr="00E0024D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0F09AE2" w14:textId="6D65C78B" w:rsidR="00A7309D" w:rsidRPr="006709EF" w:rsidRDefault="00A7309D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309D" w:rsidRPr="003C47FE" w14:paraId="62253865" w14:textId="77777777" w:rsidTr="008B5C8B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DE8BFFD" w14:textId="282744B6" w:rsidR="00A7309D" w:rsidRPr="00957064" w:rsidRDefault="00A7309D" w:rsidP="00A7309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="00C5251D"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="00C5251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1A440D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B15302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A349D" w14:textId="0068D585" w:rsidR="00A7309D" w:rsidRPr="006709EF" w:rsidRDefault="00B070E9" w:rsidP="003A4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51506B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6C322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F8B3E9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AD334" w14:textId="0BC5DD09" w:rsidR="00A7309D" w:rsidRPr="006709EF" w:rsidRDefault="00A7309D" w:rsidP="003A4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09D" w:rsidRPr="003C47FE" w14:paraId="63756A8C" w14:textId="77777777" w:rsidTr="008B5C8B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8F177F9" w14:textId="77777777" w:rsidR="00A7309D" w:rsidRPr="00957064" w:rsidRDefault="00A7309D" w:rsidP="00A7309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459E7" w14:textId="389FF1A1" w:rsidR="00A7309D" w:rsidRPr="00957064" w:rsidRDefault="00814E80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49F9F0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65250" w14:textId="3CDF776B" w:rsidR="00A7309D" w:rsidRPr="00A724FC" w:rsidRDefault="00B070E9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500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90B702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98997" w14:textId="7EE30D8B" w:rsidR="00A7309D" w:rsidRPr="00957064" w:rsidRDefault="00814E80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B032BC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717B5" w14:textId="4CB2AA1A" w:rsidR="00A7309D" w:rsidRPr="00A724FC" w:rsidRDefault="00B070E9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730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</w:tr>
    </w:tbl>
    <w:p w14:paraId="2A855700" w14:textId="77777777" w:rsidR="00DB33C2" w:rsidRDefault="00DB33C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024"/>
        <w:gridCol w:w="270"/>
        <w:gridCol w:w="1080"/>
        <w:gridCol w:w="270"/>
        <w:gridCol w:w="1101"/>
      </w:tblGrid>
      <w:tr w:rsidR="00BC4A3B" w:rsidRPr="003C47FE" w14:paraId="3D3E05E8" w14:textId="77777777" w:rsidTr="00C2375B">
        <w:tc>
          <w:tcPr>
            <w:tcW w:w="4050" w:type="dxa"/>
            <w:shd w:val="clear" w:color="auto" w:fill="auto"/>
          </w:tcPr>
          <w:p w14:paraId="5867622E" w14:textId="77777777" w:rsidR="00BC4A3B" w:rsidRPr="003C47FE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51" w:type="dxa"/>
            <w:gridSpan w:val="7"/>
            <w:tcBorders>
              <w:bottom w:val="nil"/>
            </w:tcBorders>
            <w:shd w:val="clear" w:color="auto" w:fill="auto"/>
          </w:tcPr>
          <w:p w14:paraId="112E6DFC" w14:textId="77777777" w:rsidR="00BC4A3B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A3B" w:rsidRPr="003C47FE" w14:paraId="5FBBEA30" w14:textId="77777777" w:rsidTr="00D13439">
        <w:tc>
          <w:tcPr>
            <w:tcW w:w="4050" w:type="dxa"/>
            <w:shd w:val="clear" w:color="auto" w:fill="auto"/>
          </w:tcPr>
          <w:p w14:paraId="0F757950" w14:textId="77777777" w:rsidR="00BC4A3B" w:rsidRPr="003C47FE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14:paraId="28BBB859" w14:textId="2FA23A59" w:rsidR="00BC4A3B" w:rsidRPr="003C47FE" w:rsidRDefault="00B070E9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9BF058" w14:textId="77777777" w:rsidR="00BC4A3B" w:rsidRPr="003C47FE" w:rsidRDefault="00BC4A3B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3"/>
            <w:tcBorders>
              <w:bottom w:val="nil"/>
            </w:tcBorders>
            <w:shd w:val="clear" w:color="auto" w:fill="auto"/>
          </w:tcPr>
          <w:p w14:paraId="2D603AC9" w14:textId="70341AA6" w:rsidR="00BC4A3B" w:rsidRPr="003C47FE" w:rsidRDefault="00B070E9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4A3B" w:rsidRPr="003C47FE" w14:paraId="497B75AA" w14:textId="77777777" w:rsidTr="00D13439">
        <w:tc>
          <w:tcPr>
            <w:tcW w:w="4050" w:type="dxa"/>
            <w:shd w:val="clear" w:color="auto" w:fill="auto"/>
          </w:tcPr>
          <w:p w14:paraId="471423FB" w14:textId="77777777" w:rsidR="00BC4A3B" w:rsidRPr="003C47FE" w:rsidRDefault="00BC4A3B" w:rsidP="00BC4A3B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6AB52747" w14:textId="77777777"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2B0B97E" w14:textId="77777777"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0C8E36E" w14:textId="77777777" w:rsidR="00BC4A3B" w:rsidRPr="003C47FE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05C99F79" w14:textId="77777777"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2F79464" w14:textId="77777777"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0472FC" w14:textId="77777777" w:rsidR="00BC4A3B" w:rsidRPr="003C47FE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8BBD8EE" w14:textId="77777777"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97E02D2" w14:textId="77777777"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23EFC65" w14:textId="77777777" w:rsidR="00BC4A3B" w:rsidRPr="003C47FE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14:paraId="15657AD2" w14:textId="77777777"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12592BE" w14:textId="77777777"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309D" w:rsidRPr="003C47FE" w14:paraId="34A8118B" w14:textId="77777777" w:rsidTr="00D13439">
        <w:tc>
          <w:tcPr>
            <w:tcW w:w="4050" w:type="dxa"/>
            <w:shd w:val="clear" w:color="auto" w:fill="auto"/>
          </w:tcPr>
          <w:p w14:paraId="205DD14D" w14:textId="77777777" w:rsidR="00A7309D" w:rsidRPr="00957064" w:rsidRDefault="00A7309D" w:rsidP="00A7309D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4A3348F2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823AD1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1B1721AB" w14:textId="4724EC73" w:rsidR="00A7309D" w:rsidRPr="006709EF" w:rsidRDefault="00B070E9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="000500F9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1736A5F" w14:textId="77777777" w:rsidR="00A7309D" w:rsidRPr="006709EF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C4A2C5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A51464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</w:tcPr>
          <w:p w14:paraId="5D0C1C57" w14:textId="15CE24F3" w:rsidR="00A7309D" w:rsidRPr="006709EF" w:rsidRDefault="00B070E9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76</w:t>
            </w:r>
            <w:r w:rsidR="00A7309D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A7309D" w:rsidRPr="003C47FE" w14:paraId="3AC9ECA7" w14:textId="77777777" w:rsidTr="00D13439">
        <w:tc>
          <w:tcPr>
            <w:tcW w:w="4050" w:type="dxa"/>
            <w:shd w:val="clear" w:color="auto" w:fill="auto"/>
          </w:tcPr>
          <w:p w14:paraId="2EB5D677" w14:textId="77777777" w:rsidR="00A7309D" w:rsidRPr="00957064" w:rsidRDefault="00A7309D" w:rsidP="00A7309D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10F16C53" w14:textId="743BAE12" w:rsidR="00A7309D" w:rsidRPr="006709EF" w:rsidRDefault="00B070E9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8D55E82" w14:textId="77777777" w:rsidR="00A7309D" w:rsidRPr="006709EF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975719" w14:textId="69698975" w:rsidR="00A7309D" w:rsidRPr="006709EF" w:rsidRDefault="00814E80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78</w:t>
            </w:r>
            <w:r w:rsidR="000500F9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F54AEC" w14:textId="77777777" w:rsidR="00A7309D" w:rsidRPr="006709EF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482EB4" w14:textId="5F322FCD" w:rsidR="00A7309D" w:rsidRPr="006709EF" w:rsidRDefault="00B070E9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34899B" w14:textId="77777777" w:rsidR="00A7309D" w:rsidRPr="006709EF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8FCD76" w14:textId="48DB5804" w:rsidR="00A7309D" w:rsidRPr="006709EF" w:rsidRDefault="00814E80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55</w:t>
            </w:r>
            <w:r w:rsidR="00A7309D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A7309D" w:rsidRPr="003C47FE" w14:paraId="1F08309E" w14:textId="77777777" w:rsidTr="00D13439">
        <w:tc>
          <w:tcPr>
            <w:tcW w:w="4050" w:type="dxa"/>
            <w:shd w:val="clear" w:color="auto" w:fill="auto"/>
          </w:tcPr>
          <w:p w14:paraId="6F8892C4" w14:textId="77777777" w:rsidR="00A7309D" w:rsidRPr="00957064" w:rsidRDefault="00A7309D" w:rsidP="00A7309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shd w:val="clear" w:color="auto" w:fill="auto"/>
          </w:tcPr>
          <w:p w14:paraId="657349B5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DFA329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28831FC8" w14:textId="7D4F223F" w:rsidR="00A7309D" w:rsidRPr="00BE304A" w:rsidRDefault="00B83D2B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BE304A">
              <w:rPr>
                <w:rFonts w:ascii="Angsana New" w:hAnsi="Angsana New"/>
                <w:sz w:val="30"/>
                <w:szCs w:val="30"/>
              </w:rPr>
              <w:t>(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E304A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44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BE30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6704DC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0325786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6545CDC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</w:tcBorders>
            <w:shd w:val="clear" w:color="auto" w:fill="auto"/>
          </w:tcPr>
          <w:p w14:paraId="1D7B5212" w14:textId="53D0163D" w:rsidR="00A7309D" w:rsidRPr="00A47AF0" w:rsidRDefault="00A7309D" w:rsidP="003A4484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09D" w:rsidRPr="003C47FE" w14:paraId="47AA8A82" w14:textId="77777777" w:rsidTr="00D13439">
        <w:tc>
          <w:tcPr>
            <w:tcW w:w="4050" w:type="dxa"/>
            <w:shd w:val="clear" w:color="auto" w:fill="auto"/>
          </w:tcPr>
          <w:p w14:paraId="183DDA18" w14:textId="77777777" w:rsidR="00A7309D" w:rsidRPr="00957064" w:rsidRDefault="00A7309D" w:rsidP="00A7309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shd w:val="clear" w:color="auto" w:fill="auto"/>
          </w:tcPr>
          <w:p w14:paraId="17E48324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87CD4D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DBD8EA" w14:textId="1176B9FB" w:rsidR="00A7309D" w:rsidRPr="00BE304A" w:rsidRDefault="00814E80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B83D2B" w:rsidRPr="00BE304A"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1D6FF7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5CF9DF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EAC11E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AFF8552" w14:textId="5A135F4E" w:rsidR="00A7309D" w:rsidRPr="00957064" w:rsidRDefault="00B070E9" w:rsidP="003A4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A7309D">
              <w:rPr>
                <w:rFonts w:ascii="Angsana New" w:hAnsi="Angsana New"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57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7309D" w:rsidRPr="003C47FE" w14:paraId="1810BA23" w14:textId="77777777" w:rsidTr="00D13439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74907065" w14:textId="360BA872" w:rsidR="00A7309D" w:rsidRPr="00957064" w:rsidRDefault="00A7309D" w:rsidP="00A7309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="00C5251D">
              <w:rPr>
                <w:rFonts w:ascii="Angsana New" w:hAnsi="Angsana New" w:hint="cs"/>
                <w:sz w:val="30"/>
                <w:szCs w:val="30"/>
                <w:cs/>
              </w:rPr>
              <w:t>ต่ำไป (สูงไป)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34C45B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5DC607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2D4C2" w14:textId="7F4B0396" w:rsidR="00A7309D" w:rsidRPr="006709EF" w:rsidRDefault="00B070E9" w:rsidP="003A4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28E4A1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D7B945" w14:textId="77777777" w:rsidR="00A7309D" w:rsidRPr="00957064" w:rsidRDefault="00A7309D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EB8288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B559F" w14:textId="07EBE8AA" w:rsidR="00A7309D" w:rsidRPr="006709EF" w:rsidRDefault="00A7309D" w:rsidP="00A7309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B070E9" w:rsidRPr="00B070E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09D" w:rsidRPr="003C47FE" w14:paraId="02D47617" w14:textId="77777777" w:rsidTr="00D13439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54C1907A" w14:textId="77777777" w:rsidR="00A7309D" w:rsidRPr="00957064" w:rsidRDefault="00A7309D" w:rsidP="00A7309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08844" w14:textId="1CA36E59" w:rsidR="00A7309D" w:rsidRPr="00957064" w:rsidRDefault="00814E80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B085A69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8179D0" w14:textId="1E8200B1" w:rsidR="00A7309D" w:rsidRPr="006709EF" w:rsidRDefault="00B070E9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500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2AEA38" w14:textId="77777777" w:rsidR="00A7309D" w:rsidRPr="006709EF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82F07" w14:textId="65F18FC8" w:rsidR="00A7309D" w:rsidRPr="00957064" w:rsidRDefault="00814E80" w:rsidP="00A73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E0DA5D" w14:textId="77777777" w:rsidR="00A7309D" w:rsidRPr="00957064" w:rsidRDefault="00A7309D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5EBD1" w14:textId="3E05ACE5" w:rsidR="00A7309D" w:rsidRPr="006709EF" w:rsidRDefault="00B070E9" w:rsidP="00A73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730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</w:tr>
    </w:tbl>
    <w:p w14:paraId="2BC2F692" w14:textId="77777777" w:rsidR="00637A7B" w:rsidRDefault="00637A7B" w:rsidP="00704A21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14:paraId="6C38BB3D" w14:textId="3BB0D240" w:rsidR="000C7C62" w:rsidRDefault="000C7C62" w:rsidP="00704A21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77416A9" w14:textId="77777777"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F07F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1B9622D8" w14:textId="77777777" w:rsidR="00D5227B" w:rsidRPr="00F15D08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70"/>
        <w:gridCol w:w="1080"/>
        <w:gridCol w:w="270"/>
        <w:gridCol w:w="1080"/>
      </w:tblGrid>
      <w:tr w:rsidR="00F47100" w:rsidRPr="00F07F6D" w14:paraId="32F3DD10" w14:textId="77777777" w:rsidTr="00CC44EA">
        <w:trPr>
          <w:tblHeader/>
        </w:trPr>
        <w:tc>
          <w:tcPr>
            <w:tcW w:w="4050" w:type="dxa"/>
            <w:shd w:val="clear" w:color="auto" w:fill="auto"/>
          </w:tcPr>
          <w:p w14:paraId="69C37CF3" w14:textId="77777777" w:rsidR="00F47100" w:rsidRPr="00F07F6D" w:rsidRDefault="00F47100" w:rsidP="007B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  <w:shd w:val="clear" w:color="auto" w:fill="auto"/>
          </w:tcPr>
          <w:p w14:paraId="0B9D773C" w14:textId="2BEC6667" w:rsidR="00F47100" w:rsidRPr="00F47100" w:rsidRDefault="00B53CBB" w:rsidP="007B53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71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F471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F47100" w:rsidRPr="00F471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F47100" w:rsidRPr="00F471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</w:p>
        </w:tc>
      </w:tr>
      <w:tr w:rsidR="00F47100" w:rsidRPr="00F07F6D" w14:paraId="4DB5EFCE" w14:textId="77777777" w:rsidTr="00CC44EA">
        <w:trPr>
          <w:tblHeader/>
        </w:trPr>
        <w:tc>
          <w:tcPr>
            <w:tcW w:w="4050" w:type="dxa"/>
            <w:shd w:val="clear" w:color="auto" w:fill="auto"/>
          </w:tcPr>
          <w:p w14:paraId="5074855B" w14:textId="77777777" w:rsidR="00F47100" w:rsidRPr="00F07F6D" w:rsidRDefault="00F47100" w:rsidP="007B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  <w:shd w:val="clear" w:color="auto" w:fill="auto"/>
          </w:tcPr>
          <w:p w14:paraId="212CC608" w14:textId="77777777" w:rsidR="00F47100" w:rsidRPr="00006916" w:rsidRDefault="00F47100" w:rsidP="007B53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71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B5387" w:rsidRPr="00F07F6D" w14:paraId="1579337E" w14:textId="77777777" w:rsidTr="00CC44EA">
        <w:trPr>
          <w:tblHeader/>
        </w:trPr>
        <w:tc>
          <w:tcPr>
            <w:tcW w:w="4050" w:type="dxa"/>
            <w:shd w:val="clear" w:color="auto" w:fill="auto"/>
          </w:tcPr>
          <w:p w14:paraId="57BD95F0" w14:textId="77777777" w:rsidR="007B5387" w:rsidRPr="00F07F6D" w:rsidRDefault="007B5387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14:paraId="1F2E0BCE" w14:textId="77777777" w:rsidR="007B5387" w:rsidRPr="00F07F6D" w:rsidRDefault="007B5387" w:rsidP="002D6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7F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879BBA" w14:textId="77777777" w:rsidR="007B5387" w:rsidRPr="00F07F6D" w:rsidRDefault="007B5387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14:paraId="216E09C3" w14:textId="77777777" w:rsidR="007B5387" w:rsidRPr="00F07F6D" w:rsidRDefault="007B5387" w:rsidP="002D6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7F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E537E" w:rsidRPr="00F07F6D" w14:paraId="53B4AB03" w14:textId="77777777" w:rsidTr="00CC44EA">
        <w:trPr>
          <w:tblHeader/>
        </w:trPr>
        <w:tc>
          <w:tcPr>
            <w:tcW w:w="4050" w:type="dxa"/>
            <w:shd w:val="clear" w:color="auto" w:fill="auto"/>
          </w:tcPr>
          <w:p w14:paraId="65B91E58" w14:textId="4840CE12" w:rsidR="00DE537E" w:rsidRPr="00F07F6D" w:rsidRDefault="00DE537E" w:rsidP="00DE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CE114E" w14:textId="71256689" w:rsidR="00DE537E" w:rsidRPr="00F07F6D" w:rsidRDefault="00B070E9" w:rsidP="00DE53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7A9010" w14:textId="77777777" w:rsidR="00DE537E" w:rsidRPr="00F07F6D" w:rsidRDefault="00DE537E" w:rsidP="00DE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5F58E88" w14:textId="03477780" w:rsidR="00DE537E" w:rsidRPr="00F07F6D" w:rsidRDefault="00B070E9" w:rsidP="00DE53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69AD49" w14:textId="77777777" w:rsidR="00DE537E" w:rsidRPr="00F07F6D" w:rsidRDefault="00DE537E" w:rsidP="00DE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296DA2" w14:textId="7ACDBD61" w:rsidR="00DE537E" w:rsidRPr="00F07F6D" w:rsidRDefault="00B070E9" w:rsidP="00DE53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55FCED3" w14:textId="77777777" w:rsidR="00DE537E" w:rsidRPr="00F07F6D" w:rsidRDefault="00DE537E" w:rsidP="00DE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8E2880" w14:textId="50F36B2F" w:rsidR="00DE537E" w:rsidRPr="00F07F6D" w:rsidRDefault="00B070E9" w:rsidP="00DE53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2D6DF1" w:rsidRPr="00F07F6D" w14:paraId="2B4C8D7C" w14:textId="77777777" w:rsidTr="00CC44EA">
        <w:trPr>
          <w:tblHeader/>
        </w:trPr>
        <w:tc>
          <w:tcPr>
            <w:tcW w:w="4050" w:type="dxa"/>
            <w:shd w:val="clear" w:color="auto" w:fill="auto"/>
          </w:tcPr>
          <w:p w14:paraId="55117D3D" w14:textId="77777777" w:rsidR="002D6DF1" w:rsidRPr="00F07F6D" w:rsidRDefault="002D6DF1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  <w:shd w:val="clear" w:color="auto" w:fill="auto"/>
          </w:tcPr>
          <w:p w14:paraId="1AFE5D43" w14:textId="77777777" w:rsidR="002D6DF1" w:rsidRPr="00251725" w:rsidRDefault="002D6DF1" w:rsidP="002D6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25172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6DF1" w:rsidRPr="00F07F6D" w14:paraId="2DFF670F" w14:textId="77777777" w:rsidTr="00CC44EA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32DCA617" w14:textId="77777777" w:rsidR="002D6DF1" w:rsidRPr="00762C31" w:rsidRDefault="002D6DF1" w:rsidP="002D6DF1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762C3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5DC843D" w14:textId="7E882360" w:rsidR="002D6DF1" w:rsidRPr="00F07F6D" w:rsidRDefault="00B070E9" w:rsidP="002D6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023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7CA07BB" w14:textId="77777777" w:rsidR="002D6DF1" w:rsidRPr="00F07F6D" w:rsidRDefault="002D6DF1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C97562A" w14:textId="3A106264" w:rsidR="002D6DF1" w:rsidRPr="00F07F6D" w:rsidRDefault="00B070E9" w:rsidP="002D6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53C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D1832C" w14:textId="77777777" w:rsidR="002D6DF1" w:rsidRPr="00F07F6D" w:rsidRDefault="002D6DF1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A1D079" w14:textId="46BFBD37" w:rsidR="002D6DF1" w:rsidRPr="00F07F6D" w:rsidRDefault="0040231B" w:rsidP="002D6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C7B993" w14:textId="77777777" w:rsidR="002D6DF1" w:rsidRPr="00F07F6D" w:rsidRDefault="002D6DF1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F2733EA" w14:textId="77777777" w:rsidR="002D6DF1" w:rsidRPr="00F07F6D" w:rsidRDefault="002D6DF1" w:rsidP="002D6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7F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A217621" w14:textId="77777777" w:rsidR="00D00101" w:rsidRDefault="00D00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0BD9500" w14:textId="05A26284" w:rsidR="00704A21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รายการเคลื่อนไหวของสินทรัพย์ภาษีเงินได้รอตัดบัญชีที่เกิดขึ้นในระหว่างปีสิ้นสุดวันที่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1AA1AAD" w14:textId="77777777" w:rsidR="00397E15" w:rsidRDefault="00397E15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170"/>
        <w:gridCol w:w="270"/>
        <w:gridCol w:w="1080"/>
        <w:gridCol w:w="270"/>
        <w:gridCol w:w="1080"/>
      </w:tblGrid>
      <w:tr w:rsidR="00397E15" w:rsidRPr="003C47FE" w14:paraId="64C35443" w14:textId="77777777" w:rsidTr="00CC44EA">
        <w:tc>
          <w:tcPr>
            <w:tcW w:w="5310" w:type="dxa"/>
          </w:tcPr>
          <w:p w14:paraId="75552C8F" w14:textId="77777777" w:rsidR="00397E15" w:rsidRPr="00272B47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5F9B52C6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5267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  <w:r w:rsidRPr="00C85267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/</w:t>
            </w:r>
            <w:r w:rsidRPr="00C85267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E15" w:rsidRPr="003C47FE" w14:paraId="6AC00AF3" w14:textId="77777777" w:rsidTr="00CC44EA">
        <w:tc>
          <w:tcPr>
            <w:tcW w:w="5310" w:type="dxa"/>
          </w:tcPr>
          <w:p w14:paraId="3484827B" w14:textId="77777777" w:rsidR="00397E15" w:rsidRPr="00272B47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8E70FD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917E9E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9B32BAB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499F28C5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EBEBC0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97E15" w:rsidRPr="003C47FE" w14:paraId="36DB1D1B" w14:textId="77777777" w:rsidTr="00CC44EA">
        <w:tc>
          <w:tcPr>
            <w:tcW w:w="5310" w:type="dxa"/>
          </w:tcPr>
          <w:p w14:paraId="64710330" w14:textId="77777777" w:rsidR="00397E15" w:rsidRPr="00272B47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942C64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577DE01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8CB8DD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vAlign w:val="bottom"/>
          </w:tcPr>
          <w:p w14:paraId="3B9CAA5C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406E7B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97E15" w:rsidRPr="003C47FE" w14:paraId="75E864B1" w14:textId="77777777" w:rsidTr="00CC44EA">
        <w:tc>
          <w:tcPr>
            <w:tcW w:w="5310" w:type="dxa"/>
          </w:tcPr>
          <w:p w14:paraId="0EF86609" w14:textId="77777777" w:rsidR="00397E15" w:rsidRPr="00272B47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6F16D9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2CC69C9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030D86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0B2AAECA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803E71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97E15" w:rsidRPr="003C47FE" w14:paraId="7393C4C8" w14:textId="77777777" w:rsidTr="00CC44EA">
        <w:tc>
          <w:tcPr>
            <w:tcW w:w="5310" w:type="dxa"/>
          </w:tcPr>
          <w:p w14:paraId="6F6BCD03" w14:textId="77777777" w:rsidR="00397E15" w:rsidRPr="00272B47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15A4EFE4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97E15" w:rsidRPr="003C47FE" w14:paraId="61159107" w14:textId="77777777" w:rsidTr="00CC44EA">
        <w:tc>
          <w:tcPr>
            <w:tcW w:w="5310" w:type="dxa"/>
          </w:tcPr>
          <w:p w14:paraId="06F12D63" w14:textId="77777777" w:rsidR="00397E15" w:rsidRPr="00272B47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6D66E4D6" w14:textId="77777777" w:rsidR="00397E15" w:rsidRPr="003C47FE" w:rsidRDefault="00397E15" w:rsidP="00916A78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F65D696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E60140" w14:textId="77777777" w:rsidR="00397E15" w:rsidRPr="00552934" w:rsidRDefault="00397E15" w:rsidP="00916A7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CAB60A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5B6638B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97E15" w:rsidRPr="003C47FE" w14:paraId="7A27192B" w14:textId="77777777" w:rsidTr="00CC44EA">
        <w:tc>
          <w:tcPr>
            <w:tcW w:w="5310" w:type="dxa"/>
          </w:tcPr>
          <w:p w14:paraId="1369A8F7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783C307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DDBF54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01E6E8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0459FA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FFCA3DC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97E15" w:rsidRPr="003C47FE" w14:paraId="06274379" w14:textId="77777777" w:rsidTr="00CC44EA">
        <w:tc>
          <w:tcPr>
            <w:tcW w:w="5310" w:type="dxa"/>
          </w:tcPr>
          <w:p w14:paraId="48FD7630" w14:textId="061ACEBB" w:rsidR="00397E15" w:rsidRPr="003C47FE" w:rsidRDefault="00397E15" w:rsidP="00CC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F74C89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EABFB1C" w14:textId="7FE53B2D" w:rsidR="00397E15" w:rsidRPr="003C47FE" w:rsidRDefault="00397E15" w:rsidP="00916A7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270" w:type="dxa"/>
          </w:tcPr>
          <w:p w14:paraId="66CD3BAF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79298" w14:textId="095A6B03" w:rsidR="00397E15" w:rsidRPr="003C47FE" w:rsidRDefault="00397E15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083FD240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18C7D" w14:textId="50428095" w:rsidR="00397E15" w:rsidRPr="003C47FE" w:rsidRDefault="00397E15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809</w:t>
            </w:r>
          </w:p>
        </w:tc>
      </w:tr>
      <w:tr w:rsidR="00397E15" w:rsidRPr="00497424" w14:paraId="40B85F96" w14:textId="77777777" w:rsidTr="00CC44EA">
        <w:tc>
          <w:tcPr>
            <w:tcW w:w="5310" w:type="dxa"/>
          </w:tcPr>
          <w:p w14:paraId="2B5424F1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170" w:type="dxa"/>
          </w:tcPr>
          <w:p w14:paraId="5619FCED" w14:textId="77777777" w:rsidR="00397E15" w:rsidRPr="00397E15" w:rsidRDefault="00397E15" w:rsidP="00916A7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7E15"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  <w:tc>
          <w:tcPr>
            <w:tcW w:w="270" w:type="dxa"/>
          </w:tcPr>
          <w:p w14:paraId="3E0905F6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67D7D" w14:textId="77777777" w:rsidR="00397E15" w:rsidRPr="00397E15" w:rsidRDefault="00397E15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97E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791D6B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A7932" w14:textId="77777777" w:rsidR="00397E15" w:rsidRPr="00397E15" w:rsidRDefault="00397E15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7E15"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</w:tr>
      <w:tr w:rsidR="00397E15" w:rsidRPr="00497424" w14:paraId="702229C9" w14:textId="77777777" w:rsidTr="00CC44EA">
        <w:tc>
          <w:tcPr>
            <w:tcW w:w="5310" w:type="dxa"/>
          </w:tcPr>
          <w:p w14:paraId="7C37D0F5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170" w:type="dxa"/>
          </w:tcPr>
          <w:p w14:paraId="0458548C" w14:textId="77777777" w:rsidR="00397E15" w:rsidRPr="00397E15" w:rsidRDefault="00397E15" w:rsidP="00916A7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7E15"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97E15">
              <w:rPr>
                <w:rFonts w:ascii="Angsana New" w:hAnsi="Angsana New"/>
                <w:sz w:val="30"/>
                <w:szCs w:val="30"/>
                <w:lang w:bidi="th-TH"/>
              </w:rPr>
              <w:t>255</w:t>
            </w:r>
          </w:p>
        </w:tc>
        <w:tc>
          <w:tcPr>
            <w:tcW w:w="270" w:type="dxa"/>
          </w:tcPr>
          <w:p w14:paraId="4BB036FB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A16E5" w14:textId="77777777" w:rsidR="00397E15" w:rsidRPr="00397E15" w:rsidRDefault="00397E15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97E15">
              <w:rPr>
                <w:rFonts w:ascii="Angsana New" w:hAnsi="Angsana New"/>
                <w:sz w:val="30"/>
                <w:szCs w:val="30"/>
              </w:rPr>
              <w:t>5,212</w:t>
            </w:r>
          </w:p>
        </w:tc>
        <w:tc>
          <w:tcPr>
            <w:tcW w:w="270" w:type="dxa"/>
          </w:tcPr>
          <w:p w14:paraId="498D359E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4ED3DA" w14:textId="77777777" w:rsidR="00397E15" w:rsidRPr="00397E15" w:rsidRDefault="00397E15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7E15">
              <w:rPr>
                <w:rFonts w:ascii="Angsana New" w:hAnsi="Angsana New"/>
                <w:sz w:val="30"/>
                <w:szCs w:val="30"/>
                <w:lang w:bidi="th-TH"/>
              </w:rPr>
              <w:t>23,467</w:t>
            </w:r>
          </w:p>
        </w:tc>
      </w:tr>
      <w:tr w:rsidR="00397E15" w:rsidRPr="00497424" w14:paraId="41FE6473" w14:textId="77777777" w:rsidTr="00CC44EA">
        <w:tc>
          <w:tcPr>
            <w:tcW w:w="5310" w:type="dxa"/>
          </w:tcPr>
          <w:p w14:paraId="69A9EAD2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36A25C39" w14:textId="77777777" w:rsidR="00397E15" w:rsidRPr="00397E15" w:rsidRDefault="00397E15" w:rsidP="00916A7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7E15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97E15">
              <w:rPr>
                <w:rFonts w:ascii="Angsana New" w:hAnsi="Angsana New"/>
                <w:sz w:val="30"/>
                <w:szCs w:val="30"/>
                <w:lang w:bidi="th-TH"/>
              </w:rPr>
              <w:t>882</w:t>
            </w:r>
          </w:p>
        </w:tc>
        <w:tc>
          <w:tcPr>
            <w:tcW w:w="270" w:type="dxa"/>
          </w:tcPr>
          <w:p w14:paraId="0DB8B9B2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8A3FB" w14:textId="77777777" w:rsidR="00397E15" w:rsidRPr="00397E15" w:rsidRDefault="00397E15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97E15">
              <w:rPr>
                <w:rFonts w:ascii="Angsana New" w:hAnsi="Angsana New"/>
                <w:sz w:val="30"/>
                <w:szCs w:val="30"/>
              </w:rPr>
              <w:t>(298)</w:t>
            </w:r>
          </w:p>
        </w:tc>
        <w:tc>
          <w:tcPr>
            <w:tcW w:w="270" w:type="dxa"/>
          </w:tcPr>
          <w:p w14:paraId="00777E26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F207F" w14:textId="77777777" w:rsidR="00397E15" w:rsidRPr="00397E15" w:rsidRDefault="00397E15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7E15">
              <w:rPr>
                <w:rFonts w:ascii="Angsana New" w:hAnsi="Angsana New"/>
                <w:sz w:val="30"/>
                <w:szCs w:val="30"/>
                <w:lang w:bidi="th-TH"/>
              </w:rPr>
              <w:t>5,584</w:t>
            </w:r>
          </w:p>
        </w:tc>
      </w:tr>
      <w:tr w:rsidR="00397E15" w:rsidRPr="003C47FE" w14:paraId="1197BFB6" w14:textId="77777777" w:rsidTr="00CC44EA">
        <w:tc>
          <w:tcPr>
            <w:tcW w:w="5310" w:type="dxa"/>
          </w:tcPr>
          <w:p w14:paraId="57605EF6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27D57E" w14:textId="77777777" w:rsidR="00397E15" w:rsidRPr="00397E15" w:rsidRDefault="00397E15" w:rsidP="00916A7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7E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25,188</w:t>
            </w:r>
          </w:p>
        </w:tc>
        <w:tc>
          <w:tcPr>
            <w:tcW w:w="270" w:type="dxa"/>
          </w:tcPr>
          <w:p w14:paraId="3E35F93F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A7C1C0" w14:textId="77777777" w:rsidR="00397E15" w:rsidRPr="00CC44EA" w:rsidRDefault="00397E15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44EA">
              <w:rPr>
                <w:rFonts w:ascii="Angsana New" w:hAnsi="Angsana New"/>
                <w:b/>
                <w:bCs/>
                <w:sz w:val="30"/>
                <w:szCs w:val="30"/>
              </w:rPr>
              <w:t>5,021</w:t>
            </w:r>
          </w:p>
        </w:tc>
        <w:tc>
          <w:tcPr>
            <w:tcW w:w="270" w:type="dxa"/>
          </w:tcPr>
          <w:p w14:paraId="39C0B0C0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4992F6" w14:textId="77777777" w:rsidR="00397E15" w:rsidRPr="00CC44EA" w:rsidRDefault="00397E15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44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30,209</w:t>
            </w:r>
          </w:p>
        </w:tc>
      </w:tr>
    </w:tbl>
    <w:p w14:paraId="7409DFA3" w14:textId="09D3F8AE" w:rsidR="00D5227B" w:rsidRDefault="00D5227B" w:rsidP="00D5227B">
      <w:pPr>
        <w:tabs>
          <w:tab w:val="left" w:pos="540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23F7D28D" w14:textId="3D463F7B" w:rsidR="00397E15" w:rsidRDefault="00397E15" w:rsidP="00D5227B">
      <w:pPr>
        <w:tabs>
          <w:tab w:val="left" w:pos="540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4AFE2800" w14:textId="13516B6F" w:rsidR="00397E15" w:rsidRDefault="00397E15" w:rsidP="00D5227B">
      <w:pPr>
        <w:tabs>
          <w:tab w:val="left" w:pos="540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35933639" w14:textId="6B940BAF" w:rsidR="00397E15" w:rsidRDefault="00397E15" w:rsidP="00D5227B">
      <w:pPr>
        <w:tabs>
          <w:tab w:val="left" w:pos="540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299136C1" w14:textId="501108DB" w:rsidR="00397E15" w:rsidRDefault="00397E15" w:rsidP="00D5227B">
      <w:pPr>
        <w:tabs>
          <w:tab w:val="left" w:pos="540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388D926D" w14:textId="77777777" w:rsidR="00CC44EA" w:rsidRDefault="00CC44EA" w:rsidP="00D5227B">
      <w:pPr>
        <w:tabs>
          <w:tab w:val="left" w:pos="540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170"/>
        <w:gridCol w:w="270"/>
        <w:gridCol w:w="1080"/>
        <w:gridCol w:w="270"/>
        <w:gridCol w:w="1080"/>
      </w:tblGrid>
      <w:tr w:rsidR="00397E15" w:rsidRPr="003C47FE" w14:paraId="0459F3F2" w14:textId="77777777" w:rsidTr="00CC44EA">
        <w:tc>
          <w:tcPr>
            <w:tcW w:w="5310" w:type="dxa"/>
          </w:tcPr>
          <w:p w14:paraId="65AE37BA" w14:textId="77777777" w:rsidR="00397E15" w:rsidRPr="00272B47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54B899BD" w14:textId="77777777" w:rsidR="00397E15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85267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ที่แสดงเงินลงทุนตามวิธีส่วนได้เสีย</w:t>
            </w:r>
            <w:r w:rsidRPr="00C85267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/</w:t>
            </w:r>
          </w:p>
          <w:p w14:paraId="679CC5B7" w14:textId="1D1BF5FD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5267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E15" w:rsidRPr="003C47FE" w14:paraId="3B252DC2" w14:textId="77777777" w:rsidTr="00CC44EA">
        <w:tc>
          <w:tcPr>
            <w:tcW w:w="5310" w:type="dxa"/>
          </w:tcPr>
          <w:p w14:paraId="09F04510" w14:textId="77777777" w:rsidR="00397E15" w:rsidRPr="00272B47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96287D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9C2DA8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A907599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12FC5A2F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1C6A41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97E15" w:rsidRPr="003C47FE" w14:paraId="60979E64" w14:textId="77777777" w:rsidTr="00CC44EA">
        <w:trPr>
          <w:trHeight w:val="253"/>
        </w:trPr>
        <w:tc>
          <w:tcPr>
            <w:tcW w:w="5310" w:type="dxa"/>
          </w:tcPr>
          <w:p w14:paraId="1C5945EB" w14:textId="77777777" w:rsidR="00397E15" w:rsidRPr="00272B47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DC0511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EBB1599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385FCE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vAlign w:val="bottom"/>
          </w:tcPr>
          <w:p w14:paraId="4FC037C7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28B43F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97E15" w:rsidRPr="003C47FE" w14:paraId="50F3BE6C" w14:textId="77777777" w:rsidTr="00CC44EA">
        <w:trPr>
          <w:trHeight w:val="60"/>
        </w:trPr>
        <w:tc>
          <w:tcPr>
            <w:tcW w:w="5310" w:type="dxa"/>
          </w:tcPr>
          <w:p w14:paraId="33A44370" w14:textId="77777777" w:rsidR="00397E15" w:rsidRPr="00272B47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BBE2C0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5F6A908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BF641D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0370559A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9096BE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97E15" w:rsidRPr="003C47FE" w14:paraId="6C85B7FE" w14:textId="77777777" w:rsidTr="00CC44EA">
        <w:tc>
          <w:tcPr>
            <w:tcW w:w="5310" w:type="dxa"/>
          </w:tcPr>
          <w:p w14:paraId="31DD03CA" w14:textId="77777777" w:rsidR="00397E15" w:rsidRPr="00272B47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06E72511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97E15" w:rsidRPr="003C47FE" w14:paraId="50EB6692" w14:textId="77777777" w:rsidTr="00CC44EA">
        <w:trPr>
          <w:trHeight w:val="119"/>
        </w:trPr>
        <w:tc>
          <w:tcPr>
            <w:tcW w:w="5310" w:type="dxa"/>
          </w:tcPr>
          <w:p w14:paraId="60F07BAA" w14:textId="7286C36D" w:rsidR="00397E15" w:rsidRPr="00272B47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D91A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04C51449" w14:textId="77777777" w:rsidR="00397E15" w:rsidRPr="003C47FE" w:rsidRDefault="00397E15" w:rsidP="00916A78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A7DABC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D7F2A34" w14:textId="77777777" w:rsidR="00397E15" w:rsidRPr="00552934" w:rsidRDefault="00397E15" w:rsidP="00916A7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82C071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D1D87B1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97E15" w:rsidRPr="003C47FE" w14:paraId="1693DF0D" w14:textId="77777777" w:rsidTr="00CC44EA">
        <w:tc>
          <w:tcPr>
            <w:tcW w:w="5310" w:type="dxa"/>
          </w:tcPr>
          <w:p w14:paraId="71CABDA3" w14:textId="77777777" w:rsidR="00397E15" w:rsidRPr="003C47FE" w:rsidRDefault="00397E15" w:rsidP="00916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9DA04D0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F756F0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ACEF195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16A40A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F9FF556" w14:textId="77777777" w:rsidR="00397E15" w:rsidRPr="003C47FE" w:rsidRDefault="00397E15" w:rsidP="00916A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C44EA" w:rsidRPr="003C47FE" w14:paraId="3628764B" w14:textId="77777777" w:rsidTr="00CC44EA">
        <w:trPr>
          <w:trHeight w:val="452"/>
        </w:trPr>
        <w:tc>
          <w:tcPr>
            <w:tcW w:w="5310" w:type="dxa"/>
          </w:tcPr>
          <w:p w14:paraId="41E0C466" w14:textId="37B7C37B" w:rsidR="00CC44EA" w:rsidRPr="003C47FE" w:rsidRDefault="00CC44EA" w:rsidP="00CC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10" w:firstLine="202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</w:p>
        </w:tc>
        <w:tc>
          <w:tcPr>
            <w:tcW w:w="1170" w:type="dxa"/>
          </w:tcPr>
          <w:p w14:paraId="66DB4C40" w14:textId="4FDA2971" w:rsidR="00CC44EA" w:rsidRPr="003C47FE" w:rsidRDefault="00CC44EA" w:rsidP="00CC44E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1,086</w:t>
            </w:r>
          </w:p>
        </w:tc>
        <w:tc>
          <w:tcPr>
            <w:tcW w:w="270" w:type="dxa"/>
          </w:tcPr>
          <w:p w14:paraId="0609333B" w14:textId="77777777" w:rsidR="00CC44EA" w:rsidRPr="003C47FE" w:rsidRDefault="00CC44EA" w:rsidP="00CC44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F1B34" w14:textId="39655F54" w:rsidR="00CC44EA" w:rsidRPr="003C47FE" w:rsidRDefault="00CC44EA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(384)</w:t>
            </w:r>
          </w:p>
        </w:tc>
        <w:tc>
          <w:tcPr>
            <w:tcW w:w="270" w:type="dxa"/>
          </w:tcPr>
          <w:p w14:paraId="3AC35948" w14:textId="77777777" w:rsidR="00CC44EA" w:rsidRPr="003C47FE" w:rsidRDefault="00CC44EA" w:rsidP="00CC44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4EC41" w14:textId="0398B163" w:rsidR="00CC44EA" w:rsidRPr="00CC44EA" w:rsidRDefault="00CC44EA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44EA">
              <w:rPr>
                <w:rFonts w:ascii="Angsana New" w:hAnsi="Angsana New"/>
                <w:sz w:val="30"/>
                <w:szCs w:val="30"/>
                <w:lang w:bidi="th-TH"/>
              </w:rPr>
              <w:t>702</w:t>
            </w:r>
          </w:p>
        </w:tc>
      </w:tr>
      <w:tr w:rsidR="00CC44EA" w:rsidRPr="00497424" w14:paraId="65C53B5E" w14:textId="77777777" w:rsidTr="00CC44EA">
        <w:tc>
          <w:tcPr>
            <w:tcW w:w="5310" w:type="dxa"/>
          </w:tcPr>
          <w:p w14:paraId="494EFEAD" w14:textId="77777777" w:rsidR="00CC44EA" w:rsidRPr="003C47FE" w:rsidRDefault="00CC44EA" w:rsidP="00CC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170" w:type="dxa"/>
          </w:tcPr>
          <w:p w14:paraId="768D0E1B" w14:textId="7CEE8D3A" w:rsidR="00CC44EA" w:rsidRPr="00397E15" w:rsidRDefault="00CC44EA" w:rsidP="00CC44E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  <w:tc>
          <w:tcPr>
            <w:tcW w:w="270" w:type="dxa"/>
          </w:tcPr>
          <w:p w14:paraId="1C632B28" w14:textId="77777777" w:rsidR="00CC44EA" w:rsidRPr="003C47FE" w:rsidRDefault="00CC44EA" w:rsidP="00CC44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B4F10" w14:textId="7E673DC0" w:rsidR="00CC44EA" w:rsidRPr="00397E15" w:rsidRDefault="00CC44EA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94CEC3" w14:textId="77777777" w:rsidR="00CC44EA" w:rsidRPr="003C47FE" w:rsidRDefault="00CC44EA" w:rsidP="00CC44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CE04A" w14:textId="6B8B2DEA" w:rsidR="00CC44EA" w:rsidRPr="00CC44EA" w:rsidRDefault="00CC44EA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44EA"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</w:tr>
      <w:tr w:rsidR="00CC44EA" w:rsidRPr="00497424" w14:paraId="0AD3CCFD" w14:textId="77777777" w:rsidTr="00CC44EA">
        <w:tc>
          <w:tcPr>
            <w:tcW w:w="5310" w:type="dxa"/>
          </w:tcPr>
          <w:p w14:paraId="5A835FBC" w14:textId="77777777" w:rsidR="00CC44EA" w:rsidRPr="003C47FE" w:rsidRDefault="00CC44EA" w:rsidP="00CC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170" w:type="dxa"/>
          </w:tcPr>
          <w:p w14:paraId="7CFCA049" w14:textId="78782B3F" w:rsidR="00CC44EA" w:rsidRPr="00397E15" w:rsidRDefault="00CC44EA" w:rsidP="00CC44E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13,043</w:t>
            </w:r>
          </w:p>
        </w:tc>
        <w:tc>
          <w:tcPr>
            <w:tcW w:w="270" w:type="dxa"/>
          </w:tcPr>
          <w:p w14:paraId="029E0D6E" w14:textId="77777777" w:rsidR="00CC44EA" w:rsidRPr="003C47FE" w:rsidRDefault="00CC44EA" w:rsidP="00CC44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75E0A6" w14:textId="057C2C52" w:rsidR="00CC44EA" w:rsidRPr="00397E15" w:rsidRDefault="00CC44EA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5,212</w:t>
            </w:r>
          </w:p>
        </w:tc>
        <w:tc>
          <w:tcPr>
            <w:tcW w:w="270" w:type="dxa"/>
          </w:tcPr>
          <w:p w14:paraId="3937EFD0" w14:textId="77777777" w:rsidR="00CC44EA" w:rsidRPr="003C47FE" w:rsidRDefault="00CC44EA" w:rsidP="00CC44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7CF2D" w14:textId="617F2C23" w:rsidR="00CC44EA" w:rsidRPr="00CC44EA" w:rsidRDefault="00CC44EA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44EA">
              <w:rPr>
                <w:rFonts w:ascii="Angsana New" w:hAnsi="Angsana New"/>
                <w:sz w:val="30"/>
                <w:szCs w:val="30"/>
                <w:lang w:bidi="th-TH"/>
              </w:rPr>
              <w:t>18,255</w:t>
            </w:r>
          </w:p>
        </w:tc>
      </w:tr>
      <w:tr w:rsidR="00CC44EA" w:rsidRPr="00497424" w14:paraId="711CB604" w14:textId="77777777" w:rsidTr="00CC44EA">
        <w:tc>
          <w:tcPr>
            <w:tcW w:w="5310" w:type="dxa"/>
          </w:tcPr>
          <w:p w14:paraId="7A6BBF01" w14:textId="77777777" w:rsidR="00CC44EA" w:rsidRPr="003C47FE" w:rsidRDefault="00CC44EA" w:rsidP="00CC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128B72F1" w14:textId="602C3EC2" w:rsidR="00CC44EA" w:rsidRPr="00397E15" w:rsidRDefault="00CC44EA" w:rsidP="00CC44E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6,922</w:t>
            </w:r>
          </w:p>
        </w:tc>
        <w:tc>
          <w:tcPr>
            <w:tcW w:w="270" w:type="dxa"/>
          </w:tcPr>
          <w:p w14:paraId="0AC5387C" w14:textId="77777777" w:rsidR="00CC44EA" w:rsidRPr="003C47FE" w:rsidRDefault="00CC44EA" w:rsidP="00CC44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14919D" w14:textId="35CF03EF" w:rsidR="00CC44EA" w:rsidRPr="00397E15" w:rsidRDefault="00CC44EA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(1,040)</w:t>
            </w:r>
          </w:p>
        </w:tc>
        <w:tc>
          <w:tcPr>
            <w:tcW w:w="270" w:type="dxa"/>
          </w:tcPr>
          <w:p w14:paraId="6F230016" w14:textId="77777777" w:rsidR="00CC44EA" w:rsidRPr="003C47FE" w:rsidRDefault="00CC44EA" w:rsidP="00CC44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733D8" w14:textId="69490754" w:rsidR="00CC44EA" w:rsidRPr="00CC44EA" w:rsidRDefault="00CC44EA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44EA">
              <w:rPr>
                <w:rFonts w:ascii="Angsana New" w:hAnsi="Angsana New"/>
                <w:sz w:val="30"/>
                <w:szCs w:val="30"/>
                <w:lang w:bidi="th-TH"/>
              </w:rPr>
              <w:t>5,882</w:t>
            </w:r>
          </w:p>
        </w:tc>
      </w:tr>
      <w:tr w:rsidR="00CC44EA" w:rsidRPr="003C47FE" w14:paraId="0AAADA9B" w14:textId="77777777" w:rsidTr="00CC44EA">
        <w:trPr>
          <w:trHeight w:val="118"/>
        </w:trPr>
        <w:tc>
          <w:tcPr>
            <w:tcW w:w="5310" w:type="dxa"/>
          </w:tcPr>
          <w:p w14:paraId="757F9B68" w14:textId="77777777" w:rsidR="00CC44EA" w:rsidRPr="003C47FE" w:rsidRDefault="00CC44EA" w:rsidP="00CC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79CA9C" w14:textId="3A0C5675" w:rsidR="00CC44EA" w:rsidRPr="00CC44EA" w:rsidRDefault="00CC44EA" w:rsidP="00CC44E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44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21,400</w:t>
            </w:r>
          </w:p>
        </w:tc>
        <w:tc>
          <w:tcPr>
            <w:tcW w:w="270" w:type="dxa"/>
          </w:tcPr>
          <w:p w14:paraId="4A5E96D1" w14:textId="77777777" w:rsidR="00CC44EA" w:rsidRPr="003C47FE" w:rsidRDefault="00CC44EA" w:rsidP="00CC44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CCA918" w14:textId="0D8A777F" w:rsidR="00CC44EA" w:rsidRPr="00CC44EA" w:rsidRDefault="00CC44EA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44EA">
              <w:rPr>
                <w:rFonts w:ascii="Angsana New" w:hAnsi="Angsana New"/>
                <w:b/>
                <w:bCs/>
                <w:sz w:val="30"/>
                <w:szCs w:val="30"/>
              </w:rPr>
              <w:t>3,788</w:t>
            </w:r>
          </w:p>
        </w:tc>
        <w:tc>
          <w:tcPr>
            <w:tcW w:w="270" w:type="dxa"/>
          </w:tcPr>
          <w:p w14:paraId="2B7FB70A" w14:textId="77777777" w:rsidR="00CC44EA" w:rsidRPr="003C47FE" w:rsidRDefault="00CC44EA" w:rsidP="00CC44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9DD2BF" w14:textId="089636EE" w:rsidR="00CC44EA" w:rsidRPr="00CC44EA" w:rsidRDefault="00CC44EA" w:rsidP="00CC44E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44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25,188</w:t>
            </w:r>
          </w:p>
        </w:tc>
      </w:tr>
    </w:tbl>
    <w:p w14:paraId="1AC335FC" w14:textId="77777777" w:rsidR="00397E15" w:rsidRPr="00CC44EA" w:rsidRDefault="00397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1D3B0112" w14:textId="6501D2C3" w:rsidR="00D5227B" w:rsidRDefault="00D5227B" w:rsidP="00D00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24B24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สินทรัพย์ภาษีเงินได้รอการตัดบัญชีที่ยังไม่ได้รับรู้</w:t>
      </w:r>
    </w:p>
    <w:p w14:paraId="7BA4CE40" w14:textId="77777777" w:rsidR="00D5227B" w:rsidRPr="00CC44EA" w:rsidRDefault="00D5227B" w:rsidP="002C2E59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9"/>
        <w:gridCol w:w="1261"/>
        <w:gridCol w:w="270"/>
        <w:gridCol w:w="1350"/>
        <w:gridCol w:w="270"/>
        <w:gridCol w:w="1260"/>
        <w:gridCol w:w="270"/>
        <w:gridCol w:w="1260"/>
      </w:tblGrid>
      <w:tr w:rsidR="00E804D0" w:rsidRPr="00247382" w14:paraId="1F5EDE8B" w14:textId="77777777" w:rsidTr="00E804D0"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0A6EE" w14:textId="77777777" w:rsidR="002060DA" w:rsidRPr="00BC4A3B" w:rsidRDefault="002060DA" w:rsidP="000565F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C0A113" w14:textId="77777777" w:rsidR="002060DA" w:rsidRPr="00884D6D" w:rsidRDefault="002060DA" w:rsidP="0005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01A9D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39C22A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AA9E4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44122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37CC2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6134A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4D0" w:rsidRPr="00247382" w14:paraId="52A48179" w14:textId="77777777" w:rsidTr="00E804D0"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C3A1D" w14:textId="77777777" w:rsidR="002060DA" w:rsidRPr="00BC4A3B" w:rsidRDefault="002060DA" w:rsidP="000565F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9E262E" w14:textId="77777777" w:rsidR="002060DA" w:rsidRPr="00884D6D" w:rsidRDefault="002060DA" w:rsidP="0005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B7CAB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5A6A4F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D4FC2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9B772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F4E74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1A144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4D0" w:rsidRPr="00247382" w14:paraId="51E8A93E" w14:textId="77777777" w:rsidTr="00E804D0"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7DBA6" w14:textId="77777777" w:rsidR="002060DA" w:rsidRPr="00BC4A3B" w:rsidRDefault="002060DA" w:rsidP="000565F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8216DE" w14:textId="77777777" w:rsidR="002060DA" w:rsidRPr="00884D6D" w:rsidRDefault="002060DA" w:rsidP="0005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418E4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2BBF49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65944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AB6863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059E9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15FF1B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4D0" w:rsidRPr="00247382" w14:paraId="48D17293" w14:textId="77777777" w:rsidTr="00E804D0"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181B8" w14:textId="77777777" w:rsidR="002060DA" w:rsidRPr="00BC4A3B" w:rsidRDefault="002060DA" w:rsidP="000565F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CA53A5" w14:textId="77777777" w:rsidR="002060DA" w:rsidRPr="00884D6D" w:rsidRDefault="002060DA" w:rsidP="0005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7DF0C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49DBC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40EFD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0FC3A6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4D0" w:rsidRPr="00247382" w14:paraId="6CDF21E3" w14:textId="77777777" w:rsidTr="00E804D0"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555E0" w14:textId="77777777" w:rsidR="002060DA" w:rsidRPr="00BC4A3B" w:rsidRDefault="002060DA" w:rsidP="000565F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C2CD3" w14:textId="22E133D1" w:rsidR="002060DA" w:rsidRPr="00BC4A3B" w:rsidRDefault="00B070E9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060DA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041D7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5AAEDE" w14:textId="231C2EF1" w:rsidR="002060DA" w:rsidRPr="00BC4A3B" w:rsidRDefault="00B070E9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060DA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3772D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2FF55A" w14:textId="395DA066" w:rsidR="002060DA" w:rsidRPr="00BC4A3B" w:rsidRDefault="00B070E9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060DA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46F37" w14:textId="77777777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B4B94" w14:textId="6E360E92" w:rsidR="002060DA" w:rsidRPr="00BC4A3B" w:rsidRDefault="00B070E9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060DA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804D0" w:rsidRPr="00247382" w14:paraId="0B623147" w14:textId="77777777" w:rsidTr="00E804D0">
        <w:tc>
          <w:tcPr>
            <w:tcW w:w="18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23F95A" w14:textId="77777777" w:rsidR="002060DA" w:rsidRPr="00BC4A3B" w:rsidRDefault="002060DA" w:rsidP="000565F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3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1BD26" w14:textId="62B79CF9" w:rsidR="002060DA" w:rsidRPr="00BC4A3B" w:rsidRDefault="002060DA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04D0" w:rsidRPr="00247382" w14:paraId="076842CA" w14:textId="77777777" w:rsidTr="00E804D0">
        <w:tc>
          <w:tcPr>
            <w:tcW w:w="1827" w:type="pct"/>
            <w:noWrap/>
          </w:tcPr>
          <w:p w14:paraId="35DC00FC" w14:textId="338323BB" w:rsidR="002060DA" w:rsidRPr="002060DA" w:rsidRDefault="002060DA" w:rsidP="002060DA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60D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EA0E8" w14:textId="77777777" w:rsidR="002060DA" w:rsidRPr="002060DA" w:rsidRDefault="002060DA" w:rsidP="0020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FCA8F" w14:textId="77777777" w:rsidR="002060DA" w:rsidRPr="002060DA" w:rsidRDefault="002060DA" w:rsidP="0020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DAA778" w14:textId="77777777" w:rsidR="002060DA" w:rsidRPr="002060DA" w:rsidRDefault="002060DA" w:rsidP="0020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576010" w14:textId="77777777" w:rsidR="002060DA" w:rsidRPr="002060DA" w:rsidRDefault="002060DA" w:rsidP="0020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D2BDD" w14:textId="77777777" w:rsidR="002060DA" w:rsidRPr="002060DA" w:rsidRDefault="002060DA" w:rsidP="0020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58A643" w14:textId="77777777" w:rsidR="002060DA" w:rsidRPr="002060DA" w:rsidRDefault="002060DA" w:rsidP="0020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F1E40" w14:textId="77777777" w:rsidR="002060DA" w:rsidRPr="002060DA" w:rsidRDefault="002060DA" w:rsidP="0020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4D0" w:rsidRPr="00247382" w14:paraId="7858EE03" w14:textId="77777777" w:rsidTr="00E804D0">
        <w:tc>
          <w:tcPr>
            <w:tcW w:w="1827" w:type="pct"/>
            <w:noWrap/>
          </w:tcPr>
          <w:p w14:paraId="2790CEA2" w14:textId="77777777" w:rsidR="00652F52" w:rsidRDefault="00D52676" w:rsidP="00652F52">
            <w:pPr>
              <w:spacing w:line="240" w:lineRule="auto"/>
              <w:ind w:left="-15" w:right="-662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E804D0" w:rsidRPr="002060DA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ค่าเผื่อขาดทุนจากการลดมูลค่า</w:t>
            </w:r>
          </w:p>
          <w:p w14:paraId="45D6E213" w14:textId="1A39697E" w:rsidR="00E804D0" w:rsidRPr="00652F52" w:rsidRDefault="00E804D0" w:rsidP="00652F52">
            <w:pPr>
              <w:spacing w:line="240" w:lineRule="auto"/>
              <w:ind w:left="255" w:right="-662" w:firstLine="15"/>
              <w:rPr>
                <w:rFonts w:ascii="Angsana New" w:hAnsi="Angsana New"/>
                <w:sz w:val="30"/>
                <w:szCs w:val="30"/>
              </w:rPr>
            </w:pP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674" w:type="pct"/>
            <w:noWrap/>
            <w:vAlign w:val="bottom"/>
          </w:tcPr>
          <w:p w14:paraId="5FABD090" w14:textId="294191F2" w:rsidR="00E804D0" w:rsidRPr="002060DA" w:rsidRDefault="00B070E9" w:rsidP="00D5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E804D0" w:rsidRPr="002A3243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6D0019" w14:textId="77777777" w:rsidR="00E804D0" w:rsidRPr="002060D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9A9AC7A" w14:textId="3EF46106" w:rsidR="00E804D0" w:rsidRPr="002060DA" w:rsidRDefault="00B070E9" w:rsidP="00D5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 w:hint="cs"/>
                <w:sz w:val="30"/>
                <w:szCs w:val="30"/>
              </w:rPr>
              <w:t>1</w:t>
            </w:r>
            <w:r w:rsidR="00E804D0" w:rsidRPr="00814E80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E804D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AA5A7" w14:textId="77777777" w:rsidR="00E804D0" w:rsidRPr="002060D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73C1CFA2" w14:textId="2FB67543" w:rsidR="00E804D0" w:rsidRPr="002060DA" w:rsidRDefault="00B070E9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E804D0" w:rsidRPr="002A3243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475D21" w14:textId="77777777" w:rsidR="00E804D0" w:rsidRPr="002060D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65CCAEC0" w14:textId="496A3ABA" w:rsidR="00E804D0" w:rsidRPr="002060DA" w:rsidRDefault="00B070E9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 w:hint="cs"/>
                <w:sz w:val="30"/>
                <w:szCs w:val="30"/>
              </w:rPr>
              <w:t>1</w:t>
            </w:r>
            <w:r w:rsidR="00E804D0" w:rsidRPr="00814E80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E804D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804D0" w:rsidRPr="00247382" w14:paraId="57F3AA64" w14:textId="77777777" w:rsidTr="00E804D0">
        <w:tc>
          <w:tcPr>
            <w:tcW w:w="1827" w:type="pct"/>
            <w:noWrap/>
          </w:tcPr>
          <w:p w14:paraId="1571699C" w14:textId="48C829AF" w:rsidR="00E804D0" w:rsidRDefault="00D52676" w:rsidP="00E804D0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E804D0" w:rsidRPr="002060DA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</w:t>
            </w:r>
          </w:p>
          <w:p w14:paraId="06AFE95F" w14:textId="0C654CBD" w:rsidR="00E804D0" w:rsidRPr="002060DA" w:rsidRDefault="00E804D0" w:rsidP="00652F52">
            <w:pPr>
              <w:spacing w:line="240" w:lineRule="auto"/>
              <w:ind w:left="255" w:right="-662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  <w:noWrap/>
            <w:vAlign w:val="bottom"/>
          </w:tcPr>
          <w:p w14:paraId="259893CA" w14:textId="2781283F" w:rsidR="00E804D0" w:rsidRPr="002060DA" w:rsidRDefault="00B070E9" w:rsidP="00D5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66</w:t>
            </w:r>
            <w:r w:rsidR="00E804D0">
              <w:rPr>
                <w:rFonts w:ascii="Angsana New" w:hAnsi="Angsana New"/>
                <w:sz w:val="30"/>
                <w:szCs w:val="30"/>
              </w:rPr>
              <w:t>,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6A81A6" w14:textId="77777777" w:rsidR="00E804D0" w:rsidRPr="002060D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5FCB245" w14:textId="7698AD79" w:rsidR="00E804D0" w:rsidRPr="002060DA" w:rsidRDefault="00B070E9" w:rsidP="00D5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66</w:t>
            </w:r>
            <w:r w:rsidR="00E804D0" w:rsidRPr="005A7F56">
              <w:rPr>
                <w:rFonts w:ascii="Angsana New" w:hAnsi="Angsana New"/>
                <w:sz w:val="30"/>
                <w:szCs w:val="30"/>
              </w:rPr>
              <w:t>,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4FC94C" w14:textId="77777777" w:rsidR="00E804D0" w:rsidRPr="002060D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21EA4659" w14:textId="7DCD7CA4" w:rsidR="00E804D0" w:rsidRPr="002060DA" w:rsidRDefault="00B070E9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66</w:t>
            </w:r>
            <w:r w:rsidR="00E804D0">
              <w:rPr>
                <w:rFonts w:ascii="Angsana New" w:hAnsi="Angsana New"/>
                <w:sz w:val="30"/>
                <w:szCs w:val="30"/>
              </w:rPr>
              <w:t>,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980BA" w14:textId="77777777" w:rsidR="00E804D0" w:rsidRPr="002060D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22EC227C" w14:textId="0815C98C" w:rsidR="00E804D0" w:rsidRPr="002060DA" w:rsidRDefault="00B070E9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66</w:t>
            </w:r>
            <w:r w:rsidR="00E804D0" w:rsidRPr="005A7F56">
              <w:rPr>
                <w:rFonts w:ascii="Angsana New" w:hAnsi="Angsana New"/>
                <w:sz w:val="30"/>
                <w:szCs w:val="30"/>
              </w:rPr>
              <w:t>,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804D0" w:rsidRPr="00247382" w14:paraId="1075A772" w14:textId="77777777" w:rsidTr="00E804D0">
        <w:tc>
          <w:tcPr>
            <w:tcW w:w="1827" w:type="pct"/>
            <w:noWrap/>
          </w:tcPr>
          <w:p w14:paraId="179B6F16" w14:textId="67D743DB" w:rsidR="00652F52" w:rsidRDefault="00D52676" w:rsidP="00D52676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804D0" w:rsidRPr="00D52676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</w:t>
            </w:r>
          </w:p>
          <w:p w14:paraId="5DF7849A" w14:textId="6EAF10B6" w:rsidR="00652F52" w:rsidRPr="00652F52" w:rsidRDefault="00652F52" w:rsidP="00652F52">
            <w:pPr>
              <w:spacing w:line="240" w:lineRule="auto"/>
              <w:ind w:left="255" w:right="-662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E804D0" w:rsidRPr="00D52676">
              <w:rPr>
                <w:rFonts w:ascii="Angsana New" w:hAnsi="Angsana New" w:hint="cs"/>
                <w:sz w:val="30"/>
                <w:szCs w:val="30"/>
                <w:cs/>
              </w:rPr>
              <w:t>ดิน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804D0" w:rsidRPr="002060DA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74" w:type="pct"/>
            <w:noWrap/>
            <w:vAlign w:val="bottom"/>
          </w:tcPr>
          <w:p w14:paraId="7BA6FD81" w14:textId="597DC500" w:rsidR="00E804D0" w:rsidRPr="002060DA" w:rsidRDefault="00B070E9" w:rsidP="00D5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14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E804D0">
              <w:rPr>
                <w:rFonts w:ascii="Angsana New" w:hAnsi="Angsana New"/>
                <w:sz w:val="30"/>
                <w:szCs w:val="30"/>
              </w:rPr>
              <w:t>,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55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83DD7" w14:textId="77777777" w:rsidR="00E804D0" w:rsidRPr="002060D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449443C" w14:textId="70AEA6BB" w:rsidR="00E804D0" w:rsidRPr="002060DA" w:rsidRDefault="00B070E9" w:rsidP="00D5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14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E804D0" w:rsidRPr="005A7F56">
              <w:rPr>
                <w:rFonts w:ascii="Angsana New" w:hAnsi="Angsana New"/>
                <w:sz w:val="30"/>
                <w:szCs w:val="30"/>
              </w:rPr>
              <w:t>,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55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B978C" w14:textId="77777777" w:rsidR="00E804D0" w:rsidRPr="002060D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4281C953" w14:textId="526381B5" w:rsidR="00E804D0" w:rsidRPr="002060DA" w:rsidRDefault="00B070E9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14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E804D0">
              <w:rPr>
                <w:rFonts w:ascii="Angsana New" w:hAnsi="Angsana New"/>
                <w:sz w:val="30"/>
                <w:szCs w:val="30"/>
              </w:rPr>
              <w:t>,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55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54B79" w14:textId="77777777" w:rsidR="00E804D0" w:rsidRPr="002060D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33FD1E06" w14:textId="4D4CD345" w:rsidR="00E804D0" w:rsidRPr="002060DA" w:rsidRDefault="00B070E9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14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E804D0" w:rsidRPr="005A7F56">
              <w:rPr>
                <w:rFonts w:ascii="Angsana New" w:hAnsi="Angsana New"/>
                <w:sz w:val="30"/>
                <w:szCs w:val="30"/>
              </w:rPr>
              <w:t>,</w:t>
            </w:r>
            <w:r w:rsidR="00E804D0" w:rsidRPr="00814E80">
              <w:rPr>
                <w:rFonts w:ascii="Angsana New" w:hAnsi="Angsana New"/>
                <w:sz w:val="30"/>
                <w:szCs w:val="30"/>
              </w:rPr>
              <w:t>55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804D0" w:rsidRPr="00CD7F65" w14:paraId="7E6A8A26" w14:textId="77777777" w:rsidTr="00E804D0">
        <w:tc>
          <w:tcPr>
            <w:tcW w:w="1827" w:type="pct"/>
            <w:noWrap/>
          </w:tcPr>
          <w:p w14:paraId="0CA57D09" w14:textId="1F1ED9FC" w:rsidR="00E804D0" w:rsidRPr="00D52676" w:rsidRDefault="00D52676" w:rsidP="00D52676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804D0" w:rsidRPr="00D52676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674" w:type="pct"/>
            <w:noWrap/>
            <w:vAlign w:val="bottom"/>
          </w:tcPr>
          <w:p w14:paraId="43BA73B9" w14:textId="06B1C998" w:rsidR="00E804D0" w:rsidRPr="00ED6A6A" w:rsidRDefault="00B070E9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E804D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E804D0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F6558C" w14:textId="77777777" w:rsidR="00E804D0" w:rsidRPr="00ED6A6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pct"/>
            <w:noWrap/>
            <w:vAlign w:val="bottom"/>
          </w:tcPr>
          <w:p w14:paraId="1F3CD7CB" w14:textId="068C49AD" w:rsidR="00E804D0" w:rsidRPr="00ED6A6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F4ADA" w14:textId="77777777" w:rsidR="00E804D0" w:rsidRPr="00ED6A6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5791AB" w14:textId="331A197B" w:rsidR="00E804D0" w:rsidRPr="00ED6A6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C2C5A" w14:textId="77777777" w:rsidR="00E804D0" w:rsidRPr="00ED6A6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E73BB" w14:textId="53A6E5C9" w:rsidR="00E804D0" w:rsidRPr="00ED6A6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E804D0" w:rsidRPr="00CD7F65" w14:paraId="64186106" w14:textId="77777777" w:rsidTr="00E804D0">
        <w:tc>
          <w:tcPr>
            <w:tcW w:w="1827" w:type="pct"/>
            <w:noWrap/>
          </w:tcPr>
          <w:p w14:paraId="2EDF5BA4" w14:textId="34E3B1A6" w:rsidR="00E804D0" w:rsidRPr="002060DA" w:rsidRDefault="00E804D0" w:rsidP="00E804D0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9CB70E1" w14:textId="1571E54C" w:rsidR="00E804D0" w:rsidRPr="00ED6A6A" w:rsidRDefault="00B070E9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804D0">
              <w:rPr>
                <w:rFonts w:ascii="Angsana New" w:hAnsi="Angsana New"/>
                <w:b/>
                <w:bCs/>
                <w:sz w:val="30"/>
                <w:szCs w:val="30"/>
              </w:rPr>
              <w:t>89,6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804D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63A76" w14:textId="77777777" w:rsidR="00E804D0" w:rsidRPr="00ED6A6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5ED88BA" w14:textId="7C7EB87D" w:rsidR="00E804D0" w:rsidRPr="00ED6A6A" w:rsidRDefault="00B070E9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804D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E804D0" w:rsidRPr="00CD5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804D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30277" w14:textId="77777777" w:rsidR="00E804D0" w:rsidRPr="00ED6A6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A2603B" w14:textId="27822769" w:rsidR="00E804D0" w:rsidRPr="00ED6A6A" w:rsidRDefault="00B070E9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804D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E804D0" w:rsidRPr="00CD5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804D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27879" w14:textId="77777777" w:rsidR="00E804D0" w:rsidRPr="00ED6A6A" w:rsidRDefault="00E804D0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486E9" w14:textId="6DD6BDAA" w:rsidR="00E804D0" w:rsidRPr="00ED6A6A" w:rsidRDefault="00B070E9" w:rsidP="00E8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804D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E804D0" w:rsidRPr="00CD5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804D0"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4D17CB25" w14:textId="39CFCA1C" w:rsidR="00704A21" w:rsidRDefault="00704A21" w:rsidP="00056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B3CA5">
        <w:rPr>
          <w:rFonts w:ascii="Angsana New" w:hAnsi="Angsana New"/>
          <w:sz w:val="30"/>
          <w:szCs w:val="30"/>
          <w:cs/>
        </w:rPr>
        <w:t xml:space="preserve">ผลแตกต่างชั่วคราวที่ใช้หักภาษีที่ยังไม่สิ้นสุดอายุตามกฎหมายเกี่ยวกับภาษีเงินได้ปัจจุบันนั้น </w:t>
      </w:r>
      <w:r w:rsidR="00292AF1">
        <w:rPr>
          <w:rFonts w:ascii="Angsana New" w:hAnsi="Angsana New" w:hint="cs"/>
          <w:sz w:val="30"/>
          <w:szCs w:val="30"/>
          <w:cs/>
        </w:rPr>
        <w:t>กลุ่ม</w:t>
      </w:r>
      <w:r w:rsidRPr="00BB3CA5">
        <w:rPr>
          <w:rFonts w:ascii="Angsana New" w:hAnsi="Angsana New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292AF1">
        <w:rPr>
          <w:rFonts w:ascii="Angsana New" w:hAnsi="Angsana New" w:hint="cs"/>
          <w:sz w:val="30"/>
          <w:szCs w:val="30"/>
          <w:cs/>
        </w:rPr>
        <w:t>กลุ่ม</w:t>
      </w:r>
      <w:r w:rsidRPr="00BB3CA5">
        <w:rPr>
          <w:rFonts w:ascii="Angsana New" w:hAnsi="Angsana New"/>
          <w:sz w:val="30"/>
          <w:szCs w:val="30"/>
          <w:cs/>
        </w:rPr>
        <w:t>บริษัทจะใช้ประโยชน์ทางภาษีดังกล่าว</w:t>
      </w:r>
    </w:p>
    <w:p w14:paraId="73896EFB" w14:textId="77777777" w:rsidR="00413B9F" w:rsidRPr="00437CBF" w:rsidRDefault="00413B9F" w:rsidP="00323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AECBD56" w14:textId="0C2232BF" w:rsidR="007D014D" w:rsidRPr="00747298" w:rsidRDefault="00B070E9" w:rsidP="0017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2</w:t>
      </w:r>
      <w:r w:rsidR="003B310A">
        <w:rPr>
          <w:rFonts w:ascii="Angsana New" w:hAnsi="Angsana New"/>
          <w:b/>
          <w:sz w:val="30"/>
          <w:szCs w:val="30"/>
        </w:rPr>
        <w:t>1</w:t>
      </w:r>
      <w:r w:rsidR="00174CD5">
        <w:rPr>
          <w:rFonts w:ascii="Angsana New" w:hAnsi="Angsana New"/>
          <w:bCs/>
          <w:sz w:val="30"/>
          <w:szCs w:val="30"/>
        </w:rPr>
        <w:tab/>
      </w:r>
      <w:r w:rsidR="00DD6487" w:rsidRPr="00747298">
        <w:rPr>
          <w:rFonts w:ascii="Angsana New" w:hAnsi="Angsana New"/>
          <w:bCs/>
          <w:sz w:val="30"/>
          <w:szCs w:val="30"/>
          <w:cs/>
        </w:rPr>
        <w:t>กำไร</w:t>
      </w:r>
      <w:r w:rsidR="007D014D" w:rsidRPr="00747298">
        <w:rPr>
          <w:rFonts w:ascii="Angsana New" w:hAnsi="Angsana New"/>
          <w:bCs/>
          <w:sz w:val="30"/>
          <w:szCs w:val="30"/>
          <w:cs/>
        </w:rPr>
        <w:t>ต่อหุ้น</w:t>
      </w:r>
      <w:r w:rsidR="00E009D3">
        <w:rPr>
          <w:rFonts w:ascii="Angsana New" w:hAnsi="Angsana New" w:hint="cs"/>
          <w:bCs/>
          <w:sz w:val="30"/>
          <w:szCs w:val="30"/>
          <w:cs/>
        </w:rPr>
        <w:t>ขั้นพื้นฐาน</w:t>
      </w:r>
    </w:p>
    <w:p w14:paraId="272857C6" w14:textId="77777777" w:rsidR="007D014D" w:rsidRPr="00437CBF" w:rsidRDefault="007D014D" w:rsidP="001D7B7E">
      <w:pPr>
        <w:pStyle w:val="FSBlank"/>
        <w:rPr>
          <w:sz w:val="30"/>
          <w:szCs w:val="30"/>
        </w:rPr>
      </w:pPr>
    </w:p>
    <w:tbl>
      <w:tblPr>
        <w:tblW w:w="9327" w:type="dxa"/>
        <w:tblInd w:w="450" w:type="dxa"/>
        <w:tblLook w:val="04A0" w:firstRow="1" w:lastRow="0" w:firstColumn="1" w:lastColumn="0" w:noHBand="0" w:noVBand="1"/>
      </w:tblPr>
      <w:tblGrid>
        <w:gridCol w:w="3978"/>
        <w:gridCol w:w="1170"/>
        <w:gridCol w:w="270"/>
        <w:gridCol w:w="1260"/>
        <w:gridCol w:w="270"/>
        <w:gridCol w:w="1010"/>
        <w:gridCol w:w="270"/>
        <w:gridCol w:w="1099"/>
      </w:tblGrid>
      <w:tr w:rsidR="008760F2" w:rsidRPr="00247382" w14:paraId="04AAEA10" w14:textId="77777777" w:rsidTr="00C51CE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BFE00" w14:textId="77777777" w:rsidR="008760F2" w:rsidRPr="00BC4A3B" w:rsidRDefault="008760F2" w:rsidP="008760F2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0C333F" w14:textId="02BF95D4" w:rsidR="008760F2" w:rsidRPr="00884D6D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6CB48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81695E" w14:textId="72B56585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3F750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23B2CC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F03F7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7FBFC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60F2" w:rsidRPr="00247382" w14:paraId="10096B48" w14:textId="77777777" w:rsidTr="00C51CE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21080" w14:textId="77777777" w:rsidR="008760F2" w:rsidRPr="00BC4A3B" w:rsidRDefault="008760F2" w:rsidP="008760F2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9FCA2E" w14:textId="0AE38F9B" w:rsidR="008760F2" w:rsidRPr="00884D6D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C0BB7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FA76D8" w14:textId="34049508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E36FA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7FEE10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C9C1B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5D6570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60F2" w:rsidRPr="00247382" w14:paraId="3E7D784D" w14:textId="77777777" w:rsidTr="00C51CE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56AB8" w14:textId="77777777" w:rsidR="008760F2" w:rsidRPr="00BC4A3B" w:rsidRDefault="008760F2" w:rsidP="008760F2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BBEC36" w14:textId="5708D984" w:rsidR="008760F2" w:rsidRPr="00884D6D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1A584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1780E3" w14:textId="2ED6152C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84654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ED165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3D11A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9C23C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60F2" w:rsidRPr="00247382" w14:paraId="4364FBEC" w14:textId="77777777" w:rsidTr="00C51CE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E93A" w14:textId="77777777" w:rsidR="008760F2" w:rsidRPr="00BC4A3B" w:rsidRDefault="008760F2" w:rsidP="008760F2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0C4C4F" w14:textId="2F015359" w:rsidR="008760F2" w:rsidRPr="00884D6D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83E73" w14:textId="584E8258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0B41E" w14:textId="4E0DCEB3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AC3EE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EB63EB" w14:textId="77777777" w:rsidR="008760F2" w:rsidRPr="00BC4A3B" w:rsidRDefault="008760F2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37D4" w:rsidRPr="00247382" w14:paraId="23566914" w14:textId="77777777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16680" w14:textId="77777777" w:rsidR="00E937D4" w:rsidRPr="00BC4A3B" w:rsidRDefault="00E937D4" w:rsidP="00E937D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60734" w14:textId="737F6026" w:rsidR="00E937D4" w:rsidRPr="00BC4A3B" w:rsidRDefault="00B070E9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F3367" w14:textId="77777777"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D3C445" w14:textId="0C9D6292" w:rsidR="00E937D4" w:rsidRPr="00BC4A3B" w:rsidRDefault="00B070E9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D5A57" w14:textId="77777777"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1F9C30" w14:textId="102EC82A" w:rsidR="00E937D4" w:rsidRPr="00BC4A3B" w:rsidRDefault="00B070E9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7BC73" w14:textId="77777777"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5478A" w14:textId="4ED0D86B" w:rsidR="00E937D4" w:rsidRPr="00BC4A3B" w:rsidRDefault="00B070E9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937D4" w:rsidRPr="00247382" w14:paraId="53DACE47" w14:textId="77777777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9E5FA" w14:textId="77777777" w:rsidR="00E937D4" w:rsidRPr="00BC4A3B" w:rsidRDefault="00E937D4" w:rsidP="00E937D4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88D20" w14:textId="77777777"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760F2" w:rsidRPr="00247382" w14:paraId="39FC1618" w14:textId="77777777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0033F" w14:textId="77777777" w:rsidR="00437CBF" w:rsidRDefault="008760F2" w:rsidP="008760F2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0C2868D7" w14:textId="03B972E5" w:rsidR="008760F2" w:rsidRPr="00BC4A3B" w:rsidRDefault="008760F2" w:rsidP="00437CBF">
            <w:pPr>
              <w:tabs>
                <w:tab w:val="clear" w:pos="227"/>
                <w:tab w:val="clear" w:pos="454"/>
                <w:tab w:val="left" w:pos="435"/>
                <w:tab w:val="left" w:pos="504"/>
              </w:tabs>
              <w:spacing w:line="240" w:lineRule="auto"/>
              <w:ind w:left="345" w:right="-662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="00437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437C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437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ABAEE" w14:textId="36F72042" w:rsidR="008760F2" w:rsidRPr="00BC4A3B" w:rsidRDefault="00B070E9" w:rsidP="0097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6C14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F1E021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301726" w14:textId="4CDFEFB3" w:rsidR="008760F2" w:rsidRPr="00BC4A3B" w:rsidRDefault="00B070E9" w:rsidP="0097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7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F4D962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445081" w14:textId="5FA6D3D0" w:rsidR="008760F2" w:rsidRPr="00BA215B" w:rsidRDefault="00B070E9" w:rsidP="0097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6C14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13EC7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6230F0" w14:textId="23D42866" w:rsidR="008760F2" w:rsidRPr="00BC4A3B" w:rsidRDefault="00B070E9" w:rsidP="00BA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87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8760F2" w:rsidRPr="00CD7F65" w14:paraId="707973FE" w14:textId="77777777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86552" w14:textId="77777777" w:rsidR="008760F2" w:rsidRPr="000565FF" w:rsidRDefault="008760F2" w:rsidP="008760F2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3C304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DD748E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CD280D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866AF7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26378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EAEFD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BE2D3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760F2" w:rsidRPr="00247382" w14:paraId="441203EF" w14:textId="77777777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63D214" w14:textId="77777777" w:rsidR="008760F2" w:rsidRPr="00BC4A3B" w:rsidRDefault="008760F2" w:rsidP="008760F2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F3E61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8E57A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87C26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F76D4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1E5F42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394250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B1E102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60F2" w:rsidRPr="00247382" w14:paraId="3EC8E193" w14:textId="77777777" w:rsidTr="00B24A20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DCB8F" w14:textId="7F0F01FA" w:rsidR="008760F2" w:rsidRPr="00BC4A3B" w:rsidRDefault="008760F2" w:rsidP="008760F2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E6D75C" w14:textId="38C91051" w:rsidR="008760F2" w:rsidRPr="00971900" w:rsidRDefault="00B070E9" w:rsidP="0097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AF6" w:rsidRPr="00971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977</w:t>
            </w:r>
            <w:r w:rsidR="00D13AF6" w:rsidRPr="00971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E0B6EB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645B0" w14:textId="1FDF35F2" w:rsidR="008760F2" w:rsidRPr="00BC4A3B" w:rsidRDefault="00B070E9" w:rsidP="0097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76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76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C5591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B736A" w14:textId="1EAE8672" w:rsidR="008760F2" w:rsidRPr="00BC4A3B" w:rsidRDefault="00B070E9" w:rsidP="00BA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3A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977</w:t>
            </w:r>
            <w:r w:rsidR="00D13A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79E3E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EB093" w14:textId="4F1DE707" w:rsidR="008760F2" w:rsidRPr="00BC4A3B" w:rsidRDefault="00B070E9" w:rsidP="00BA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76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760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8760F2" w:rsidRPr="00247382" w14:paraId="55BF6FAA" w14:textId="77777777" w:rsidTr="00B24A20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2AD01" w14:textId="77777777" w:rsidR="008760F2" w:rsidRPr="00BC4A3B" w:rsidRDefault="008760F2" w:rsidP="008760F2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33C8B8" w14:textId="0BAA5EC2" w:rsidR="008760F2" w:rsidRPr="00BC4A3B" w:rsidRDefault="00B070E9" w:rsidP="0097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13A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80E04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E7AC1" w14:textId="3F557AD9" w:rsidR="008760F2" w:rsidRPr="00BC4A3B" w:rsidRDefault="008760F2" w:rsidP="0097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82D03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5378F8" w14:textId="0F912182" w:rsidR="008760F2" w:rsidRPr="00BC4A3B" w:rsidRDefault="00B070E9" w:rsidP="00BA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13A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4BABA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8C5C58" w14:textId="3A3BA738" w:rsidR="008760F2" w:rsidRPr="00BC4A3B" w:rsidRDefault="008760F2" w:rsidP="00BA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60F2" w:rsidRPr="00247382" w14:paraId="2276771C" w14:textId="77777777" w:rsidTr="00B24A20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2BA27A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104F45E" w14:textId="7C796170" w:rsidR="008760F2" w:rsidRPr="00BC4A3B" w:rsidRDefault="008760F2" w:rsidP="008760F2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 w:rsidR="000565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1F9004" w14:textId="72F89A93" w:rsidR="008760F2" w:rsidRPr="00971900" w:rsidRDefault="00B070E9" w:rsidP="0097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13AF6" w:rsidRPr="00971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13AF6" w:rsidRPr="00971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4C970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09B50" w14:textId="43C9E036" w:rsidR="008760F2" w:rsidRPr="00BC4A3B" w:rsidRDefault="00B070E9" w:rsidP="0097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760F2" w:rsidRPr="00F35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760F2" w:rsidRPr="00F35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232CCB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7A54B0" w14:textId="5C915AA9" w:rsidR="008760F2" w:rsidRPr="00BA215B" w:rsidRDefault="00B070E9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13AF6" w:rsidRPr="00BA2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13AF6" w:rsidRPr="00BA2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0FE830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4B43D7" w14:textId="70201D14" w:rsidR="008760F2" w:rsidRPr="00BC4A3B" w:rsidRDefault="00B070E9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7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7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021</w:t>
            </w:r>
          </w:p>
        </w:tc>
      </w:tr>
      <w:tr w:rsidR="008760F2" w:rsidRPr="00CD7F65" w14:paraId="3FFAEC58" w14:textId="77777777" w:rsidTr="00B24A20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C42525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hanging="16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D1CA38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78EA6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85B03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83A5C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3C511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9C21DF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C5C3A" w14:textId="77777777" w:rsidR="008760F2" w:rsidRPr="000565FF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760F2" w:rsidRPr="00247382" w14:paraId="5BB42971" w14:textId="77777777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9CC8E" w14:textId="579C0E9E" w:rsidR="008760F2" w:rsidRPr="00BC4A3B" w:rsidRDefault="008760F2" w:rsidP="008760F2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391C3B" w14:textId="6EE87DFD" w:rsidR="008760F2" w:rsidRPr="00BC4A3B" w:rsidRDefault="00B070E9" w:rsidP="0097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C60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E990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9902E4" w14:textId="6BBF748B" w:rsidR="008760F2" w:rsidRPr="00BC4A3B" w:rsidRDefault="00B070E9" w:rsidP="0097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7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0CCE8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919F38" w14:textId="75BDEC5D" w:rsidR="008760F2" w:rsidRPr="00971900" w:rsidRDefault="00B070E9" w:rsidP="0097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C6025" w:rsidRPr="00971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175C" w14:textId="77777777" w:rsidR="008760F2" w:rsidRPr="00BC4A3B" w:rsidRDefault="008760F2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0B1F15" w14:textId="1CF4D238" w:rsidR="008760F2" w:rsidRPr="00BC4A3B" w:rsidRDefault="00B070E9" w:rsidP="0087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76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0395E404" w14:textId="3881D237" w:rsidR="00BD6C53" w:rsidRPr="00281940" w:rsidRDefault="00BD6C53" w:rsidP="00056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BE7E937" w14:textId="77777777" w:rsidR="00437CBF" w:rsidRDefault="00437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7B192D9C" w14:textId="2E81E312" w:rsidR="00EB315A" w:rsidRPr="00E20750" w:rsidRDefault="00B070E9" w:rsidP="00D65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2</w:t>
      </w:r>
      <w:r w:rsidR="003B310A">
        <w:rPr>
          <w:rFonts w:ascii="Angsana New" w:hAnsi="Angsana New"/>
          <w:b/>
          <w:sz w:val="30"/>
          <w:szCs w:val="30"/>
        </w:rPr>
        <w:t>2</w:t>
      </w:r>
      <w:r w:rsidR="00D65F5A">
        <w:rPr>
          <w:rFonts w:ascii="Angsana New" w:hAnsi="Angsana New"/>
          <w:bCs/>
          <w:sz w:val="30"/>
          <w:szCs w:val="30"/>
        </w:rPr>
        <w:tab/>
      </w:r>
      <w:r w:rsidR="004D664B" w:rsidRPr="00E20750"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0FF7A439" w14:textId="77777777" w:rsidR="00EB315A" w:rsidRPr="00437CBF" w:rsidRDefault="00EB315A" w:rsidP="00EB3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63DD93" w14:textId="77777777" w:rsidR="00BE1280" w:rsidRPr="004C7B30" w:rsidRDefault="00BE1280" w:rsidP="00BE1280">
      <w:pPr>
        <w:pStyle w:val="block"/>
        <w:spacing w:after="0" w:line="240" w:lineRule="atLeast"/>
        <w:ind w:right="-25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1311F">
        <w:rPr>
          <w:rFonts w:ascii="Angsana New" w:hAnsi="Angsana New" w:hint="cs"/>
          <w:sz w:val="30"/>
          <w:szCs w:val="30"/>
          <w:cs/>
          <w:lang w:bidi="th-TH"/>
        </w:rPr>
        <w:t>ผู้ถือหุ้นของบริษัทได้อนุมัติเงินปันผลดังต่อไปนี้</w:t>
      </w:r>
    </w:p>
    <w:p w14:paraId="54381316" w14:textId="77777777" w:rsidR="00BE1280" w:rsidRPr="00437CBF" w:rsidRDefault="00BE1280" w:rsidP="00061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565FF"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1"/>
        <w:gridCol w:w="1471"/>
        <w:gridCol w:w="239"/>
        <w:gridCol w:w="1440"/>
        <w:gridCol w:w="258"/>
        <w:gridCol w:w="1316"/>
      </w:tblGrid>
      <w:tr w:rsidR="00BE1280" w:rsidRPr="0075189E" w14:paraId="3BD8608D" w14:textId="77777777" w:rsidTr="00BE1280">
        <w:trPr>
          <w:trHeight w:val="144"/>
          <w:tblHeader/>
        </w:trPr>
        <w:tc>
          <w:tcPr>
            <w:tcW w:w="2610" w:type="dxa"/>
            <w:vAlign w:val="bottom"/>
          </w:tcPr>
          <w:p w14:paraId="4D9B095E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C34146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1" w:type="dxa"/>
          </w:tcPr>
          <w:p w14:paraId="10AC0A60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14:paraId="3316C697" w14:textId="0843A044" w:rsidR="00BE1280" w:rsidRPr="0075189E" w:rsidRDefault="001A6623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9" w:type="dxa"/>
          </w:tcPr>
          <w:p w14:paraId="0BCD4DCC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E2E54C3" w14:textId="099FED86" w:rsidR="00BE1280" w:rsidRPr="0075189E" w:rsidRDefault="001A6623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อัตรา</w:t>
            </w:r>
            <w:r w:rsidR="00BE1280"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8" w:type="dxa"/>
          </w:tcPr>
          <w:p w14:paraId="3276ABE2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0DACDE49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E1280" w:rsidRPr="0075189E" w14:paraId="69C419CC" w14:textId="77777777" w:rsidTr="00BE1280">
        <w:trPr>
          <w:trHeight w:val="144"/>
          <w:tblHeader/>
        </w:trPr>
        <w:tc>
          <w:tcPr>
            <w:tcW w:w="2610" w:type="dxa"/>
          </w:tcPr>
          <w:p w14:paraId="76FCC661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536A2D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D1D32C3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74314AB0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20B38B3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8B011F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14:paraId="26B6D0CA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4E7496A5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1280" w:rsidRPr="0075189E" w14:paraId="6C6E3924" w14:textId="77777777" w:rsidTr="00DB24B5">
        <w:trPr>
          <w:trHeight w:val="144"/>
          <w:tblHeader/>
        </w:trPr>
        <w:tc>
          <w:tcPr>
            <w:tcW w:w="2610" w:type="dxa"/>
            <w:shd w:val="clear" w:color="auto" w:fill="auto"/>
          </w:tcPr>
          <w:p w14:paraId="231E897E" w14:textId="48BA955F" w:rsidR="00BE1280" w:rsidRPr="009A5111" w:rsidRDefault="00B070E9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58D6D34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DA35A33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EC84F75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59D424C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05551E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309F553D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6B95C9DE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E1280" w:rsidRPr="0075189E" w14:paraId="44486307" w14:textId="77777777" w:rsidTr="009937E0">
        <w:trPr>
          <w:trHeight w:val="144"/>
        </w:trPr>
        <w:tc>
          <w:tcPr>
            <w:tcW w:w="2610" w:type="dxa"/>
            <w:shd w:val="clear" w:color="auto" w:fill="auto"/>
          </w:tcPr>
          <w:p w14:paraId="5B92FEB5" w14:textId="497C4C8E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31423D7F" w14:textId="7DA9F564" w:rsidR="00BE1280" w:rsidRPr="00BE1280" w:rsidRDefault="00B070E9" w:rsidP="00D7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2C5B33" w:rsidRPr="002C5B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5B33" w:rsidRPr="002C5B3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1" w:type="dxa"/>
            <w:shd w:val="clear" w:color="auto" w:fill="auto"/>
          </w:tcPr>
          <w:p w14:paraId="553DFF83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46801E47" w14:textId="0AE67D81" w:rsidR="00BE1280" w:rsidRPr="00BE1280" w:rsidRDefault="002B3D67" w:rsidP="00D7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3C1673E4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468D376" w14:textId="4BEFAC48" w:rsidR="00BE1280" w:rsidRPr="00BE1280" w:rsidRDefault="00B070E9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DB24B5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58" w:type="dxa"/>
            <w:shd w:val="clear" w:color="auto" w:fill="auto"/>
          </w:tcPr>
          <w:p w14:paraId="04852359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02A9B9C5" w14:textId="31C0D469" w:rsidR="00BE1280" w:rsidRPr="00BE1280" w:rsidRDefault="00B070E9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="00DB24B5">
              <w:rPr>
                <w:rFonts w:ascii="Angsana New" w:hAnsi="Angsana New"/>
                <w:sz w:val="30"/>
                <w:szCs w:val="30"/>
              </w:rPr>
              <w:t>.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116D2" w:rsidRPr="0075189E" w14:paraId="69214055" w14:textId="77777777" w:rsidTr="00ED6A6A">
        <w:trPr>
          <w:trHeight w:val="144"/>
        </w:trPr>
        <w:tc>
          <w:tcPr>
            <w:tcW w:w="2610" w:type="dxa"/>
            <w:shd w:val="clear" w:color="auto" w:fill="auto"/>
          </w:tcPr>
          <w:p w14:paraId="2A64DCDD" w14:textId="342ADCE6" w:rsidR="004116D2" w:rsidRPr="00BE1280" w:rsidRDefault="004116D2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116D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7A79DA15" w14:textId="3CB8FC25" w:rsidR="004116D2" w:rsidRPr="00BE1280" w:rsidRDefault="00B070E9" w:rsidP="00D7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="009F20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20A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1" w:type="dxa"/>
            <w:shd w:val="clear" w:color="auto" w:fill="auto"/>
          </w:tcPr>
          <w:p w14:paraId="2FB042A1" w14:textId="1648D105" w:rsidR="004116D2" w:rsidRPr="00BE1280" w:rsidRDefault="004116D2" w:rsidP="009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17F8DCA7" w14:textId="6C7EC650" w:rsidR="004116D2" w:rsidRPr="00BE1280" w:rsidRDefault="002B3D67" w:rsidP="00D7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4135B50E" w14:textId="77777777" w:rsidR="004116D2" w:rsidRPr="00BE1280" w:rsidRDefault="004116D2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46FB161" w14:textId="2FDC6012" w:rsidR="004116D2" w:rsidRPr="00BE1280" w:rsidRDefault="00B070E9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DB24B5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  <w:shd w:val="clear" w:color="auto" w:fill="auto"/>
          </w:tcPr>
          <w:p w14:paraId="0BF4A12C" w14:textId="77777777" w:rsidR="004116D2" w:rsidRPr="00BE1280" w:rsidRDefault="004116D2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42D7BAAC" w14:textId="21C67068" w:rsidR="004116D2" w:rsidRDefault="00B070E9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="00DB24B5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BE1280" w:rsidRPr="0075189E" w14:paraId="29218D8E" w14:textId="77777777" w:rsidTr="00ED6A6A">
        <w:trPr>
          <w:trHeight w:val="144"/>
        </w:trPr>
        <w:tc>
          <w:tcPr>
            <w:tcW w:w="2610" w:type="dxa"/>
            <w:shd w:val="clear" w:color="auto" w:fill="auto"/>
          </w:tcPr>
          <w:p w14:paraId="280BE0AF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AB75B95" w14:textId="77777777" w:rsidR="00BE1280" w:rsidRPr="00BE1280" w:rsidRDefault="00BE1280" w:rsidP="0085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741644F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42B1E3DF" w14:textId="77777777" w:rsidR="00BE1280" w:rsidRPr="00BE1280" w:rsidRDefault="00BE1280" w:rsidP="0085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D7FAC31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FDA6E5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EF889E4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EBC7B" w14:textId="0BB201EA" w:rsidR="00BE1280" w:rsidRPr="00BE1280" w:rsidRDefault="00B070E9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33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ED6A6A">
              <w:rPr>
                <w:rFonts w:ascii="Angsana New" w:hAnsi="Angsana New"/>
                <w:sz w:val="30"/>
                <w:szCs w:val="30"/>
              </w:rPr>
              <w:t>.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ED6A6A" w:rsidRPr="0075189E" w14:paraId="6829FBF3" w14:textId="77777777" w:rsidTr="00684E13">
        <w:trPr>
          <w:trHeight w:val="215"/>
        </w:trPr>
        <w:tc>
          <w:tcPr>
            <w:tcW w:w="2610" w:type="dxa"/>
            <w:shd w:val="clear" w:color="auto" w:fill="auto"/>
          </w:tcPr>
          <w:p w14:paraId="1C222A88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620" w:type="dxa"/>
            <w:shd w:val="clear" w:color="auto" w:fill="auto"/>
          </w:tcPr>
          <w:p w14:paraId="65C66484" w14:textId="77777777" w:rsidR="00ED6A6A" w:rsidRPr="00684E13" w:rsidRDefault="00ED6A6A" w:rsidP="0085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241" w:type="dxa"/>
            <w:shd w:val="clear" w:color="auto" w:fill="auto"/>
          </w:tcPr>
          <w:p w14:paraId="070B163D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4F60E66B" w14:textId="77777777" w:rsidR="00ED6A6A" w:rsidRPr="00684E13" w:rsidRDefault="00ED6A6A" w:rsidP="0085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37482EB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7CF485D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</w:rPr>
            </w:pPr>
          </w:p>
        </w:tc>
        <w:tc>
          <w:tcPr>
            <w:tcW w:w="258" w:type="dxa"/>
            <w:shd w:val="clear" w:color="auto" w:fill="auto"/>
          </w:tcPr>
          <w:p w14:paraId="2617ED35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14:paraId="7EF3C06C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</w:rPr>
            </w:pPr>
          </w:p>
        </w:tc>
      </w:tr>
      <w:tr w:rsidR="00DD4729" w:rsidRPr="0075189E" w14:paraId="491C21E4" w14:textId="77777777" w:rsidTr="00ED6A6A">
        <w:trPr>
          <w:trHeight w:val="144"/>
        </w:trPr>
        <w:tc>
          <w:tcPr>
            <w:tcW w:w="2610" w:type="dxa"/>
            <w:shd w:val="clear" w:color="auto" w:fill="auto"/>
          </w:tcPr>
          <w:p w14:paraId="07405662" w14:textId="68E3BCCE" w:rsidR="00DD4729" w:rsidRPr="009A5111" w:rsidRDefault="00B070E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4A3EA041" w14:textId="77777777" w:rsidR="00DD4729" w:rsidRPr="00C1755F" w:rsidRDefault="00DD4729" w:rsidP="0085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F96AF5C" w14:textId="77777777"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32D23CC8" w14:textId="77777777" w:rsidR="00DD4729" w:rsidRPr="00C1755F" w:rsidRDefault="00DD4729" w:rsidP="0085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46728EC3" w14:textId="77777777"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DB9AF8" w14:textId="77777777"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0AD4E48E" w14:textId="77777777"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2450C180" w14:textId="77777777"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2094" w:rsidRPr="0075189E" w14:paraId="20867A4A" w14:textId="77777777" w:rsidTr="00ED6A6A">
        <w:trPr>
          <w:trHeight w:val="144"/>
        </w:trPr>
        <w:tc>
          <w:tcPr>
            <w:tcW w:w="2610" w:type="dxa"/>
            <w:shd w:val="clear" w:color="auto" w:fill="auto"/>
          </w:tcPr>
          <w:p w14:paraId="574D123A" w14:textId="7358B1D6" w:rsidR="00312094" w:rsidRPr="00BE1280" w:rsidRDefault="00312094" w:rsidP="00312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42C11236" w14:textId="3CB5FBB0" w:rsidR="00312094" w:rsidRPr="00BE1280" w:rsidRDefault="00B070E9" w:rsidP="00D7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="003120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209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1" w:type="dxa"/>
            <w:shd w:val="clear" w:color="auto" w:fill="auto"/>
          </w:tcPr>
          <w:p w14:paraId="03E484FA" w14:textId="77777777" w:rsidR="00312094" w:rsidRPr="00BE1280" w:rsidRDefault="00312094" w:rsidP="00312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0CE18C0" w14:textId="11DB50F5" w:rsidR="00312094" w:rsidRPr="00BE1280" w:rsidRDefault="00312094" w:rsidP="00D7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2D9864DA" w14:textId="77777777" w:rsidR="00312094" w:rsidRPr="00BE1280" w:rsidRDefault="00312094" w:rsidP="00312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61D6A3" w14:textId="2D1B1546" w:rsidR="00312094" w:rsidRPr="00BE1280" w:rsidRDefault="00B070E9" w:rsidP="00312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312094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8" w:type="dxa"/>
            <w:shd w:val="clear" w:color="auto" w:fill="auto"/>
          </w:tcPr>
          <w:p w14:paraId="26740415" w14:textId="77777777" w:rsidR="00312094" w:rsidRPr="00BE1280" w:rsidRDefault="00312094" w:rsidP="00312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14:paraId="4BCD5D70" w14:textId="73CCC26B" w:rsidR="00312094" w:rsidRPr="00BE1280" w:rsidRDefault="00B070E9" w:rsidP="00312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58</w:t>
            </w:r>
            <w:r w:rsidR="00312094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14:paraId="620E323C" w14:textId="77777777" w:rsidR="00CB5E87" w:rsidRPr="00CB5E8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CB5E87" w:rsidRPr="00CB5E87" w:rsidSect="00A27781">
          <w:headerReference w:type="default" r:id="rId24"/>
          <w:footerReference w:type="default" r:id="rId2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5AA2154" w14:textId="038318C5" w:rsidR="00CB5E87" w:rsidRDefault="00B070E9" w:rsidP="00D06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2</w:t>
      </w:r>
      <w:r w:rsidR="003B310A">
        <w:rPr>
          <w:rFonts w:ascii="Angsana New" w:hAnsi="Angsana New"/>
          <w:b/>
          <w:sz w:val="30"/>
          <w:szCs w:val="30"/>
        </w:rPr>
        <w:t>3</w:t>
      </w:r>
      <w:r w:rsidR="00D06A55">
        <w:rPr>
          <w:rFonts w:ascii="Angsana New" w:hAnsi="Angsana New"/>
          <w:bCs/>
          <w:sz w:val="30"/>
          <w:szCs w:val="30"/>
        </w:rPr>
        <w:tab/>
      </w:r>
      <w:r w:rsidR="00CB5E87" w:rsidRPr="00E20750">
        <w:rPr>
          <w:rFonts w:ascii="Angsana New" w:hAnsi="Angsana New"/>
          <w:bCs/>
          <w:sz w:val="30"/>
          <w:szCs w:val="30"/>
          <w:cs/>
        </w:rPr>
        <w:t>เครื่องมือทางการเง</w:t>
      </w:r>
      <w:r w:rsidR="00CB5E87">
        <w:rPr>
          <w:rFonts w:ascii="Angsana New" w:hAnsi="Angsana New" w:hint="cs"/>
          <w:bCs/>
          <w:sz w:val="30"/>
          <w:szCs w:val="30"/>
          <w:cs/>
        </w:rPr>
        <w:t>ิ</w:t>
      </w:r>
      <w:r w:rsidR="00CB5E87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7ACD852E" w14:textId="77777777" w:rsidR="00CB5E87" w:rsidRPr="00CB5E8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97B249B" w14:textId="77777777" w:rsidR="00CB5E87" w:rsidRDefault="00CB5E87" w:rsidP="00EF52D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45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B5E8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38218E" w14:textId="77777777" w:rsidR="00CB5E87" w:rsidRPr="00CB5E8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86C16DC" w14:textId="77777777" w:rsidR="007C2284" w:rsidRDefault="007C2284" w:rsidP="00AC7F93">
      <w:pPr>
        <w:pStyle w:val="block"/>
        <w:tabs>
          <w:tab w:val="left" w:pos="1080"/>
        </w:tabs>
        <w:spacing w:after="0" w:line="240" w:lineRule="atLeast"/>
        <w:ind w:left="1080" w:right="-5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046A0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046A0">
        <w:rPr>
          <w:rFonts w:ascii="Angsana New" w:hAnsi="Angsana New" w:hint="cs"/>
          <w:sz w:val="30"/>
          <w:szCs w:val="30"/>
          <w:cs/>
          <w:lang w:val="en-US" w:bidi="th-TH"/>
        </w:rPr>
        <w:t>ราคาทุนตัดจำหน่ายหาก</w:t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</w:p>
    <w:p w14:paraId="25B5BA55" w14:textId="77777777" w:rsidR="000510F1" w:rsidRPr="00F65F43" w:rsidRDefault="000510F1" w:rsidP="00B95141">
      <w:pPr>
        <w:pStyle w:val="block"/>
        <w:tabs>
          <w:tab w:val="left" w:pos="1080"/>
        </w:tabs>
        <w:spacing w:after="0" w:line="240" w:lineRule="atLeast"/>
        <w:ind w:left="990" w:right="-7"/>
        <w:jc w:val="thaiDistribute"/>
        <w:rPr>
          <w:rFonts w:ascii="Angsana New" w:hAnsi="Angsana New"/>
          <w:sz w:val="20"/>
          <w:lang w:bidi="th-TH"/>
        </w:rPr>
      </w:pPr>
    </w:p>
    <w:tbl>
      <w:tblPr>
        <w:tblStyle w:val="TableGrid"/>
        <w:tblW w:w="1386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4"/>
        <w:gridCol w:w="1983"/>
        <w:gridCol w:w="236"/>
        <w:gridCol w:w="1743"/>
        <w:gridCol w:w="270"/>
        <w:gridCol w:w="1440"/>
        <w:gridCol w:w="270"/>
        <w:gridCol w:w="1530"/>
        <w:gridCol w:w="236"/>
        <w:gridCol w:w="34"/>
        <w:gridCol w:w="1174"/>
        <w:gridCol w:w="236"/>
        <w:gridCol w:w="34"/>
        <w:gridCol w:w="1350"/>
      </w:tblGrid>
      <w:tr w:rsidR="000510F1" w:rsidRPr="00304DB2" w14:paraId="4F82086B" w14:textId="77777777" w:rsidTr="00DF1988">
        <w:tc>
          <w:tcPr>
            <w:tcW w:w="3324" w:type="dxa"/>
            <w:shd w:val="clear" w:color="auto" w:fill="auto"/>
          </w:tcPr>
          <w:p w14:paraId="47BA2280" w14:textId="77777777"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6" w:type="dxa"/>
            <w:gridSpan w:val="13"/>
          </w:tcPr>
          <w:p w14:paraId="4ACA5740" w14:textId="4794741B" w:rsidR="000510F1" w:rsidRPr="00304DB2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316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0510F1" w:rsidRPr="00032D1D" w14:paraId="2CB13BE2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4A89C65D" w14:textId="77777777"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2" w:type="dxa"/>
            <w:gridSpan w:val="5"/>
          </w:tcPr>
          <w:p w14:paraId="228BC14B" w14:textId="77777777"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683161D" w14:textId="77777777"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4" w:type="dxa"/>
            <w:gridSpan w:val="7"/>
          </w:tcPr>
          <w:p w14:paraId="4DF43565" w14:textId="77777777"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F1988" w:rsidRPr="00032D1D" w14:paraId="1A944C0A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03F71E38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17DC936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4D45DD5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26531EED" w14:textId="6F67257E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83" w:type="dxa"/>
          </w:tcPr>
          <w:p w14:paraId="5DD62B0F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7C3ECACB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0FF6C09D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</w:t>
            </w:r>
          </w:p>
          <w:p w14:paraId="08480C0C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4F02E700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3" w:type="dxa"/>
          </w:tcPr>
          <w:p w14:paraId="3D64BF25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D05C79B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41C764FE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197A3C64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16B9330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FA3729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22E582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CB6164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3FB27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1BD9A00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C9B98F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06855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0F665D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D6BD54" w14:textId="11BE3A7A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429F431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2"/>
          </w:tcPr>
          <w:p w14:paraId="7889C9DF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127A8E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F46DE2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2837D8" w14:textId="69D35A11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1F30A8C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23E875BA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F92462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F585D7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C5276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6A82" w:rsidRPr="00032D1D" w14:paraId="3D575F17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4635E6F0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536" w:type="dxa"/>
            <w:gridSpan w:val="13"/>
          </w:tcPr>
          <w:p w14:paraId="1CE94DB8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6A82" w:rsidRPr="00032D1D" w14:paraId="31545E2D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5BE7C7A0" w14:textId="28B807E3" w:rsidR="00B06A82" w:rsidRPr="00032D1D" w:rsidRDefault="00B070E9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B06A82" w:rsidRPr="00814E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536" w:type="dxa"/>
            <w:gridSpan w:val="13"/>
          </w:tcPr>
          <w:p w14:paraId="65E22FE5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F1988" w:rsidRPr="00032D1D" w14:paraId="5F62CA99" w14:textId="77777777" w:rsidTr="00DF1988">
        <w:tc>
          <w:tcPr>
            <w:tcW w:w="3324" w:type="dxa"/>
          </w:tcPr>
          <w:p w14:paraId="0CADB31A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7EBC9C3F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318BF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6B99149A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84124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A8032E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21294984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F61BDA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975E4D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2"/>
          </w:tcPr>
          <w:p w14:paraId="15097D3A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15D7F6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690AD38E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988" w:rsidRPr="00032D1D" w14:paraId="39BA7EC9" w14:textId="77777777" w:rsidTr="00DF1988">
        <w:tc>
          <w:tcPr>
            <w:tcW w:w="3324" w:type="dxa"/>
          </w:tcPr>
          <w:p w14:paraId="6C032B84" w14:textId="77777777" w:rsidR="00B06A82" w:rsidRPr="00A217C7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</w:tcPr>
          <w:p w14:paraId="50A96249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2C63C3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7AFBF020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7F5FC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E48FDA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2525E433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B03CF0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E96CF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2"/>
          </w:tcPr>
          <w:p w14:paraId="658C51F2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0AD72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0D7AC3E9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988" w:rsidRPr="0047177D" w14:paraId="25511049" w14:textId="77777777" w:rsidTr="00DF1988">
        <w:tc>
          <w:tcPr>
            <w:tcW w:w="3324" w:type="dxa"/>
          </w:tcPr>
          <w:p w14:paraId="429EC740" w14:textId="2F407364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3" w:type="dxa"/>
            <w:vAlign w:val="bottom"/>
          </w:tcPr>
          <w:p w14:paraId="604EC11C" w14:textId="6BC9E95E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4853275D" w14:textId="77777777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3919EC9C" w14:textId="18A69DEB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96DDA3" w14:textId="77777777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C17C32" w14:textId="00163327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Merge/>
          </w:tcPr>
          <w:p w14:paraId="6C0AF623" w14:textId="77777777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B919B57" w14:textId="356DA089" w:rsidR="00B06A82" w:rsidRPr="0047177D" w:rsidRDefault="00B06A82" w:rsidP="0072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1C0157E9" w14:textId="77777777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7A96507F" w14:textId="76CDF3CE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39B0395" w14:textId="77777777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CE55741" w14:textId="2BEB9A35" w:rsidR="00B06A82" w:rsidRPr="0047177D" w:rsidRDefault="00B06A82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decimal" w:pos="77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F1988" w:rsidRPr="00E64F58" w14:paraId="03EB06D8" w14:textId="77777777" w:rsidTr="00DF1988">
        <w:tc>
          <w:tcPr>
            <w:tcW w:w="3324" w:type="dxa"/>
          </w:tcPr>
          <w:p w14:paraId="31EA98C9" w14:textId="77777777" w:rsidR="00B06A82" w:rsidRPr="00A31604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3" w:type="dxa"/>
            <w:vAlign w:val="bottom"/>
          </w:tcPr>
          <w:p w14:paraId="0FF42FD0" w14:textId="77777777" w:rsidR="00B06A82" w:rsidRPr="00A31604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25DAFB68" w14:textId="77777777" w:rsidR="00B06A82" w:rsidRPr="00A31604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743" w:type="dxa"/>
          </w:tcPr>
          <w:p w14:paraId="5CEB8B23" w14:textId="77777777" w:rsidR="00B06A82" w:rsidRPr="00A31604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345AD0F" w14:textId="77777777" w:rsidR="00B06A82" w:rsidRPr="00A31604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330CEF24" w14:textId="77777777" w:rsidR="00B06A82" w:rsidRPr="00A31604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vMerge/>
          </w:tcPr>
          <w:p w14:paraId="13309E88" w14:textId="77777777" w:rsidR="00B06A82" w:rsidRPr="00A31604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4B3E8D9D" w14:textId="77777777" w:rsidR="00B06A82" w:rsidRPr="00A31604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39CBA171" w14:textId="77777777" w:rsidR="00B06A82" w:rsidRPr="00A31604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53FD4AFC" w14:textId="77777777" w:rsidR="00B06A82" w:rsidRPr="00A31604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373284B5" w14:textId="77777777" w:rsidR="00B06A82" w:rsidRPr="00A31604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819E175" w14:textId="77777777" w:rsidR="00B06A82" w:rsidRPr="00A31604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</w:tr>
      <w:tr w:rsidR="00DF1988" w:rsidRPr="00E64F58" w14:paraId="3BFB8866" w14:textId="77777777" w:rsidTr="00DF1988">
        <w:tc>
          <w:tcPr>
            <w:tcW w:w="3324" w:type="dxa"/>
          </w:tcPr>
          <w:p w14:paraId="6A724EEE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vAlign w:val="bottom"/>
          </w:tcPr>
          <w:p w14:paraId="3E4ADEB9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94F2603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43" w:type="dxa"/>
          </w:tcPr>
          <w:p w14:paraId="4C7233E1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43D2311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48772555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Merge/>
          </w:tcPr>
          <w:p w14:paraId="578EB32F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187CFCED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0DFFC453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281B6EC8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3F75C533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41B0780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F1988" w:rsidRPr="00E64F58" w14:paraId="57DEF4B4" w14:textId="77777777" w:rsidTr="00DF1988">
        <w:tc>
          <w:tcPr>
            <w:tcW w:w="3324" w:type="dxa"/>
          </w:tcPr>
          <w:p w14:paraId="3BAC9529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vAlign w:val="bottom"/>
          </w:tcPr>
          <w:p w14:paraId="66E31325" w14:textId="7E0B7579" w:rsidR="00B06A82" w:rsidRPr="005B10E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6256B2" w14:textId="77777777" w:rsidR="00B06A82" w:rsidRPr="005B10E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47A4C5DA" w14:textId="79550536" w:rsidR="00B06A82" w:rsidRPr="005B10E8" w:rsidRDefault="00B070E9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06A82"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6A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="00B06A82"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471836" w14:textId="77777777" w:rsidR="00B06A82" w:rsidRPr="005B10E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788531" w14:textId="54BA8898" w:rsidR="00B06A82" w:rsidRPr="005B10E8" w:rsidRDefault="00B070E9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06A82"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6A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="00B06A82"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Merge/>
          </w:tcPr>
          <w:p w14:paraId="191350C0" w14:textId="77777777" w:rsidR="00B06A82" w:rsidRPr="005B10E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0D8BA0" w14:textId="20C9F8A9" w:rsidR="00B06A82" w:rsidRPr="005B10E8" w:rsidRDefault="00B06A82" w:rsidP="0072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B2439B" w14:textId="77777777" w:rsidR="00B06A82" w:rsidRPr="005B10E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28D859EA" w14:textId="0551E602" w:rsidR="00B06A82" w:rsidRPr="005B10E8" w:rsidRDefault="00B070E9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6A82" w:rsidRPr="00814E80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B06A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A82"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6A82" w:rsidRPr="00814E8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0EFE403A" w14:textId="77777777" w:rsidR="00B06A82" w:rsidRPr="005B10E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4AF298DB" w14:textId="1CB7FDBE" w:rsidR="00B06A82" w:rsidRPr="00EC1DF7" w:rsidRDefault="00B070E9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decimal" w:pos="77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6A82" w:rsidRPr="00814E80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B06A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6A82"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6A82" w:rsidRPr="00814E8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06A82" w:rsidRPr="00304DB2" w14:paraId="40E4FF45" w14:textId="77777777" w:rsidTr="00DF1988">
        <w:tc>
          <w:tcPr>
            <w:tcW w:w="3324" w:type="dxa"/>
            <w:shd w:val="clear" w:color="auto" w:fill="auto"/>
          </w:tcPr>
          <w:p w14:paraId="593619A8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6" w:type="dxa"/>
            <w:gridSpan w:val="13"/>
          </w:tcPr>
          <w:p w14:paraId="0B832311" w14:textId="5910F204" w:rsidR="00B06A82" w:rsidRPr="00304DB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ที่แสดงเงินลงทุนตามวิธีส่วนได้เสีย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B06A82" w:rsidRPr="00032D1D" w14:paraId="28E8FFDA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2C21C778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2" w:type="dxa"/>
            <w:gridSpan w:val="5"/>
          </w:tcPr>
          <w:p w14:paraId="26EE126C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6458C2F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4" w:type="dxa"/>
            <w:gridSpan w:val="7"/>
          </w:tcPr>
          <w:p w14:paraId="051F9D7A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F1988" w:rsidRPr="00032D1D" w14:paraId="394EA969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7F5477B8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99FD894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9B28B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DAC2052" w14:textId="63EBD118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983" w:type="dxa"/>
          </w:tcPr>
          <w:p w14:paraId="1F60A044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8F10633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3187C6E4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</w:t>
            </w:r>
          </w:p>
          <w:p w14:paraId="40E5F60A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511CB5F9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3" w:type="dxa"/>
          </w:tcPr>
          <w:p w14:paraId="557DF137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B9BAA10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7DD814E8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65A6F41A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0EF71F8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F41FD9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7678C4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039BC5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7BA09D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CB954E8" w14:textId="76E89D5F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6FCFE6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87897D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25F92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931BE" w14:textId="3ED81343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58C6075C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0153D3F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B839D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54DCD3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86CBB" w14:textId="5DA6E0AE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4F603938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FF9C7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E185D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99628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A24570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6A82" w:rsidRPr="00032D1D" w14:paraId="7FFEE9DC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19C6052D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536" w:type="dxa"/>
            <w:gridSpan w:val="13"/>
          </w:tcPr>
          <w:p w14:paraId="5CC155A1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6A82" w:rsidRPr="00032D1D" w14:paraId="2791EBA7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715E9E18" w14:textId="1CF18470" w:rsidR="00B06A82" w:rsidRPr="00032D1D" w:rsidRDefault="00B070E9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B06A82" w:rsidRPr="00814E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536" w:type="dxa"/>
            <w:gridSpan w:val="13"/>
          </w:tcPr>
          <w:p w14:paraId="55E4049D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F1988" w:rsidRPr="00032D1D" w14:paraId="70269E73" w14:textId="77777777" w:rsidTr="00DF1988">
        <w:tc>
          <w:tcPr>
            <w:tcW w:w="3324" w:type="dxa"/>
          </w:tcPr>
          <w:p w14:paraId="240A3FBC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383BCF83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94A19D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0608F9C0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1FBF1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0B0113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6C8F87D6" w14:textId="54EA4484" w:rsidR="00DF1988" w:rsidRPr="00032D1D" w:rsidRDefault="00DF1988" w:rsidP="00B06A82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7DECBB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EF87EA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B3E0EE0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CD6C62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21C3D09B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988" w:rsidRPr="00032D1D" w14:paraId="1EDA8CDE" w14:textId="77777777" w:rsidTr="00DF1988">
        <w:tc>
          <w:tcPr>
            <w:tcW w:w="3324" w:type="dxa"/>
          </w:tcPr>
          <w:p w14:paraId="1499A14F" w14:textId="77777777" w:rsidR="00DF1988" w:rsidRPr="00A217C7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</w:tcPr>
          <w:p w14:paraId="64CE0D2B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DC10AC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48787F75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E97B3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CE92F5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76A357FE" w14:textId="76B459D3" w:rsidR="00DF1988" w:rsidRPr="00032D1D" w:rsidRDefault="00DF1988" w:rsidP="00B06A82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5AEF7F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A2BD85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54D5DBF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125EB2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2FC7CB9A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988" w:rsidRPr="0047177D" w14:paraId="0F061789" w14:textId="77777777" w:rsidTr="00DF1988">
        <w:tc>
          <w:tcPr>
            <w:tcW w:w="3324" w:type="dxa"/>
          </w:tcPr>
          <w:p w14:paraId="415AE3C9" w14:textId="34F0E5CD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3" w:type="dxa"/>
            <w:vAlign w:val="bottom"/>
          </w:tcPr>
          <w:p w14:paraId="56E16644" w14:textId="5ABE5BFD" w:rsidR="00DF1988" w:rsidRPr="0047177D" w:rsidRDefault="00B070E9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F1988"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F1988" w:rsidRPr="004717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1988" w:rsidRPr="00814E80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36" w:type="dxa"/>
          </w:tcPr>
          <w:p w14:paraId="201D2D26" w14:textId="77777777" w:rsidR="00DF1988" w:rsidRPr="0047177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1A59DA9B" w14:textId="77777777" w:rsidR="00DF1988" w:rsidRPr="0047177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17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2430F2" w14:textId="77777777" w:rsidR="00DF1988" w:rsidRPr="0047177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767613" w14:textId="32B826DB" w:rsidR="00DF1988" w:rsidRPr="0047177D" w:rsidRDefault="00B070E9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F1988"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F1988" w:rsidRPr="004717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1988" w:rsidRPr="00814E80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  <w:vMerge/>
          </w:tcPr>
          <w:p w14:paraId="35A5A11C" w14:textId="3582FBD9" w:rsidR="00DF1988" w:rsidRPr="0047177D" w:rsidRDefault="00DF1988" w:rsidP="00B06A82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C9AB71" w14:textId="5FD930D5" w:rsidR="00DF1988" w:rsidRPr="0047177D" w:rsidRDefault="00B070E9" w:rsidP="0072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F1988"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F1988" w:rsidRPr="004717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1988" w:rsidRPr="00814E80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  <w:gridSpan w:val="2"/>
            <w:vAlign w:val="bottom"/>
          </w:tcPr>
          <w:p w14:paraId="3CC2F6A7" w14:textId="77777777" w:rsidR="00DF1988" w:rsidRPr="0047177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E7D2E06" w14:textId="77777777" w:rsidR="00DF1988" w:rsidRPr="0047177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5B6F5A" w14:textId="77777777" w:rsidR="00DF1988" w:rsidRPr="0047177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5CB9B00" w14:textId="0C5C16B0" w:rsidR="00DF1988" w:rsidRPr="0047177D" w:rsidRDefault="00B070E9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decimal" w:pos="77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F1988"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F1988" w:rsidRPr="004717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1988" w:rsidRPr="00814E80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</w:tr>
      <w:tr w:rsidR="00DF1988" w:rsidRPr="00E64F58" w14:paraId="17462CEE" w14:textId="77777777" w:rsidTr="00DF1988">
        <w:tc>
          <w:tcPr>
            <w:tcW w:w="3324" w:type="dxa"/>
          </w:tcPr>
          <w:p w14:paraId="77C18FA6" w14:textId="77777777" w:rsidR="00DF1988" w:rsidRPr="00A31604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3" w:type="dxa"/>
            <w:vAlign w:val="bottom"/>
          </w:tcPr>
          <w:p w14:paraId="57B0CBF0" w14:textId="77777777" w:rsidR="00DF1988" w:rsidRPr="00A31604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348CA11C" w14:textId="77777777" w:rsidR="00DF1988" w:rsidRPr="00A31604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743" w:type="dxa"/>
          </w:tcPr>
          <w:p w14:paraId="120D90BB" w14:textId="77777777" w:rsidR="00DF1988" w:rsidRPr="00A31604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D761C71" w14:textId="77777777" w:rsidR="00DF1988" w:rsidRPr="00A31604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272DF1F8" w14:textId="77777777" w:rsidR="00DF1988" w:rsidRPr="00A31604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vMerge/>
          </w:tcPr>
          <w:p w14:paraId="64180627" w14:textId="02025518" w:rsidR="00DF1988" w:rsidRPr="00A31604" w:rsidRDefault="00DF1988" w:rsidP="00B06A82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06602974" w14:textId="77777777" w:rsidR="00DF1988" w:rsidRPr="00A31604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222EABC" w14:textId="77777777" w:rsidR="00DF1988" w:rsidRPr="00A31604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0093EC7E" w14:textId="77777777" w:rsidR="00DF1988" w:rsidRPr="00A31604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45E4481C" w14:textId="77777777" w:rsidR="00DF1988" w:rsidRPr="00A31604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1AF25B3" w14:textId="77777777" w:rsidR="00DF1988" w:rsidRPr="00A31604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</w:tr>
      <w:tr w:rsidR="00DF1988" w:rsidRPr="00E64F58" w14:paraId="0712E781" w14:textId="77777777" w:rsidTr="00DF1988">
        <w:tc>
          <w:tcPr>
            <w:tcW w:w="3324" w:type="dxa"/>
          </w:tcPr>
          <w:p w14:paraId="7A366553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vAlign w:val="bottom"/>
          </w:tcPr>
          <w:p w14:paraId="13DA0A34" w14:textId="77777777" w:rsidR="00DF1988" w:rsidRPr="00E64F5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EC639D8" w14:textId="77777777" w:rsidR="00DF1988" w:rsidRPr="00E64F5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43" w:type="dxa"/>
          </w:tcPr>
          <w:p w14:paraId="05A5DBDA" w14:textId="77777777" w:rsidR="00DF1988" w:rsidRPr="00E64F5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6EFFF81" w14:textId="77777777" w:rsidR="00DF1988" w:rsidRPr="00E64F5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0029D262" w14:textId="77777777" w:rsidR="00DF1988" w:rsidRPr="00E64F5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Merge/>
          </w:tcPr>
          <w:p w14:paraId="3041D038" w14:textId="2970A811" w:rsidR="00DF1988" w:rsidRPr="00E64F58" w:rsidRDefault="00DF1988" w:rsidP="00B06A82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44276824" w14:textId="77777777" w:rsidR="00DF1988" w:rsidRPr="00E64F5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6D30DD0" w14:textId="77777777" w:rsidR="00DF1988" w:rsidRPr="00E64F5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59C5AB25" w14:textId="77777777" w:rsidR="00DF1988" w:rsidRPr="00E64F5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0F438854" w14:textId="77777777" w:rsidR="00DF1988" w:rsidRPr="00E64F5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CD1C8D9" w14:textId="77777777" w:rsidR="00DF1988" w:rsidRPr="00E64F5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F1988" w:rsidRPr="00E64F58" w14:paraId="382E58FD" w14:textId="77777777" w:rsidTr="00DF1988">
        <w:tc>
          <w:tcPr>
            <w:tcW w:w="3324" w:type="dxa"/>
          </w:tcPr>
          <w:p w14:paraId="7B47FBF4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vAlign w:val="bottom"/>
          </w:tcPr>
          <w:p w14:paraId="1399B368" w14:textId="77777777" w:rsidR="00DF1988" w:rsidRPr="005B10E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10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8468B0" w14:textId="77777777" w:rsidR="00DF1988" w:rsidRPr="005B10E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14B0DB7E" w14:textId="606F5862" w:rsidR="00DF1988" w:rsidRPr="005B10E8" w:rsidRDefault="00B070E9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1988"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1988" w:rsidRPr="005B10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14:paraId="5FE1230C" w14:textId="77777777" w:rsidR="00DF1988" w:rsidRPr="005B10E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0A7EFD" w14:textId="21C6B076" w:rsidR="00DF1988" w:rsidRPr="005B10E8" w:rsidRDefault="00B070E9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1988"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1988" w:rsidRPr="005B10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70" w:type="dxa"/>
            <w:vMerge/>
          </w:tcPr>
          <w:p w14:paraId="45DFED9B" w14:textId="46E421F8" w:rsidR="00DF1988" w:rsidRPr="005B10E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48555C0" w14:textId="77777777" w:rsidR="00DF1988" w:rsidRPr="005B10E8" w:rsidRDefault="00DF1988" w:rsidP="0072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A379007" w14:textId="77777777" w:rsidR="00DF1988" w:rsidRPr="005B10E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09D17E2" w14:textId="7EDEB1C6" w:rsidR="00DF1988" w:rsidRPr="005B10E8" w:rsidRDefault="00B070E9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F1988"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F19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36" w:type="dxa"/>
            <w:vAlign w:val="bottom"/>
          </w:tcPr>
          <w:p w14:paraId="05AA33EA" w14:textId="77777777" w:rsidR="00DF1988" w:rsidRPr="005B10E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D964051" w14:textId="60C63FF2" w:rsidR="00DF1988" w:rsidRPr="00DF1988" w:rsidRDefault="00B070E9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decimal" w:pos="77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F1988"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F1988" w:rsidRPr="00B32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</w:tbl>
    <w:p w14:paraId="5864F442" w14:textId="77777777" w:rsidR="00CB5E8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3F8DF619" w14:textId="77777777" w:rsidR="00A31604" w:rsidRDefault="00A31604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2490FC48" w14:textId="77777777" w:rsidR="00A31604" w:rsidRDefault="00A31604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1F5E93DB" w14:textId="4426EE4E" w:rsidR="00A31604" w:rsidRDefault="00A31604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  <w:sectPr w:rsidR="00A31604" w:rsidSect="00BD4462">
          <w:head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B76FA41" w14:textId="5D4724A8" w:rsidR="004B3AA5" w:rsidRDefault="00543061" w:rsidP="00543061">
      <w:pPr>
        <w:pStyle w:val="block"/>
        <w:spacing w:after="0" w:line="240" w:lineRule="atLeast"/>
        <w:ind w:left="108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543061">
        <w:rPr>
          <w:rFonts w:ascii="Angsana New" w:hAnsi="Angsana New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rPr>
          <w:rFonts w:ascii="Angsana New" w:hAnsi="Angsana New"/>
          <w:sz w:val="30"/>
          <w:szCs w:val="30"/>
          <w:lang w:val="en-US" w:bidi="th-TH"/>
        </w:rPr>
        <w:br/>
      </w:r>
      <w:r w:rsidRPr="00543061">
        <w:rPr>
          <w:rFonts w:ascii="Angsana New" w:hAnsi="Angsana New"/>
          <w:sz w:val="30"/>
          <w:szCs w:val="30"/>
          <w:cs/>
          <w:lang w:val="en-US" w:bidi="th-TH"/>
        </w:rPr>
        <w:t>งบแสดงฐานะการเงิน</w:t>
      </w:r>
    </w:p>
    <w:p w14:paraId="6005E5A0" w14:textId="77777777" w:rsidR="00543061" w:rsidRPr="00543061" w:rsidRDefault="00543061" w:rsidP="00543061">
      <w:pPr>
        <w:pStyle w:val="block"/>
        <w:spacing w:after="0" w:line="240" w:lineRule="atLeast"/>
        <w:ind w:left="108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910" w:type="dxa"/>
        <w:tblInd w:w="900" w:type="dxa"/>
        <w:tblLook w:val="04A0" w:firstRow="1" w:lastRow="0" w:firstColumn="1" w:lastColumn="0" w:noHBand="0" w:noVBand="1"/>
      </w:tblPr>
      <w:tblGrid>
        <w:gridCol w:w="3240"/>
        <w:gridCol w:w="270"/>
        <w:gridCol w:w="5400"/>
      </w:tblGrid>
      <w:tr w:rsidR="004B3AA5" w:rsidRPr="00474634" w14:paraId="3CA7D1AB" w14:textId="77777777" w:rsidTr="00A01892">
        <w:trPr>
          <w:tblHeader/>
        </w:trPr>
        <w:tc>
          <w:tcPr>
            <w:tcW w:w="3240" w:type="dxa"/>
            <w:shd w:val="clear" w:color="auto" w:fill="auto"/>
          </w:tcPr>
          <w:p w14:paraId="0E6B4E68" w14:textId="77777777" w:rsidR="004B3AA5" w:rsidRPr="0065759C" w:rsidRDefault="004B3AA5" w:rsidP="00651D1B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45ABA780" w14:textId="77777777" w:rsidR="004B3AA5" w:rsidRPr="0065759C" w:rsidRDefault="004B3AA5" w:rsidP="00651D1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6545AA6C" w14:textId="77777777" w:rsidR="004B3AA5" w:rsidRPr="00385421" w:rsidRDefault="004B3AA5" w:rsidP="00651D1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B3AA5" w:rsidRPr="00474634" w14:paraId="232FC6AF" w14:textId="77777777" w:rsidTr="00A01892">
        <w:tc>
          <w:tcPr>
            <w:tcW w:w="3240" w:type="dxa"/>
            <w:shd w:val="clear" w:color="auto" w:fill="auto"/>
          </w:tcPr>
          <w:p w14:paraId="0D235E32" w14:textId="406BD77B" w:rsidR="004B3AA5" w:rsidRPr="00790E2C" w:rsidRDefault="004B3AA5" w:rsidP="00651D1B">
            <w:pPr>
              <w:pStyle w:val="block"/>
              <w:spacing w:after="0" w:line="240" w:lineRule="atLeast"/>
              <w:ind w:left="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3526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ในความต้องการของตลาด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3526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="003526D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="003526D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="003526D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20E16C2C" w14:textId="77777777" w:rsidR="004B3AA5" w:rsidRPr="00790E2C" w:rsidRDefault="004B3AA5" w:rsidP="00651D1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02FF9CD2" w14:textId="77777777" w:rsidR="004B3AA5" w:rsidRPr="00790E2C" w:rsidRDefault="004B3AA5" w:rsidP="00651D1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50EF4A4E" w14:textId="741B5892" w:rsidR="000201E8" w:rsidRDefault="000201E8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21BF77" w14:textId="2EC6CD43" w:rsidR="00ED4E02" w:rsidRPr="00630DA5" w:rsidRDefault="006C3D6C" w:rsidP="006C3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30DA5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22717A0A" w14:textId="77777777" w:rsidR="00ED4E02" w:rsidRPr="00630DA5" w:rsidRDefault="00ED4E02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027A91" w14:textId="77777777" w:rsidR="007D014D" w:rsidRPr="003C4639" w:rsidRDefault="007D014D" w:rsidP="004C5C3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0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63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524B331" w14:textId="77777777"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FB2036" w14:textId="77777777" w:rsidR="0079387C" w:rsidRPr="0079387C" w:rsidRDefault="0079387C" w:rsidP="005E275D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87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C0FA76A" w14:textId="77777777" w:rsidR="0079387C" w:rsidRPr="0079387C" w:rsidRDefault="0079387C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64149" w14:textId="081A764A" w:rsidR="0079387C" w:rsidRPr="0079387C" w:rsidRDefault="0079387C" w:rsidP="005E275D">
      <w:pPr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387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และติดตามนโยบายการบริหารความเสี่ยงของ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25354B3" w14:textId="77777777" w:rsidR="0079387C" w:rsidRPr="0079387C" w:rsidRDefault="0079387C" w:rsidP="005E275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E5464C" w14:textId="3A329290" w:rsidR="0079387C" w:rsidRPr="0079387C" w:rsidRDefault="0079387C" w:rsidP="005E275D">
      <w:pPr>
        <w:tabs>
          <w:tab w:val="clear" w:pos="454"/>
          <w:tab w:val="clear" w:pos="680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543061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ในตลาดและการดำเนินงานของ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387C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2781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C6A155" w14:textId="77777777" w:rsidR="0079387C" w:rsidRPr="004062B2" w:rsidRDefault="0079387C" w:rsidP="005E275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CC2CA29" w14:textId="531A2292" w:rsidR="00543061" w:rsidRPr="00FF11E4" w:rsidRDefault="0079387C" w:rsidP="00FF11E4">
      <w:pPr>
        <w:tabs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</w:t>
      </w:r>
      <w:r w:rsidR="00D2781C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บริษัทเผชิญอยู่ คณะกรรมการตรวจสอบของ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 xml:space="preserve">บริษัทกำกับดูแลโดยผ่านทางผู้ตรวจสอบภายใน </w:t>
      </w:r>
      <w:r w:rsidR="00D2781C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58B2179" w14:textId="2C2344B0" w:rsidR="0079387C" w:rsidRPr="0079387C" w:rsidRDefault="0079387C" w:rsidP="0000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11736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58FF9C5" w14:textId="77777777" w:rsidR="0079387C" w:rsidRPr="009C6068" w:rsidRDefault="0079387C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6DDA1A" w14:textId="07386D2B" w:rsidR="0079387C" w:rsidRPr="00543061" w:rsidRDefault="0079387C" w:rsidP="0000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4306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43061">
        <w:rPr>
          <w:rFonts w:asciiTheme="majorBidi" w:hAnsiTheme="majorBidi" w:cstheme="majorBidi"/>
          <w:sz w:val="30"/>
          <w:szCs w:val="30"/>
          <w:cs/>
        </w:rPr>
        <w:t>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0454E1A1" w14:textId="77777777" w:rsidR="0079387C" w:rsidRPr="009C6068" w:rsidRDefault="0079387C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08A38" w14:textId="09E3AF1C" w:rsidR="0079387C" w:rsidRPr="00791B85" w:rsidRDefault="0079387C" w:rsidP="00460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  <w:tab w:val="left" w:pos="216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FE334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1B85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5DA3710A" w14:textId="77777777" w:rsidR="00477910" w:rsidRPr="009C6068" w:rsidRDefault="00477910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47FA5" w14:textId="2BC9649F" w:rsidR="00477910" w:rsidRPr="00001B7D" w:rsidRDefault="00477910" w:rsidP="004605F4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ความเสี่ยงด้านเครดิตของ</w:t>
      </w:r>
      <w:r w:rsidR="00C51CED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</w:t>
      </w:r>
      <w:r w:rsidRPr="003E12E7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C51CE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</w:t>
      </w:r>
      <w:r w:rsidR="00C51CED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การผิดนัดชำระซึ่งเกี่ยวข้องกับอุตสาหกรรม</w:t>
      </w:r>
      <w:r w:rsidR="0076123F">
        <w:rPr>
          <w:rFonts w:asciiTheme="majorBidi" w:hAnsiTheme="majorBidi" w:cstheme="majorBidi" w:hint="cs"/>
          <w:spacing w:val="-6"/>
          <w:sz w:val="30"/>
          <w:szCs w:val="30"/>
          <w:cs/>
        </w:rPr>
        <w:t>และประเทศ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ที่ลูกค้าดำเนินธุรกิจอยู่</w:t>
      </w:r>
      <w:r w:rsidRPr="003E12E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1311D62E" w14:textId="77777777" w:rsidR="00477910" w:rsidRPr="009C6068" w:rsidRDefault="00477910" w:rsidP="0047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525224" w14:textId="1ACBF530" w:rsidR="00477910" w:rsidRPr="00791B85" w:rsidRDefault="00DB72DA" w:rsidP="00D258B5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C51CED">
        <w:rPr>
          <w:rFonts w:asciiTheme="majorBidi" w:hAnsiTheme="majorBidi" w:hint="cs"/>
          <w:sz w:val="30"/>
          <w:szCs w:val="30"/>
          <w:cs/>
        </w:rPr>
        <w:t>กำหนด</w:t>
      </w:r>
      <w:r w:rsidR="00142858" w:rsidRPr="00142858">
        <w:rPr>
          <w:rFonts w:asciiTheme="majorBidi" w:hAnsiTheme="majorBidi"/>
          <w:sz w:val="30"/>
          <w:szCs w:val="30"/>
          <w:cs/>
        </w:rPr>
        <w:t>นโยบายด้านเครดิตเพื่อวิเคราะห์ความน่าเชื่อถือของลูกค้ารายใหม่แต่ละรายก่อนที่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142858" w:rsidRPr="00142858">
        <w:rPr>
          <w:rFonts w:asciiTheme="majorBidi" w:hAnsiTheme="majorBidi"/>
          <w:sz w:val="30"/>
          <w:szCs w:val="30"/>
          <w:cs/>
        </w:rPr>
        <w:t>บริษัทจะเสนอระยะเวลาและเงื่อนไข</w:t>
      </w:r>
      <w:r w:rsidR="002A4D53">
        <w:rPr>
          <w:rFonts w:asciiTheme="majorBidi" w:hAnsiTheme="majorBidi" w:hint="cs"/>
          <w:sz w:val="30"/>
          <w:szCs w:val="30"/>
          <w:cs/>
        </w:rPr>
        <w:t>ทางการค้า</w:t>
      </w:r>
      <w:r w:rsidR="00142858" w:rsidRPr="00142858">
        <w:rPr>
          <w:rFonts w:asciiTheme="majorBidi" w:hAnsiTheme="majorBidi"/>
          <w:sz w:val="30"/>
          <w:szCs w:val="30"/>
          <w:cs/>
        </w:rPr>
        <w:t xml:space="preserve"> </w:t>
      </w:r>
      <w:r w:rsidR="003F1905">
        <w:rPr>
          <w:rFonts w:asciiTheme="majorBidi" w:hAnsiTheme="majorBidi" w:hint="cs"/>
          <w:sz w:val="30"/>
          <w:szCs w:val="30"/>
          <w:cs/>
        </w:rPr>
        <w:t>กลุ่ม</w:t>
      </w:r>
      <w:r w:rsidR="00142858" w:rsidRPr="00142858">
        <w:rPr>
          <w:rFonts w:asciiTheme="majorBidi" w:hAnsiTheme="majorBidi"/>
          <w:sz w:val="30"/>
          <w:szCs w:val="30"/>
          <w:cs/>
        </w:rPr>
        <w:t>บริษัทจะทบทวนวงเงิน</w:t>
      </w:r>
      <w:r w:rsidR="00142858" w:rsidRPr="00142858">
        <w:rPr>
          <w:rFonts w:asciiTheme="majorBidi" w:hAnsiTheme="majorBidi"/>
          <w:spacing w:val="-6"/>
          <w:sz w:val="30"/>
          <w:szCs w:val="30"/>
          <w:cs/>
        </w:rPr>
        <w:t>ยอดขายจะกำหนดไว้สำหรับลูกค้าแต่ละรายและจะทบทวนอย่างสม่ำเสมอ ยอดขายที่เกินกว่า</w:t>
      </w:r>
      <w:r w:rsidR="00142858" w:rsidRPr="00142858">
        <w:rPr>
          <w:rFonts w:asciiTheme="majorBidi" w:hAnsiTheme="majorBidi"/>
          <w:sz w:val="30"/>
          <w:szCs w:val="30"/>
          <w:cs/>
        </w:rPr>
        <w:t>วงเงินดังกล่าวต้องได้รับการอนุมัติจากผู้อำนวยการฝ่ายบัญชีและการเงิน และรองกรรมการผู้จัดการ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7260818" w14:textId="77777777" w:rsidR="00477910" w:rsidRPr="009C6068" w:rsidRDefault="00477910" w:rsidP="0047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15276" w14:textId="22177FA8" w:rsidR="00477910" w:rsidRDefault="002A4D53" w:rsidP="00D258B5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77910" w:rsidRPr="00791B85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070E9" w:rsidRPr="00B070E9">
        <w:rPr>
          <w:rFonts w:asciiTheme="majorBidi" w:hAnsiTheme="majorBidi" w:cstheme="majorBidi"/>
          <w:sz w:val="30"/>
          <w:szCs w:val="30"/>
        </w:rPr>
        <w:t>30</w:t>
      </w:r>
      <w:r w:rsidR="00477910" w:rsidRPr="00791B85">
        <w:rPr>
          <w:rFonts w:asciiTheme="majorBidi" w:hAnsiTheme="majorBidi" w:cstheme="majorBidi" w:hint="cs"/>
          <w:sz w:val="30"/>
          <w:szCs w:val="30"/>
        </w:rPr>
        <w:t xml:space="preserve"> </w:t>
      </w:r>
      <w:r w:rsidR="00C70C5D">
        <w:rPr>
          <w:rFonts w:asciiTheme="majorBidi" w:hAnsiTheme="majorBidi" w:cstheme="majorBidi" w:hint="cs"/>
          <w:sz w:val="30"/>
          <w:szCs w:val="30"/>
          <w:cs/>
        </w:rPr>
        <w:t>วัน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4D53">
        <w:rPr>
          <w:rFonts w:asciiTheme="majorBidi" w:hAnsi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</w:t>
      </w:r>
      <w:r w:rsidR="00FF11E4">
        <w:rPr>
          <w:rFonts w:asciiTheme="majorBidi" w:hAnsiTheme="majorBidi"/>
          <w:sz w:val="30"/>
          <w:szCs w:val="30"/>
          <w:cs/>
        </w:rPr>
        <w:br/>
      </w:r>
      <w:r w:rsidRPr="002A4D53">
        <w:rPr>
          <w:rFonts w:asciiTheme="majorBidi" w:hAnsiTheme="majorBidi"/>
          <w:sz w:val="30"/>
          <w:szCs w:val="30"/>
          <w:cs/>
        </w:rPr>
        <w:t>อายุหนี้คงค้างนับจากวันที่ถึงกำหนดชำระสำหรับ</w:t>
      </w:r>
      <w:r w:rsidR="00FF11E4">
        <w:rPr>
          <w:rFonts w:asciiTheme="majorBidi" w:hAnsiTheme="majorBidi" w:hint="cs"/>
          <w:sz w:val="30"/>
          <w:szCs w:val="30"/>
          <w:cs/>
        </w:rPr>
        <w:t>ลูกหนี้แต่ละราย</w:t>
      </w:r>
      <w:r w:rsidRPr="002A4D53">
        <w:rPr>
          <w:rFonts w:asciiTheme="majorBidi" w:hAnsi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</w:t>
      </w:r>
      <w:r w:rsidR="00123ABD">
        <w:rPr>
          <w:rFonts w:asciiTheme="majorBidi" w:hAnsiTheme="majorBidi"/>
          <w:sz w:val="30"/>
          <w:szCs w:val="30"/>
        </w:rPr>
        <w:br/>
      </w:r>
      <w:r w:rsidRPr="002A4D53">
        <w:rPr>
          <w:rFonts w:asciiTheme="majorBidi" w:hAnsiTheme="majorBidi"/>
          <w:sz w:val="30"/>
          <w:szCs w:val="30"/>
          <w:cs/>
        </w:rPr>
        <w:t>ตลอดอายุที่คาดการณ์ไว้ของลูกหนี้</w:t>
      </w:r>
    </w:p>
    <w:p w14:paraId="28957F97" w14:textId="77777777" w:rsidR="00EA15A4" w:rsidRPr="009C6068" w:rsidRDefault="00EA15A4" w:rsidP="00001B7D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4A23D" w14:textId="416923C6" w:rsidR="00791B85" w:rsidRDefault="002A4D53" w:rsidP="002A4D53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sz w:val="30"/>
          <w:szCs w:val="30"/>
        </w:rPr>
      </w:pPr>
      <w:r w:rsidRPr="002A4D53">
        <w:rPr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="00F12E43">
        <w:rPr>
          <w:rFonts w:hint="cs"/>
          <w:sz w:val="30"/>
          <w:szCs w:val="30"/>
          <w:cs/>
        </w:rPr>
        <w:t>ประกอบงบการเงิน</w:t>
      </w:r>
      <w:r w:rsidRPr="002A4D53">
        <w:rPr>
          <w:sz w:val="30"/>
          <w:szCs w:val="30"/>
          <w:cs/>
        </w:rPr>
        <w:t>ข้อ</w:t>
      </w:r>
      <w:r w:rsidR="007A55DC">
        <w:rPr>
          <w:sz w:val="30"/>
          <w:szCs w:val="30"/>
        </w:rPr>
        <w:t xml:space="preserve"> </w:t>
      </w:r>
      <w:r w:rsidR="00814E80" w:rsidRPr="00814E80">
        <w:rPr>
          <w:rFonts w:ascii="Angsana New" w:hAnsi="Angsana New"/>
          <w:bCs/>
          <w:sz w:val="30"/>
          <w:szCs w:val="30"/>
        </w:rPr>
        <w:t>6</w:t>
      </w:r>
    </w:p>
    <w:p w14:paraId="1E63D5E2" w14:textId="3B56154E" w:rsidR="007253ED" w:rsidRDefault="007253ED" w:rsidP="00C22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288F43" w14:textId="6539191F" w:rsidR="00343AAE" w:rsidRPr="00791B85" w:rsidRDefault="00343AAE" w:rsidP="00B04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11579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sz w:val="30"/>
          <w:szCs w:val="30"/>
        </w:rPr>
        <w:t>2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210CAF2B" w14:textId="77777777" w:rsidR="00343AAE" w:rsidRPr="00E07FD9" w:rsidRDefault="00343AAE" w:rsidP="00343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8D670" w14:textId="29FE1DD7" w:rsidR="00343AAE" w:rsidRDefault="00343AAE" w:rsidP="00B04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86CE1">
        <w:rPr>
          <w:rFonts w:ascii="Angsana New" w:hAnsi="Angsana New"/>
          <w:spacing w:val="4"/>
          <w:sz w:val="30"/>
          <w:szCs w:val="30"/>
          <w:cs/>
          <w:lang w:eastAsia="x-none"/>
        </w:rPr>
        <w:t>ความเสี่ยงด้านเครดิตของ</w:t>
      </w:r>
      <w:r w:rsidR="009C6068">
        <w:rPr>
          <w:rFonts w:ascii="Angsana New" w:hAnsi="Angsana New" w:hint="cs"/>
          <w:spacing w:val="4"/>
          <w:sz w:val="30"/>
          <w:szCs w:val="30"/>
          <w:cs/>
          <w:lang w:eastAsia="x-none"/>
        </w:rPr>
        <w:t>กลุ่ม</w:t>
      </w:r>
      <w:r w:rsidRPr="00286CE1">
        <w:rPr>
          <w:rFonts w:ascii="Angsana New" w:hAnsi="Angsana New"/>
          <w:spacing w:val="4"/>
          <w:sz w:val="30"/>
          <w:szCs w:val="30"/>
          <w:cs/>
          <w:lang w:eastAsia="x-none"/>
        </w:rPr>
        <w:t>บริษัทที่เกิดจากเงินสดและรายการเทียบเท่าเงินสด</w:t>
      </w:r>
      <w:r w:rsidRPr="00286CE1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9C6068">
        <w:rPr>
          <w:rFonts w:asciiTheme="majorBidi" w:hAnsiTheme="majorBidi" w:hint="cs"/>
          <w:spacing w:val="4"/>
          <w:sz w:val="30"/>
          <w:szCs w:val="30"/>
          <w:cs/>
        </w:rPr>
        <w:t>มี</w:t>
      </w:r>
      <w:r w:rsidRPr="00343AAE">
        <w:rPr>
          <w:rFonts w:asciiTheme="majorBidi" w:hAnsi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2842D8" w:rsidRPr="002A543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2A5435">
        <w:rPr>
          <w:rFonts w:asciiTheme="majorBidi" w:hAnsiTheme="majorBidi"/>
          <w:spacing w:val="-4"/>
          <w:sz w:val="30"/>
          <w:szCs w:val="30"/>
          <w:cs/>
        </w:rPr>
        <w:t>ซึ่ง</w:t>
      </w:r>
      <w:r w:rsidR="009C6068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Pr="002A5435">
        <w:rPr>
          <w:rFonts w:asciiTheme="majorBidi" w:hAnsiTheme="majorBidi"/>
          <w:spacing w:val="-4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2E379461" w14:textId="77777777" w:rsidR="00A7722C" w:rsidRPr="00E07FD9" w:rsidRDefault="00A7722C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D99387" w14:textId="77777777" w:rsidR="00534231" w:rsidRDefault="0053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2544134C" w14:textId="54D6D55A" w:rsidR="00A7722C" w:rsidRPr="0079387C" w:rsidRDefault="00A7722C" w:rsidP="00D90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  <w:tab w:val="left" w:pos="15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6329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FF206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FF20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FF206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สภาพคล่อง</w:t>
      </w:r>
    </w:p>
    <w:p w14:paraId="3FA51E14" w14:textId="77777777" w:rsidR="00A7722C" w:rsidRPr="00E07FD9" w:rsidRDefault="00A7722C" w:rsidP="00A77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A3C7E1" w14:textId="5E708A70" w:rsidR="00534231" w:rsidRDefault="0095207D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A7722C" w:rsidRPr="00A7722C">
        <w:rPr>
          <w:rFonts w:asciiTheme="majorBidi" w:hAnsi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A7722C" w:rsidRPr="00A7722C">
        <w:rPr>
          <w:rFonts w:asciiTheme="majorBidi" w:hAnsiTheme="majorBidi"/>
          <w:sz w:val="30"/>
          <w:szCs w:val="30"/>
          <w:cs/>
        </w:rPr>
        <w:t>บริษัท และลดผลกระทบจากความผันผวน</w:t>
      </w:r>
      <w:r w:rsidR="00FE2C61">
        <w:rPr>
          <w:rFonts w:asciiTheme="majorBidi" w:hAnsiTheme="majorBidi"/>
          <w:sz w:val="30"/>
          <w:szCs w:val="30"/>
        </w:rPr>
        <w:br/>
      </w:r>
      <w:r w:rsidR="00A7722C" w:rsidRPr="00A7722C">
        <w:rPr>
          <w:rFonts w:asciiTheme="majorBidi" w:hAnsiTheme="majorBidi"/>
          <w:sz w:val="30"/>
          <w:szCs w:val="30"/>
          <w:cs/>
        </w:rPr>
        <w:t>ในกระแสเงินสด</w:t>
      </w:r>
    </w:p>
    <w:p w14:paraId="05BEAA56" w14:textId="77777777" w:rsidR="00534231" w:rsidRDefault="00534231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D2E977" w14:textId="60CDEA12" w:rsidR="00300434" w:rsidRDefault="004F5D60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207D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5207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95207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5207D" w:rsidRPr="0095207D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95207D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56998C0E" w14:textId="77777777" w:rsidR="000056C5" w:rsidRDefault="000056C5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0056C5" w:rsidRPr="00CD10EF" w14:paraId="5C21D813" w14:textId="77777777" w:rsidTr="00DF198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51719DF" w14:textId="77777777" w:rsidR="000056C5" w:rsidRPr="00CD10EF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72485640" w14:textId="523D989B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056C5" w:rsidRPr="00CD10EF" w14:paraId="7D8495DB" w14:textId="77777777" w:rsidTr="00DF198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196B3070" w14:textId="77777777" w:rsidR="000056C5" w:rsidRPr="009B67A4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2E02DE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4030D1BF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2BEB50B9" w14:textId="77777777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0056C5" w:rsidRPr="00CD10EF" w14:paraId="093AB1E8" w14:textId="77777777" w:rsidTr="00DF198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275EBCA" w14:textId="751C069D" w:rsidR="000056C5" w:rsidRPr="009B67A4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60E3A0B0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9866E4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4CB00255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75657FD" w14:textId="2DB4DC82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7A47F8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C27E4BC" w14:textId="4C41243B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217EF2DD" w14:textId="3CC12F41" w:rsidR="000056C5" w:rsidRDefault="00814E80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056C5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0056C5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37D7C9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F5E0924" w14:textId="32180A90" w:rsidR="000056C5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91A317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F2A6A3F" w14:textId="77777777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56C5" w:rsidRPr="00CD10EF" w14:paraId="388E84B2" w14:textId="77777777" w:rsidTr="00DF1988">
        <w:trPr>
          <w:tblHeader/>
        </w:trPr>
        <w:tc>
          <w:tcPr>
            <w:tcW w:w="3510" w:type="dxa"/>
            <w:shd w:val="clear" w:color="auto" w:fill="auto"/>
          </w:tcPr>
          <w:p w14:paraId="2BC7BB8B" w14:textId="77777777" w:rsidR="000056C5" w:rsidRPr="00CD10EF" w:rsidRDefault="000056C5" w:rsidP="00DF1988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72880F" w14:textId="77777777" w:rsidR="000056C5" w:rsidRPr="00E84793" w:rsidRDefault="000056C5" w:rsidP="00DF1988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4CDA62A4" w14:textId="77777777" w:rsidR="000056C5" w:rsidRPr="00CD10EF" w:rsidRDefault="000056C5" w:rsidP="00DF1988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71071A72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056C5" w:rsidRPr="00CD10EF" w14:paraId="37EA90E4" w14:textId="77777777" w:rsidTr="00DF1988">
        <w:tc>
          <w:tcPr>
            <w:tcW w:w="3510" w:type="dxa"/>
            <w:shd w:val="clear" w:color="auto" w:fill="auto"/>
          </w:tcPr>
          <w:p w14:paraId="4E856F1D" w14:textId="748A0437" w:rsidR="000056C5" w:rsidRPr="00CD10EF" w:rsidRDefault="00B070E9" w:rsidP="00DF19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70048C31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798319C6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580C960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BA38E0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B24AA6B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AA7176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DCF843F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11508E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C4C5877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6C5" w:rsidRPr="00CD10EF" w14:paraId="45C2E932" w14:textId="77777777" w:rsidTr="00DF1988">
        <w:tc>
          <w:tcPr>
            <w:tcW w:w="3510" w:type="dxa"/>
            <w:shd w:val="clear" w:color="auto" w:fill="auto"/>
          </w:tcPr>
          <w:p w14:paraId="3CC5557E" w14:textId="77777777" w:rsidR="000056C5" w:rsidRPr="00CD10EF" w:rsidRDefault="000056C5" w:rsidP="00DF19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96D945E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7BE1D2EE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165ED2C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487C70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DDAAB28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E4E888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0B9A2CB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CA7031C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E2F4050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6C5" w:rsidRPr="00CD10EF" w14:paraId="2B115CF2" w14:textId="77777777" w:rsidTr="00DF1988">
        <w:tc>
          <w:tcPr>
            <w:tcW w:w="3510" w:type="dxa"/>
            <w:shd w:val="clear" w:color="auto" w:fill="auto"/>
          </w:tcPr>
          <w:p w14:paraId="6178FC7A" w14:textId="77777777" w:rsidR="000056C5" w:rsidRPr="00543286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797AC1F0" w14:textId="7892FACA" w:rsidR="000056C5" w:rsidRPr="00CD10EF" w:rsidRDefault="00B070E9" w:rsidP="00DF198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6" w:type="dxa"/>
            <w:shd w:val="clear" w:color="auto" w:fill="auto"/>
          </w:tcPr>
          <w:p w14:paraId="756F0A6C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FEFC35A" w14:textId="1800BF0A" w:rsidR="000056C5" w:rsidRPr="00CD10EF" w:rsidRDefault="00B070E9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C261FBF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D9CCA3E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0756B5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B9641B5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63A26F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3F5B4275" w14:textId="7105A61C" w:rsidR="000056C5" w:rsidRPr="00CD10EF" w:rsidRDefault="00B070E9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0056C5" w:rsidRPr="00CD10EF" w14:paraId="3093E4E7" w14:textId="77777777" w:rsidTr="00DF1988">
        <w:tc>
          <w:tcPr>
            <w:tcW w:w="3510" w:type="dxa"/>
            <w:shd w:val="clear" w:color="auto" w:fill="auto"/>
          </w:tcPr>
          <w:p w14:paraId="54276C9B" w14:textId="77777777" w:rsidR="000056C5" w:rsidRPr="00CD10EF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77E5519" w14:textId="3E8ACB58" w:rsidR="000056C5" w:rsidRPr="00CD10EF" w:rsidRDefault="00B070E9" w:rsidP="00DF198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056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6" w:type="dxa"/>
            <w:shd w:val="clear" w:color="auto" w:fill="auto"/>
          </w:tcPr>
          <w:p w14:paraId="14934AF2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1AED57E" w14:textId="0C00E47A" w:rsidR="000056C5" w:rsidRPr="00CD10EF" w:rsidRDefault="00B070E9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056C5" w:rsidRPr="00985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B4129B9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DEA8E39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5F0FC0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BEC1A16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B16F97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112FD7F" w14:textId="6A8FA418" w:rsidR="000056C5" w:rsidRPr="00CD10EF" w:rsidRDefault="00B070E9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056C5" w:rsidRPr="00985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0056C5" w:rsidRPr="00CD10EF" w14:paraId="2BF9BF01" w14:textId="77777777" w:rsidTr="00DF1988">
        <w:tc>
          <w:tcPr>
            <w:tcW w:w="3510" w:type="dxa"/>
            <w:shd w:val="clear" w:color="auto" w:fill="auto"/>
          </w:tcPr>
          <w:p w14:paraId="34C13DBF" w14:textId="77777777" w:rsidR="000056C5" w:rsidRPr="00CD10EF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746A9B54" w14:textId="4DCF8ABF" w:rsidR="000056C5" w:rsidRPr="00CD10EF" w:rsidRDefault="00814E80" w:rsidP="00DF198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6" w:type="dxa"/>
            <w:shd w:val="clear" w:color="auto" w:fill="auto"/>
          </w:tcPr>
          <w:p w14:paraId="38D5E8A4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14AB0A0" w14:textId="6B27ECC1" w:rsidR="000056C5" w:rsidRPr="00CD10EF" w:rsidRDefault="00814E80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0056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966A3D2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1A783E2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7B5D36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1B3DC8D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20D17B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21147BC" w14:textId="5DB72DCC" w:rsidR="000056C5" w:rsidRPr="00CD10EF" w:rsidRDefault="00814E80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0056C5" w:rsidRPr="00985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0056C5" w:rsidRPr="00CD10EF" w14:paraId="5AEC17A1" w14:textId="77777777" w:rsidTr="00DF1988">
        <w:tc>
          <w:tcPr>
            <w:tcW w:w="3510" w:type="dxa"/>
            <w:shd w:val="clear" w:color="auto" w:fill="auto"/>
          </w:tcPr>
          <w:p w14:paraId="27215CAF" w14:textId="77777777" w:rsidR="000056C5" w:rsidRPr="00165D7C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B02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45ED7ED0" w14:textId="64288FAD" w:rsidR="000056C5" w:rsidRPr="00165D7C" w:rsidRDefault="00B070E9" w:rsidP="00DF198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6" w:type="dxa"/>
            <w:shd w:val="clear" w:color="auto" w:fill="auto"/>
          </w:tcPr>
          <w:p w14:paraId="4326D837" w14:textId="77777777" w:rsidR="000056C5" w:rsidRPr="00165D7C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44189FA" w14:textId="335C040D" w:rsidR="000056C5" w:rsidRPr="00165D7C" w:rsidRDefault="00B070E9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157070D" w14:textId="77777777" w:rsidR="000056C5" w:rsidRPr="00165D7C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2B63F49" w14:textId="77777777" w:rsidR="000056C5" w:rsidRPr="00165D7C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65D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A6AAE3" w14:textId="77777777" w:rsidR="000056C5" w:rsidRPr="00165D7C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8F6985C" w14:textId="77777777" w:rsidR="000056C5" w:rsidRPr="00165D7C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65D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3FEFB8" w14:textId="77777777" w:rsidR="000056C5" w:rsidRPr="00165D7C" w:rsidRDefault="000056C5" w:rsidP="00DF1988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ADC27B5" w14:textId="067BDBCC" w:rsidR="000056C5" w:rsidRPr="00165D7C" w:rsidRDefault="00B070E9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0056C5" w:rsidRPr="00CD10EF" w14:paraId="2181CF16" w14:textId="77777777" w:rsidTr="00DF1988">
        <w:tc>
          <w:tcPr>
            <w:tcW w:w="3510" w:type="dxa"/>
            <w:shd w:val="clear" w:color="auto" w:fill="auto"/>
          </w:tcPr>
          <w:p w14:paraId="2E536344" w14:textId="77777777" w:rsidR="000056C5" w:rsidRPr="00CD10EF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5013F122" w14:textId="3E179367" w:rsidR="000056C5" w:rsidRPr="00CD10EF" w:rsidRDefault="00B070E9" w:rsidP="00DF198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6" w:type="dxa"/>
            <w:shd w:val="clear" w:color="auto" w:fill="auto"/>
          </w:tcPr>
          <w:p w14:paraId="28167F7E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225CBF6" w14:textId="5252E96A" w:rsidR="000056C5" w:rsidRPr="00CD10EF" w:rsidRDefault="00B070E9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F0E3EE8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090405E" w14:textId="553AB6D1" w:rsidR="000056C5" w:rsidRPr="00CD10EF" w:rsidRDefault="00B070E9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9025142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8F4152A" w14:textId="471E7E71" w:rsidR="000056C5" w:rsidRPr="00CD10EF" w:rsidRDefault="00814E80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6DCAAFA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A97ED92" w14:textId="69007FF5" w:rsidR="000056C5" w:rsidRPr="00CD10EF" w:rsidRDefault="00B070E9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0056C5" w:rsidRPr="00CD10EF" w14:paraId="1DC7C191" w14:textId="77777777" w:rsidTr="00DF1988">
        <w:tc>
          <w:tcPr>
            <w:tcW w:w="3510" w:type="dxa"/>
            <w:shd w:val="clear" w:color="auto" w:fill="auto"/>
          </w:tcPr>
          <w:p w14:paraId="0BF238B1" w14:textId="77777777" w:rsidR="000056C5" w:rsidRPr="00A53741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58C88" w14:textId="7AB8A291" w:rsidR="000056C5" w:rsidRPr="00CD10EF" w:rsidRDefault="00814E80" w:rsidP="00DF198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186" w:type="dxa"/>
            <w:shd w:val="clear" w:color="auto" w:fill="auto"/>
          </w:tcPr>
          <w:p w14:paraId="469D1A04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3FBF8C7" w14:textId="28973ADD" w:rsidR="000056C5" w:rsidRPr="00CD10EF" w:rsidRDefault="00814E80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44839E4B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85C7F56" w14:textId="0BC8768D" w:rsidR="000056C5" w:rsidRPr="00CD10EF" w:rsidRDefault="00814E80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F8DC2C8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C7669DE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C8431D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EC384BB" w14:textId="43C94728" w:rsidR="000056C5" w:rsidRPr="00CD10EF" w:rsidRDefault="00B070E9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0056C5" w:rsidRPr="00CD10EF" w14:paraId="6D427DCB" w14:textId="77777777" w:rsidTr="00DF1988">
        <w:tc>
          <w:tcPr>
            <w:tcW w:w="3510" w:type="dxa"/>
            <w:shd w:val="clear" w:color="auto" w:fill="auto"/>
          </w:tcPr>
          <w:p w14:paraId="1359A408" w14:textId="77777777" w:rsidR="000056C5" w:rsidRPr="00CD10EF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67DE7" w14:textId="574A5C99" w:rsidR="000056C5" w:rsidRPr="00CD10EF" w:rsidRDefault="00814E80" w:rsidP="00DF198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186" w:type="dxa"/>
            <w:shd w:val="clear" w:color="auto" w:fill="auto"/>
          </w:tcPr>
          <w:p w14:paraId="3B48ED32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06EC1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65C8EB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57D99AF0" w14:textId="59D7C933" w:rsidR="000056C5" w:rsidRPr="00CD10EF" w:rsidRDefault="00814E80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056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180" w:type="dxa"/>
            <w:shd w:val="clear" w:color="auto" w:fill="auto"/>
          </w:tcPr>
          <w:p w14:paraId="5219D289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EBA72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3377BD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4E855CB5" w14:textId="4D6E7AAE" w:rsidR="000056C5" w:rsidRPr="00CD10EF" w:rsidRDefault="00814E80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056C5" w:rsidRPr="00B505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</w:tr>
      <w:tr w:rsidR="000056C5" w:rsidRPr="00CD10EF" w14:paraId="02A4DA2B" w14:textId="77777777" w:rsidTr="00DF1988">
        <w:tc>
          <w:tcPr>
            <w:tcW w:w="3510" w:type="dxa"/>
            <w:shd w:val="clear" w:color="auto" w:fill="auto"/>
          </w:tcPr>
          <w:p w14:paraId="2AE0C01F" w14:textId="77777777" w:rsidR="000056C5" w:rsidRPr="00CD10EF" w:rsidRDefault="000056C5" w:rsidP="00DF198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723FB" w14:textId="166B7316" w:rsidR="000056C5" w:rsidRPr="003B02D6" w:rsidRDefault="00B070E9" w:rsidP="00DF198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342</w:t>
            </w:r>
            <w:r w:rsidR="000056C5" w:rsidRPr="003B0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8F3F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6" w:type="dxa"/>
            <w:shd w:val="clear" w:color="auto" w:fill="auto"/>
          </w:tcPr>
          <w:p w14:paraId="5D6C08EF" w14:textId="77777777" w:rsidR="000056C5" w:rsidRPr="003B02D6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F8DDF" w14:textId="4E0F10F4" w:rsidR="000056C5" w:rsidRPr="003B02D6" w:rsidRDefault="00B070E9" w:rsidP="00DF198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664A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8125DB5" w14:textId="77777777" w:rsidR="000056C5" w:rsidRPr="00B9597B" w:rsidRDefault="000056C5" w:rsidP="00DF198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1BD5A" w14:textId="2A2D5576" w:rsidR="000056C5" w:rsidRPr="003B02D6" w:rsidRDefault="00B070E9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121</w:t>
            </w:r>
            <w:r w:rsidR="000056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767</w:t>
            </w:r>
          </w:p>
        </w:tc>
        <w:tc>
          <w:tcPr>
            <w:tcW w:w="180" w:type="dxa"/>
            <w:shd w:val="clear" w:color="auto" w:fill="auto"/>
          </w:tcPr>
          <w:p w14:paraId="6EE9DBF1" w14:textId="77777777" w:rsidR="000056C5" w:rsidRPr="003B02D6" w:rsidRDefault="000056C5" w:rsidP="00DF198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799E0" w14:textId="51CA2732" w:rsidR="000056C5" w:rsidRPr="003B02D6" w:rsidRDefault="00814E80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056C5" w:rsidRPr="003B0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4C6DA73" w14:textId="77777777" w:rsidR="000056C5" w:rsidRPr="00B9597B" w:rsidRDefault="000056C5" w:rsidP="00DF198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750D5" w14:textId="41A8D7F2" w:rsidR="000056C5" w:rsidRPr="00B9597B" w:rsidRDefault="00B070E9" w:rsidP="00DF198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343</w:t>
            </w:r>
            <w:r w:rsidR="00664A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411</w:t>
            </w:r>
          </w:p>
        </w:tc>
      </w:tr>
    </w:tbl>
    <w:p w14:paraId="251C989A" w14:textId="77777777" w:rsidR="000056C5" w:rsidRPr="0095207D" w:rsidRDefault="000056C5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3289C" w14:textId="01FF2B32" w:rsidR="004F5D60" w:rsidRDefault="004F5D6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E81B6B" w:rsidRPr="00CD10EF" w14:paraId="28C10188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633D632" w14:textId="77777777" w:rsidR="00E81B6B" w:rsidRPr="00CD10EF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6DAD346C" w14:textId="297CAA22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1B6B" w:rsidRPr="00CD10EF" w14:paraId="7108BD0D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F648046" w14:textId="77777777" w:rsidR="00E81B6B" w:rsidRPr="009B67A4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99A3F2" w14:textId="77777777" w:rsidR="00E81B6B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2A333C5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0A9E2BF3" w14:textId="77777777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E81B6B" w:rsidRPr="00CD10EF" w14:paraId="39DB9526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77498944" w14:textId="3B6123B6" w:rsidR="00E81B6B" w:rsidRPr="009B67A4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B23E51F" w14:textId="77777777" w:rsidR="00E81B6B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19B400" w14:textId="77777777" w:rsidR="00E81B6B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741B206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FB6859A" w14:textId="616CBFDC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3046BA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F1628FB" w14:textId="14CBD9E1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702F1619" w14:textId="6460F6B6" w:rsidR="00E81B6B" w:rsidRDefault="00814E80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81B6B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81B6B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FB305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D339D0F" w14:textId="627BF3DB" w:rsidR="00E81B6B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1D24E9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91DDE07" w14:textId="77777777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81B6B" w:rsidRPr="00CD10EF" w14:paraId="0C0D77CA" w14:textId="77777777" w:rsidTr="00063B2E">
        <w:trPr>
          <w:tblHeader/>
        </w:trPr>
        <w:tc>
          <w:tcPr>
            <w:tcW w:w="3510" w:type="dxa"/>
            <w:shd w:val="clear" w:color="auto" w:fill="auto"/>
          </w:tcPr>
          <w:p w14:paraId="37F5AE25" w14:textId="77777777" w:rsidR="00E81B6B" w:rsidRPr="00CD10EF" w:rsidRDefault="00E81B6B" w:rsidP="00063B2E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268506" w14:textId="77777777" w:rsidR="00E81B6B" w:rsidRPr="00E84793" w:rsidRDefault="00E81B6B" w:rsidP="00063B2E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4BCA313D" w14:textId="77777777" w:rsidR="00E81B6B" w:rsidRPr="00CD10EF" w:rsidRDefault="00E81B6B" w:rsidP="00063B2E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26CFC6E1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81B6B" w:rsidRPr="00CD10EF" w14:paraId="712EDC8A" w14:textId="77777777" w:rsidTr="00063B2E">
        <w:tc>
          <w:tcPr>
            <w:tcW w:w="3510" w:type="dxa"/>
            <w:shd w:val="clear" w:color="auto" w:fill="auto"/>
          </w:tcPr>
          <w:p w14:paraId="7BB92FE2" w14:textId="61F768AA" w:rsidR="00E81B6B" w:rsidRPr="00CD10EF" w:rsidRDefault="00B070E9" w:rsidP="00063B2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0A6EF77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5E17C47A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0D96405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DEFCA4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B8EFDD7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ACE7EB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F49C870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9B2EA8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8599ED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B6B" w:rsidRPr="00CD10EF" w14:paraId="67988AAE" w14:textId="77777777" w:rsidTr="00063B2E">
        <w:tc>
          <w:tcPr>
            <w:tcW w:w="3510" w:type="dxa"/>
            <w:shd w:val="clear" w:color="auto" w:fill="auto"/>
          </w:tcPr>
          <w:p w14:paraId="2DCF9CCF" w14:textId="77777777" w:rsidR="00E81B6B" w:rsidRPr="00CD10EF" w:rsidRDefault="00E81B6B" w:rsidP="00063B2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10BF82A6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1E03DECB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586C5F9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65AC15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D879E89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D9BFD0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AA08ACB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F96DBC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7AF36C8E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B6B" w:rsidRPr="00CD10EF" w14:paraId="6758CFBD" w14:textId="77777777" w:rsidTr="00063B2E">
        <w:tc>
          <w:tcPr>
            <w:tcW w:w="3510" w:type="dxa"/>
            <w:shd w:val="clear" w:color="auto" w:fill="auto"/>
          </w:tcPr>
          <w:p w14:paraId="620D223B" w14:textId="77777777" w:rsidR="00E81B6B" w:rsidRPr="00543286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2CE7164A" w14:textId="574761C4" w:rsidR="00E81B6B" w:rsidRPr="00CD10EF" w:rsidRDefault="00B070E9" w:rsidP="00063B2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6" w:type="dxa"/>
            <w:shd w:val="clear" w:color="auto" w:fill="auto"/>
          </w:tcPr>
          <w:p w14:paraId="384EDB17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437E2C3" w14:textId="56BCD315" w:rsidR="00E81B6B" w:rsidRPr="00CD10EF" w:rsidRDefault="00B070E9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F0331C6" w14:textId="77777777" w:rsidR="00E81B6B" w:rsidRPr="00CD10EF" w:rsidRDefault="00E81B6B" w:rsidP="00063B2E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8995817" w14:textId="7628A0B1" w:rsidR="00E81B6B" w:rsidRPr="00CD10EF" w:rsidRDefault="00165D7C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D5380F" w14:textId="77777777" w:rsidR="00E81B6B" w:rsidRPr="00CD10EF" w:rsidRDefault="00E81B6B" w:rsidP="00063B2E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7D458CA" w14:textId="0FA98C22" w:rsidR="00E81B6B" w:rsidRPr="00CD10EF" w:rsidRDefault="00165D7C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5EFFD8" w14:textId="77777777" w:rsidR="00E81B6B" w:rsidRPr="00CD10EF" w:rsidRDefault="00E81B6B" w:rsidP="00063B2E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7F89DFBA" w14:textId="3DE565DF" w:rsidR="00E81B6B" w:rsidRPr="00CD10EF" w:rsidRDefault="00B070E9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E81B6B" w:rsidRPr="00CD10EF" w14:paraId="5E0C30A9" w14:textId="77777777" w:rsidTr="00063B2E">
        <w:tc>
          <w:tcPr>
            <w:tcW w:w="3510" w:type="dxa"/>
            <w:shd w:val="clear" w:color="auto" w:fill="auto"/>
          </w:tcPr>
          <w:p w14:paraId="55267886" w14:textId="77777777" w:rsidR="00E81B6B" w:rsidRPr="00CD10EF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FEA97FA" w14:textId="27F648F5" w:rsidR="00E81B6B" w:rsidRPr="00CD10EF" w:rsidRDefault="00B070E9" w:rsidP="00063B2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857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6" w:type="dxa"/>
            <w:shd w:val="clear" w:color="auto" w:fill="auto"/>
          </w:tcPr>
          <w:p w14:paraId="25D52FDB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E99BCD2" w14:textId="3792F757" w:rsidR="00E81B6B" w:rsidRPr="00CD10EF" w:rsidRDefault="00B070E9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85798" w:rsidRPr="00985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AEDC371" w14:textId="77777777" w:rsidR="00E81B6B" w:rsidRPr="00CD10EF" w:rsidRDefault="00E81B6B" w:rsidP="00063B2E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E6FA955" w14:textId="7B3BB476" w:rsidR="00E81B6B" w:rsidRPr="00CD10EF" w:rsidRDefault="00165D7C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BFEF47" w14:textId="77777777" w:rsidR="00E81B6B" w:rsidRPr="00CD10EF" w:rsidRDefault="00E81B6B" w:rsidP="00063B2E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A4B68FC" w14:textId="3C87098E" w:rsidR="00E81B6B" w:rsidRPr="00CD10EF" w:rsidRDefault="00165D7C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75E7E" w14:textId="77777777" w:rsidR="00E81B6B" w:rsidRPr="00CD10EF" w:rsidRDefault="00E81B6B" w:rsidP="00063B2E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7C0E48A" w14:textId="1DDE3195" w:rsidR="00E81B6B" w:rsidRPr="00CD10EF" w:rsidRDefault="00B070E9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85798" w:rsidRPr="00985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E81B6B" w:rsidRPr="00CD10EF" w14:paraId="3937EFF5" w14:textId="77777777" w:rsidTr="00063B2E">
        <w:tc>
          <w:tcPr>
            <w:tcW w:w="3510" w:type="dxa"/>
            <w:shd w:val="clear" w:color="auto" w:fill="auto"/>
          </w:tcPr>
          <w:p w14:paraId="14B3BBE2" w14:textId="77777777" w:rsidR="00E81B6B" w:rsidRPr="00CD10EF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E3B8393" w14:textId="27968B52" w:rsidR="00E81B6B" w:rsidRPr="00CD10EF" w:rsidRDefault="00814E80" w:rsidP="00063B2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B505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6" w:type="dxa"/>
            <w:shd w:val="clear" w:color="auto" w:fill="auto"/>
          </w:tcPr>
          <w:p w14:paraId="5C337A43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DE650B4" w14:textId="1876C3C6" w:rsidR="00E81B6B" w:rsidRPr="00CD10EF" w:rsidRDefault="00814E80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985798" w:rsidRPr="00985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7B2E69A" w14:textId="77777777" w:rsidR="00E81B6B" w:rsidRPr="00CD10EF" w:rsidRDefault="00E81B6B" w:rsidP="00063B2E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5457A49" w14:textId="39DC4C24" w:rsidR="00E81B6B" w:rsidRPr="00CD10EF" w:rsidRDefault="00165D7C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712247" w14:textId="77777777" w:rsidR="00E81B6B" w:rsidRPr="00CD10EF" w:rsidRDefault="00E81B6B" w:rsidP="00063B2E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03CDCE1" w14:textId="5361E22F" w:rsidR="00E81B6B" w:rsidRPr="00CD10EF" w:rsidRDefault="00165D7C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F26A78" w14:textId="77777777" w:rsidR="00E81B6B" w:rsidRPr="00CD10EF" w:rsidRDefault="00E81B6B" w:rsidP="00063B2E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3EB696A" w14:textId="24D9798F" w:rsidR="00E81B6B" w:rsidRPr="00CD10EF" w:rsidRDefault="00814E80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985798" w:rsidRPr="00985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E81B6B" w:rsidRPr="00CD10EF" w14:paraId="4EDA2115" w14:textId="77777777" w:rsidTr="00063B2E">
        <w:tc>
          <w:tcPr>
            <w:tcW w:w="3510" w:type="dxa"/>
            <w:shd w:val="clear" w:color="auto" w:fill="auto"/>
          </w:tcPr>
          <w:p w14:paraId="31FD6BC9" w14:textId="77777777" w:rsidR="00E81B6B" w:rsidRPr="00165D7C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B02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621CD96E" w14:textId="7A928FAD" w:rsidR="00E81B6B" w:rsidRPr="00165D7C" w:rsidRDefault="00B070E9" w:rsidP="00063B2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B02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6" w:type="dxa"/>
            <w:shd w:val="clear" w:color="auto" w:fill="auto"/>
          </w:tcPr>
          <w:p w14:paraId="07CE41E2" w14:textId="77777777" w:rsidR="00E81B6B" w:rsidRPr="00165D7C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EC22451" w14:textId="1C84CE2C" w:rsidR="00E81B6B" w:rsidRPr="00165D7C" w:rsidRDefault="00B070E9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B02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8F7E728" w14:textId="77777777" w:rsidR="00E81B6B" w:rsidRPr="00165D7C" w:rsidRDefault="00E81B6B" w:rsidP="00063B2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96BB80E" w14:textId="57369094" w:rsidR="00E81B6B" w:rsidRPr="00165D7C" w:rsidRDefault="00165D7C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65D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80D8B6" w14:textId="77777777" w:rsidR="00E81B6B" w:rsidRPr="00165D7C" w:rsidRDefault="00E81B6B" w:rsidP="00063B2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E069FF9" w14:textId="63555069" w:rsidR="00E81B6B" w:rsidRPr="00165D7C" w:rsidRDefault="00165D7C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65D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33F5D7" w14:textId="77777777" w:rsidR="00E81B6B" w:rsidRPr="00165D7C" w:rsidRDefault="00E81B6B" w:rsidP="00063B2E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76AFF8A" w14:textId="6065956E" w:rsidR="00E81B6B" w:rsidRPr="00165D7C" w:rsidRDefault="00B070E9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B02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E81B6B" w:rsidRPr="00CD10EF" w14:paraId="28670676" w14:textId="77777777" w:rsidTr="00063B2E">
        <w:tc>
          <w:tcPr>
            <w:tcW w:w="3510" w:type="dxa"/>
            <w:shd w:val="clear" w:color="auto" w:fill="auto"/>
          </w:tcPr>
          <w:p w14:paraId="2133F534" w14:textId="77777777" w:rsidR="00E81B6B" w:rsidRPr="00CD10EF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615285CF" w14:textId="4C195E49" w:rsidR="00E81B6B" w:rsidRPr="00CD10EF" w:rsidRDefault="00B070E9" w:rsidP="00063B2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65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6" w:type="dxa"/>
            <w:shd w:val="clear" w:color="auto" w:fill="auto"/>
          </w:tcPr>
          <w:p w14:paraId="35E43FB3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06C8647" w14:textId="7F62778B" w:rsidR="00E81B6B" w:rsidRPr="00CD10EF" w:rsidRDefault="00B070E9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65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E6819E0" w14:textId="77777777" w:rsidR="00E81B6B" w:rsidRPr="00CD10EF" w:rsidRDefault="00E81B6B" w:rsidP="00063B2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AB5762C" w14:textId="2AC3F62B" w:rsidR="00E81B6B" w:rsidRPr="00CD10EF" w:rsidRDefault="00B070E9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65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E8360FB" w14:textId="77777777" w:rsidR="00E81B6B" w:rsidRPr="00CD10EF" w:rsidRDefault="00E81B6B" w:rsidP="00063B2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12C65B6" w14:textId="1A5E1AE1" w:rsidR="00E81B6B" w:rsidRPr="00CD10EF" w:rsidRDefault="00814E80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65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F46B981" w14:textId="77777777" w:rsidR="00E81B6B" w:rsidRPr="00CD10EF" w:rsidRDefault="00E81B6B" w:rsidP="00063B2E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7476128" w14:textId="7A25826E" w:rsidR="00E81B6B" w:rsidRPr="00CD10EF" w:rsidRDefault="00B070E9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65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E81B6B" w:rsidRPr="00CD10EF" w14:paraId="30ACFF19" w14:textId="77777777" w:rsidTr="00063B2E">
        <w:tc>
          <w:tcPr>
            <w:tcW w:w="3510" w:type="dxa"/>
            <w:shd w:val="clear" w:color="auto" w:fill="auto"/>
          </w:tcPr>
          <w:p w14:paraId="136FA8EC" w14:textId="77777777" w:rsidR="00E81B6B" w:rsidRPr="00A53741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02739" w14:textId="181FBEAE" w:rsidR="00E81B6B" w:rsidRPr="00CD10EF" w:rsidRDefault="00814E80" w:rsidP="00063B2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505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186" w:type="dxa"/>
            <w:shd w:val="clear" w:color="auto" w:fill="auto"/>
          </w:tcPr>
          <w:p w14:paraId="29DD861B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26E8FD4" w14:textId="5FB5E0DC" w:rsidR="00E81B6B" w:rsidRPr="00CD10EF" w:rsidRDefault="00814E80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65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56907F92" w14:textId="77777777" w:rsidR="00E81B6B" w:rsidRPr="00CD10EF" w:rsidRDefault="00E81B6B" w:rsidP="00063B2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07AEFCA" w14:textId="24179388" w:rsidR="00E81B6B" w:rsidRPr="00CD10EF" w:rsidRDefault="00814E80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65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74DD381" w14:textId="77777777" w:rsidR="00E81B6B" w:rsidRPr="00CD10EF" w:rsidRDefault="00E81B6B" w:rsidP="00063B2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FB7BB67" w14:textId="494BD0FF" w:rsidR="00E81B6B" w:rsidRPr="00CD10EF" w:rsidRDefault="00165D7C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9D44F5" w14:textId="77777777" w:rsidR="00E81B6B" w:rsidRPr="00CD10EF" w:rsidRDefault="00E81B6B" w:rsidP="00063B2E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A6B47C3" w14:textId="1B2904E5" w:rsidR="00E81B6B" w:rsidRPr="00CD10EF" w:rsidRDefault="00B070E9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65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E81B6B" w:rsidRPr="00CD10EF" w14:paraId="5E95791B" w14:textId="77777777" w:rsidTr="00063B2E">
        <w:tc>
          <w:tcPr>
            <w:tcW w:w="3510" w:type="dxa"/>
            <w:shd w:val="clear" w:color="auto" w:fill="auto"/>
          </w:tcPr>
          <w:p w14:paraId="77C33433" w14:textId="77777777" w:rsidR="00E81B6B" w:rsidRPr="00CD10EF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68BBB" w14:textId="7D9D4373" w:rsidR="00E81B6B" w:rsidRPr="00CD10EF" w:rsidRDefault="00814E80" w:rsidP="00063B2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505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186" w:type="dxa"/>
            <w:shd w:val="clear" w:color="auto" w:fill="auto"/>
          </w:tcPr>
          <w:p w14:paraId="741B3A81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06232" w14:textId="4A8C2998" w:rsidR="00E81B6B" w:rsidRPr="00CD10EF" w:rsidRDefault="00B03113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E3F167" w14:textId="77777777" w:rsidR="00E81B6B" w:rsidRPr="00CD10EF" w:rsidRDefault="00E81B6B" w:rsidP="00063B2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5B0E312" w14:textId="26EF5AD1" w:rsidR="00E81B6B" w:rsidRPr="00CD10EF" w:rsidRDefault="00814E80" w:rsidP="00485B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031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180" w:type="dxa"/>
            <w:shd w:val="clear" w:color="auto" w:fill="auto"/>
          </w:tcPr>
          <w:p w14:paraId="0E03FD89" w14:textId="77777777" w:rsidR="00E81B6B" w:rsidRPr="00CD10EF" w:rsidRDefault="00E81B6B" w:rsidP="00063B2E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3BFF" w14:textId="64AFBEC5" w:rsidR="00E81B6B" w:rsidRPr="00CD10EF" w:rsidRDefault="00165D7C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648D91" w14:textId="77777777" w:rsidR="00E81B6B" w:rsidRPr="00CD10EF" w:rsidRDefault="00E81B6B" w:rsidP="00063B2E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1297A4AF" w14:textId="72068744" w:rsidR="00E81B6B" w:rsidRPr="00CD10EF" w:rsidRDefault="00814E80" w:rsidP="00063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50528" w:rsidRPr="00B505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</w:tr>
      <w:tr w:rsidR="00E81B6B" w:rsidRPr="00CD10EF" w14:paraId="60E5759A" w14:textId="77777777" w:rsidTr="00063B2E">
        <w:tc>
          <w:tcPr>
            <w:tcW w:w="3510" w:type="dxa"/>
            <w:shd w:val="clear" w:color="auto" w:fill="auto"/>
          </w:tcPr>
          <w:p w14:paraId="2753EF1B" w14:textId="77777777" w:rsidR="00E81B6B" w:rsidRPr="00CD10EF" w:rsidRDefault="00E81B6B" w:rsidP="00063B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8A0AB" w14:textId="58B92132" w:rsidR="00E81B6B" w:rsidRPr="003B02D6" w:rsidRDefault="00B070E9" w:rsidP="00063B2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342</w:t>
            </w:r>
            <w:r w:rsidR="00165D7C" w:rsidRPr="003B0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86" w:type="dxa"/>
            <w:shd w:val="clear" w:color="auto" w:fill="auto"/>
          </w:tcPr>
          <w:p w14:paraId="1808B35D" w14:textId="77777777" w:rsidR="00E81B6B" w:rsidRPr="003B02D6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5B833" w14:textId="6B7B2191" w:rsidR="00E81B6B" w:rsidRPr="003B02D6" w:rsidRDefault="00B070E9" w:rsidP="00063B2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B031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004</w:t>
            </w:r>
          </w:p>
        </w:tc>
        <w:tc>
          <w:tcPr>
            <w:tcW w:w="180" w:type="dxa"/>
            <w:shd w:val="clear" w:color="auto" w:fill="auto"/>
          </w:tcPr>
          <w:p w14:paraId="420845F5" w14:textId="77777777" w:rsidR="00E81B6B" w:rsidRPr="00B9597B" w:rsidRDefault="00E81B6B" w:rsidP="00063B2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0A224" w14:textId="47E28399" w:rsidR="00E81B6B" w:rsidRPr="003B02D6" w:rsidRDefault="00B070E9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121</w:t>
            </w:r>
            <w:r w:rsidR="00B031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767</w:t>
            </w:r>
          </w:p>
        </w:tc>
        <w:tc>
          <w:tcPr>
            <w:tcW w:w="180" w:type="dxa"/>
            <w:shd w:val="clear" w:color="auto" w:fill="auto"/>
          </w:tcPr>
          <w:p w14:paraId="46092CA0" w14:textId="77777777" w:rsidR="00E81B6B" w:rsidRPr="003B02D6" w:rsidRDefault="00E81B6B" w:rsidP="00063B2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1BF07" w14:textId="21BF465E" w:rsidR="00E81B6B" w:rsidRPr="003B02D6" w:rsidRDefault="00814E80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165D7C" w:rsidRPr="003B0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30A65A2" w14:textId="77777777" w:rsidR="00E81B6B" w:rsidRPr="00B9597B" w:rsidRDefault="00E81B6B" w:rsidP="00063B2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9B585" w14:textId="08E4FF51" w:rsidR="00E81B6B" w:rsidRPr="00B9597B" w:rsidRDefault="00B070E9" w:rsidP="00063B2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342</w:t>
            </w:r>
            <w:r w:rsidR="00165D7C" w:rsidRPr="003B0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898</w:t>
            </w:r>
          </w:p>
        </w:tc>
      </w:tr>
    </w:tbl>
    <w:p w14:paraId="1F2293DF" w14:textId="69E11415" w:rsidR="00940C9D" w:rsidRPr="00A91FB4" w:rsidRDefault="00940C9D" w:rsidP="0094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936687" w:rsidRPr="00CD10EF" w14:paraId="2938C70F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35EE2D3" w14:textId="3C4DFE02" w:rsidR="00936687" w:rsidRPr="00CD10EF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1F6CBA6E" w14:textId="2EF1B0B6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A068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36687" w:rsidRPr="00CD10EF" w14:paraId="575D3B84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A61E16E" w14:textId="77777777" w:rsidR="00936687" w:rsidRPr="009B67A4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11F461" w14:textId="77777777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13D908A7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5A38FD60" w14:textId="7424B8DA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936687" w:rsidRPr="00CD10EF" w14:paraId="550D1336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FA7F251" w14:textId="58CA13F1" w:rsidR="00936687" w:rsidRPr="009B67A4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DB0BA49" w14:textId="77777777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07FBDF" w14:textId="1FE74762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625669F5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82BD4F1" w14:textId="5BFBC7DB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94DB79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94C2BB9" w14:textId="58BA75AE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4DB47418" w14:textId="3168D647" w:rsidR="00936687" w:rsidRDefault="00814E80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36687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36687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D68CF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7EACE2D" w14:textId="4A4D2A3D" w:rsidR="00936687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F46425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BB2CA71" w14:textId="410ED860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36687" w:rsidRPr="00CD10EF" w14:paraId="587D5BF9" w14:textId="77777777" w:rsidTr="00063B2E">
        <w:trPr>
          <w:tblHeader/>
        </w:trPr>
        <w:tc>
          <w:tcPr>
            <w:tcW w:w="3510" w:type="dxa"/>
            <w:shd w:val="clear" w:color="auto" w:fill="auto"/>
          </w:tcPr>
          <w:p w14:paraId="02394DAA" w14:textId="77777777" w:rsidR="00936687" w:rsidRPr="00CD10EF" w:rsidRDefault="00936687" w:rsidP="0093668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65239C" w14:textId="5F71A773" w:rsidR="00936687" w:rsidRPr="00E84793" w:rsidRDefault="00936687" w:rsidP="00936687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22140200" w14:textId="77777777" w:rsidR="00936687" w:rsidRPr="00CD10EF" w:rsidRDefault="00936687" w:rsidP="0093668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749D7ACF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36687" w:rsidRPr="00CD10EF" w14:paraId="48F1D54A" w14:textId="77777777" w:rsidTr="00063B2E">
        <w:tc>
          <w:tcPr>
            <w:tcW w:w="3510" w:type="dxa"/>
            <w:shd w:val="clear" w:color="auto" w:fill="auto"/>
          </w:tcPr>
          <w:p w14:paraId="77890AB9" w14:textId="56CBF6A4" w:rsidR="00936687" w:rsidRPr="00CD10EF" w:rsidRDefault="00B070E9" w:rsidP="0093668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5F6D562A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008F65F3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846C2D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AD8859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554A64C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7C7952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146EBBF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CED7A0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232FBC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687" w:rsidRPr="00CD10EF" w14:paraId="671DF026" w14:textId="77777777" w:rsidTr="00063B2E">
        <w:tc>
          <w:tcPr>
            <w:tcW w:w="3510" w:type="dxa"/>
            <w:shd w:val="clear" w:color="auto" w:fill="auto"/>
          </w:tcPr>
          <w:p w14:paraId="7FCD4954" w14:textId="38E7F108" w:rsidR="00936687" w:rsidRPr="00CD10EF" w:rsidRDefault="00936687" w:rsidP="0093668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018328E9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1FC51CD5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67EFD4F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CA1F45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31E9540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508368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6CDE760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432295E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369A64E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687" w:rsidRPr="00CD10EF" w14:paraId="5A80F7C0" w14:textId="77777777" w:rsidTr="00063B2E">
        <w:tc>
          <w:tcPr>
            <w:tcW w:w="3510" w:type="dxa"/>
            <w:shd w:val="clear" w:color="auto" w:fill="auto"/>
          </w:tcPr>
          <w:p w14:paraId="0090431D" w14:textId="3F7F6146" w:rsidR="00936687" w:rsidRPr="00543286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396B7119" w14:textId="6F506CDD" w:rsidR="00936687" w:rsidRPr="00CD10EF" w:rsidRDefault="00814E80" w:rsidP="0093668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6" w:type="dxa"/>
            <w:shd w:val="clear" w:color="auto" w:fill="auto"/>
          </w:tcPr>
          <w:p w14:paraId="69DEA373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D315024" w14:textId="2C6C0836" w:rsidR="00936687" w:rsidRPr="00CD10EF" w:rsidRDefault="00814E80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7DC34FF" w14:textId="77777777" w:rsidR="00936687" w:rsidRPr="00CD10EF" w:rsidRDefault="00936687" w:rsidP="00936687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5E9CBCB" w14:textId="65844AE8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3BE438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5AEF809" w14:textId="56AEA34E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6E33E2" w14:textId="77777777" w:rsidR="00936687" w:rsidRPr="00CD10EF" w:rsidRDefault="00936687" w:rsidP="00936687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2C92AEF" w14:textId="2674039C" w:rsidR="00936687" w:rsidRPr="00CD10EF" w:rsidRDefault="00814E80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36687" w:rsidRPr="00CD10EF" w14:paraId="112F08E1" w14:textId="77777777" w:rsidTr="00063B2E">
        <w:tc>
          <w:tcPr>
            <w:tcW w:w="3510" w:type="dxa"/>
            <w:shd w:val="clear" w:color="auto" w:fill="auto"/>
          </w:tcPr>
          <w:p w14:paraId="20AD744B" w14:textId="2E300BD6" w:rsidR="00936687" w:rsidRPr="00CD10EF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953182B" w14:textId="5C72A28A" w:rsidR="00936687" w:rsidRPr="00CD10EF" w:rsidRDefault="00B070E9" w:rsidP="0093668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186" w:type="dxa"/>
            <w:shd w:val="clear" w:color="auto" w:fill="auto"/>
          </w:tcPr>
          <w:p w14:paraId="43D308EE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20A6E1A" w14:textId="0A5DCD15" w:rsidR="00936687" w:rsidRPr="00CD10EF" w:rsidRDefault="00B070E9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180" w:type="dxa"/>
            <w:shd w:val="clear" w:color="auto" w:fill="auto"/>
          </w:tcPr>
          <w:p w14:paraId="352E948B" w14:textId="77777777" w:rsidR="00936687" w:rsidRPr="00CD10EF" w:rsidRDefault="00936687" w:rsidP="00936687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7055BB5" w14:textId="1F3A8E36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9C05F9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39DE56C" w14:textId="04BBC30D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70A0C" w14:textId="77777777" w:rsidR="00936687" w:rsidRPr="00CD10EF" w:rsidRDefault="00936687" w:rsidP="00936687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0C92F7A" w14:textId="236BEBF0" w:rsidR="00936687" w:rsidRPr="00CD10EF" w:rsidRDefault="00B070E9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</w:tr>
      <w:tr w:rsidR="00936687" w:rsidRPr="00CD10EF" w14:paraId="71EC82C5" w14:textId="77777777" w:rsidTr="00063B2E">
        <w:tc>
          <w:tcPr>
            <w:tcW w:w="3510" w:type="dxa"/>
            <w:shd w:val="clear" w:color="auto" w:fill="auto"/>
          </w:tcPr>
          <w:p w14:paraId="547463FF" w14:textId="11CA3A5F" w:rsidR="00936687" w:rsidRPr="00CD10EF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02D19B0" w14:textId="4E1DD195" w:rsidR="00936687" w:rsidRPr="00CD10EF" w:rsidRDefault="00814E80" w:rsidP="0093668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86" w:type="dxa"/>
            <w:shd w:val="clear" w:color="auto" w:fill="auto"/>
          </w:tcPr>
          <w:p w14:paraId="2D3F2591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6A910117" w14:textId="762F9B58" w:rsidR="00936687" w:rsidRPr="00CD10EF" w:rsidRDefault="00814E80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57E3D241" w14:textId="77777777" w:rsidR="00936687" w:rsidRPr="00CD10EF" w:rsidRDefault="00936687" w:rsidP="00936687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A05EDF7" w14:textId="246E5E9F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86FB37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56048B1" w14:textId="323689CA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D194BB" w14:textId="77777777" w:rsidR="00936687" w:rsidRPr="00CD10EF" w:rsidRDefault="00936687" w:rsidP="00936687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8438907" w14:textId="68509D27" w:rsidR="00936687" w:rsidRPr="00CD10EF" w:rsidRDefault="00814E80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</w:tr>
      <w:tr w:rsidR="00936687" w:rsidRPr="00CD10EF" w14:paraId="55BC148E" w14:textId="77777777" w:rsidTr="00063B2E">
        <w:tc>
          <w:tcPr>
            <w:tcW w:w="3510" w:type="dxa"/>
            <w:shd w:val="clear" w:color="auto" w:fill="auto"/>
          </w:tcPr>
          <w:p w14:paraId="1961A65F" w14:textId="7E00B93A" w:rsidR="00936687" w:rsidRPr="00CD10EF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52384614" w14:textId="47079B6C" w:rsidR="00936687" w:rsidRPr="00CD10EF" w:rsidRDefault="00B070E9" w:rsidP="0093668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186" w:type="dxa"/>
            <w:shd w:val="clear" w:color="auto" w:fill="auto"/>
          </w:tcPr>
          <w:p w14:paraId="53E5569D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038ADB6" w14:textId="4BAFDEB2" w:rsidR="00936687" w:rsidRPr="00CD10EF" w:rsidRDefault="00B070E9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180" w:type="dxa"/>
            <w:shd w:val="clear" w:color="auto" w:fill="auto"/>
          </w:tcPr>
          <w:p w14:paraId="396CEF71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32A911A" w14:textId="3930CBA9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0D5E20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2E0B6A3" w14:textId="7150C978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CB49DB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EDD2AB5" w14:textId="3B02320E" w:rsidR="00936687" w:rsidRPr="00CD10EF" w:rsidRDefault="00B070E9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</w:tr>
      <w:tr w:rsidR="00936687" w:rsidRPr="00CD10EF" w14:paraId="19257A06" w14:textId="77777777" w:rsidTr="00063B2E">
        <w:tc>
          <w:tcPr>
            <w:tcW w:w="3510" w:type="dxa"/>
            <w:shd w:val="clear" w:color="auto" w:fill="auto"/>
          </w:tcPr>
          <w:p w14:paraId="2B6D6B45" w14:textId="25AA5C88" w:rsidR="00936687" w:rsidRPr="00CD10EF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1FB90E2F" w14:textId="687B49C9" w:rsidR="00936687" w:rsidRPr="00CD10EF" w:rsidRDefault="00B070E9" w:rsidP="0093668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</w:p>
        </w:tc>
        <w:tc>
          <w:tcPr>
            <w:tcW w:w="186" w:type="dxa"/>
            <w:shd w:val="clear" w:color="auto" w:fill="auto"/>
          </w:tcPr>
          <w:p w14:paraId="1961EBEE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CA4CE8B" w14:textId="630587A8" w:rsidR="00936687" w:rsidRPr="00CD10EF" w:rsidRDefault="00B070E9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9949678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45D499F" w14:textId="3986E72E" w:rsidR="00936687" w:rsidRPr="00CD10EF" w:rsidRDefault="00B070E9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9DE0BF0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67CD25A" w14:textId="56827CD5" w:rsidR="00936687" w:rsidRPr="00CD10EF" w:rsidRDefault="00814E80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D9E8A34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7628DFFA" w14:textId="329EF76F" w:rsidR="00936687" w:rsidRPr="00CD10EF" w:rsidRDefault="00B070E9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36687" w:rsidRPr="00CD10EF" w14:paraId="6D8591DC" w14:textId="77777777" w:rsidTr="00063B2E">
        <w:tc>
          <w:tcPr>
            <w:tcW w:w="3510" w:type="dxa"/>
            <w:shd w:val="clear" w:color="auto" w:fill="auto"/>
          </w:tcPr>
          <w:p w14:paraId="4DE93A2F" w14:textId="6E97532D" w:rsidR="00936687" w:rsidRPr="00A53741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A0215" w14:textId="2BC19438" w:rsidR="00936687" w:rsidRPr="00CD10EF" w:rsidRDefault="00814E80" w:rsidP="0093668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6" w:type="dxa"/>
            <w:shd w:val="clear" w:color="auto" w:fill="auto"/>
          </w:tcPr>
          <w:p w14:paraId="08DE8D6A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CE3CE4F" w14:textId="3EF90B21" w:rsidR="00936687" w:rsidRPr="00CD10EF" w:rsidRDefault="00814E80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  <w:tc>
          <w:tcPr>
            <w:tcW w:w="180" w:type="dxa"/>
            <w:shd w:val="clear" w:color="auto" w:fill="auto"/>
          </w:tcPr>
          <w:p w14:paraId="2A6E8C62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E0C63B7" w14:textId="445C9F35" w:rsidR="00936687" w:rsidRPr="00CD10EF" w:rsidRDefault="00B070E9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6C5A54B2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0701C2F" w14:textId="222B27BD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F62A17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9B9873A" w14:textId="75B7A6EC" w:rsidR="00936687" w:rsidRPr="00CD10EF" w:rsidRDefault="00814E80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</w:t>
            </w:r>
          </w:p>
        </w:tc>
      </w:tr>
      <w:tr w:rsidR="00936687" w:rsidRPr="00CD10EF" w14:paraId="75B2E139" w14:textId="77777777" w:rsidTr="00063B2E">
        <w:tc>
          <w:tcPr>
            <w:tcW w:w="3510" w:type="dxa"/>
            <w:shd w:val="clear" w:color="auto" w:fill="auto"/>
          </w:tcPr>
          <w:p w14:paraId="4DC709ED" w14:textId="3E5EE194" w:rsidR="00936687" w:rsidRPr="00CD10EF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4A974" w14:textId="382885C5" w:rsidR="00936687" w:rsidRPr="00CD10EF" w:rsidRDefault="00814E80" w:rsidP="0093668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186" w:type="dxa"/>
            <w:shd w:val="clear" w:color="auto" w:fill="auto"/>
          </w:tcPr>
          <w:p w14:paraId="6475B79B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1A7CD" w14:textId="051380AA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5F2BEE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092515BE" w14:textId="7DA299B9" w:rsidR="00936687" w:rsidRPr="00CD10EF" w:rsidRDefault="00814E80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180" w:type="dxa"/>
            <w:shd w:val="clear" w:color="auto" w:fill="auto"/>
          </w:tcPr>
          <w:p w14:paraId="6EBFCA0D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73F1F" w14:textId="6CA04032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FD5F67" w14:textId="77777777" w:rsidR="00936687" w:rsidRPr="00CD10EF" w:rsidRDefault="00936687" w:rsidP="00936687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2141D5C6" w14:textId="57DAE7E6" w:rsidR="00936687" w:rsidRPr="00CD10EF" w:rsidRDefault="00814E80" w:rsidP="0093668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366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</w:tr>
      <w:tr w:rsidR="00936687" w:rsidRPr="00CD10EF" w14:paraId="4B2AC4E5" w14:textId="77777777" w:rsidTr="00535727">
        <w:tc>
          <w:tcPr>
            <w:tcW w:w="3510" w:type="dxa"/>
            <w:shd w:val="clear" w:color="auto" w:fill="auto"/>
          </w:tcPr>
          <w:p w14:paraId="6A772ECE" w14:textId="42B4D32E" w:rsidR="00936687" w:rsidRPr="00CD10EF" w:rsidRDefault="00936687" w:rsidP="0093668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B92A3" w14:textId="02399703" w:rsidR="00936687" w:rsidRPr="00535727" w:rsidRDefault="00B070E9" w:rsidP="0093668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</w:t>
            </w:r>
            <w:r w:rsidR="00936687" w:rsidRPr="00535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</w:p>
        </w:tc>
        <w:tc>
          <w:tcPr>
            <w:tcW w:w="186" w:type="dxa"/>
            <w:shd w:val="clear" w:color="auto" w:fill="auto"/>
          </w:tcPr>
          <w:p w14:paraId="63457671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DB75F" w14:textId="51C3667D" w:rsidR="00936687" w:rsidRPr="00CD10EF" w:rsidRDefault="00B070E9" w:rsidP="0093668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133</w:t>
            </w:r>
            <w:r w:rsidR="009366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6D0AE0D" w14:textId="77777777" w:rsidR="00936687" w:rsidRPr="00CD10EF" w:rsidRDefault="00936687" w:rsidP="0093668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1E9FD" w14:textId="39518412" w:rsidR="00936687" w:rsidRPr="00CD10EF" w:rsidRDefault="00B070E9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9366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A6A4A66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533CC" w14:textId="28BA1D4F" w:rsidR="00936687" w:rsidRPr="00CD10EF" w:rsidRDefault="00814E80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366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49105FA" w14:textId="77777777" w:rsidR="00936687" w:rsidRPr="00CD10EF" w:rsidRDefault="00936687" w:rsidP="0093668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F4519" w14:textId="488395F3" w:rsidR="00936687" w:rsidRPr="00CD10EF" w:rsidRDefault="00B070E9" w:rsidP="0093668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814E80"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  <w:r w:rsidR="009366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112</w:t>
            </w:r>
          </w:p>
        </w:tc>
      </w:tr>
    </w:tbl>
    <w:p w14:paraId="0EAEA5EF" w14:textId="321C8401" w:rsidR="00940C9D" w:rsidRPr="00A06870" w:rsidRDefault="00940C9D" w:rsidP="0094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384357" w14:textId="0E84DD5D" w:rsidR="003232A6" w:rsidRPr="0079387C" w:rsidRDefault="003232A6" w:rsidP="0012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20519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ตลาด</w:t>
      </w:r>
    </w:p>
    <w:p w14:paraId="1C7C332E" w14:textId="77777777" w:rsidR="003232A6" w:rsidRPr="007E3F27" w:rsidRDefault="003232A6" w:rsidP="00323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6E47AFC" w14:textId="697657BA" w:rsidR="00CD79E3" w:rsidRDefault="00A841A2" w:rsidP="00A8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841A2">
        <w:rPr>
          <w:rFonts w:asciiTheme="majorBidi" w:hAnsi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>
        <w:rPr>
          <w:rFonts w:asciiTheme="majorBidi" w:hAnsiTheme="majorBidi"/>
          <w:sz w:val="30"/>
          <w:szCs w:val="30"/>
          <w:cs/>
        </w:rPr>
        <w:br/>
      </w:r>
      <w:r w:rsidRPr="00A841A2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15AAA179" w14:textId="77777777" w:rsidR="00A841A2" w:rsidRPr="007E3F27" w:rsidRDefault="00A841A2" w:rsidP="00323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</w:rPr>
      </w:pPr>
    </w:p>
    <w:p w14:paraId="364F0C29" w14:textId="47F21DB4" w:rsidR="008C7AFE" w:rsidRPr="007E44CB" w:rsidRDefault="008C7AFE" w:rsidP="0012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E44CB">
        <w:rPr>
          <w:rFonts w:asciiTheme="majorBidi" w:hAnsiTheme="majorBidi" w:cstheme="majorBidi"/>
          <w:sz w:val="30"/>
          <w:szCs w:val="30"/>
        </w:rPr>
        <w:t>(</w:t>
      </w:r>
      <w:r w:rsidR="009F50CA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E44CB">
        <w:rPr>
          <w:rFonts w:asciiTheme="majorBidi" w:hAnsiTheme="majorBidi" w:cstheme="majorBidi"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sz w:val="30"/>
          <w:szCs w:val="30"/>
        </w:rPr>
        <w:t>3</w:t>
      </w:r>
      <w:r w:rsidRPr="007E44CB">
        <w:rPr>
          <w:rFonts w:asciiTheme="majorBidi" w:hAnsiTheme="majorBidi" w:cstheme="majorBidi"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sz w:val="30"/>
          <w:szCs w:val="30"/>
        </w:rPr>
        <w:t>1</w:t>
      </w:r>
      <w:r w:rsidRPr="007E44CB">
        <w:rPr>
          <w:rFonts w:asciiTheme="majorBidi" w:hAnsiTheme="majorBidi" w:cstheme="majorBidi"/>
          <w:sz w:val="30"/>
          <w:szCs w:val="30"/>
        </w:rPr>
        <w:t>)</w:t>
      </w:r>
      <w:r w:rsidRPr="007E44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E44CB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1192490E" w14:textId="77777777" w:rsidR="00AD02BD" w:rsidRPr="007E3F27" w:rsidRDefault="00AD02BD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lang w:eastAsia="x-none"/>
        </w:rPr>
      </w:pPr>
    </w:p>
    <w:p w14:paraId="34094E7E" w14:textId="2883C5DE" w:rsidR="00CD79E3" w:rsidRDefault="00E35408" w:rsidP="0012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="008C7AFE" w:rsidRPr="007E44CB">
        <w:rPr>
          <w:rFonts w:ascii="Angsana New" w:hAnsi="Angsana New" w:hint="cs"/>
          <w:sz w:val="30"/>
          <w:szCs w:val="30"/>
          <w:cs/>
          <w:lang w:eastAsia="x-none"/>
        </w:rPr>
        <w:t>บริษัทไม่มีสินทรัพย์และหนี้สินที่เป็นเงินตราต่างประเทศ</w:t>
      </w:r>
    </w:p>
    <w:p w14:paraId="18DBE3D9" w14:textId="77777777" w:rsidR="00A841A2" w:rsidRPr="007E3F27" w:rsidRDefault="00A841A2" w:rsidP="0012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</w:rPr>
      </w:pPr>
    </w:p>
    <w:p w14:paraId="6414F849" w14:textId="3FBD67FD" w:rsidR="00CD79E3" w:rsidRPr="00791B85" w:rsidRDefault="00CD79E3" w:rsidP="009B2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3C3FF0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sz w:val="30"/>
          <w:szCs w:val="30"/>
        </w:rPr>
        <w:t>3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sz w:val="30"/>
          <w:szCs w:val="30"/>
        </w:rPr>
        <w:t>2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1385F16C" w14:textId="77777777" w:rsidR="00CD79E3" w:rsidRPr="007E3F27" w:rsidRDefault="00CD79E3" w:rsidP="00CD7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48B7B1A" w14:textId="74904375" w:rsidR="00CD10EF" w:rsidRPr="00931DD3" w:rsidRDefault="00CD79E3" w:rsidP="009B2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CD79E3">
        <w:rPr>
          <w:rFonts w:ascii="Angsana New" w:hAnsi="Angsana New"/>
          <w:sz w:val="30"/>
          <w:szCs w:val="30"/>
          <w:cs/>
          <w:lang w:eastAsia="x-none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Pr="00931DD3">
        <w:rPr>
          <w:rFonts w:ascii="Angsana New" w:hAnsi="Angsana New"/>
          <w:sz w:val="30"/>
          <w:szCs w:val="30"/>
          <w:cs/>
          <w:lang w:eastAsia="x-none"/>
        </w:rPr>
        <w:t>ตลาดซึ่ง</w:t>
      </w:r>
      <w:r w:rsidR="00285DDE">
        <w:rPr>
          <w:rFonts w:ascii="Angsana New" w:hAnsi="Angsana New"/>
          <w:sz w:val="30"/>
          <w:szCs w:val="30"/>
          <w:cs/>
          <w:lang w:eastAsia="x-none"/>
        </w:rPr>
        <w:br/>
      </w:r>
      <w:r w:rsidRPr="00931DD3">
        <w:rPr>
          <w:rFonts w:ascii="Angsana New" w:hAnsi="Angsana New"/>
          <w:sz w:val="30"/>
          <w:szCs w:val="30"/>
          <w:cs/>
          <w:lang w:eastAsia="x-none"/>
        </w:rPr>
        <w:t>ส่งผลกระทบต่อผลการดำเนินงานและกระแสเงินสดของ</w:t>
      </w:r>
      <w:r w:rsidR="00493162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Pr="00931DD3">
        <w:rPr>
          <w:rFonts w:ascii="Angsana New" w:hAnsi="Angsana New"/>
          <w:sz w:val="30"/>
          <w:szCs w:val="30"/>
          <w:cs/>
          <w:lang w:eastAsia="x-none"/>
        </w:rPr>
        <w:t>บริษัท เนื่องจากเงินกู้ยืม</w:t>
      </w:r>
      <w:r w:rsidR="00720945" w:rsidRPr="00931DD3">
        <w:rPr>
          <w:rFonts w:ascii="Angsana New" w:hAnsi="Angsana New"/>
          <w:sz w:val="30"/>
          <w:szCs w:val="30"/>
          <w:cs/>
          <w:lang w:eastAsia="x-none"/>
        </w:rPr>
        <w:t xml:space="preserve">ส่วนใหญ่มีอัตราดอกเบี้ยคงที่ </w:t>
      </w:r>
      <w:r w:rsidR="00493162" w:rsidRPr="00931DD3">
        <w:rPr>
          <w:rFonts w:ascii="Angsana New" w:hAnsi="Angsana New"/>
          <w:sz w:val="30"/>
          <w:szCs w:val="30"/>
          <w:cs/>
          <w:lang w:eastAsia="x-none"/>
        </w:rPr>
        <w:t>(ดูหมายเหตุ</w:t>
      </w:r>
      <w:r w:rsidR="00493162" w:rsidRPr="00931DD3">
        <w:rPr>
          <w:rFonts w:ascii="Angsana New" w:hAnsi="Angsana New" w:hint="cs"/>
          <w:sz w:val="30"/>
          <w:szCs w:val="30"/>
          <w:cs/>
          <w:lang w:eastAsia="x-none"/>
        </w:rPr>
        <w:t>ประกอบงบการเงิน</w:t>
      </w:r>
      <w:r w:rsidR="00493162" w:rsidRPr="00931DD3">
        <w:rPr>
          <w:rFonts w:ascii="Angsana New" w:hAnsi="Angsana New"/>
          <w:sz w:val="30"/>
          <w:szCs w:val="30"/>
          <w:cs/>
          <w:lang w:eastAsia="x-none"/>
        </w:rPr>
        <w:t xml:space="preserve">ข้อ </w:t>
      </w:r>
      <w:r w:rsidR="00B070E9" w:rsidRPr="00B070E9">
        <w:rPr>
          <w:rFonts w:ascii="Angsana New" w:hAnsi="Angsana New"/>
          <w:sz w:val="30"/>
          <w:szCs w:val="30"/>
          <w:lang w:eastAsia="x-none"/>
        </w:rPr>
        <w:t>14</w:t>
      </w:r>
      <w:r w:rsidR="00493162" w:rsidRPr="00931DD3">
        <w:rPr>
          <w:rFonts w:ascii="Angsana New" w:hAnsi="Angsana New"/>
          <w:sz w:val="30"/>
          <w:szCs w:val="30"/>
          <w:cs/>
          <w:lang w:eastAsia="x-none"/>
        </w:rPr>
        <w:t xml:space="preserve">) </w:t>
      </w:r>
      <w:r w:rsidR="00493162">
        <w:rPr>
          <w:rFonts w:ascii="Angsana New" w:hAnsi="Angsana New" w:hint="cs"/>
          <w:sz w:val="30"/>
          <w:szCs w:val="30"/>
          <w:cs/>
          <w:lang w:eastAsia="x-none"/>
        </w:rPr>
        <w:t>ทำให้กลุ่ม</w:t>
      </w:r>
      <w:r w:rsidRPr="00931DD3">
        <w:rPr>
          <w:rFonts w:ascii="Angsana New" w:hAnsi="Angsana New"/>
          <w:sz w:val="30"/>
          <w:szCs w:val="30"/>
          <w:cs/>
          <w:lang w:eastAsia="x-none"/>
        </w:rPr>
        <w:t>บริษัทมี</w:t>
      </w:r>
      <w:r w:rsidR="00493162">
        <w:rPr>
          <w:rFonts w:ascii="Angsana New" w:hAnsi="Angsana New" w:hint="cs"/>
          <w:sz w:val="30"/>
          <w:szCs w:val="30"/>
          <w:cs/>
          <w:lang w:eastAsia="x-none"/>
        </w:rPr>
        <w:t>ความเสี่ยงต่ำจากการเปลี่ยนแปลงของอัตราดอกเบี้ย</w:t>
      </w:r>
      <w:r w:rsidRPr="00931DD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493162" w:rsidRPr="00493162">
        <w:rPr>
          <w:rFonts w:ascii="Angsana New" w:hAnsi="Angsana New"/>
          <w:sz w:val="30"/>
          <w:szCs w:val="30"/>
          <w:cs/>
          <w:lang w:eastAsia="x-none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  <w:r w:rsidRPr="00931DD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</w:p>
    <w:p w14:paraId="45FE5722" w14:textId="77777777" w:rsidR="00CD10EF" w:rsidRPr="007E3F27" w:rsidRDefault="00CD1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E14E880" w14:textId="2EAC79C0" w:rsidR="003A643E" w:rsidRPr="00E20750" w:rsidRDefault="00B070E9" w:rsidP="00EC7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2</w:t>
      </w:r>
      <w:r w:rsidR="003B310A">
        <w:rPr>
          <w:rFonts w:ascii="Angsana New" w:hAnsi="Angsana New"/>
          <w:b/>
          <w:sz w:val="30"/>
          <w:szCs w:val="30"/>
        </w:rPr>
        <w:t>4</w:t>
      </w:r>
      <w:r w:rsidR="00EC79EC">
        <w:rPr>
          <w:rFonts w:ascii="Angsana New" w:hAnsi="Angsana New"/>
          <w:bCs/>
          <w:sz w:val="30"/>
          <w:szCs w:val="30"/>
        </w:rPr>
        <w:tab/>
      </w:r>
      <w:r w:rsidR="003A643E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14:paraId="23282DA6" w14:textId="77777777" w:rsidR="00CD10EF" w:rsidRPr="007E3F27" w:rsidRDefault="00CD10EF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76C0727" w14:textId="5D0F1D72" w:rsidR="00A91FB4" w:rsidRDefault="007D014D" w:rsidP="007D014D">
      <w:pPr>
        <w:tabs>
          <w:tab w:val="clear" w:pos="4451"/>
          <w:tab w:val="left" w:pos="3420"/>
          <w:tab w:val="left" w:pos="37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  <w:lang w:eastAsia="ko-KR"/>
        </w:rPr>
      </w:pPr>
      <w:r w:rsidRPr="00321D55">
        <w:rPr>
          <w:rFonts w:ascii="Angsana New" w:hAnsi="Angsana New"/>
          <w:sz w:val="30"/>
          <w:szCs w:val="30"/>
          <w:cs/>
          <w:lang w:eastAsia="ko-KR"/>
        </w:rPr>
        <w:t>นโยบาย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ของคณะกรรมการบริษัทคือ</w:t>
      </w:r>
      <w:r w:rsidR="00A43ABC">
        <w:rPr>
          <w:rFonts w:ascii="Angsana New" w:hAnsi="Angsana New"/>
          <w:sz w:val="30"/>
          <w:szCs w:val="30"/>
          <w:lang w:eastAsia="ko-KR"/>
        </w:rPr>
        <w:t xml:space="preserve"> 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การรักษาระดับเงินทุนให้มั่นคงเพื่อรักษา</w:t>
      </w:r>
      <w:r w:rsidR="00906847">
        <w:rPr>
          <w:rFonts w:ascii="Angsana New" w:hAnsi="Angsana New" w:hint="cs"/>
          <w:sz w:val="30"/>
          <w:szCs w:val="30"/>
          <w:cs/>
          <w:lang w:eastAsia="ko-KR"/>
        </w:rPr>
        <w:t>ความเชื่อมั่นของ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นักลงทุน เจ้าหนี้</w:t>
      </w:r>
      <w:r w:rsidRPr="002D7956">
        <w:rPr>
          <w:rFonts w:ascii="Angsana New" w:hAnsi="Angsana New"/>
          <w:spacing w:val="8"/>
          <w:sz w:val="30"/>
          <w:szCs w:val="30"/>
          <w:cs/>
          <w:lang w:eastAsia="ko-KR"/>
        </w:rPr>
        <w:t>และตลาดและก่อให้เกิดการพัฒนาของธุรกิจในอนาคต</w:t>
      </w:r>
      <w:r w:rsidRPr="002D7956">
        <w:rPr>
          <w:rFonts w:ascii="Angsana New" w:hAnsi="Angsana New"/>
          <w:color w:val="FFFFFF"/>
          <w:spacing w:val="8"/>
          <w:sz w:val="30"/>
          <w:szCs w:val="30"/>
          <w:lang w:eastAsia="ko-KR"/>
        </w:rPr>
        <w:t>/</w:t>
      </w:r>
      <w:r w:rsidRPr="002D7956">
        <w:rPr>
          <w:rFonts w:ascii="Angsana New" w:hAnsi="Angsana New"/>
          <w:spacing w:val="8"/>
          <w:sz w:val="30"/>
          <w:szCs w:val="30"/>
          <w:cs/>
          <w:lang w:eastAsia="ko-KR"/>
        </w:rPr>
        <w:t>คณะกรรมการได้มีการกำกับดูแลผลตอบแทนจากการ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ลงทุน</w:t>
      </w:r>
      <w:r w:rsidR="00843DC1">
        <w:rPr>
          <w:rFonts w:ascii="Angsana New" w:hAnsi="Angsana New" w:hint="cs"/>
          <w:sz w:val="30"/>
          <w:szCs w:val="30"/>
          <w:cs/>
          <w:lang w:eastAsia="ko-KR"/>
        </w:rPr>
        <w:t>อย่างสม่ำเสมอ</w:t>
      </w:r>
      <w:r w:rsidRPr="003C47FE">
        <w:rPr>
          <w:rFonts w:ascii="Angsana New" w:hAnsi="Angsana New"/>
          <w:color w:val="FFFFFF"/>
          <w:sz w:val="30"/>
          <w:szCs w:val="30"/>
          <w:lang w:eastAsia="ko-KR"/>
        </w:rPr>
        <w:t>/</w:t>
      </w:r>
      <w:r w:rsidR="00843DC1">
        <w:rPr>
          <w:rFonts w:ascii="Angsana New" w:hAnsi="Angsana New" w:hint="cs"/>
          <w:sz w:val="30"/>
          <w:szCs w:val="30"/>
          <w:cs/>
          <w:lang w:eastAsia="ko-KR"/>
        </w:rPr>
        <w:t>โดย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 xml:space="preserve">พิจารณาจากสัดส่วนของผลตอบแทนจากกิจกรรมดำเนินงานต่อส่วนของเจ้าของรวม </w:t>
      </w:r>
      <w:r w:rsidR="00897724">
        <w:rPr>
          <w:rFonts w:ascii="Angsana New" w:hAnsi="Angsana New" w:hint="cs"/>
          <w:sz w:val="30"/>
          <w:szCs w:val="30"/>
          <w:cs/>
          <w:lang w:eastAsia="ko-KR"/>
        </w:rPr>
        <w:t xml:space="preserve">ซึ่งไม่รวมส่วนได้เสียที่ไม่มีอำนาจควบคุม 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อีกทั้งยังกำกับดูแลระดับการจ่ายเงินปันผลให้แก่ผู้ถือหุ้นสามัญ</w:t>
      </w:r>
    </w:p>
    <w:p w14:paraId="665B58CE" w14:textId="6A7DC559" w:rsidR="00756B5C" w:rsidRPr="007E3F27" w:rsidRDefault="00756B5C" w:rsidP="00756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lang w:eastAsia="ko-KR"/>
        </w:rPr>
      </w:pPr>
    </w:p>
    <w:p w14:paraId="596AB76B" w14:textId="65B977C3" w:rsidR="00BF3AAF" w:rsidRPr="00E20750" w:rsidRDefault="00B070E9" w:rsidP="004E4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2</w:t>
      </w:r>
      <w:r w:rsidR="003B310A">
        <w:rPr>
          <w:rFonts w:ascii="Angsana New" w:hAnsi="Angsana New"/>
          <w:b/>
          <w:sz w:val="30"/>
          <w:szCs w:val="30"/>
        </w:rPr>
        <w:t>5</w:t>
      </w:r>
      <w:r w:rsidR="004E443F">
        <w:rPr>
          <w:rFonts w:ascii="Angsana New" w:hAnsi="Angsana New"/>
          <w:bCs/>
          <w:sz w:val="30"/>
          <w:szCs w:val="30"/>
        </w:rPr>
        <w:tab/>
      </w:r>
      <w:r w:rsidR="00BF3AAF" w:rsidRPr="00E20750">
        <w:rPr>
          <w:rFonts w:ascii="Angsana New" w:hAnsi="Angsana New"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E0B62E1" w14:textId="77777777" w:rsidR="007D014D" w:rsidRPr="007E3F27" w:rsidRDefault="007D014D" w:rsidP="00AC457B">
      <w:pPr>
        <w:pStyle w:val="FSBlank"/>
        <w:rPr>
          <w:sz w:val="18"/>
          <w:szCs w:val="18"/>
        </w:rPr>
      </w:pPr>
      <w:r w:rsidRPr="007E3F27">
        <w:rPr>
          <w:sz w:val="18"/>
          <w:szCs w:val="18"/>
          <w:cs/>
        </w:rPr>
        <w:tab/>
      </w:r>
      <w:r w:rsidR="001310C0" w:rsidRPr="007E3F27">
        <w:rPr>
          <w:sz w:val="18"/>
          <w:szCs w:val="18"/>
          <w:cs/>
        </w:rPr>
        <w:tab/>
      </w:r>
    </w:p>
    <w:p w14:paraId="45DD37DE" w14:textId="77777777" w:rsidR="004D0B29" w:rsidRDefault="004D0B29" w:rsidP="00200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42341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5622D" w:rsidRPr="0042341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42341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3C47F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52B5094D" w14:textId="77777777" w:rsidR="00C61B14" w:rsidRPr="007E3F27" w:rsidRDefault="00C61B14" w:rsidP="00AC457B">
      <w:pPr>
        <w:pStyle w:val="FSBlank"/>
        <w:rPr>
          <w:sz w:val="18"/>
          <w:szCs w:val="18"/>
        </w:rPr>
      </w:pPr>
    </w:p>
    <w:tbl>
      <w:tblPr>
        <w:tblW w:w="8838" w:type="dxa"/>
        <w:tblInd w:w="810" w:type="dxa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58"/>
      </w:tblGrid>
      <w:tr w:rsidR="00C61B14" w:rsidRPr="00247382" w14:paraId="0543B73F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BE05" w14:textId="77777777" w:rsidR="00C61B14" w:rsidRPr="00BC4A3B" w:rsidRDefault="00C61B14" w:rsidP="00C61B14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B080A2" w14:textId="79AE5769" w:rsidR="00C61B14" w:rsidRPr="00AF45C7" w:rsidRDefault="009E5859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C61B14"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</w:tc>
      </w:tr>
      <w:tr w:rsidR="00C61B14" w:rsidRPr="00247382" w14:paraId="64A6F417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9B10C" w14:textId="77777777" w:rsidR="00C61B14" w:rsidRPr="00BC4A3B" w:rsidRDefault="00C61B14" w:rsidP="00C61B1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69E5EF" w14:textId="5DEF4CC6" w:rsidR="00C61B14" w:rsidRPr="00AF45C7" w:rsidRDefault="009E5859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="00C61B14"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</w:t>
            </w:r>
            <w:r w:rsidR="00C61B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="00C61B14"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C61B14" w:rsidRPr="00247382" w14:paraId="61587818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F044" w14:textId="77777777" w:rsidR="00C61B14" w:rsidRPr="00BC4A3B" w:rsidRDefault="00C61B14" w:rsidP="00C61B1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845FB5" w14:textId="77777777" w:rsidR="00C61B14" w:rsidRPr="00AF45C7" w:rsidRDefault="00C61B14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B14" w:rsidRPr="00247382" w14:paraId="471F3F56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42CA7" w14:textId="77777777" w:rsidR="00C61B14" w:rsidRPr="00BC4A3B" w:rsidRDefault="00C61B14" w:rsidP="00C61B1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1C6C7" w14:textId="4FC85DBC" w:rsidR="00C61B14" w:rsidRPr="00BC4A3B" w:rsidRDefault="00B070E9" w:rsidP="00C61B1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39E67" w14:textId="77777777" w:rsidR="00C61B14" w:rsidRPr="00BC4A3B" w:rsidRDefault="00C61B14" w:rsidP="00C61B1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0B4A7" w14:textId="3D6A6326" w:rsidR="00C61B14" w:rsidRPr="00BC4A3B" w:rsidRDefault="00B070E9" w:rsidP="00C61B1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61B14" w:rsidRPr="00247382" w14:paraId="52E38426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DA9D3" w14:textId="77777777" w:rsidR="00C61B14" w:rsidRPr="00BC4A3B" w:rsidRDefault="00C61B14" w:rsidP="00C61B1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8C67D" w14:textId="77777777" w:rsidR="00C61B14" w:rsidRPr="00C61B14" w:rsidRDefault="00C61B14" w:rsidP="00C61B1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B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B14" w:rsidRPr="00247382" w14:paraId="76F10405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17E5E" w14:textId="34282E09" w:rsidR="00C61B14" w:rsidRPr="00C330FF" w:rsidRDefault="00C61B14" w:rsidP="00C61B14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 (ส่วนใหญ่เป็น</w:t>
            </w:r>
            <w:r w:rsidR="00DF3F98">
              <w:rPr>
                <w:rFonts w:ascii="Angsana New" w:hAnsi="Angsana New" w:hint="cs"/>
                <w:sz w:val="30"/>
                <w:szCs w:val="30"/>
                <w:cs/>
              </w:rPr>
              <w:t>สัญญาค่าก่อสร้าง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9D0D0" w14:textId="77777777" w:rsidR="00C61B14" w:rsidRPr="00BC4A3B" w:rsidRDefault="00C61B14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7C8E5D" w14:textId="77777777" w:rsidR="00C61B14" w:rsidRPr="00BC4A3B" w:rsidRDefault="00C61B14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6E2E3F" w14:textId="77777777" w:rsidR="00C61B14" w:rsidRPr="00BC4A3B" w:rsidRDefault="00C61B14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5859" w:rsidRPr="00247382" w14:paraId="3B2A3CFE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67EFF1" w14:textId="047ADEFF" w:rsidR="009E5859" w:rsidRPr="00BC4A3B" w:rsidRDefault="00DF3F98" w:rsidP="009E5859">
            <w:pPr>
              <w:spacing w:line="240" w:lineRule="auto"/>
              <w:ind w:right="-662" w:firstLine="2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ระบบบำบัด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น้ำเสีย</w:t>
            </w:r>
            <w:r w:rsidR="009E5859" w:rsidRPr="003C47FE">
              <w:rPr>
                <w:rFonts w:ascii="Angsana New" w:hAnsi="Angsana New"/>
                <w:sz w:val="30"/>
                <w:szCs w:val="30"/>
                <w:cs/>
              </w:rPr>
              <w:t>และระบบผลิตน้ำ</w:t>
            </w:r>
            <w:r w:rsidR="009E5859" w:rsidRPr="00494CD6">
              <w:rPr>
                <w:rFonts w:ascii="Angsana New" w:hAnsi="Angsana New"/>
                <w:sz w:val="30"/>
                <w:szCs w:val="30"/>
                <w:cs/>
              </w:rPr>
              <w:t>เพื่อการอุตสาหกรรม</w:t>
            </w:r>
            <w:r w:rsidR="009E585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6CE119" w14:textId="00A5325B" w:rsidR="009E5859" w:rsidRPr="00003BAD" w:rsidRDefault="00814E80" w:rsidP="009E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85B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0428D2" w14:textId="77777777" w:rsidR="009E5859" w:rsidRPr="00BC4A3B" w:rsidRDefault="009E5859" w:rsidP="009E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9E43" w14:textId="2273B52D" w:rsidR="009E5859" w:rsidRPr="001F41CB" w:rsidRDefault="00814E80" w:rsidP="009E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5B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E5859" w:rsidRPr="00247382" w14:paraId="3CC044F8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72BAA5" w14:textId="77777777" w:rsidR="009E5859" w:rsidRPr="00BC4A3B" w:rsidRDefault="009E5859" w:rsidP="009E5859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6F3058" w14:textId="5CC0E92E" w:rsidR="009E5859" w:rsidRPr="00BC4A3B" w:rsidRDefault="00814E80" w:rsidP="009E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85B22" w:rsidRPr="00485B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E8918" w14:textId="77777777" w:rsidR="009E5859" w:rsidRPr="00BC4A3B" w:rsidRDefault="009E5859" w:rsidP="009E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E3191" w14:textId="76F51EC5" w:rsidR="009E5859" w:rsidRPr="001F41CB" w:rsidRDefault="00814E80" w:rsidP="009E5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85B22" w:rsidRPr="00485B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478FF92C" w14:textId="77777777" w:rsidR="00D40CA7" w:rsidRPr="00D10489" w:rsidRDefault="008B6A22" w:rsidP="00200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7D014D" w:rsidRPr="0042341F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7D014D" w:rsidRPr="003C47F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7D014D" w:rsidRPr="003C47FE">
        <w:rPr>
          <w:rFonts w:ascii="Angsana New" w:hAnsi="Angsana New"/>
          <w:b/>
          <w:bCs/>
          <w:sz w:val="30"/>
          <w:szCs w:val="30"/>
        </w:rPr>
        <w:tab/>
      </w:r>
      <w:r w:rsidR="00F301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7956E5EC" w14:textId="77777777" w:rsidR="00D40CA7" w:rsidRPr="007E3F27" w:rsidRDefault="00D40CA7" w:rsidP="00006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838" w:type="dxa"/>
        <w:tblInd w:w="810" w:type="dxa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58"/>
      </w:tblGrid>
      <w:tr w:rsidR="0017672F" w:rsidRPr="00247382" w14:paraId="158F9308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F7FE1" w14:textId="77777777" w:rsidR="0017672F" w:rsidRPr="00BC4A3B" w:rsidRDefault="0017672F" w:rsidP="0017672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999900" w14:textId="7A2CBEA7" w:rsidR="0017672F" w:rsidRPr="00AF45C7" w:rsidRDefault="0017672F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</w:tc>
      </w:tr>
      <w:tr w:rsidR="0017672F" w:rsidRPr="00247382" w14:paraId="554F8384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86177" w14:textId="77777777" w:rsidR="0017672F" w:rsidRPr="00BC4A3B" w:rsidRDefault="0017672F" w:rsidP="0017672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8FD79E" w14:textId="559CC97F" w:rsidR="0017672F" w:rsidRPr="00AF45C7" w:rsidRDefault="0017672F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เงินลงทุนตามวิธีส่วนได้เสี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17672F" w:rsidRPr="00247382" w14:paraId="03899BA9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44DB" w14:textId="77777777" w:rsidR="0017672F" w:rsidRPr="00BC4A3B" w:rsidRDefault="0017672F" w:rsidP="0017672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DF6099" w14:textId="238315C6" w:rsidR="0017672F" w:rsidRPr="00AF45C7" w:rsidRDefault="0017672F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3CBF" w:rsidRPr="00247382" w14:paraId="0B703BD5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56036" w14:textId="77777777" w:rsidR="00D83CBF" w:rsidRPr="00BC4A3B" w:rsidRDefault="00D83CBF" w:rsidP="009D4973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8CBD7" w14:textId="03222B8A" w:rsidR="00D83CBF" w:rsidRPr="00BC4A3B" w:rsidRDefault="00B070E9" w:rsidP="009D4973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0B0DF" w14:textId="77777777" w:rsidR="00D83CBF" w:rsidRPr="00BC4A3B" w:rsidRDefault="00D83CBF" w:rsidP="009D4973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E5CF1" w14:textId="52568349" w:rsidR="00D83CBF" w:rsidRPr="00BC4A3B" w:rsidRDefault="00B070E9" w:rsidP="009D4973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83CBF" w:rsidRPr="00247382" w14:paraId="2B0BE192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40948" w14:textId="77777777" w:rsidR="00D83CBF" w:rsidRPr="00BC4A3B" w:rsidRDefault="00D83CBF" w:rsidP="009D4973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5041E" w14:textId="77777777" w:rsidR="00D83CBF" w:rsidRPr="00C61B14" w:rsidRDefault="00D83CBF" w:rsidP="009D4973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B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672F" w:rsidRPr="00247382" w14:paraId="3038E7A7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95C75" w14:textId="77777777" w:rsidR="0017672F" w:rsidRPr="003C47FE" w:rsidRDefault="0017672F" w:rsidP="0017672F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CB3BF" w14:textId="5EABC9BA" w:rsidR="0017672F" w:rsidRPr="002A0A61" w:rsidRDefault="00814E80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48658F" w14:textId="77777777" w:rsidR="0017672F" w:rsidRPr="00BC4A3B" w:rsidRDefault="0017672F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CC7C6" w14:textId="21572B3A" w:rsidR="0017672F" w:rsidRPr="001E1C6D" w:rsidRDefault="00814E80" w:rsidP="00276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7672F" w:rsidRPr="00247382" w14:paraId="43FC11DC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1BB3C2" w14:textId="77777777" w:rsidR="0017672F" w:rsidRPr="003C47FE" w:rsidRDefault="0017672F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CBD4E5" w14:textId="3C731D95" w:rsidR="0017672F" w:rsidRPr="00BC4A3B" w:rsidRDefault="00B070E9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41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3309A" w14:textId="77777777" w:rsidR="0017672F" w:rsidRPr="00BC4A3B" w:rsidRDefault="0017672F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C74DD" w14:textId="45B716A9" w:rsidR="0017672F" w:rsidRPr="001E1C6D" w:rsidRDefault="00B070E9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67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7672F" w:rsidRPr="00247382" w14:paraId="71729051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45FB04" w14:textId="77777777" w:rsidR="0017672F" w:rsidRPr="003C47FE" w:rsidRDefault="0017672F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B96FA" w14:textId="2DD5E283" w:rsidR="0017672F" w:rsidRPr="00BC4A3B" w:rsidRDefault="00B070E9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41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BDC73" w14:textId="77777777" w:rsidR="0017672F" w:rsidRPr="00BC4A3B" w:rsidRDefault="0017672F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4E359" w14:textId="513EC813" w:rsidR="0017672F" w:rsidRPr="001E1C6D" w:rsidRDefault="00B070E9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767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7672F" w:rsidRPr="00247382" w14:paraId="24A3A27B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175C1A" w14:textId="77777777" w:rsidR="0017672F" w:rsidRPr="00BC4A3B" w:rsidRDefault="0017672F" w:rsidP="0017672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3521D8" w14:textId="52A3BE6D" w:rsidR="0017672F" w:rsidRPr="00BC4A3B" w:rsidRDefault="00814E80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F4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0317D" w14:textId="77777777" w:rsidR="0017672F" w:rsidRPr="00BC4A3B" w:rsidRDefault="0017672F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74FF8" w14:textId="2D0C3F34" w:rsidR="0017672F" w:rsidRPr="00D83CBF" w:rsidRDefault="00814E80" w:rsidP="00176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767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070E9"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215283BC" w14:textId="77777777" w:rsidR="00AE4C0E" w:rsidRPr="007E3F27" w:rsidRDefault="00AE4C0E" w:rsidP="00263C21">
      <w:pPr>
        <w:pStyle w:val="FSContent"/>
        <w:ind w:left="900"/>
      </w:pPr>
    </w:p>
    <w:p w14:paraId="30873CCB" w14:textId="5C03378A" w:rsidR="007D014D" w:rsidRDefault="007D014D" w:rsidP="007E3F27">
      <w:pPr>
        <w:pStyle w:val="FSContent"/>
        <w:ind w:left="900"/>
      </w:pPr>
      <w:r w:rsidRPr="003C47FE">
        <w:rPr>
          <w:cs/>
        </w:rPr>
        <w:t>บริษัท</w:t>
      </w:r>
      <w:r w:rsidR="00F30171">
        <w:rPr>
          <w:rFonts w:hint="cs"/>
          <w:cs/>
        </w:rPr>
        <w:t>ได้ทำ</w:t>
      </w:r>
      <w:r w:rsidRPr="003C47FE">
        <w:rPr>
          <w:cs/>
        </w:rPr>
        <w:t>สัญญาเช่าอุปกรณ์สำนักงาน</w:t>
      </w:r>
      <w:r w:rsidR="00485B22">
        <w:t xml:space="preserve"> </w:t>
      </w:r>
      <w:r w:rsidRPr="003C47FE">
        <w:rPr>
          <w:cs/>
        </w:rPr>
        <w:t xml:space="preserve">โดยมีระยะเวลา </w:t>
      </w:r>
      <w:r w:rsidR="00B070E9" w:rsidRPr="00B070E9">
        <w:t>3</w:t>
      </w:r>
      <w:r w:rsidRPr="003C47FE">
        <w:t xml:space="preserve"> </w:t>
      </w:r>
      <w:r w:rsidR="006448F1">
        <w:rPr>
          <w:rFonts w:hint="cs"/>
          <w:cs/>
        </w:rPr>
        <w:t>ถึง</w:t>
      </w:r>
      <w:r w:rsidRPr="003C47FE">
        <w:t xml:space="preserve"> </w:t>
      </w:r>
      <w:r w:rsidR="00814E80" w:rsidRPr="00814E80">
        <w:t>5</w:t>
      </w:r>
      <w:r w:rsidRPr="003C47FE">
        <w:rPr>
          <w:cs/>
        </w:rPr>
        <w:t xml:space="preserve"> ปี</w:t>
      </w:r>
      <w:r w:rsidR="00A33084">
        <w:rPr>
          <w:rFonts w:hint="cs"/>
          <w:cs/>
        </w:rPr>
        <w:t xml:space="preserve"> </w:t>
      </w:r>
      <w:r w:rsidRPr="003C47FE">
        <w:rPr>
          <w:cs/>
        </w:rPr>
        <w:t xml:space="preserve">และสัญญาเช่าที่ดินแปลงหนึ่ง โดยมีระยะเวลา </w:t>
      </w:r>
      <w:r w:rsidR="00B070E9" w:rsidRPr="00B070E9">
        <w:t>30</w:t>
      </w:r>
      <w:r w:rsidRPr="003C47FE">
        <w:rPr>
          <w:cs/>
        </w:rPr>
        <w:t xml:space="preserve"> ปี ซึ่งจะสิ้นสุด</w:t>
      </w:r>
      <w:r w:rsidR="001F41CB">
        <w:rPr>
          <w:rFonts w:hint="cs"/>
          <w:cs/>
        </w:rPr>
        <w:t>ใน</w:t>
      </w:r>
      <w:r w:rsidRPr="003C47FE">
        <w:rPr>
          <w:cs/>
        </w:rPr>
        <w:t>ปี</w:t>
      </w:r>
      <w:r w:rsidR="003A0B5E">
        <w:rPr>
          <w:rFonts w:hint="cs"/>
          <w:cs/>
        </w:rPr>
        <w:t xml:space="preserve"> </w:t>
      </w:r>
      <w:r w:rsidR="00B070E9" w:rsidRPr="00B070E9">
        <w:t>2</w:t>
      </w:r>
      <w:r w:rsidR="00814E80" w:rsidRPr="00814E80">
        <w:t>567</w:t>
      </w:r>
      <w:r w:rsidRPr="003C47FE">
        <w:rPr>
          <w:cs/>
        </w:rPr>
        <w:t xml:space="preserve"> และ </w:t>
      </w:r>
      <w:r w:rsidR="00B070E9" w:rsidRPr="00B070E9">
        <w:t>2</w:t>
      </w:r>
      <w:r w:rsidR="00814E80" w:rsidRPr="00814E80">
        <w:t>579</w:t>
      </w:r>
      <w:r w:rsidRPr="003C47FE">
        <w:t xml:space="preserve"> </w:t>
      </w:r>
      <w:r w:rsidR="003A0B5E">
        <w:rPr>
          <w:rFonts w:hint="cs"/>
          <w:cs/>
        </w:rPr>
        <w:t>ตามลำดับ</w:t>
      </w:r>
    </w:p>
    <w:p w14:paraId="08A33B98" w14:textId="77777777" w:rsidR="007E3F27" w:rsidRPr="007E3F27" w:rsidRDefault="007E3F27" w:rsidP="007E3F27">
      <w:pPr>
        <w:pStyle w:val="FSContent"/>
        <w:ind w:left="900"/>
      </w:pPr>
    </w:p>
    <w:p w14:paraId="14712516" w14:textId="77777777" w:rsidR="008B6A22" w:rsidRDefault="008B6A22" w:rsidP="000571BD">
      <w:pPr>
        <w:pStyle w:val="FSBlank"/>
        <w:tabs>
          <w:tab w:val="clear" w:pos="540"/>
          <w:tab w:val="left" w:pos="900"/>
        </w:tabs>
        <w:rPr>
          <w:b/>
          <w:bCs/>
          <w:i/>
          <w:iCs/>
          <w:sz w:val="30"/>
          <w:szCs w:val="30"/>
        </w:rPr>
      </w:pPr>
      <w:r w:rsidRPr="0042341F">
        <w:rPr>
          <w:b/>
          <w:bCs/>
          <w:i/>
          <w:iCs/>
          <w:sz w:val="30"/>
          <w:szCs w:val="30"/>
          <w:cs/>
        </w:rPr>
        <w:t>(</w:t>
      </w:r>
      <w:r w:rsidR="001D3743" w:rsidRPr="0042341F">
        <w:rPr>
          <w:rFonts w:hint="cs"/>
          <w:b/>
          <w:bCs/>
          <w:i/>
          <w:iCs/>
          <w:sz w:val="30"/>
          <w:szCs w:val="30"/>
          <w:cs/>
        </w:rPr>
        <w:t>ค</w:t>
      </w:r>
      <w:r w:rsidRPr="0042341F">
        <w:rPr>
          <w:b/>
          <w:bCs/>
          <w:i/>
          <w:iCs/>
          <w:sz w:val="30"/>
          <w:szCs w:val="30"/>
          <w:cs/>
        </w:rPr>
        <w:t xml:space="preserve">)  </w:t>
      </w:r>
      <w:r w:rsidRPr="0042341F">
        <w:rPr>
          <w:b/>
          <w:bCs/>
          <w:i/>
          <w:iCs/>
          <w:sz w:val="30"/>
          <w:szCs w:val="30"/>
        </w:rPr>
        <w:tab/>
      </w:r>
      <w:r w:rsidRPr="0042341F">
        <w:rPr>
          <w:rFonts w:hint="cs"/>
          <w:b/>
          <w:bCs/>
          <w:i/>
          <w:iCs/>
          <w:sz w:val="30"/>
          <w:szCs w:val="30"/>
          <w:cs/>
        </w:rPr>
        <w:t>ภาระ</w:t>
      </w:r>
      <w:r>
        <w:rPr>
          <w:rFonts w:hint="cs"/>
          <w:b/>
          <w:bCs/>
          <w:i/>
          <w:iCs/>
          <w:sz w:val="30"/>
          <w:szCs w:val="30"/>
          <w:cs/>
        </w:rPr>
        <w:t>ผูกพันอื่น</w:t>
      </w:r>
    </w:p>
    <w:p w14:paraId="53A87AF5" w14:textId="77777777" w:rsidR="00624305" w:rsidRPr="007E3F27" w:rsidRDefault="00624305" w:rsidP="00AC457B">
      <w:pPr>
        <w:pStyle w:val="FSBlank"/>
        <w:rPr>
          <w:sz w:val="30"/>
          <w:szCs w:val="30"/>
        </w:rPr>
      </w:pPr>
    </w:p>
    <w:p w14:paraId="0181EB2A" w14:textId="75D5A3D5" w:rsidR="007D014D" w:rsidRPr="000B473F" w:rsidRDefault="007D014D" w:rsidP="00263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ab/>
        <w:t>ณ วันที่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</w:t>
      </w:r>
      <w:r w:rsidR="00A312B2">
        <w:rPr>
          <w:rFonts w:ascii="Angsana New" w:hAnsi="Angsana New"/>
          <w:sz w:val="30"/>
          <w:szCs w:val="30"/>
          <w:cs/>
        </w:rPr>
        <w:t>ในประเทศบางแห่ง</w:t>
      </w:r>
      <w:r w:rsidR="000B473F">
        <w:rPr>
          <w:rFonts w:ascii="Angsana New" w:hAnsi="Angsana New"/>
          <w:sz w:val="30"/>
          <w:szCs w:val="30"/>
        </w:rPr>
        <w:br/>
      </w:r>
      <w:r w:rsidR="000B473F">
        <w:rPr>
          <w:rFonts w:ascii="Angsana New" w:hAnsi="Angsana New" w:hint="cs"/>
          <w:sz w:val="30"/>
          <w:szCs w:val="30"/>
          <w:cs/>
        </w:rPr>
        <w:t>และมีสัญญาที่ยังไม่ได้รับรู้</w:t>
      </w:r>
      <w:r w:rsidR="00C578AD">
        <w:rPr>
          <w:rFonts w:ascii="Angsana New" w:hAnsi="Angsana New" w:hint="cs"/>
          <w:sz w:val="30"/>
          <w:szCs w:val="30"/>
          <w:cs/>
        </w:rPr>
        <w:t xml:space="preserve">สำหรับอสังหาริมทรัพย์พัฒนาเพื่อขาย เป็นจำนวนเงินรวม </w:t>
      </w:r>
      <w:r w:rsidR="00814E80" w:rsidRPr="00814E80">
        <w:rPr>
          <w:rFonts w:ascii="Angsana New" w:hAnsi="Angsana New"/>
          <w:sz w:val="30"/>
          <w:szCs w:val="30"/>
        </w:rPr>
        <w:t>6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C578AD">
        <w:rPr>
          <w:rFonts w:ascii="Angsana New" w:hAnsi="Angsana New"/>
          <w:sz w:val="30"/>
          <w:szCs w:val="30"/>
        </w:rPr>
        <w:t>.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C578AD">
        <w:rPr>
          <w:rFonts w:ascii="Angsana New" w:hAnsi="Angsana New"/>
          <w:sz w:val="30"/>
          <w:szCs w:val="30"/>
        </w:rPr>
        <w:t xml:space="preserve"> </w:t>
      </w:r>
      <w:r w:rsidR="00C578AD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18774B">
        <w:rPr>
          <w:rFonts w:ascii="Angsana New" w:hAnsi="Angsana New"/>
          <w:sz w:val="30"/>
          <w:szCs w:val="30"/>
        </w:rPr>
        <w:br/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8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="00C578AD">
        <w:rPr>
          <w:rFonts w:ascii="Angsana New" w:hAnsi="Angsana New"/>
          <w:sz w:val="30"/>
          <w:szCs w:val="30"/>
        </w:rPr>
        <w:t>.</w:t>
      </w:r>
      <w:r w:rsidR="00814E80" w:rsidRPr="00814E80">
        <w:rPr>
          <w:rFonts w:ascii="Angsana New" w:hAnsi="Angsana New"/>
          <w:sz w:val="30"/>
          <w:szCs w:val="30"/>
        </w:rPr>
        <w:t>6</w:t>
      </w:r>
      <w:r w:rsidR="00C578AD">
        <w:rPr>
          <w:rFonts w:ascii="Angsana New" w:hAnsi="Angsana New"/>
          <w:sz w:val="30"/>
          <w:szCs w:val="30"/>
        </w:rPr>
        <w:t xml:space="preserve"> </w:t>
      </w:r>
      <w:r w:rsidR="00C578A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C578AD" w:rsidRPr="003C47FE">
        <w:rPr>
          <w:rFonts w:ascii="Angsana New" w:hAnsi="Angsana New"/>
          <w:i/>
          <w:iCs/>
          <w:sz w:val="30"/>
          <w:szCs w:val="30"/>
        </w:rPr>
        <w:t>(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2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56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3</w:t>
      </w:r>
      <w:r w:rsidR="00C578AD" w:rsidRPr="003C47FE">
        <w:rPr>
          <w:rFonts w:ascii="Angsana New" w:hAnsi="Angsana New"/>
          <w:i/>
          <w:iCs/>
          <w:sz w:val="30"/>
          <w:szCs w:val="30"/>
        </w:rPr>
        <w:t xml:space="preserve">: 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65</w:t>
      </w:r>
      <w:r w:rsidR="00C578AD">
        <w:rPr>
          <w:rFonts w:ascii="Angsana New" w:hAnsi="Angsana New"/>
          <w:i/>
          <w:iCs/>
          <w:sz w:val="30"/>
          <w:szCs w:val="30"/>
        </w:rPr>
        <w:t>.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4</w:t>
      </w:r>
      <w:r w:rsidR="00C578AD" w:rsidRPr="003C47FE">
        <w:rPr>
          <w:rFonts w:ascii="Angsana New" w:hAnsi="Angsana New"/>
          <w:i/>
          <w:iCs/>
          <w:sz w:val="30"/>
          <w:szCs w:val="30"/>
        </w:rPr>
        <w:t xml:space="preserve"> </w:t>
      </w:r>
      <w:r w:rsidR="00C578AD" w:rsidRPr="003C47F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C578AD">
        <w:rPr>
          <w:rFonts w:ascii="Angsana New" w:hAnsi="Angsana New"/>
          <w:i/>
          <w:iCs/>
          <w:sz w:val="30"/>
          <w:szCs w:val="30"/>
        </w:rPr>
        <w:t xml:space="preserve"> </w:t>
      </w:r>
      <w:r w:rsidR="00C578AD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2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8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1</w:t>
      </w:r>
      <w:r w:rsidR="00C578AD">
        <w:rPr>
          <w:rFonts w:ascii="Angsana New" w:hAnsi="Angsana New"/>
          <w:i/>
          <w:iCs/>
          <w:sz w:val="30"/>
          <w:szCs w:val="30"/>
        </w:rPr>
        <w:t>.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6</w:t>
      </w:r>
      <w:r w:rsidR="00C578AD">
        <w:rPr>
          <w:rFonts w:ascii="Angsana New" w:hAnsi="Angsana New"/>
          <w:i/>
          <w:iCs/>
          <w:sz w:val="30"/>
          <w:szCs w:val="30"/>
        </w:rPr>
        <w:t xml:space="preserve"> </w:t>
      </w:r>
      <w:r w:rsidR="00C578AD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C578AD" w:rsidRPr="003C47F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100FD2E" w14:textId="1CC72297" w:rsidR="00A33084" w:rsidRPr="007E3F27" w:rsidRDefault="007D014D" w:rsidP="006226CA">
      <w:pPr>
        <w:pStyle w:val="FSBlank"/>
        <w:rPr>
          <w:sz w:val="30"/>
          <w:szCs w:val="30"/>
        </w:rPr>
      </w:pPr>
      <w:r w:rsidRPr="006226CA">
        <w:rPr>
          <w:sz w:val="30"/>
          <w:szCs w:val="30"/>
          <w:cs/>
        </w:rPr>
        <w:tab/>
      </w:r>
    </w:p>
    <w:p w14:paraId="30F90A55" w14:textId="77777777" w:rsidR="00AB1C71" w:rsidRDefault="00AB1C71" w:rsidP="00AB1C71">
      <w:pPr>
        <w:pStyle w:val="FSBlank"/>
        <w:rPr>
          <w:b/>
          <w:bCs/>
          <w:i/>
          <w:iCs/>
          <w:sz w:val="30"/>
          <w:szCs w:val="30"/>
        </w:rPr>
      </w:pPr>
      <w:r w:rsidRPr="008758BB">
        <w:rPr>
          <w:b/>
          <w:bCs/>
          <w:i/>
          <w:iCs/>
          <w:sz w:val="30"/>
          <w:szCs w:val="30"/>
          <w:cs/>
        </w:rPr>
        <w:t>(</w:t>
      </w:r>
      <w:r w:rsidR="00CD2BD1" w:rsidRPr="008758BB">
        <w:rPr>
          <w:rFonts w:hint="cs"/>
          <w:b/>
          <w:bCs/>
          <w:i/>
          <w:iCs/>
          <w:sz w:val="30"/>
          <w:szCs w:val="30"/>
          <w:cs/>
        </w:rPr>
        <w:t>ง</w:t>
      </w:r>
      <w:r w:rsidRPr="008758BB">
        <w:rPr>
          <w:b/>
          <w:bCs/>
          <w:i/>
          <w:iCs/>
          <w:sz w:val="30"/>
          <w:szCs w:val="30"/>
          <w:cs/>
        </w:rPr>
        <w:t>)</w:t>
      </w:r>
      <w:r w:rsidRPr="003C47FE">
        <w:rPr>
          <w:b/>
          <w:bCs/>
          <w:sz w:val="30"/>
          <w:szCs w:val="30"/>
          <w:cs/>
        </w:rPr>
        <w:t xml:space="preserve">  </w:t>
      </w:r>
      <w:r w:rsidRPr="003C47FE">
        <w:rPr>
          <w:b/>
          <w:bCs/>
          <w:sz w:val="30"/>
          <w:szCs w:val="30"/>
        </w:rPr>
        <w:tab/>
      </w:r>
      <w:r>
        <w:rPr>
          <w:rFonts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5D0E3BDD" w14:textId="77777777" w:rsidR="00624305" w:rsidRPr="007E3F27" w:rsidRDefault="00624305" w:rsidP="00AB1C71">
      <w:pPr>
        <w:pStyle w:val="FSBlank"/>
        <w:rPr>
          <w:sz w:val="30"/>
          <w:szCs w:val="30"/>
        </w:rPr>
      </w:pPr>
    </w:p>
    <w:p w14:paraId="061B7716" w14:textId="7EA1745C" w:rsidR="007E3F27" w:rsidRDefault="007D014D" w:rsidP="00A33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ab/>
        <w:t>ณ วันที่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บริษัทมีหนังสือค้ำประกันที่</w:t>
      </w:r>
      <w:r w:rsidR="00A3308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C47FE">
        <w:rPr>
          <w:rFonts w:ascii="Angsana New" w:hAnsi="Angsana New"/>
          <w:sz w:val="30"/>
          <w:szCs w:val="30"/>
          <w:cs/>
        </w:rPr>
        <w:t>ในประเทศ</w:t>
      </w:r>
      <w:r w:rsidR="00FF1308">
        <w:rPr>
          <w:rFonts w:ascii="Angsana New" w:hAnsi="Angsana New" w:hint="cs"/>
          <w:sz w:val="30"/>
          <w:szCs w:val="30"/>
          <w:cs/>
        </w:rPr>
        <w:t>บาง</w:t>
      </w:r>
      <w:r w:rsidRPr="003C47FE">
        <w:rPr>
          <w:rFonts w:ascii="Angsana New" w:hAnsi="Angsana New"/>
          <w:sz w:val="30"/>
          <w:szCs w:val="30"/>
          <w:cs/>
        </w:rPr>
        <w:t>แห่งออกเพื่อค้ำประกันบริษัทต่อหน่วยงานราชการสำหรับการจัดสรรที่ดินเพื่อสาธารณูปโภค</w:t>
      </w:r>
      <w:r w:rsidR="00902D9F"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ทำสัญญาเช่าที่ดิน</w:t>
      </w:r>
      <w:r w:rsidR="00B7056D">
        <w:rPr>
          <w:rFonts w:ascii="Angsana New" w:hAnsi="Angsana New"/>
          <w:sz w:val="30"/>
          <w:szCs w:val="30"/>
        </w:rPr>
        <w:t xml:space="preserve"> </w:t>
      </w:r>
      <w:r w:rsidR="00B7056D">
        <w:rPr>
          <w:rFonts w:ascii="Angsana New" w:hAnsi="Angsana New" w:hint="cs"/>
          <w:sz w:val="30"/>
          <w:szCs w:val="30"/>
          <w:cs/>
        </w:rPr>
        <w:t>และเพื่อการปฎิบัติตามสัญญากับการประปาส่วนภูมิภาค</w:t>
      </w:r>
      <w:r w:rsidRPr="003C47FE">
        <w:rPr>
          <w:rFonts w:ascii="Angsana New" w:hAnsi="Angsana New"/>
          <w:sz w:val="30"/>
          <w:szCs w:val="30"/>
          <w:cs/>
        </w:rPr>
        <w:t>เป็นจำนวนเงิน</w:t>
      </w:r>
      <w:r w:rsidR="00A312B2">
        <w:rPr>
          <w:rFonts w:ascii="Angsana New" w:hAnsi="Angsana New"/>
          <w:sz w:val="30"/>
          <w:szCs w:val="30"/>
          <w:cs/>
        </w:rPr>
        <w:t xml:space="preserve">รวม </w:t>
      </w:r>
      <w:r w:rsidR="00814E80" w:rsidRPr="00814E80">
        <w:rPr>
          <w:rFonts w:ascii="Angsana New" w:hAnsi="Angsana New"/>
          <w:sz w:val="30"/>
          <w:szCs w:val="30"/>
        </w:rPr>
        <w:t>87</w:t>
      </w:r>
      <w:r w:rsidR="00C1755F">
        <w:rPr>
          <w:rFonts w:ascii="Angsana New" w:hAnsi="Angsana New"/>
          <w:sz w:val="30"/>
          <w:szCs w:val="30"/>
        </w:rPr>
        <w:t>.</w:t>
      </w:r>
      <w:r w:rsidR="00B070E9" w:rsidRPr="00B070E9">
        <w:rPr>
          <w:rFonts w:ascii="Angsana New" w:hAnsi="Angsana New"/>
          <w:sz w:val="30"/>
          <w:szCs w:val="30"/>
        </w:rPr>
        <w:t>3</w:t>
      </w:r>
      <w:r w:rsidR="00B7056D"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ล้านบาท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A93C5F">
        <w:rPr>
          <w:rFonts w:ascii="Angsana New" w:hAnsi="Angsana New"/>
          <w:i/>
          <w:iCs/>
          <w:sz w:val="30"/>
          <w:szCs w:val="30"/>
        </w:rPr>
        <w:t>(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2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56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3</w:t>
      </w:r>
      <w:r w:rsidRPr="00A93C5F">
        <w:rPr>
          <w:rFonts w:ascii="Angsana New" w:hAnsi="Angsana New"/>
          <w:i/>
          <w:iCs/>
          <w:sz w:val="30"/>
          <w:szCs w:val="30"/>
        </w:rPr>
        <w:t xml:space="preserve">: 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88</w:t>
      </w:r>
      <w:r w:rsidR="00B7056D">
        <w:rPr>
          <w:rFonts w:ascii="Angsana New" w:hAnsi="Angsana New"/>
          <w:i/>
          <w:iCs/>
          <w:sz w:val="30"/>
          <w:szCs w:val="30"/>
        </w:rPr>
        <w:t>.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6</w:t>
      </w:r>
      <w:r w:rsidRPr="00A93C5F">
        <w:rPr>
          <w:rFonts w:ascii="Angsana New" w:hAnsi="Angsana New"/>
          <w:i/>
          <w:iCs/>
          <w:sz w:val="30"/>
          <w:szCs w:val="30"/>
        </w:rPr>
        <w:t xml:space="preserve"> </w:t>
      </w:r>
      <w:r w:rsidRPr="00A93C5F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6B44CC0" w14:textId="34F05B2B" w:rsidR="00142FD0" w:rsidRPr="007E3F27" w:rsidRDefault="007E3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DF13FB6" w14:textId="50019670" w:rsidR="007C7EFF" w:rsidRPr="00522EA4" w:rsidRDefault="00B070E9" w:rsidP="00522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2</w:t>
      </w:r>
      <w:r w:rsidR="003B310A">
        <w:rPr>
          <w:rFonts w:ascii="Angsana New" w:hAnsi="Angsana New"/>
          <w:b/>
          <w:sz w:val="30"/>
          <w:szCs w:val="30"/>
        </w:rPr>
        <w:t>6</w:t>
      </w:r>
      <w:r w:rsidR="00522EA4">
        <w:rPr>
          <w:rFonts w:ascii="Angsana New" w:hAnsi="Angsana New"/>
          <w:bCs/>
          <w:sz w:val="30"/>
          <w:szCs w:val="30"/>
        </w:rPr>
        <w:tab/>
      </w:r>
      <w:r w:rsidR="007C7EFF" w:rsidRPr="00522EA4">
        <w:rPr>
          <w:rFonts w:ascii="Angsana New" w:hAnsi="Angsana New" w:hint="cs"/>
          <w:bCs/>
          <w:sz w:val="30"/>
          <w:szCs w:val="30"/>
          <w:cs/>
        </w:rPr>
        <w:t>สัญญาที่สำคัญ</w:t>
      </w:r>
      <w:r w:rsidR="007C7EFF" w:rsidRPr="00522EA4">
        <w:rPr>
          <w:rFonts w:ascii="Angsana New" w:hAnsi="Angsana New"/>
          <w:bCs/>
          <w:sz w:val="30"/>
          <w:szCs w:val="30"/>
          <w:cs/>
        </w:rPr>
        <w:t>กับกิจการที่ไม่เกี่ยวข้องกัน</w:t>
      </w:r>
    </w:p>
    <w:p w14:paraId="1B25FA6B" w14:textId="77777777" w:rsidR="00B87FB5" w:rsidRPr="007E3F27" w:rsidRDefault="00B87FB5" w:rsidP="00AC457B">
      <w:pPr>
        <w:pStyle w:val="FSBlank"/>
        <w:rPr>
          <w:sz w:val="30"/>
          <w:szCs w:val="30"/>
        </w:rPr>
      </w:pPr>
    </w:p>
    <w:p w14:paraId="1B04916C" w14:textId="1982806C" w:rsidR="00722DDC" w:rsidRDefault="00B87FB5" w:rsidP="00A31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070E9" w:rsidRPr="00B070E9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B070E9" w:rsidRPr="00B070E9">
        <w:rPr>
          <w:rFonts w:ascii="Angsana New" w:hAnsi="Angsana New"/>
          <w:bCs/>
          <w:spacing w:val="-4"/>
          <w:sz w:val="30"/>
          <w:szCs w:val="30"/>
        </w:rPr>
        <w:t>1</w:t>
      </w:r>
      <w:r w:rsidR="00814E80" w:rsidRPr="00814E80">
        <w:rPr>
          <w:rFonts w:ascii="Angsana New" w:hAnsi="Angsana New"/>
          <w:bCs/>
          <w:spacing w:val="-4"/>
          <w:sz w:val="30"/>
          <w:szCs w:val="30"/>
        </w:rPr>
        <w:t>5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B070E9" w:rsidRPr="00B070E9">
        <w:rPr>
          <w:rFonts w:ascii="Angsana New" w:hAnsi="Angsana New"/>
          <w:bCs/>
          <w:sz w:val="30"/>
          <w:szCs w:val="30"/>
        </w:rPr>
        <w:t>1</w:t>
      </w:r>
      <w:r w:rsidR="00814E80" w:rsidRPr="00814E80">
        <w:rPr>
          <w:rFonts w:ascii="Angsana New" w:hAnsi="Angsana New"/>
          <w:bCs/>
          <w:sz w:val="30"/>
          <w:szCs w:val="30"/>
        </w:rPr>
        <w:t>6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</w:t>
      </w:r>
      <w:r w:rsidR="00D55F39">
        <w:rPr>
          <w:rFonts w:ascii="Angsana New" w:hAnsi="Angsana New"/>
          <w:b/>
          <w:sz w:val="30"/>
          <w:szCs w:val="30"/>
        </w:rPr>
        <w:br/>
      </w:r>
      <w:r>
        <w:rPr>
          <w:rFonts w:ascii="Angsana New" w:hAnsi="Angsana New" w:hint="cs"/>
          <w:b/>
          <w:sz w:val="30"/>
          <w:szCs w:val="30"/>
          <w:cs/>
        </w:rPr>
        <w:t xml:space="preserve">รายได้รอตัดบัญชีจากสัญญาดังกล่าว ณ 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B070E9" w:rsidRPr="00B070E9">
        <w:rPr>
          <w:rFonts w:ascii="Angsana New" w:hAnsi="Angsana New"/>
          <w:sz w:val="30"/>
          <w:szCs w:val="30"/>
        </w:rPr>
        <w:t>10</w:t>
      </w:r>
      <w:r w:rsidR="002767EB">
        <w:rPr>
          <w:rFonts w:ascii="Angsana New" w:hAnsi="Angsana New"/>
          <w:sz w:val="30"/>
          <w:szCs w:val="30"/>
        </w:rPr>
        <w:t>.</w:t>
      </w:r>
      <w:r w:rsidR="00814E80" w:rsidRPr="00814E80">
        <w:rPr>
          <w:rFonts w:ascii="Angsana New" w:hAnsi="Angsana New"/>
          <w:sz w:val="30"/>
          <w:szCs w:val="30"/>
        </w:rPr>
        <w:t>9</w:t>
      </w:r>
      <w:r w:rsidR="00EE45F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FB5507">
        <w:rPr>
          <w:rFonts w:ascii="Angsana New" w:hAnsi="Angsana New"/>
          <w:sz w:val="30"/>
          <w:szCs w:val="30"/>
        </w:rPr>
        <w:t xml:space="preserve"> </w:t>
      </w:r>
      <w:r w:rsidR="00FB5507" w:rsidRPr="00FB5507">
        <w:rPr>
          <w:rFonts w:ascii="Angsana New" w:hAnsi="Angsana New"/>
          <w:i/>
          <w:iCs/>
          <w:sz w:val="30"/>
          <w:szCs w:val="30"/>
        </w:rPr>
        <w:t>(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2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56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3</w:t>
      </w:r>
      <w:r w:rsidR="00FB5507" w:rsidRPr="00FB5507">
        <w:rPr>
          <w:rFonts w:ascii="Angsana New" w:hAnsi="Angsana New"/>
          <w:i/>
          <w:iCs/>
          <w:sz w:val="30"/>
          <w:szCs w:val="30"/>
        </w:rPr>
        <w:t xml:space="preserve">: 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11</w:t>
      </w:r>
      <w:r w:rsidR="00314EE9">
        <w:rPr>
          <w:rFonts w:ascii="Angsana New" w:hAnsi="Angsana New"/>
          <w:i/>
          <w:iCs/>
          <w:sz w:val="30"/>
          <w:szCs w:val="30"/>
        </w:rPr>
        <w:t>.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8</w:t>
      </w:r>
      <w:r w:rsidR="00D5516F">
        <w:rPr>
          <w:rFonts w:ascii="Angsana New" w:hAnsi="Angsana New"/>
          <w:i/>
          <w:iCs/>
          <w:sz w:val="30"/>
          <w:szCs w:val="30"/>
        </w:rPr>
        <w:t xml:space="preserve"> </w:t>
      </w:r>
      <w:r w:rsidR="00FB5507" w:rsidRPr="00FB5507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94B98B4" w14:textId="77777777" w:rsidR="00D10489" w:rsidRDefault="00D10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97D0546" w14:textId="7CE7FBE7" w:rsidR="00A91BC2" w:rsidRPr="004A51D2" w:rsidRDefault="00E20D4F" w:rsidP="004A5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070E9" w:rsidRPr="00B070E9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บริษัทได้ทำสัญญาการใช้</w:t>
      </w:r>
      <w:r w:rsidR="0048443C">
        <w:rPr>
          <w:rFonts w:ascii="Angsana New" w:hAnsi="Angsana New" w:hint="cs"/>
          <w:sz w:val="30"/>
          <w:szCs w:val="30"/>
          <w:cs/>
        </w:rPr>
        <w:t>โครงสร้างพื้นฐาน และสัญญาการใช้พื้นที่สำหรับระบบสายส่ง ระบบท่อ และโครงสร้างพื้นฐาน</w:t>
      </w:r>
      <w:r>
        <w:rPr>
          <w:rFonts w:ascii="Angsana New" w:hAnsi="Angsana New" w:hint="cs"/>
          <w:sz w:val="30"/>
          <w:szCs w:val="30"/>
          <w:cs/>
        </w:rPr>
        <w:t>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814E80" w:rsidRPr="00814E80">
        <w:rPr>
          <w:rFonts w:ascii="Angsana New" w:hAnsi="Angsana New"/>
          <w:bCs/>
          <w:spacing w:val="-4"/>
          <w:sz w:val="30"/>
          <w:szCs w:val="30"/>
        </w:rPr>
        <w:t>5</w:t>
      </w:r>
      <w:r w:rsidR="00B070E9" w:rsidRPr="00B070E9">
        <w:rPr>
          <w:rFonts w:ascii="Angsana New" w:hAnsi="Angsana New"/>
          <w:bCs/>
          <w:spacing w:val="-4"/>
          <w:sz w:val="30"/>
          <w:szCs w:val="30"/>
        </w:rPr>
        <w:t>0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B070E9" w:rsidRPr="00B070E9">
        <w:rPr>
          <w:rFonts w:ascii="Angsana New" w:hAnsi="Angsana New"/>
          <w:bCs/>
          <w:sz w:val="30"/>
          <w:szCs w:val="30"/>
        </w:rPr>
        <w:t>1</w:t>
      </w:r>
      <w:r w:rsidR="00814E80" w:rsidRPr="00814E80">
        <w:rPr>
          <w:rFonts w:ascii="Angsana New" w:hAnsi="Angsana New"/>
          <w:bCs/>
          <w:sz w:val="30"/>
          <w:szCs w:val="30"/>
        </w:rPr>
        <w:t>9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</w:t>
      </w:r>
      <w:r w:rsidR="00A3308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B070E9" w:rsidRPr="00B070E9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B070E9" w:rsidRPr="00B070E9">
        <w:rPr>
          <w:rFonts w:ascii="Angsana New" w:hAnsi="Angsana New"/>
          <w:sz w:val="30"/>
          <w:szCs w:val="30"/>
        </w:rPr>
        <w:t>44</w:t>
      </w:r>
      <w:r w:rsidR="002767EB">
        <w:rPr>
          <w:rFonts w:ascii="Angsana New" w:hAnsi="Angsana New"/>
          <w:sz w:val="30"/>
          <w:szCs w:val="30"/>
        </w:rPr>
        <w:t>.</w:t>
      </w:r>
      <w:r w:rsidR="00B070E9" w:rsidRPr="00B070E9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FB5507">
        <w:rPr>
          <w:rFonts w:ascii="Angsana New" w:hAnsi="Angsana New"/>
          <w:i/>
          <w:iCs/>
          <w:sz w:val="30"/>
          <w:szCs w:val="30"/>
        </w:rPr>
        <w:t>(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2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56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3</w:t>
      </w:r>
      <w:r w:rsidRPr="00FB5507">
        <w:rPr>
          <w:rFonts w:ascii="Angsana New" w:hAnsi="Angsana New"/>
          <w:i/>
          <w:iCs/>
          <w:sz w:val="30"/>
          <w:szCs w:val="30"/>
        </w:rPr>
        <w:t>: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4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6</w:t>
      </w:r>
      <w:r w:rsidR="00E72D7C">
        <w:rPr>
          <w:rFonts w:ascii="Angsana New" w:hAnsi="Angsana New"/>
          <w:i/>
          <w:iCs/>
          <w:sz w:val="30"/>
          <w:szCs w:val="30"/>
        </w:rPr>
        <w:t>.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9</w:t>
      </w:r>
      <w:r w:rsidR="00E72D7C">
        <w:rPr>
          <w:rFonts w:ascii="Angsana New" w:hAnsi="Angsana New"/>
          <w:i/>
          <w:iCs/>
          <w:sz w:val="30"/>
          <w:szCs w:val="30"/>
        </w:rPr>
        <w:t xml:space="preserve"> </w:t>
      </w:r>
      <w:r w:rsidR="00E72D7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FB5507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C40038D" w14:textId="77777777" w:rsidR="003D6B4F" w:rsidRPr="00CF1812" w:rsidRDefault="003D6B4F" w:rsidP="00CF1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3D6B4F" w:rsidRPr="00CF1812" w:rsidSect="00A27781">
      <w:headerReference w:type="default" r:id="rId2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D8921" w14:textId="77777777" w:rsidR="008466D9" w:rsidRDefault="008466D9" w:rsidP="004956B4">
      <w:r>
        <w:separator/>
      </w:r>
    </w:p>
  </w:endnote>
  <w:endnote w:type="continuationSeparator" w:id="0">
    <w:p w14:paraId="1A92E050" w14:textId="77777777" w:rsidR="008466D9" w:rsidRDefault="008466D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03D55" w14:textId="0D76F7F1" w:rsidR="00CE6DF9" w:rsidRPr="003021FF" w:rsidRDefault="00CE6DF9" w:rsidP="00B06928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B070E9">
      <w:rPr>
        <w:rStyle w:val="PageNumber"/>
        <w:rFonts w:ascii="Angsana New" w:hAnsi="Angsana New"/>
        <w:noProof/>
        <w:sz w:val="30"/>
        <w:szCs w:val="30"/>
      </w:rPr>
      <w:t>2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16DAE09" w14:textId="77777777" w:rsidR="00CE6DF9" w:rsidRDefault="00CE6DF9" w:rsidP="00B06928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745A5" w14:textId="18593F1A" w:rsidR="00CE6DF9" w:rsidRPr="00D83FF5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1108859 - 2021 Dec-FSA-Nava Nakorn-12t rev.8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B070E9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B070E9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FE5FF" w14:textId="18A8B0A0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814E80">
      <w:rPr>
        <w:rStyle w:val="PageNumber"/>
        <w:rFonts w:ascii="Angsana New" w:hAnsi="Angsana New"/>
        <w:noProof/>
        <w:sz w:val="30"/>
        <w:szCs w:val="30"/>
      </w:rPr>
      <w:t>6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4974932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8A266" w14:textId="53CF1BDE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814E80">
      <w:rPr>
        <w:rStyle w:val="PageNumber"/>
        <w:rFonts w:ascii="Angsana New" w:hAnsi="Angsana New"/>
        <w:noProof/>
        <w:sz w:val="30"/>
        <w:szCs w:val="30"/>
      </w:rPr>
      <w:t>8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B8B17DF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D9AE0" w14:textId="69937BF2" w:rsidR="00CE6DF9" w:rsidRPr="00D83FF5" w:rsidRDefault="00CE6DF9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1108859 - 2021 Dec-FSA-Nava Nakorn-12t rev.8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14E80">
      <w:rPr>
        <w:rStyle w:val="PageNumber"/>
        <w:rFonts w:ascii="Angsana New" w:hAnsi="Angsana New"/>
        <w:noProof/>
        <w:sz w:val="30"/>
        <w:szCs w:val="30"/>
      </w:rPr>
      <w:t>9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8BEA4" w14:textId="67436C0C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B070E9">
      <w:rPr>
        <w:rStyle w:val="PageNumber"/>
        <w:rFonts w:ascii="Angsana New" w:hAnsi="Angsana New"/>
        <w:noProof/>
        <w:sz w:val="30"/>
        <w:szCs w:val="30"/>
      </w:rPr>
      <w:t>1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23C64F27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92571" w14:textId="2C5CA106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14E80">
      <w:rPr>
        <w:rStyle w:val="PageNumber"/>
        <w:rFonts w:ascii="Angsana New" w:hAnsi="Angsana New"/>
        <w:noProof/>
        <w:sz w:val="30"/>
        <w:szCs w:val="30"/>
      </w:rPr>
      <w:t>5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681E3C96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D71B6" w14:textId="2F7A608E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14E80">
      <w:rPr>
        <w:rStyle w:val="PageNumber"/>
        <w:rFonts w:ascii="Angsana New" w:hAnsi="Angsana New"/>
        <w:noProof/>
        <w:sz w:val="30"/>
        <w:szCs w:val="30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BA02084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80426" w14:textId="77777777" w:rsidR="008466D9" w:rsidRDefault="008466D9" w:rsidP="004956B4">
      <w:r>
        <w:separator/>
      </w:r>
    </w:p>
  </w:footnote>
  <w:footnote w:type="continuationSeparator" w:id="0">
    <w:p w14:paraId="7383EB4E" w14:textId="77777777" w:rsidR="008466D9" w:rsidRDefault="008466D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3BF10" w14:textId="587947F4" w:rsidR="00CE6DF9" w:rsidRPr="001E2301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62598C2" w14:textId="77777777" w:rsidR="00CE6DF9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624369" w14:textId="39B7F23F" w:rsidR="00CE6DF9" w:rsidRPr="00D85706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070E9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070E9">
      <w:rPr>
        <w:rFonts w:ascii="Angsana New" w:hAnsi="Angsana New"/>
        <w:b/>
        <w:bCs/>
        <w:sz w:val="32"/>
        <w:szCs w:val="32"/>
      </w:rPr>
      <w:t>2</w:t>
    </w:r>
    <w:r w:rsidRPr="00814E80">
      <w:rPr>
        <w:rFonts w:ascii="Angsana New" w:hAnsi="Angsana New"/>
        <w:b/>
        <w:bCs/>
        <w:sz w:val="32"/>
        <w:szCs w:val="32"/>
      </w:rPr>
      <w:t>56</w:t>
    </w:r>
    <w:r w:rsidRPr="00B070E9">
      <w:rPr>
        <w:rFonts w:ascii="Angsana New" w:hAnsi="Angsana New"/>
        <w:b/>
        <w:bCs/>
        <w:sz w:val="32"/>
        <w:szCs w:val="32"/>
      </w:rPr>
      <w:t>4</w:t>
    </w:r>
  </w:p>
  <w:p w14:paraId="13C0F36E" w14:textId="77777777" w:rsidR="00CE6DF9" w:rsidRPr="007A57EE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038F5" w14:textId="7C1D6C2A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A5C46D" w14:textId="77777777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76D76FE" w14:textId="5C97F986" w:rsidR="00CE6DF9" w:rsidRPr="00850A09" w:rsidRDefault="00CE6DF9" w:rsidP="0082513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2</w:t>
    </w:r>
    <w:r w:rsidRPr="00814E80">
      <w:rPr>
        <w:rFonts w:ascii="Angsana New" w:hAnsi="Angsana New"/>
        <w:bCs/>
        <w:iCs/>
        <w:sz w:val="32"/>
        <w:szCs w:val="32"/>
        <w:lang w:val="en-US" w:bidi="th-TH"/>
      </w:rPr>
      <w:t>56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4</w:t>
    </w:r>
  </w:p>
  <w:p w14:paraId="4D7ACF9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B1063" w14:textId="61A1BE3A" w:rsidR="00CE6DF9" w:rsidRPr="001E2301" w:rsidRDefault="00CE6DF9" w:rsidP="00BD44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9E082BA" w14:textId="77777777" w:rsidR="00CE6DF9" w:rsidRPr="001E2301" w:rsidRDefault="00CE6DF9" w:rsidP="00BD44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503EE77" w14:textId="0A3EACB4" w:rsidR="00CE6DF9" w:rsidRPr="00850A09" w:rsidRDefault="00CE6DF9" w:rsidP="00BD4462">
    <w:pPr>
      <w:pStyle w:val="acctmainheading"/>
      <w:spacing w:after="0" w:line="240" w:lineRule="atLeast"/>
      <w:ind w:left="630" w:hanging="630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2</w:t>
    </w:r>
    <w:r w:rsidRPr="00814E80">
      <w:rPr>
        <w:rFonts w:ascii="Angsana New" w:hAnsi="Angsana New"/>
        <w:bCs/>
        <w:iCs/>
        <w:sz w:val="32"/>
        <w:szCs w:val="32"/>
        <w:lang w:val="en-US" w:bidi="th-TH"/>
      </w:rPr>
      <w:t>56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4</w:t>
    </w:r>
  </w:p>
  <w:p w14:paraId="22E01D5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95744" w14:textId="5463B955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3A5C011" w14:textId="77777777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C62962" w14:textId="7F848780" w:rsidR="00CE6DF9" w:rsidRPr="00850A09" w:rsidRDefault="00CE6DF9" w:rsidP="0082513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2</w:t>
    </w:r>
    <w:r w:rsidRPr="00814E80">
      <w:rPr>
        <w:rFonts w:ascii="Angsana New" w:hAnsi="Angsana New"/>
        <w:bCs/>
        <w:iCs/>
        <w:sz w:val="32"/>
        <w:szCs w:val="32"/>
        <w:lang w:val="en-US" w:bidi="th-TH"/>
      </w:rPr>
      <w:t>56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4</w:t>
    </w:r>
  </w:p>
  <w:p w14:paraId="652E934E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94E26" w14:textId="77777777" w:rsidR="00CE6DF9" w:rsidRPr="00FA7747" w:rsidRDefault="00EB658F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w:pict w14:anchorId="2E7139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78pt;margin-top:203.75pt;width:276pt;height:108pt;rotation:-2098978fd;z-index:251659264" filled="f" strokecolor="silver">
          <v:shadow color="#868686"/>
          <v:textpath style="font-family:&quot;Times New Roman&quot;;v-text-kern:t" trim="t" fitpath="t" string="Draft"/>
        </v:shape>
      </w:pict>
    </w:r>
    <w:r w:rsidR="00CE6DF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CE6DF9">
      <w:rPr>
        <w:rFonts w:ascii="Angsana New" w:hAnsi="Angsana New" w:hint="cs"/>
        <w:b/>
        <w:bCs/>
        <w:sz w:val="32"/>
        <w:szCs w:val="32"/>
        <w:cs/>
      </w:rPr>
      <w:t>นวนคร</w:t>
    </w:r>
    <w:r w:rsidR="00CE6DF9"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2567CA58" w14:textId="77777777" w:rsidR="00CE6DF9" w:rsidRPr="00FA7747" w:rsidRDefault="00CE6DF9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9CA50D6" w14:textId="626099CB" w:rsidR="00CE6DF9" w:rsidRDefault="00CE6DF9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B070E9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Pr="00B070E9">
      <w:rPr>
        <w:rFonts w:ascii="Angsana New" w:hAnsi="Angsana New"/>
        <w:sz w:val="32"/>
        <w:szCs w:val="32"/>
        <w:lang w:val="en-US"/>
      </w:rPr>
      <w:t>2</w:t>
    </w:r>
    <w:r w:rsidRPr="00814E80">
      <w:rPr>
        <w:rFonts w:ascii="Angsana New" w:hAnsi="Angsana New"/>
        <w:sz w:val="32"/>
        <w:szCs w:val="32"/>
        <w:lang w:val="en-US"/>
      </w:rPr>
      <w:t>5</w:t>
    </w:r>
    <w:r w:rsidRPr="00B070E9">
      <w:rPr>
        <w:rFonts w:ascii="Angsana New" w:hAnsi="Angsana New"/>
        <w:sz w:val="32"/>
        <w:szCs w:val="32"/>
        <w:lang w:val="en-US"/>
      </w:rPr>
      <w:t>4</w:t>
    </w:r>
    <w:r w:rsidRPr="00814E80">
      <w:rPr>
        <w:rFonts w:ascii="Angsana New" w:hAnsi="Angsana New"/>
        <w:sz w:val="32"/>
        <w:szCs w:val="32"/>
        <w:lang w:val="en-US"/>
      </w:rPr>
      <w:t>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Pr="00B070E9">
      <w:rPr>
        <w:rFonts w:ascii="Angsana New" w:hAnsi="Angsana New"/>
        <w:sz w:val="32"/>
        <w:szCs w:val="32"/>
        <w:lang w:val="en-US"/>
      </w:rPr>
      <w:t>2</w:t>
    </w:r>
    <w:r w:rsidRPr="00814E80">
      <w:rPr>
        <w:rFonts w:ascii="Angsana New" w:hAnsi="Angsana New"/>
        <w:sz w:val="32"/>
        <w:szCs w:val="32"/>
        <w:lang w:val="en-US"/>
      </w:rPr>
      <w:t>5</w:t>
    </w:r>
    <w:r w:rsidRPr="00B070E9">
      <w:rPr>
        <w:rFonts w:ascii="Angsana New" w:hAnsi="Angsana New"/>
        <w:sz w:val="32"/>
        <w:szCs w:val="32"/>
        <w:lang w:val="en-US"/>
      </w:rPr>
      <w:t>4</w:t>
    </w:r>
    <w:r w:rsidRPr="00814E80">
      <w:rPr>
        <w:rFonts w:ascii="Angsana New" w:hAnsi="Angsana New"/>
        <w:sz w:val="32"/>
        <w:szCs w:val="32"/>
        <w:lang w:val="en-US"/>
      </w:rPr>
      <w:t>8</w:t>
    </w:r>
  </w:p>
  <w:p w14:paraId="018BE46F" w14:textId="77777777" w:rsidR="00CE6DF9" w:rsidRPr="00D8216C" w:rsidRDefault="00CE6DF9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C5D67" w14:textId="1F3D0168" w:rsidR="00CE6DF9" w:rsidRPr="001E2301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FE83B04" w14:textId="77777777" w:rsidR="00CE6DF9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2CF95E" w14:textId="20F12419" w:rsidR="00CE6DF9" w:rsidRPr="00D85706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070E9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070E9">
      <w:rPr>
        <w:rFonts w:ascii="Angsana New" w:hAnsi="Angsana New"/>
        <w:b/>
        <w:bCs/>
        <w:sz w:val="32"/>
        <w:szCs w:val="32"/>
      </w:rPr>
      <w:t>2</w:t>
    </w:r>
    <w:r w:rsidRPr="00814E80">
      <w:rPr>
        <w:rFonts w:ascii="Angsana New" w:hAnsi="Angsana New"/>
        <w:b/>
        <w:bCs/>
        <w:sz w:val="32"/>
        <w:szCs w:val="32"/>
      </w:rPr>
      <w:t>56</w:t>
    </w:r>
    <w:r w:rsidRPr="00B070E9">
      <w:rPr>
        <w:rFonts w:ascii="Angsana New" w:hAnsi="Angsana New"/>
        <w:b/>
        <w:bCs/>
        <w:sz w:val="32"/>
        <w:szCs w:val="32"/>
      </w:rPr>
      <w:t>4</w:t>
    </w:r>
  </w:p>
  <w:p w14:paraId="37678116" w14:textId="77777777" w:rsidR="00CE6DF9" w:rsidRPr="007A57EE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0AEAE" w14:textId="77777777" w:rsidR="00CE6DF9" w:rsidRPr="001E2301" w:rsidRDefault="00CE6DF9" w:rsidP="00DC7D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05A00F5" w14:textId="080E6AB4" w:rsidR="00CE6DF9" w:rsidRDefault="00CE6DF9" w:rsidP="00DC7D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7E3963D" w14:textId="26495B93" w:rsidR="00CE6DF9" w:rsidRDefault="00CE6DF9" w:rsidP="00DC7D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070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B070E9">
      <w:rPr>
        <w:rFonts w:ascii="Angsana New" w:hAnsi="Angsana New"/>
        <w:b/>
        <w:bCs/>
        <w:sz w:val="32"/>
        <w:szCs w:val="32"/>
      </w:rPr>
      <w:t>2</w:t>
    </w:r>
    <w:r w:rsidRPr="00814E80">
      <w:rPr>
        <w:rFonts w:ascii="Angsana New" w:hAnsi="Angsana New"/>
        <w:b/>
        <w:bCs/>
        <w:sz w:val="32"/>
        <w:szCs w:val="32"/>
      </w:rPr>
      <w:t>56</w:t>
    </w:r>
    <w:r w:rsidRPr="00B070E9">
      <w:rPr>
        <w:rFonts w:ascii="Angsana New" w:hAnsi="Angsana New"/>
        <w:b/>
        <w:bCs/>
        <w:sz w:val="32"/>
        <w:szCs w:val="32"/>
      </w:rPr>
      <w:t>4</w:t>
    </w:r>
  </w:p>
  <w:p w14:paraId="610776D4" w14:textId="77777777" w:rsidR="00CE6DF9" w:rsidRPr="001E2301" w:rsidRDefault="00CE6DF9" w:rsidP="00DC7D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F7D41" w14:textId="52AE48C4" w:rsidR="00CE6DF9" w:rsidRPr="001E2301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F52C5B" w14:textId="77777777" w:rsidR="00CE6DF9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7B3A81B" w14:textId="3D93D2DD" w:rsidR="00CE6DF9" w:rsidRPr="00D85706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070E9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070E9">
      <w:rPr>
        <w:rFonts w:ascii="Angsana New" w:hAnsi="Angsana New"/>
        <w:b/>
        <w:bCs/>
        <w:sz w:val="32"/>
        <w:szCs w:val="32"/>
      </w:rPr>
      <w:t>2</w:t>
    </w:r>
    <w:r w:rsidRPr="00814E80">
      <w:rPr>
        <w:rFonts w:ascii="Angsana New" w:hAnsi="Angsana New"/>
        <w:b/>
        <w:bCs/>
        <w:sz w:val="32"/>
        <w:szCs w:val="32"/>
      </w:rPr>
      <w:t>56</w:t>
    </w:r>
    <w:r w:rsidRPr="00B070E9">
      <w:rPr>
        <w:rFonts w:ascii="Angsana New" w:hAnsi="Angsana New"/>
        <w:b/>
        <w:bCs/>
        <w:sz w:val="32"/>
        <w:szCs w:val="32"/>
      </w:rPr>
      <w:t>4</w:t>
    </w:r>
  </w:p>
  <w:p w14:paraId="1244CFD4" w14:textId="77777777" w:rsidR="00CE6DF9" w:rsidRPr="007A57EE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811BA" w14:textId="5BD82F1F" w:rsidR="00CE6DF9" w:rsidRPr="001E2301" w:rsidRDefault="00CE6DF9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5CDF38" w14:textId="77777777" w:rsidR="00CE6DF9" w:rsidRDefault="00CE6DF9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FEC283C" w14:textId="774CB02E" w:rsidR="00CE6DF9" w:rsidRPr="00850A09" w:rsidRDefault="00CE6DF9" w:rsidP="00A20E05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2</w:t>
    </w:r>
    <w:r w:rsidRPr="00814E80">
      <w:rPr>
        <w:rFonts w:ascii="Angsana New" w:hAnsi="Angsana New"/>
        <w:bCs/>
        <w:iCs/>
        <w:sz w:val="32"/>
        <w:szCs w:val="32"/>
        <w:lang w:val="en-US" w:bidi="th-TH"/>
      </w:rPr>
      <w:t>56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4</w:t>
    </w:r>
  </w:p>
  <w:p w14:paraId="71D044CF" w14:textId="77777777" w:rsidR="00CE6DF9" w:rsidRPr="00133A03" w:rsidRDefault="00CE6DF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A1650" w14:textId="77777777" w:rsidR="00CE6DF9" w:rsidRPr="00206630" w:rsidRDefault="00CE6DF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7586DD24" w14:textId="77777777" w:rsidR="00CE6DF9" w:rsidRPr="00206630" w:rsidRDefault="00CE6DF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1DEA55D" w14:textId="7EE0A152" w:rsidR="00CE6DF9" w:rsidRDefault="00CE6DF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B070E9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070E9">
      <w:rPr>
        <w:rFonts w:ascii="Angsana New" w:hAnsi="Angsana New" w:hint="cs"/>
        <w:b/>
        <w:bCs/>
        <w:sz w:val="32"/>
        <w:szCs w:val="32"/>
      </w:rPr>
      <w:t>2</w:t>
    </w:r>
    <w:r w:rsidRPr="00814E80">
      <w:rPr>
        <w:rFonts w:ascii="Angsana New" w:hAnsi="Angsana New" w:hint="cs"/>
        <w:b/>
        <w:bCs/>
        <w:sz w:val="32"/>
        <w:szCs w:val="32"/>
      </w:rPr>
      <w:t>55</w:t>
    </w:r>
    <w:r w:rsidRPr="00B070E9">
      <w:rPr>
        <w:rFonts w:ascii="Angsana New" w:hAnsi="Angsana New" w:hint="cs"/>
        <w:b/>
        <w:bCs/>
        <w:sz w:val="32"/>
        <w:szCs w:val="32"/>
      </w:rPr>
      <w:t>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B070E9">
      <w:rPr>
        <w:rFonts w:ascii="Angsana New" w:hAnsi="Angsana New" w:hint="cs"/>
        <w:b/>
        <w:bCs/>
        <w:sz w:val="32"/>
        <w:szCs w:val="32"/>
      </w:rPr>
      <w:t>2</w:t>
    </w:r>
    <w:r w:rsidRPr="00814E80">
      <w:rPr>
        <w:rFonts w:ascii="Angsana New" w:hAnsi="Angsana New" w:hint="cs"/>
        <w:b/>
        <w:bCs/>
        <w:sz w:val="32"/>
        <w:szCs w:val="32"/>
      </w:rPr>
      <w:t>5</w:t>
    </w:r>
    <w:r w:rsidRPr="00B070E9">
      <w:rPr>
        <w:rFonts w:ascii="Angsana New" w:hAnsi="Angsana New" w:hint="cs"/>
        <w:b/>
        <w:bCs/>
        <w:sz w:val="32"/>
        <w:szCs w:val="32"/>
      </w:rPr>
      <w:t>4</w:t>
    </w:r>
    <w:r w:rsidRPr="00814E80">
      <w:rPr>
        <w:rFonts w:ascii="Angsana New" w:hAnsi="Angsana New" w:hint="cs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57AC137" w14:textId="77777777" w:rsidR="00CE6DF9" w:rsidRPr="00206630" w:rsidRDefault="00CE6DF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713CB" w14:textId="0B0363C7" w:rsidR="00CE6DF9" w:rsidRPr="001E2301" w:rsidRDefault="00CE6DF9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CEF3AE5" w14:textId="77777777" w:rsidR="00CE6DF9" w:rsidRDefault="00CE6DF9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0B34F77" w14:textId="467CC694" w:rsidR="00CE6DF9" w:rsidRPr="00850A09" w:rsidRDefault="00CE6DF9" w:rsidP="009D5230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2</w:t>
    </w:r>
    <w:r w:rsidRPr="00814E80">
      <w:rPr>
        <w:rFonts w:ascii="Angsana New" w:hAnsi="Angsana New"/>
        <w:bCs/>
        <w:iCs/>
        <w:sz w:val="32"/>
        <w:szCs w:val="32"/>
        <w:lang w:val="en-US" w:bidi="th-TH"/>
      </w:rPr>
      <w:t>56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4</w:t>
    </w:r>
  </w:p>
  <w:p w14:paraId="49FC4DC3" w14:textId="77777777" w:rsidR="00CE6DF9" w:rsidRPr="00133A03" w:rsidRDefault="00CE6DF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FF7CE" w14:textId="38C84B1C" w:rsidR="00CE6DF9" w:rsidRPr="001E2301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C22728C" w14:textId="77777777" w:rsidR="00CE6DF9" w:rsidRPr="001E2301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0916775" w14:textId="58D3BB13" w:rsidR="00CE6DF9" w:rsidRPr="00850A09" w:rsidRDefault="00CE6DF9" w:rsidP="00850A0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2</w:t>
    </w:r>
    <w:r w:rsidRPr="00814E80">
      <w:rPr>
        <w:rFonts w:ascii="Angsana New" w:hAnsi="Angsana New"/>
        <w:bCs/>
        <w:iCs/>
        <w:sz w:val="32"/>
        <w:szCs w:val="32"/>
        <w:lang w:val="en-US" w:bidi="th-TH"/>
      </w:rPr>
      <w:t>56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4</w:t>
    </w:r>
  </w:p>
  <w:p w14:paraId="753AE46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AC0A77"/>
    <w:multiLevelType w:val="hybridMultilevel"/>
    <w:tmpl w:val="05C6FC48"/>
    <w:lvl w:ilvl="0" w:tplc="7DF247C6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D22261"/>
    <w:multiLevelType w:val="hybridMultilevel"/>
    <w:tmpl w:val="7A242830"/>
    <w:lvl w:ilvl="0" w:tplc="7046975E">
      <w:start w:val="1"/>
      <w:numFmt w:val="thaiLetters"/>
      <w:lvlText w:val="(%1)"/>
      <w:lvlJc w:val="left"/>
      <w:pPr>
        <w:ind w:left="1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6" w:hanging="360"/>
      </w:pPr>
    </w:lvl>
    <w:lvl w:ilvl="2" w:tplc="0409001B" w:tentative="1">
      <w:start w:val="1"/>
      <w:numFmt w:val="lowerRoman"/>
      <w:lvlText w:val="%3."/>
      <w:lvlJc w:val="right"/>
      <w:pPr>
        <w:ind w:left="2486" w:hanging="180"/>
      </w:pPr>
    </w:lvl>
    <w:lvl w:ilvl="3" w:tplc="0409000F" w:tentative="1">
      <w:start w:val="1"/>
      <w:numFmt w:val="decimal"/>
      <w:lvlText w:val="%4."/>
      <w:lvlJc w:val="left"/>
      <w:pPr>
        <w:ind w:left="3206" w:hanging="360"/>
      </w:pPr>
    </w:lvl>
    <w:lvl w:ilvl="4" w:tplc="04090019" w:tentative="1">
      <w:start w:val="1"/>
      <w:numFmt w:val="lowerLetter"/>
      <w:lvlText w:val="%5."/>
      <w:lvlJc w:val="left"/>
      <w:pPr>
        <w:ind w:left="3926" w:hanging="360"/>
      </w:pPr>
    </w:lvl>
    <w:lvl w:ilvl="5" w:tplc="0409001B" w:tentative="1">
      <w:start w:val="1"/>
      <w:numFmt w:val="lowerRoman"/>
      <w:lvlText w:val="%6."/>
      <w:lvlJc w:val="right"/>
      <w:pPr>
        <w:ind w:left="4646" w:hanging="180"/>
      </w:pPr>
    </w:lvl>
    <w:lvl w:ilvl="6" w:tplc="0409000F" w:tentative="1">
      <w:start w:val="1"/>
      <w:numFmt w:val="decimal"/>
      <w:lvlText w:val="%7."/>
      <w:lvlJc w:val="left"/>
      <w:pPr>
        <w:ind w:left="5366" w:hanging="360"/>
      </w:pPr>
    </w:lvl>
    <w:lvl w:ilvl="7" w:tplc="04090019" w:tentative="1">
      <w:start w:val="1"/>
      <w:numFmt w:val="lowerLetter"/>
      <w:lvlText w:val="%8."/>
      <w:lvlJc w:val="left"/>
      <w:pPr>
        <w:ind w:left="6086" w:hanging="360"/>
      </w:pPr>
    </w:lvl>
    <w:lvl w:ilvl="8" w:tplc="040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6" w15:restartNumberingAfterBreak="0">
    <w:nsid w:val="301137AB"/>
    <w:multiLevelType w:val="hybridMultilevel"/>
    <w:tmpl w:val="E530E39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B4C34"/>
    <w:multiLevelType w:val="hybridMultilevel"/>
    <w:tmpl w:val="36969FB0"/>
    <w:lvl w:ilvl="0" w:tplc="6BE6F6A0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784489"/>
    <w:multiLevelType w:val="hybridMultilevel"/>
    <w:tmpl w:val="E7182FD6"/>
    <w:lvl w:ilvl="0" w:tplc="A090269E">
      <w:start w:val="1"/>
      <w:numFmt w:val="upperLetter"/>
      <w:lvlText w:val="%1."/>
      <w:lvlJc w:val="left"/>
      <w:pPr>
        <w:ind w:left="1980" w:hanging="360"/>
      </w:pPr>
      <w:rPr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F872F8CE"/>
    <w:lvl w:ilvl="0" w:tplc="7D1E58A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8E75C6"/>
    <w:multiLevelType w:val="hybridMultilevel"/>
    <w:tmpl w:val="D1507882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4395A"/>
    <w:multiLevelType w:val="hybridMultilevel"/>
    <w:tmpl w:val="135AE152"/>
    <w:lvl w:ilvl="0" w:tplc="9B30205C">
      <w:start w:val="1"/>
      <w:numFmt w:val="upperLetter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082A93"/>
    <w:multiLevelType w:val="hybridMultilevel"/>
    <w:tmpl w:val="115683E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8"/>
  </w:num>
  <w:num w:numId="10">
    <w:abstractNumId w:val="13"/>
  </w:num>
  <w:num w:numId="11">
    <w:abstractNumId w:val="28"/>
  </w:num>
  <w:num w:numId="12">
    <w:abstractNumId w:val="20"/>
  </w:num>
  <w:num w:numId="13">
    <w:abstractNumId w:val="30"/>
  </w:num>
  <w:num w:numId="14">
    <w:abstractNumId w:val="25"/>
  </w:num>
  <w:num w:numId="15">
    <w:abstractNumId w:val="21"/>
  </w:num>
  <w:num w:numId="16">
    <w:abstractNumId w:val="12"/>
  </w:num>
  <w:num w:numId="17">
    <w:abstractNumId w:val="9"/>
  </w:num>
  <w:num w:numId="18">
    <w:abstractNumId w:val="11"/>
  </w:num>
  <w:num w:numId="19">
    <w:abstractNumId w:val="26"/>
  </w:num>
  <w:num w:numId="20">
    <w:abstractNumId w:val="22"/>
  </w:num>
  <w:num w:numId="21">
    <w:abstractNumId w:val="16"/>
  </w:num>
  <w:num w:numId="22">
    <w:abstractNumId w:val="10"/>
  </w:num>
  <w:num w:numId="23">
    <w:abstractNumId w:val="27"/>
  </w:num>
  <w:num w:numId="24">
    <w:abstractNumId w:val="24"/>
  </w:num>
  <w:num w:numId="25">
    <w:abstractNumId w:val="29"/>
  </w:num>
  <w:num w:numId="26">
    <w:abstractNumId w:val="14"/>
  </w:num>
  <w:num w:numId="27">
    <w:abstractNumId w:val="32"/>
  </w:num>
  <w:num w:numId="28">
    <w:abstractNumId w:val="17"/>
  </w:num>
  <w:num w:numId="29">
    <w:abstractNumId w:val="15"/>
  </w:num>
  <w:num w:numId="30">
    <w:abstractNumId w:val="19"/>
  </w:num>
  <w:num w:numId="31">
    <w:abstractNumId w:val="23"/>
  </w:num>
  <w:num w:numId="32">
    <w:abstractNumId w:val="31"/>
  </w:num>
  <w:num w:numId="33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950"/>
    <w:rsid w:val="00000FBB"/>
    <w:rsid w:val="0000105E"/>
    <w:rsid w:val="000016FE"/>
    <w:rsid w:val="000018BC"/>
    <w:rsid w:val="000019C7"/>
    <w:rsid w:val="00001B7D"/>
    <w:rsid w:val="00001C58"/>
    <w:rsid w:val="00001FA3"/>
    <w:rsid w:val="0000201D"/>
    <w:rsid w:val="0000222D"/>
    <w:rsid w:val="0000230D"/>
    <w:rsid w:val="00002340"/>
    <w:rsid w:val="00002354"/>
    <w:rsid w:val="00002658"/>
    <w:rsid w:val="00002802"/>
    <w:rsid w:val="00002D71"/>
    <w:rsid w:val="00003142"/>
    <w:rsid w:val="000031E5"/>
    <w:rsid w:val="000033BE"/>
    <w:rsid w:val="00003415"/>
    <w:rsid w:val="00003493"/>
    <w:rsid w:val="000036A4"/>
    <w:rsid w:val="0000395F"/>
    <w:rsid w:val="00003BAD"/>
    <w:rsid w:val="00003DB1"/>
    <w:rsid w:val="00004E9C"/>
    <w:rsid w:val="000051B6"/>
    <w:rsid w:val="00005374"/>
    <w:rsid w:val="000056C5"/>
    <w:rsid w:val="00005A60"/>
    <w:rsid w:val="00005AAF"/>
    <w:rsid w:val="00005B2E"/>
    <w:rsid w:val="00006302"/>
    <w:rsid w:val="00006328"/>
    <w:rsid w:val="000064B9"/>
    <w:rsid w:val="0000666C"/>
    <w:rsid w:val="00006761"/>
    <w:rsid w:val="00006916"/>
    <w:rsid w:val="00006BA5"/>
    <w:rsid w:val="00006BC9"/>
    <w:rsid w:val="00006D92"/>
    <w:rsid w:val="00006FA5"/>
    <w:rsid w:val="00007557"/>
    <w:rsid w:val="00007CC1"/>
    <w:rsid w:val="00007CC8"/>
    <w:rsid w:val="00010129"/>
    <w:rsid w:val="0001023E"/>
    <w:rsid w:val="00010442"/>
    <w:rsid w:val="00010447"/>
    <w:rsid w:val="000105D0"/>
    <w:rsid w:val="000106EF"/>
    <w:rsid w:val="00010EB4"/>
    <w:rsid w:val="0001130D"/>
    <w:rsid w:val="0001195F"/>
    <w:rsid w:val="00011AE8"/>
    <w:rsid w:val="0001239A"/>
    <w:rsid w:val="00012584"/>
    <w:rsid w:val="00012669"/>
    <w:rsid w:val="000126DC"/>
    <w:rsid w:val="00012704"/>
    <w:rsid w:val="000129CD"/>
    <w:rsid w:val="00012E31"/>
    <w:rsid w:val="00012F7A"/>
    <w:rsid w:val="00013704"/>
    <w:rsid w:val="000137AD"/>
    <w:rsid w:val="00013C6C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6DF"/>
    <w:rsid w:val="0001678E"/>
    <w:rsid w:val="00016812"/>
    <w:rsid w:val="0001698E"/>
    <w:rsid w:val="00016AF6"/>
    <w:rsid w:val="00016CE3"/>
    <w:rsid w:val="00016D75"/>
    <w:rsid w:val="00017B6E"/>
    <w:rsid w:val="00017E99"/>
    <w:rsid w:val="00017EB4"/>
    <w:rsid w:val="00017FF8"/>
    <w:rsid w:val="000201E8"/>
    <w:rsid w:val="00020479"/>
    <w:rsid w:val="00020D82"/>
    <w:rsid w:val="00020EAD"/>
    <w:rsid w:val="00020EFA"/>
    <w:rsid w:val="00020FC5"/>
    <w:rsid w:val="000215BB"/>
    <w:rsid w:val="0002160F"/>
    <w:rsid w:val="000216F4"/>
    <w:rsid w:val="00021A27"/>
    <w:rsid w:val="00022033"/>
    <w:rsid w:val="00022050"/>
    <w:rsid w:val="0002211B"/>
    <w:rsid w:val="0002225D"/>
    <w:rsid w:val="00022579"/>
    <w:rsid w:val="000225F0"/>
    <w:rsid w:val="00022951"/>
    <w:rsid w:val="00022B18"/>
    <w:rsid w:val="000233CC"/>
    <w:rsid w:val="00023491"/>
    <w:rsid w:val="0002350A"/>
    <w:rsid w:val="0002356F"/>
    <w:rsid w:val="00023E11"/>
    <w:rsid w:val="00024246"/>
    <w:rsid w:val="0002445A"/>
    <w:rsid w:val="0002466E"/>
    <w:rsid w:val="000246FE"/>
    <w:rsid w:val="00024846"/>
    <w:rsid w:val="000248DE"/>
    <w:rsid w:val="00024C30"/>
    <w:rsid w:val="00024CCA"/>
    <w:rsid w:val="000250A9"/>
    <w:rsid w:val="000256D4"/>
    <w:rsid w:val="00025798"/>
    <w:rsid w:val="0002589B"/>
    <w:rsid w:val="00025CDE"/>
    <w:rsid w:val="00025CFD"/>
    <w:rsid w:val="00025D5D"/>
    <w:rsid w:val="00025EF4"/>
    <w:rsid w:val="0002671B"/>
    <w:rsid w:val="00026788"/>
    <w:rsid w:val="00026A96"/>
    <w:rsid w:val="00027030"/>
    <w:rsid w:val="000275FA"/>
    <w:rsid w:val="00027F26"/>
    <w:rsid w:val="00027FA7"/>
    <w:rsid w:val="0003064B"/>
    <w:rsid w:val="00030D14"/>
    <w:rsid w:val="00030D42"/>
    <w:rsid w:val="00030F9A"/>
    <w:rsid w:val="00030FAF"/>
    <w:rsid w:val="0003104C"/>
    <w:rsid w:val="000314B7"/>
    <w:rsid w:val="0003150C"/>
    <w:rsid w:val="000318A6"/>
    <w:rsid w:val="00031A5D"/>
    <w:rsid w:val="0003216C"/>
    <w:rsid w:val="000322F8"/>
    <w:rsid w:val="000323B6"/>
    <w:rsid w:val="000323BD"/>
    <w:rsid w:val="000323F7"/>
    <w:rsid w:val="0003241B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BFC"/>
    <w:rsid w:val="00032C4A"/>
    <w:rsid w:val="00032D78"/>
    <w:rsid w:val="000330C8"/>
    <w:rsid w:val="0003325C"/>
    <w:rsid w:val="000334A8"/>
    <w:rsid w:val="000335E0"/>
    <w:rsid w:val="000336C9"/>
    <w:rsid w:val="00033753"/>
    <w:rsid w:val="00033863"/>
    <w:rsid w:val="000339B8"/>
    <w:rsid w:val="00033A26"/>
    <w:rsid w:val="00033DE5"/>
    <w:rsid w:val="0003434C"/>
    <w:rsid w:val="0003450C"/>
    <w:rsid w:val="0003482C"/>
    <w:rsid w:val="00034899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F46"/>
    <w:rsid w:val="00037047"/>
    <w:rsid w:val="000374B9"/>
    <w:rsid w:val="00037564"/>
    <w:rsid w:val="00037721"/>
    <w:rsid w:val="00037B04"/>
    <w:rsid w:val="00037B46"/>
    <w:rsid w:val="00037BD9"/>
    <w:rsid w:val="0004044A"/>
    <w:rsid w:val="00040571"/>
    <w:rsid w:val="00040649"/>
    <w:rsid w:val="00040C3B"/>
    <w:rsid w:val="00040F4E"/>
    <w:rsid w:val="00041055"/>
    <w:rsid w:val="000410F1"/>
    <w:rsid w:val="00041371"/>
    <w:rsid w:val="0004156E"/>
    <w:rsid w:val="000417A1"/>
    <w:rsid w:val="000419C0"/>
    <w:rsid w:val="00041A23"/>
    <w:rsid w:val="00041AE0"/>
    <w:rsid w:val="00041D10"/>
    <w:rsid w:val="00041D11"/>
    <w:rsid w:val="000422B0"/>
    <w:rsid w:val="0004266D"/>
    <w:rsid w:val="000429ED"/>
    <w:rsid w:val="000429EE"/>
    <w:rsid w:val="00042B76"/>
    <w:rsid w:val="00042CEB"/>
    <w:rsid w:val="000430E9"/>
    <w:rsid w:val="00043578"/>
    <w:rsid w:val="00043590"/>
    <w:rsid w:val="00043728"/>
    <w:rsid w:val="00043984"/>
    <w:rsid w:val="000439DE"/>
    <w:rsid w:val="00043AB2"/>
    <w:rsid w:val="0004420A"/>
    <w:rsid w:val="00044303"/>
    <w:rsid w:val="00044405"/>
    <w:rsid w:val="00044B66"/>
    <w:rsid w:val="00044C2B"/>
    <w:rsid w:val="00044DCE"/>
    <w:rsid w:val="00044E11"/>
    <w:rsid w:val="00044F09"/>
    <w:rsid w:val="00045003"/>
    <w:rsid w:val="00045022"/>
    <w:rsid w:val="00045621"/>
    <w:rsid w:val="000456B5"/>
    <w:rsid w:val="000458F3"/>
    <w:rsid w:val="00045BF4"/>
    <w:rsid w:val="00045E2D"/>
    <w:rsid w:val="0004685C"/>
    <w:rsid w:val="00046BE4"/>
    <w:rsid w:val="00046ED3"/>
    <w:rsid w:val="00047035"/>
    <w:rsid w:val="00047053"/>
    <w:rsid w:val="0004719A"/>
    <w:rsid w:val="000471F2"/>
    <w:rsid w:val="000472C4"/>
    <w:rsid w:val="0004740E"/>
    <w:rsid w:val="000474F2"/>
    <w:rsid w:val="00047524"/>
    <w:rsid w:val="000475A6"/>
    <w:rsid w:val="00047751"/>
    <w:rsid w:val="000500F9"/>
    <w:rsid w:val="00050156"/>
    <w:rsid w:val="000502A1"/>
    <w:rsid w:val="000502EB"/>
    <w:rsid w:val="00050579"/>
    <w:rsid w:val="000506A7"/>
    <w:rsid w:val="00050717"/>
    <w:rsid w:val="00050893"/>
    <w:rsid w:val="00050965"/>
    <w:rsid w:val="0005098D"/>
    <w:rsid w:val="00050AB1"/>
    <w:rsid w:val="00050EE5"/>
    <w:rsid w:val="000510F1"/>
    <w:rsid w:val="000512D8"/>
    <w:rsid w:val="00051576"/>
    <w:rsid w:val="00051636"/>
    <w:rsid w:val="00051B10"/>
    <w:rsid w:val="00051ED0"/>
    <w:rsid w:val="0005206F"/>
    <w:rsid w:val="0005210B"/>
    <w:rsid w:val="000523EF"/>
    <w:rsid w:val="000527C7"/>
    <w:rsid w:val="00052B57"/>
    <w:rsid w:val="00052D5D"/>
    <w:rsid w:val="00052DEF"/>
    <w:rsid w:val="00052E8F"/>
    <w:rsid w:val="000535E3"/>
    <w:rsid w:val="00053B2B"/>
    <w:rsid w:val="00053DBC"/>
    <w:rsid w:val="00053DF3"/>
    <w:rsid w:val="0005410E"/>
    <w:rsid w:val="0005469B"/>
    <w:rsid w:val="0005508B"/>
    <w:rsid w:val="00055100"/>
    <w:rsid w:val="00055231"/>
    <w:rsid w:val="0005538E"/>
    <w:rsid w:val="000554B7"/>
    <w:rsid w:val="0005580F"/>
    <w:rsid w:val="0005591B"/>
    <w:rsid w:val="00055960"/>
    <w:rsid w:val="000559FD"/>
    <w:rsid w:val="00055D1B"/>
    <w:rsid w:val="00055D63"/>
    <w:rsid w:val="00055F12"/>
    <w:rsid w:val="0005649A"/>
    <w:rsid w:val="0005656C"/>
    <w:rsid w:val="000565FF"/>
    <w:rsid w:val="00056791"/>
    <w:rsid w:val="0005696D"/>
    <w:rsid w:val="00056E0A"/>
    <w:rsid w:val="0005704C"/>
    <w:rsid w:val="000570F9"/>
    <w:rsid w:val="000571A7"/>
    <w:rsid w:val="000571BD"/>
    <w:rsid w:val="000574DA"/>
    <w:rsid w:val="0005772F"/>
    <w:rsid w:val="00057763"/>
    <w:rsid w:val="000578B0"/>
    <w:rsid w:val="000601EC"/>
    <w:rsid w:val="00060646"/>
    <w:rsid w:val="00060795"/>
    <w:rsid w:val="000609F7"/>
    <w:rsid w:val="00060C2A"/>
    <w:rsid w:val="00060C8F"/>
    <w:rsid w:val="00060D24"/>
    <w:rsid w:val="000610A7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B7"/>
    <w:rsid w:val="000638C0"/>
    <w:rsid w:val="00063B2E"/>
    <w:rsid w:val="00063BB9"/>
    <w:rsid w:val="00063FA4"/>
    <w:rsid w:val="000640DB"/>
    <w:rsid w:val="00064381"/>
    <w:rsid w:val="000643DA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5F23"/>
    <w:rsid w:val="00066107"/>
    <w:rsid w:val="00066111"/>
    <w:rsid w:val="00066342"/>
    <w:rsid w:val="00066700"/>
    <w:rsid w:val="000668A7"/>
    <w:rsid w:val="00066AED"/>
    <w:rsid w:val="00066E95"/>
    <w:rsid w:val="0006703F"/>
    <w:rsid w:val="000670E4"/>
    <w:rsid w:val="00067CD0"/>
    <w:rsid w:val="00067D22"/>
    <w:rsid w:val="00067F3B"/>
    <w:rsid w:val="00070BDA"/>
    <w:rsid w:val="00070FC4"/>
    <w:rsid w:val="000710A9"/>
    <w:rsid w:val="000710D1"/>
    <w:rsid w:val="0007112A"/>
    <w:rsid w:val="00071354"/>
    <w:rsid w:val="00071380"/>
    <w:rsid w:val="00071746"/>
    <w:rsid w:val="0007174D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9BE"/>
    <w:rsid w:val="00073A03"/>
    <w:rsid w:val="00073DB7"/>
    <w:rsid w:val="000744FA"/>
    <w:rsid w:val="00074605"/>
    <w:rsid w:val="00074C63"/>
    <w:rsid w:val="0007509B"/>
    <w:rsid w:val="000750F5"/>
    <w:rsid w:val="000751B4"/>
    <w:rsid w:val="000754D3"/>
    <w:rsid w:val="00075699"/>
    <w:rsid w:val="000758F0"/>
    <w:rsid w:val="000759E5"/>
    <w:rsid w:val="00075A10"/>
    <w:rsid w:val="00075ACD"/>
    <w:rsid w:val="00075D0D"/>
    <w:rsid w:val="000760D3"/>
    <w:rsid w:val="00076119"/>
    <w:rsid w:val="000761BE"/>
    <w:rsid w:val="0007623F"/>
    <w:rsid w:val="00076434"/>
    <w:rsid w:val="00076713"/>
    <w:rsid w:val="00076839"/>
    <w:rsid w:val="00077591"/>
    <w:rsid w:val="000775CF"/>
    <w:rsid w:val="00077692"/>
    <w:rsid w:val="000778AC"/>
    <w:rsid w:val="00077D0C"/>
    <w:rsid w:val="00077F09"/>
    <w:rsid w:val="00080062"/>
    <w:rsid w:val="000800FC"/>
    <w:rsid w:val="00080150"/>
    <w:rsid w:val="000802D7"/>
    <w:rsid w:val="00080589"/>
    <w:rsid w:val="00080798"/>
    <w:rsid w:val="00080899"/>
    <w:rsid w:val="00080BD0"/>
    <w:rsid w:val="00080F9A"/>
    <w:rsid w:val="0008111C"/>
    <w:rsid w:val="00081C88"/>
    <w:rsid w:val="00081E56"/>
    <w:rsid w:val="00082414"/>
    <w:rsid w:val="00082626"/>
    <w:rsid w:val="000828C3"/>
    <w:rsid w:val="000829DF"/>
    <w:rsid w:val="00082A63"/>
    <w:rsid w:val="00082DD5"/>
    <w:rsid w:val="00082F02"/>
    <w:rsid w:val="0008311E"/>
    <w:rsid w:val="0008356D"/>
    <w:rsid w:val="000836E6"/>
    <w:rsid w:val="00083A87"/>
    <w:rsid w:val="00083AFE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D33"/>
    <w:rsid w:val="00085E5A"/>
    <w:rsid w:val="00085EC8"/>
    <w:rsid w:val="00085EE5"/>
    <w:rsid w:val="00085FF8"/>
    <w:rsid w:val="000862E7"/>
    <w:rsid w:val="00086A6C"/>
    <w:rsid w:val="000870E1"/>
    <w:rsid w:val="000871E5"/>
    <w:rsid w:val="00087319"/>
    <w:rsid w:val="0008760E"/>
    <w:rsid w:val="00087628"/>
    <w:rsid w:val="00087991"/>
    <w:rsid w:val="00087A8B"/>
    <w:rsid w:val="00087C9A"/>
    <w:rsid w:val="00087CBA"/>
    <w:rsid w:val="00087CE6"/>
    <w:rsid w:val="00087E24"/>
    <w:rsid w:val="00090108"/>
    <w:rsid w:val="0009053A"/>
    <w:rsid w:val="0009082D"/>
    <w:rsid w:val="00090C2A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8B2"/>
    <w:rsid w:val="00092977"/>
    <w:rsid w:val="00092B62"/>
    <w:rsid w:val="00092C6C"/>
    <w:rsid w:val="00092CE4"/>
    <w:rsid w:val="00092D1C"/>
    <w:rsid w:val="00093030"/>
    <w:rsid w:val="000930AE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28"/>
    <w:rsid w:val="00094B4C"/>
    <w:rsid w:val="00094C94"/>
    <w:rsid w:val="00094CB6"/>
    <w:rsid w:val="00094D6E"/>
    <w:rsid w:val="00095878"/>
    <w:rsid w:val="00095A18"/>
    <w:rsid w:val="00095E0D"/>
    <w:rsid w:val="00096008"/>
    <w:rsid w:val="0009618A"/>
    <w:rsid w:val="00096788"/>
    <w:rsid w:val="00096AD8"/>
    <w:rsid w:val="00096B30"/>
    <w:rsid w:val="00096EE2"/>
    <w:rsid w:val="00096EF9"/>
    <w:rsid w:val="00097006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2CB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23C1"/>
    <w:rsid w:val="000A2808"/>
    <w:rsid w:val="000A2877"/>
    <w:rsid w:val="000A29B0"/>
    <w:rsid w:val="000A2DD1"/>
    <w:rsid w:val="000A30B4"/>
    <w:rsid w:val="000A343F"/>
    <w:rsid w:val="000A3536"/>
    <w:rsid w:val="000A3543"/>
    <w:rsid w:val="000A3557"/>
    <w:rsid w:val="000A363D"/>
    <w:rsid w:val="000A36F5"/>
    <w:rsid w:val="000A38D8"/>
    <w:rsid w:val="000A3C1A"/>
    <w:rsid w:val="000A3EE9"/>
    <w:rsid w:val="000A4212"/>
    <w:rsid w:val="000A42B7"/>
    <w:rsid w:val="000A42CE"/>
    <w:rsid w:val="000A4806"/>
    <w:rsid w:val="000A4B14"/>
    <w:rsid w:val="000A50DB"/>
    <w:rsid w:val="000A54B0"/>
    <w:rsid w:val="000A58A5"/>
    <w:rsid w:val="000A60B7"/>
    <w:rsid w:val="000A654E"/>
    <w:rsid w:val="000A6C35"/>
    <w:rsid w:val="000A71A6"/>
    <w:rsid w:val="000A71CB"/>
    <w:rsid w:val="000A776B"/>
    <w:rsid w:val="000A7912"/>
    <w:rsid w:val="000A792C"/>
    <w:rsid w:val="000A7959"/>
    <w:rsid w:val="000A7BD5"/>
    <w:rsid w:val="000A7F04"/>
    <w:rsid w:val="000B021C"/>
    <w:rsid w:val="000B071A"/>
    <w:rsid w:val="000B09D3"/>
    <w:rsid w:val="000B0D52"/>
    <w:rsid w:val="000B0E74"/>
    <w:rsid w:val="000B120C"/>
    <w:rsid w:val="000B125C"/>
    <w:rsid w:val="000B140F"/>
    <w:rsid w:val="000B16B8"/>
    <w:rsid w:val="000B19B4"/>
    <w:rsid w:val="000B1A5A"/>
    <w:rsid w:val="000B1B44"/>
    <w:rsid w:val="000B2256"/>
    <w:rsid w:val="000B2321"/>
    <w:rsid w:val="000B2497"/>
    <w:rsid w:val="000B249C"/>
    <w:rsid w:val="000B24A7"/>
    <w:rsid w:val="000B25B4"/>
    <w:rsid w:val="000B2884"/>
    <w:rsid w:val="000B28AB"/>
    <w:rsid w:val="000B2A40"/>
    <w:rsid w:val="000B2BEF"/>
    <w:rsid w:val="000B2EB1"/>
    <w:rsid w:val="000B3377"/>
    <w:rsid w:val="000B33C3"/>
    <w:rsid w:val="000B33FF"/>
    <w:rsid w:val="000B3492"/>
    <w:rsid w:val="000B35A7"/>
    <w:rsid w:val="000B360A"/>
    <w:rsid w:val="000B3633"/>
    <w:rsid w:val="000B3FE3"/>
    <w:rsid w:val="000B419D"/>
    <w:rsid w:val="000B473F"/>
    <w:rsid w:val="000B4A08"/>
    <w:rsid w:val="000B4E95"/>
    <w:rsid w:val="000B5467"/>
    <w:rsid w:val="000B5728"/>
    <w:rsid w:val="000B5A73"/>
    <w:rsid w:val="000B5B7F"/>
    <w:rsid w:val="000B61DB"/>
    <w:rsid w:val="000B64A9"/>
    <w:rsid w:val="000B6951"/>
    <w:rsid w:val="000B695A"/>
    <w:rsid w:val="000B6979"/>
    <w:rsid w:val="000B6AC4"/>
    <w:rsid w:val="000B6FD1"/>
    <w:rsid w:val="000B7297"/>
    <w:rsid w:val="000B73C2"/>
    <w:rsid w:val="000B7671"/>
    <w:rsid w:val="000B771A"/>
    <w:rsid w:val="000B788F"/>
    <w:rsid w:val="000B78AD"/>
    <w:rsid w:val="000B7A60"/>
    <w:rsid w:val="000B7C01"/>
    <w:rsid w:val="000B7E25"/>
    <w:rsid w:val="000C005A"/>
    <w:rsid w:val="000C008C"/>
    <w:rsid w:val="000C025A"/>
    <w:rsid w:val="000C0785"/>
    <w:rsid w:val="000C080D"/>
    <w:rsid w:val="000C08F0"/>
    <w:rsid w:val="000C0946"/>
    <w:rsid w:val="000C095F"/>
    <w:rsid w:val="000C0A43"/>
    <w:rsid w:val="000C0D65"/>
    <w:rsid w:val="000C0E05"/>
    <w:rsid w:val="000C0F31"/>
    <w:rsid w:val="000C0F6A"/>
    <w:rsid w:val="000C0FF7"/>
    <w:rsid w:val="000C197C"/>
    <w:rsid w:val="000C1A58"/>
    <w:rsid w:val="000C1CA6"/>
    <w:rsid w:val="000C1CD6"/>
    <w:rsid w:val="000C1F03"/>
    <w:rsid w:val="000C24A6"/>
    <w:rsid w:val="000C29B0"/>
    <w:rsid w:val="000C37F2"/>
    <w:rsid w:val="000C3B80"/>
    <w:rsid w:val="000C3E39"/>
    <w:rsid w:val="000C3F67"/>
    <w:rsid w:val="000C3FBC"/>
    <w:rsid w:val="000C3FEC"/>
    <w:rsid w:val="000C404C"/>
    <w:rsid w:val="000C4567"/>
    <w:rsid w:val="000C4BB4"/>
    <w:rsid w:val="000C5102"/>
    <w:rsid w:val="000C5951"/>
    <w:rsid w:val="000C5E42"/>
    <w:rsid w:val="000C5EC2"/>
    <w:rsid w:val="000C5EC4"/>
    <w:rsid w:val="000C62AE"/>
    <w:rsid w:val="000C63D1"/>
    <w:rsid w:val="000C6493"/>
    <w:rsid w:val="000C6709"/>
    <w:rsid w:val="000C6AB7"/>
    <w:rsid w:val="000C6B0B"/>
    <w:rsid w:val="000C6D34"/>
    <w:rsid w:val="000C779B"/>
    <w:rsid w:val="000C7870"/>
    <w:rsid w:val="000C7976"/>
    <w:rsid w:val="000C7B4E"/>
    <w:rsid w:val="000C7C62"/>
    <w:rsid w:val="000C7F39"/>
    <w:rsid w:val="000D0005"/>
    <w:rsid w:val="000D0127"/>
    <w:rsid w:val="000D02D5"/>
    <w:rsid w:val="000D0581"/>
    <w:rsid w:val="000D0718"/>
    <w:rsid w:val="000D0918"/>
    <w:rsid w:val="000D09ED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C4E"/>
    <w:rsid w:val="000D2DC1"/>
    <w:rsid w:val="000D306C"/>
    <w:rsid w:val="000D325A"/>
    <w:rsid w:val="000D3437"/>
    <w:rsid w:val="000D3A0F"/>
    <w:rsid w:val="000D3AC7"/>
    <w:rsid w:val="000D3D45"/>
    <w:rsid w:val="000D3E48"/>
    <w:rsid w:val="000D41FB"/>
    <w:rsid w:val="000D424A"/>
    <w:rsid w:val="000D43A7"/>
    <w:rsid w:val="000D44ED"/>
    <w:rsid w:val="000D49FE"/>
    <w:rsid w:val="000D4D7C"/>
    <w:rsid w:val="000D4FC6"/>
    <w:rsid w:val="000D5004"/>
    <w:rsid w:val="000D5118"/>
    <w:rsid w:val="000D5600"/>
    <w:rsid w:val="000D5662"/>
    <w:rsid w:val="000D572D"/>
    <w:rsid w:val="000D5D02"/>
    <w:rsid w:val="000D5F44"/>
    <w:rsid w:val="000D6021"/>
    <w:rsid w:val="000D6288"/>
    <w:rsid w:val="000D64D9"/>
    <w:rsid w:val="000D673D"/>
    <w:rsid w:val="000D682A"/>
    <w:rsid w:val="000D6C4F"/>
    <w:rsid w:val="000D765D"/>
    <w:rsid w:val="000D76F3"/>
    <w:rsid w:val="000D79DC"/>
    <w:rsid w:val="000E04A6"/>
    <w:rsid w:val="000E07CD"/>
    <w:rsid w:val="000E085C"/>
    <w:rsid w:val="000E0949"/>
    <w:rsid w:val="000E0B0E"/>
    <w:rsid w:val="000E0BFC"/>
    <w:rsid w:val="000E0F39"/>
    <w:rsid w:val="000E156C"/>
    <w:rsid w:val="000E167D"/>
    <w:rsid w:val="000E1B49"/>
    <w:rsid w:val="000E1C8B"/>
    <w:rsid w:val="000E1DBC"/>
    <w:rsid w:val="000E1E54"/>
    <w:rsid w:val="000E234E"/>
    <w:rsid w:val="000E27CD"/>
    <w:rsid w:val="000E27EE"/>
    <w:rsid w:val="000E29AC"/>
    <w:rsid w:val="000E2E76"/>
    <w:rsid w:val="000E2F63"/>
    <w:rsid w:val="000E2F76"/>
    <w:rsid w:val="000E316E"/>
    <w:rsid w:val="000E3175"/>
    <w:rsid w:val="000E3233"/>
    <w:rsid w:val="000E3259"/>
    <w:rsid w:val="000E3277"/>
    <w:rsid w:val="000E3359"/>
    <w:rsid w:val="000E339C"/>
    <w:rsid w:val="000E382A"/>
    <w:rsid w:val="000E3C1C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60D"/>
    <w:rsid w:val="000E7D0A"/>
    <w:rsid w:val="000E7DFA"/>
    <w:rsid w:val="000E7E01"/>
    <w:rsid w:val="000E7E13"/>
    <w:rsid w:val="000F0073"/>
    <w:rsid w:val="000F00CE"/>
    <w:rsid w:val="000F014E"/>
    <w:rsid w:val="000F0345"/>
    <w:rsid w:val="000F0702"/>
    <w:rsid w:val="000F0A2E"/>
    <w:rsid w:val="000F0A39"/>
    <w:rsid w:val="000F0A72"/>
    <w:rsid w:val="000F0C0E"/>
    <w:rsid w:val="000F0D9B"/>
    <w:rsid w:val="000F1075"/>
    <w:rsid w:val="000F1525"/>
    <w:rsid w:val="000F1BE3"/>
    <w:rsid w:val="000F1F9B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734"/>
    <w:rsid w:val="000F3952"/>
    <w:rsid w:val="000F3AB2"/>
    <w:rsid w:val="000F3B8A"/>
    <w:rsid w:val="000F3BF1"/>
    <w:rsid w:val="000F4243"/>
    <w:rsid w:val="000F4328"/>
    <w:rsid w:val="000F4348"/>
    <w:rsid w:val="000F43E9"/>
    <w:rsid w:val="000F47ED"/>
    <w:rsid w:val="000F4CD1"/>
    <w:rsid w:val="000F4D8A"/>
    <w:rsid w:val="000F5284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1001B8"/>
    <w:rsid w:val="0010035A"/>
    <w:rsid w:val="0010041A"/>
    <w:rsid w:val="0010046A"/>
    <w:rsid w:val="00100CD1"/>
    <w:rsid w:val="00100F4E"/>
    <w:rsid w:val="00100F8D"/>
    <w:rsid w:val="0010127B"/>
    <w:rsid w:val="00101309"/>
    <w:rsid w:val="0010143A"/>
    <w:rsid w:val="00101461"/>
    <w:rsid w:val="00101714"/>
    <w:rsid w:val="00101B2D"/>
    <w:rsid w:val="001024B3"/>
    <w:rsid w:val="00102940"/>
    <w:rsid w:val="00102C62"/>
    <w:rsid w:val="00102FF5"/>
    <w:rsid w:val="001034DB"/>
    <w:rsid w:val="00103943"/>
    <w:rsid w:val="00103A58"/>
    <w:rsid w:val="00103B98"/>
    <w:rsid w:val="00103DE9"/>
    <w:rsid w:val="001040D6"/>
    <w:rsid w:val="001042A4"/>
    <w:rsid w:val="00104784"/>
    <w:rsid w:val="00104811"/>
    <w:rsid w:val="00104A05"/>
    <w:rsid w:val="00104BCF"/>
    <w:rsid w:val="00104D03"/>
    <w:rsid w:val="00104ED3"/>
    <w:rsid w:val="00104FE0"/>
    <w:rsid w:val="001052EF"/>
    <w:rsid w:val="00105617"/>
    <w:rsid w:val="00105B25"/>
    <w:rsid w:val="00105CB6"/>
    <w:rsid w:val="00105DAA"/>
    <w:rsid w:val="001061E6"/>
    <w:rsid w:val="00106200"/>
    <w:rsid w:val="00106220"/>
    <w:rsid w:val="00106D74"/>
    <w:rsid w:val="00106DAA"/>
    <w:rsid w:val="00106E5E"/>
    <w:rsid w:val="001070BD"/>
    <w:rsid w:val="0010714A"/>
    <w:rsid w:val="00107578"/>
    <w:rsid w:val="00107622"/>
    <w:rsid w:val="00107654"/>
    <w:rsid w:val="0010776E"/>
    <w:rsid w:val="001077C4"/>
    <w:rsid w:val="0010782D"/>
    <w:rsid w:val="001078EE"/>
    <w:rsid w:val="00107915"/>
    <w:rsid w:val="00107BE3"/>
    <w:rsid w:val="00107D32"/>
    <w:rsid w:val="001100FB"/>
    <w:rsid w:val="001100FD"/>
    <w:rsid w:val="0011038F"/>
    <w:rsid w:val="0011040D"/>
    <w:rsid w:val="001105AA"/>
    <w:rsid w:val="001107B1"/>
    <w:rsid w:val="001108F5"/>
    <w:rsid w:val="00110A7F"/>
    <w:rsid w:val="00110B05"/>
    <w:rsid w:val="00110C1C"/>
    <w:rsid w:val="00110CB7"/>
    <w:rsid w:val="00110D69"/>
    <w:rsid w:val="00110D81"/>
    <w:rsid w:val="001114D0"/>
    <w:rsid w:val="00111510"/>
    <w:rsid w:val="0011158C"/>
    <w:rsid w:val="001116CF"/>
    <w:rsid w:val="00111913"/>
    <w:rsid w:val="00111939"/>
    <w:rsid w:val="00111A1C"/>
    <w:rsid w:val="00111ACA"/>
    <w:rsid w:val="00111C17"/>
    <w:rsid w:val="00111FA5"/>
    <w:rsid w:val="00112760"/>
    <w:rsid w:val="00112B36"/>
    <w:rsid w:val="00112B5A"/>
    <w:rsid w:val="00112B8A"/>
    <w:rsid w:val="00112D93"/>
    <w:rsid w:val="00112FAA"/>
    <w:rsid w:val="001130F6"/>
    <w:rsid w:val="001132AD"/>
    <w:rsid w:val="00113550"/>
    <w:rsid w:val="001137B5"/>
    <w:rsid w:val="00113C18"/>
    <w:rsid w:val="001142BD"/>
    <w:rsid w:val="0011485F"/>
    <w:rsid w:val="00114BFB"/>
    <w:rsid w:val="00114DE9"/>
    <w:rsid w:val="0011507C"/>
    <w:rsid w:val="00115442"/>
    <w:rsid w:val="001154BB"/>
    <w:rsid w:val="00115547"/>
    <w:rsid w:val="00115793"/>
    <w:rsid w:val="0011594B"/>
    <w:rsid w:val="00115AB2"/>
    <w:rsid w:val="00115C40"/>
    <w:rsid w:val="00115D25"/>
    <w:rsid w:val="00116002"/>
    <w:rsid w:val="0011618F"/>
    <w:rsid w:val="0011632B"/>
    <w:rsid w:val="001164DE"/>
    <w:rsid w:val="001166D0"/>
    <w:rsid w:val="001168A9"/>
    <w:rsid w:val="00116C89"/>
    <w:rsid w:val="00116F12"/>
    <w:rsid w:val="00117365"/>
    <w:rsid w:val="00117532"/>
    <w:rsid w:val="00117679"/>
    <w:rsid w:val="00117776"/>
    <w:rsid w:val="00117FA8"/>
    <w:rsid w:val="00120126"/>
    <w:rsid w:val="0012012C"/>
    <w:rsid w:val="001202D1"/>
    <w:rsid w:val="00120302"/>
    <w:rsid w:val="001203E0"/>
    <w:rsid w:val="00120735"/>
    <w:rsid w:val="00120859"/>
    <w:rsid w:val="001208A7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3AB"/>
    <w:rsid w:val="0012244E"/>
    <w:rsid w:val="00122507"/>
    <w:rsid w:val="001225E7"/>
    <w:rsid w:val="00122779"/>
    <w:rsid w:val="00122929"/>
    <w:rsid w:val="00122C23"/>
    <w:rsid w:val="00122D82"/>
    <w:rsid w:val="00122F2F"/>
    <w:rsid w:val="00122F95"/>
    <w:rsid w:val="001236CE"/>
    <w:rsid w:val="001238B6"/>
    <w:rsid w:val="001238EB"/>
    <w:rsid w:val="00123ABD"/>
    <w:rsid w:val="00123BEB"/>
    <w:rsid w:val="00124243"/>
    <w:rsid w:val="00124623"/>
    <w:rsid w:val="001248BB"/>
    <w:rsid w:val="001249EF"/>
    <w:rsid w:val="00124B04"/>
    <w:rsid w:val="00124B84"/>
    <w:rsid w:val="00124DF1"/>
    <w:rsid w:val="00125041"/>
    <w:rsid w:val="00125080"/>
    <w:rsid w:val="0012598E"/>
    <w:rsid w:val="001260AE"/>
    <w:rsid w:val="00126172"/>
    <w:rsid w:val="001263FB"/>
    <w:rsid w:val="0012642B"/>
    <w:rsid w:val="00126502"/>
    <w:rsid w:val="001265A9"/>
    <w:rsid w:val="0012669B"/>
    <w:rsid w:val="001268F5"/>
    <w:rsid w:val="001268F8"/>
    <w:rsid w:val="00126A33"/>
    <w:rsid w:val="00126B3A"/>
    <w:rsid w:val="00126C10"/>
    <w:rsid w:val="00126DD7"/>
    <w:rsid w:val="00127127"/>
    <w:rsid w:val="00127299"/>
    <w:rsid w:val="00130215"/>
    <w:rsid w:val="00130520"/>
    <w:rsid w:val="00130680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7C9"/>
    <w:rsid w:val="0013192D"/>
    <w:rsid w:val="00131982"/>
    <w:rsid w:val="00131C4F"/>
    <w:rsid w:val="00131DA6"/>
    <w:rsid w:val="00131FB9"/>
    <w:rsid w:val="00132190"/>
    <w:rsid w:val="0013248F"/>
    <w:rsid w:val="00132547"/>
    <w:rsid w:val="00132770"/>
    <w:rsid w:val="001329E7"/>
    <w:rsid w:val="00133B46"/>
    <w:rsid w:val="00133C9C"/>
    <w:rsid w:val="00133DDC"/>
    <w:rsid w:val="0013404E"/>
    <w:rsid w:val="00134368"/>
    <w:rsid w:val="001346CC"/>
    <w:rsid w:val="001348F6"/>
    <w:rsid w:val="00134A49"/>
    <w:rsid w:val="00134BB8"/>
    <w:rsid w:val="00134BF4"/>
    <w:rsid w:val="00134C2A"/>
    <w:rsid w:val="00134CDB"/>
    <w:rsid w:val="00134E4E"/>
    <w:rsid w:val="00134F3B"/>
    <w:rsid w:val="0013525A"/>
    <w:rsid w:val="00135313"/>
    <w:rsid w:val="0013533C"/>
    <w:rsid w:val="00135860"/>
    <w:rsid w:val="00135ECD"/>
    <w:rsid w:val="00135F4E"/>
    <w:rsid w:val="00135FB9"/>
    <w:rsid w:val="0013678D"/>
    <w:rsid w:val="00136C1E"/>
    <w:rsid w:val="00136EEA"/>
    <w:rsid w:val="0013706F"/>
    <w:rsid w:val="00137364"/>
    <w:rsid w:val="00137538"/>
    <w:rsid w:val="001377A0"/>
    <w:rsid w:val="00137A42"/>
    <w:rsid w:val="00137AA6"/>
    <w:rsid w:val="00137D48"/>
    <w:rsid w:val="00137DA7"/>
    <w:rsid w:val="00137DEB"/>
    <w:rsid w:val="00137F08"/>
    <w:rsid w:val="00140677"/>
    <w:rsid w:val="00140A84"/>
    <w:rsid w:val="00140B06"/>
    <w:rsid w:val="00140D64"/>
    <w:rsid w:val="00140FB7"/>
    <w:rsid w:val="00141045"/>
    <w:rsid w:val="00141419"/>
    <w:rsid w:val="00141929"/>
    <w:rsid w:val="00141EDE"/>
    <w:rsid w:val="00142008"/>
    <w:rsid w:val="00142021"/>
    <w:rsid w:val="001424CA"/>
    <w:rsid w:val="00142780"/>
    <w:rsid w:val="00142858"/>
    <w:rsid w:val="00142999"/>
    <w:rsid w:val="00142CD3"/>
    <w:rsid w:val="00142F34"/>
    <w:rsid w:val="00142FD0"/>
    <w:rsid w:val="00143166"/>
    <w:rsid w:val="001433E3"/>
    <w:rsid w:val="001433FE"/>
    <w:rsid w:val="00143BB7"/>
    <w:rsid w:val="00143E2B"/>
    <w:rsid w:val="00143E65"/>
    <w:rsid w:val="001440C3"/>
    <w:rsid w:val="001441E4"/>
    <w:rsid w:val="001444CD"/>
    <w:rsid w:val="00144880"/>
    <w:rsid w:val="00144A50"/>
    <w:rsid w:val="00144AF3"/>
    <w:rsid w:val="0014534D"/>
    <w:rsid w:val="0014558A"/>
    <w:rsid w:val="00145916"/>
    <w:rsid w:val="00145918"/>
    <w:rsid w:val="00145BD5"/>
    <w:rsid w:val="00145DC4"/>
    <w:rsid w:val="0014617A"/>
    <w:rsid w:val="0014657B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57F"/>
    <w:rsid w:val="001478FF"/>
    <w:rsid w:val="00147CAF"/>
    <w:rsid w:val="00147E55"/>
    <w:rsid w:val="001501D6"/>
    <w:rsid w:val="0015021E"/>
    <w:rsid w:val="001503B8"/>
    <w:rsid w:val="00150483"/>
    <w:rsid w:val="0015072B"/>
    <w:rsid w:val="0015079B"/>
    <w:rsid w:val="001507E4"/>
    <w:rsid w:val="00150A2B"/>
    <w:rsid w:val="00150C9B"/>
    <w:rsid w:val="00150EFB"/>
    <w:rsid w:val="00150F1F"/>
    <w:rsid w:val="00150F74"/>
    <w:rsid w:val="00151027"/>
    <w:rsid w:val="001512E3"/>
    <w:rsid w:val="00151305"/>
    <w:rsid w:val="00151514"/>
    <w:rsid w:val="00151920"/>
    <w:rsid w:val="00151987"/>
    <w:rsid w:val="00151C80"/>
    <w:rsid w:val="00151DAA"/>
    <w:rsid w:val="00152175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3BB"/>
    <w:rsid w:val="00153516"/>
    <w:rsid w:val="0015359C"/>
    <w:rsid w:val="001535E8"/>
    <w:rsid w:val="00153AB5"/>
    <w:rsid w:val="00153D72"/>
    <w:rsid w:val="00153FF2"/>
    <w:rsid w:val="0015435C"/>
    <w:rsid w:val="00154CC4"/>
    <w:rsid w:val="00154ECD"/>
    <w:rsid w:val="00154EDF"/>
    <w:rsid w:val="00155017"/>
    <w:rsid w:val="0015520F"/>
    <w:rsid w:val="001552F7"/>
    <w:rsid w:val="0015576B"/>
    <w:rsid w:val="0015576F"/>
    <w:rsid w:val="0015589C"/>
    <w:rsid w:val="00155B29"/>
    <w:rsid w:val="00155C64"/>
    <w:rsid w:val="00156022"/>
    <w:rsid w:val="00156348"/>
    <w:rsid w:val="001564D2"/>
    <w:rsid w:val="001564DB"/>
    <w:rsid w:val="00156735"/>
    <w:rsid w:val="001567FB"/>
    <w:rsid w:val="00156CA4"/>
    <w:rsid w:val="00157052"/>
    <w:rsid w:val="0015712D"/>
    <w:rsid w:val="00157144"/>
    <w:rsid w:val="00157552"/>
    <w:rsid w:val="001577ED"/>
    <w:rsid w:val="00157800"/>
    <w:rsid w:val="00157D7E"/>
    <w:rsid w:val="00157F8B"/>
    <w:rsid w:val="0016063F"/>
    <w:rsid w:val="001606C9"/>
    <w:rsid w:val="001607A4"/>
    <w:rsid w:val="00160B46"/>
    <w:rsid w:val="00160DEC"/>
    <w:rsid w:val="00160FCF"/>
    <w:rsid w:val="0016113B"/>
    <w:rsid w:val="001616CA"/>
    <w:rsid w:val="00161825"/>
    <w:rsid w:val="00161839"/>
    <w:rsid w:val="00161D65"/>
    <w:rsid w:val="0016208F"/>
    <w:rsid w:val="001620C9"/>
    <w:rsid w:val="00162181"/>
    <w:rsid w:val="00162A36"/>
    <w:rsid w:val="00162B4A"/>
    <w:rsid w:val="00162BA8"/>
    <w:rsid w:val="00162C8E"/>
    <w:rsid w:val="00162E76"/>
    <w:rsid w:val="0016300B"/>
    <w:rsid w:val="0016317E"/>
    <w:rsid w:val="0016321A"/>
    <w:rsid w:val="0016327D"/>
    <w:rsid w:val="0016333F"/>
    <w:rsid w:val="0016340E"/>
    <w:rsid w:val="00163531"/>
    <w:rsid w:val="00163556"/>
    <w:rsid w:val="00163769"/>
    <w:rsid w:val="001639EE"/>
    <w:rsid w:val="00163A09"/>
    <w:rsid w:val="00163BAA"/>
    <w:rsid w:val="00163CB4"/>
    <w:rsid w:val="00163D10"/>
    <w:rsid w:val="00164733"/>
    <w:rsid w:val="001647D8"/>
    <w:rsid w:val="00164972"/>
    <w:rsid w:val="00164A67"/>
    <w:rsid w:val="00164BE0"/>
    <w:rsid w:val="00164C80"/>
    <w:rsid w:val="00164D62"/>
    <w:rsid w:val="0016514D"/>
    <w:rsid w:val="0016529D"/>
    <w:rsid w:val="00165427"/>
    <w:rsid w:val="00165472"/>
    <w:rsid w:val="001655E7"/>
    <w:rsid w:val="00165AEB"/>
    <w:rsid w:val="00165B5A"/>
    <w:rsid w:val="00165B75"/>
    <w:rsid w:val="00165D7C"/>
    <w:rsid w:val="00165F49"/>
    <w:rsid w:val="00166101"/>
    <w:rsid w:val="001662BE"/>
    <w:rsid w:val="0016633B"/>
    <w:rsid w:val="00166676"/>
    <w:rsid w:val="0016677E"/>
    <w:rsid w:val="0016696C"/>
    <w:rsid w:val="001669C2"/>
    <w:rsid w:val="001669CD"/>
    <w:rsid w:val="00166C2A"/>
    <w:rsid w:val="00166F19"/>
    <w:rsid w:val="0016711F"/>
    <w:rsid w:val="00170686"/>
    <w:rsid w:val="001707BE"/>
    <w:rsid w:val="001707C5"/>
    <w:rsid w:val="001707E4"/>
    <w:rsid w:val="00170956"/>
    <w:rsid w:val="001709AB"/>
    <w:rsid w:val="00170D26"/>
    <w:rsid w:val="00170F6D"/>
    <w:rsid w:val="00170FD5"/>
    <w:rsid w:val="00171249"/>
    <w:rsid w:val="00171583"/>
    <w:rsid w:val="001719C5"/>
    <w:rsid w:val="00171A52"/>
    <w:rsid w:val="00171A8A"/>
    <w:rsid w:val="00171D05"/>
    <w:rsid w:val="00171DB9"/>
    <w:rsid w:val="00171F54"/>
    <w:rsid w:val="001721C6"/>
    <w:rsid w:val="001721FE"/>
    <w:rsid w:val="0017252C"/>
    <w:rsid w:val="0017257A"/>
    <w:rsid w:val="001728EF"/>
    <w:rsid w:val="00172E04"/>
    <w:rsid w:val="00172F11"/>
    <w:rsid w:val="00173137"/>
    <w:rsid w:val="00173BCC"/>
    <w:rsid w:val="00173C57"/>
    <w:rsid w:val="00173CC6"/>
    <w:rsid w:val="00174035"/>
    <w:rsid w:val="001741B9"/>
    <w:rsid w:val="00174294"/>
    <w:rsid w:val="001743B5"/>
    <w:rsid w:val="00174B6E"/>
    <w:rsid w:val="00174CD5"/>
    <w:rsid w:val="00174F07"/>
    <w:rsid w:val="00175025"/>
    <w:rsid w:val="001752A3"/>
    <w:rsid w:val="001753CD"/>
    <w:rsid w:val="00175405"/>
    <w:rsid w:val="00175ED3"/>
    <w:rsid w:val="00175FDB"/>
    <w:rsid w:val="00176203"/>
    <w:rsid w:val="001762F1"/>
    <w:rsid w:val="0017631E"/>
    <w:rsid w:val="00176337"/>
    <w:rsid w:val="00176384"/>
    <w:rsid w:val="00176551"/>
    <w:rsid w:val="0017672F"/>
    <w:rsid w:val="0017684A"/>
    <w:rsid w:val="00176A0D"/>
    <w:rsid w:val="00176A54"/>
    <w:rsid w:val="00176B18"/>
    <w:rsid w:val="001770C5"/>
    <w:rsid w:val="0017718F"/>
    <w:rsid w:val="00177A5A"/>
    <w:rsid w:val="0018010C"/>
    <w:rsid w:val="00180433"/>
    <w:rsid w:val="0018047A"/>
    <w:rsid w:val="001804CD"/>
    <w:rsid w:val="001805CF"/>
    <w:rsid w:val="001808C6"/>
    <w:rsid w:val="00180CDD"/>
    <w:rsid w:val="00180F55"/>
    <w:rsid w:val="00180FD1"/>
    <w:rsid w:val="001810E7"/>
    <w:rsid w:val="001814B2"/>
    <w:rsid w:val="0018159A"/>
    <w:rsid w:val="0018183A"/>
    <w:rsid w:val="001818EA"/>
    <w:rsid w:val="00181954"/>
    <w:rsid w:val="00181957"/>
    <w:rsid w:val="0018232A"/>
    <w:rsid w:val="001825B6"/>
    <w:rsid w:val="001829C5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4CD4"/>
    <w:rsid w:val="00185151"/>
    <w:rsid w:val="001851A3"/>
    <w:rsid w:val="001853F3"/>
    <w:rsid w:val="001857A4"/>
    <w:rsid w:val="00185BCE"/>
    <w:rsid w:val="00185FFA"/>
    <w:rsid w:val="001861E7"/>
    <w:rsid w:val="0018670A"/>
    <w:rsid w:val="00186925"/>
    <w:rsid w:val="00186ABE"/>
    <w:rsid w:val="00186E60"/>
    <w:rsid w:val="00186FAC"/>
    <w:rsid w:val="0018724F"/>
    <w:rsid w:val="001873BC"/>
    <w:rsid w:val="001875EC"/>
    <w:rsid w:val="00187644"/>
    <w:rsid w:val="0018774B"/>
    <w:rsid w:val="001879C7"/>
    <w:rsid w:val="00187EED"/>
    <w:rsid w:val="001902B8"/>
    <w:rsid w:val="001905A1"/>
    <w:rsid w:val="001909FF"/>
    <w:rsid w:val="00190C0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1F7D"/>
    <w:rsid w:val="00192018"/>
    <w:rsid w:val="001921AD"/>
    <w:rsid w:val="00192212"/>
    <w:rsid w:val="0019231A"/>
    <w:rsid w:val="0019236A"/>
    <w:rsid w:val="00192654"/>
    <w:rsid w:val="001926A9"/>
    <w:rsid w:val="0019270E"/>
    <w:rsid w:val="00192912"/>
    <w:rsid w:val="00192D47"/>
    <w:rsid w:val="00192FAF"/>
    <w:rsid w:val="00193172"/>
    <w:rsid w:val="00193702"/>
    <w:rsid w:val="00194308"/>
    <w:rsid w:val="0019458C"/>
    <w:rsid w:val="00194633"/>
    <w:rsid w:val="00194725"/>
    <w:rsid w:val="00194750"/>
    <w:rsid w:val="0019481E"/>
    <w:rsid w:val="00194832"/>
    <w:rsid w:val="00194947"/>
    <w:rsid w:val="00194BD3"/>
    <w:rsid w:val="00194BEA"/>
    <w:rsid w:val="00194F3F"/>
    <w:rsid w:val="0019597B"/>
    <w:rsid w:val="00195BEE"/>
    <w:rsid w:val="00195CBD"/>
    <w:rsid w:val="00195E09"/>
    <w:rsid w:val="00195F8E"/>
    <w:rsid w:val="0019611C"/>
    <w:rsid w:val="001962CB"/>
    <w:rsid w:val="001968C8"/>
    <w:rsid w:val="00196AD6"/>
    <w:rsid w:val="00196B75"/>
    <w:rsid w:val="00196D35"/>
    <w:rsid w:val="00196E48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D34"/>
    <w:rsid w:val="00197EC9"/>
    <w:rsid w:val="001A00B0"/>
    <w:rsid w:val="001A070E"/>
    <w:rsid w:val="001A0823"/>
    <w:rsid w:val="001A0E75"/>
    <w:rsid w:val="001A0ECD"/>
    <w:rsid w:val="001A0F5B"/>
    <w:rsid w:val="001A110F"/>
    <w:rsid w:val="001A1331"/>
    <w:rsid w:val="001A1518"/>
    <w:rsid w:val="001A16E2"/>
    <w:rsid w:val="001A19AC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507"/>
    <w:rsid w:val="001A3808"/>
    <w:rsid w:val="001A40B4"/>
    <w:rsid w:val="001A480E"/>
    <w:rsid w:val="001A4A85"/>
    <w:rsid w:val="001A4D95"/>
    <w:rsid w:val="001A4F02"/>
    <w:rsid w:val="001A4F85"/>
    <w:rsid w:val="001A54B4"/>
    <w:rsid w:val="001A5590"/>
    <w:rsid w:val="001A598A"/>
    <w:rsid w:val="001A5CCD"/>
    <w:rsid w:val="001A61F9"/>
    <w:rsid w:val="001A62F2"/>
    <w:rsid w:val="001A6542"/>
    <w:rsid w:val="001A6560"/>
    <w:rsid w:val="001A6623"/>
    <w:rsid w:val="001A6A48"/>
    <w:rsid w:val="001A6DEF"/>
    <w:rsid w:val="001A721C"/>
    <w:rsid w:val="001A739C"/>
    <w:rsid w:val="001A73C5"/>
    <w:rsid w:val="001A750C"/>
    <w:rsid w:val="001A7A14"/>
    <w:rsid w:val="001A7B2F"/>
    <w:rsid w:val="001A7BF3"/>
    <w:rsid w:val="001A7F6F"/>
    <w:rsid w:val="001B00BE"/>
    <w:rsid w:val="001B0207"/>
    <w:rsid w:val="001B03F3"/>
    <w:rsid w:val="001B08E4"/>
    <w:rsid w:val="001B0D92"/>
    <w:rsid w:val="001B0DFB"/>
    <w:rsid w:val="001B0F39"/>
    <w:rsid w:val="001B1322"/>
    <w:rsid w:val="001B170C"/>
    <w:rsid w:val="001B194B"/>
    <w:rsid w:val="001B1997"/>
    <w:rsid w:val="001B1A6E"/>
    <w:rsid w:val="001B1C98"/>
    <w:rsid w:val="001B25A3"/>
    <w:rsid w:val="001B28B7"/>
    <w:rsid w:val="001B2A22"/>
    <w:rsid w:val="001B2A5E"/>
    <w:rsid w:val="001B2F25"/>
    <w:rsid w:val="001B301B"/>
    <w:rsid w:val="001B37C4"/>
    <w:rsid w:val="001B3823"/>
    <w:rsid w:val="001B3ADC"/>
    <w:rsid w:val="001B3B3A"/>
    <w:rsid w:val="001B3C88"/>
    <w:rsid w:val="001B41B5"/>
    <w:rsid w:val="001B4515"/>
    <w:rsid w:val="001B4A59"/>
    <w:rsid w:val="001B4ADD"/>
    <w:rsid w:val="001B5574"/>
    <w:rsid w:val="001B55F2"/>
    <w:rsid w:val="001B577E"/>
    <w:rsid w:val="001B599F"/>
    <w:rsid w:val="001B5EAC"/>
    <w:rsid w:val="001B6199"/>
    <w:rsid w:val="001B62AF"/>
    <w:rsid w:val="001B6335"/>
    <w:rsid w:val="001B6357"/>
    <w:rsid w:val="001B640B"/>
    <w:rsid w:val="001B6590"/>
    <w:rsid w:val="001B66D9"/>
    <w:rsid w:val="001B66EE"/>
    <w:rsid w:val="001B6EB2"/>
    <w:rsid w:val="001B6F4E"/>
    <w:rsid w:val="001B71FD"/>
    <w:rsid w:val="001B7662"/>
    <w:rsid w:val="001B79B1"/>
    <w:rsid w:val="001B7DAC"/>
    <w:rsid w:val="001C006E"/>
    <w:rsid w:val="001C00F1"/>
    <w:rsid w:val="001C0319"/>
    <w:rsid w:val="001C0700"/>
    <w:rsid w:val="001C093C"/>
    <w:rsid w:val="001C0EF3"/>
    <w:rsid w:val="001C0F76"/>
    <w:rsid w:val="001C0FF2"/>
    <w:rsid w:val="001C10D1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F78"/>
    <w:rsid w:val="001C22EC"/>
    <w:rsid w:val="001C29B9"/>
    <w:rsid w:val="001C29C5"/>
    <w:rsid w:val="001C2D2F"/>
    <w:rsid w:val="001C2E3A"/>
    <w:rsid w:val="001C33D6"/>
    <w:rsid w:val="001C33DF"/>
    <w:rsid w:val="001C3442"/>
    <w:rsid w:val="001C383B"/>
    <w:rsid w:val="001C39B1"/>
    <w:rsid w:val="001C39FB"/>
    <w:rsid w:val="001C3EC5"/>
    <w:rsid w:val="001C3FC0"/>
    <w:rsid w:val="001C4253"/>
    <w:rsid w:val="001C4509"/>
    <w:rsid w:val="001C45F2"/>
    <w:rsid w:val="001C49A8"/>
    <w:rsid w:val="001C4BCD"/>
    <w:rsid w:val="001C53F4"/>
    <w:rsid w:val="001C56F6"/>
    <w:rsid w:val="001C57C5"/>
    <w:rsid w:val="001C59EE"/>
    <w:rsid w:val="001C5A39"/>
    <w:rsid w:val="001C605D"/>
    <w:rsid w:val="001C628B"/>
    <w:rsid w:val="001C674F"/>
    <w:rsid w:val="001C6992"/>
    <w:rsid w:val="001C6C13"/>
    <w:rsid w:val="001C72CD"/>
    <w:rsid w:val="001C7826"/>
    <w:rsid w:val="001D0408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D31"/>
    <w:rsid w:val="001D1F16"/>
    <w:rsid w:val="001D2523"/>
    <w:rsid w:val="001D27C3"/>
    <w:rsid w:val="001D288E"/>
    <w:rsid w:val="001D2A31"/>
    <w:rsid w:val="001D2B72"/>
    <w:rsid w:val="001D2B8E"/>
    <w:rsid w:val="001D2BA5"/>
    <w:rsid w:val="001D2F45"/>
    <w:rsid w:val="001D2FA3"/>
    <w:rsid w:val="001D3370"/>
    <w:rsid w:val="001D354C"/>
    <w:rsid w:val="001D36E9"/>
    <w:rsid w:val="001D3743"/>
    <w:rsid w:val="001D37A5"/>
    <w:rsid w:val="001D3B2E"/>
    <w:rsid w:val="001D3C79"/>
    <w:rsid w:val="001D3CC9"/>
    <w:rsid w:val="001D3F94"/>
    <w:rsid w:val="001D40E6"/>
    <w:rsid w:val="001D432F"/>
    <w:rsid w:val="001D446E"/>
    <w:rsid w:val="001D457C"/>
    <w:rsid w:val="001D457E"/>
    <w:rsid w:val="001D47C3"/>
    <w:rsid w:val="001D4D8F"/>
    <w:rsid w:val="001D4E78"/>
    <w:rsid w:val="001D50D1"/>
    <w:rsid w:val="001D50F1"/>
    <w:rsid w:val="001D5228"/>
    <w:rsid w:val="001D5575"/>
    <w:rsid w:val="001D57CC"/>
    <w:rsid w:val="001D5838"/>
    <w:rsid w:val="001D588A"/>
    <w:rsid w:val="001D5AFF"/>
    <w:rsid w:val="001D5DFD"/>
    <w:rsid w:val="001D5E9A"/>
    <w:rsid w:val="001D633A"/>
    <w:rsid w:val="001D6467"/>
    <w:rsid w:val="001D6522"/>
    <w:rsid w:val="001D6865"/>
    <w:rsid w:val="001D68D7"/>
    <w:rsid w:val="001D6901"/>
    <w:rsid w:val="001D6A21"/>
    <w:rsid w:val="001D6A3C"/>
    <w:rsid w:val="001D6B36"/>
    <w:rsid w:val="001D6C86"/>
    <w:rsid w:val="001D6EE5"/>
    <w:rsid w:val="001D7310"/>
    <w:rsid w:val="001D759B"/>
    <w:rsid w:val="001D7728"/>
    <w:rsid w:val="001D7736"/>
    <w:rsid w:val="001D77FF"/>
    <w:rsid w:val="001D7B7E"/>
    <w:rsid w:val="001D7BD7"/>
    <w:rsid w:val="001D7CB9"/>
    <w:rsid w:val="001D7CD7"/>
    <w:rsid w:val="001D7D7A"/>
    <w:rsid w:val="001E004E"/>
    <w:rsid w:val="001E0415"/>
    <w:rsid w:val="001E0569"/>
    <w:rsid w:val="001E0C12"/>
    <w:rsid w:val="001E0FB8"/>
    <w:rsid w:val="001E1415"/>
    <w:rsid w:val="001E14B1"/>
    <w:rsid w:val="001E14F5"/>
    <w:rsid w:val="001E14F8"/>
    <w:rsid w:val="001E1835"/>
    <w:rsid w:val="001E1B78"/>
    <w:rsid w:val="001E1C6D"/>
    <w:rsid w:val="001E1C75"/>
    <w:rsid w:val="001E1CFD"/>
    <w:rsid w:val="001E1EF8"/>
    <w:rsid w:val="001E1F92"/>
    <w:rsid w:val="001E238E"/>
    <w:rsid w:val="001E2461"/>
    <w:rsid w:val="001E249B"/>
    <w:rsid w:val="001E28C3"/>
    <w:rsid w:val="001E2B91"/>
    <w:rsid w:val="001E2E3F"/>
    <w:rsid w:val="001E2ED6"/>
    <w:rsid w:val="001E3083"/>
    <w:rsid w:val="001E327E"/>
    <w:rsid w:val="001E3340"/>
    <w:rsid w:val="001E3361"/>
    <w:rsid w:val="001E340A"/>
    <w:rsid w:val="001E3915"/>
    <w:rsid w:val="001E3954"/>
    <w:rsid w:val="001E3A48"/>
    <w:rsid w:val="001E3B24"/>
    <w:rsid w:val="001E3B79"/>
    <w:rsid w:val="001E3E79"/>
    <w:rsid w:val="001E3F9D"/>
    <w:rsid w:val="001E4178"/>
    <w:rsid w:val="001E42DB"/>
    <w:rsid w:val="001E454D"/>
    <w:rsid w:val="001E491B"/>
    <w:rsid w:val="001E4A3B"/>
    <w:rsid w:val="001E4CEC"/>
    <w:rsid w:val="001E4E5B"/>
    <w:rsid w:val="001E4E7A"/>
    <w:rsid w:val="001E4EDE"/>
    <w:rsid w:val="001E517C"/>
    <w:rsid w:val="001E52AD"/>
    <w:rsid w:val="001E578C"/>
    <w:rsid w:val="001E57CE"/>
    <w:rsid w:val="001E59BD"/>
    <w:rsid w:val="001E59FB"/>
    <w:rsid w:val="001E5DB1"/>
    <w:rsid w:val="001E5FA6"/>
    <w:rsid w:val="001E60F6"/>
    <w:rsid w:val="001E6666"/>
    <w:rsid w:val="001E6A0C"/>
    <w:rsid w:val="001E6E3E"/>
    <w:rsid w:val="001E7026"/>
    <w:rsid w:val="001E7065"/>
    <w:rsid w:val="001E789C"/>
    <w:rsid w:val="001E7BDF"/>
    <w:rsid w:val="001E7EA2"/>
    <w:rsid w:val="001E7FB8"/>
    <w:rsid w:val="001F0048"/>
    <w:rsid w:val="001F03D0"/>
    <w:rsid w:val="001F08BB"/>
    <w:rsid w:val="001F0960"/>
    <w:rsid w:val="001F0A25"/>
    <w:rsid w:val="001F0C08"/>
    <w:rsid w:val="001F0C8B"/>
    <w:rsid w:val="001F0CAB"/>
    <w:rsid w:val="001F0DE1"/>
    <w:rsid w:val="001F1E33"/>
    <w:rsid w:val="001F1E4A"/>
    <w:rsid w:val="001F20BD"/>
    <w:rsid w:val="001F24B8"/>
    <w:rsid w:val="001F270A"/>
    <w:rsid w:val="001F29C4"/>
    <w:rsid w:val="001F2B50"/>
    <w:rsid w:val="001F2BC8"/>
    <w:rsid w:val="001F2EB4"/>
    <w:rsid w:val="001F2FD8"/>
    <w:rsid w:val="001F3420"/>
    <w:rsid w:val="001F348E"/>
    <w:rsid w:val="001F3655"/>
    <w:rsid w:val="001F375E"/>
    <w:rsid w:val="001F379E"/>
    <w:rsid w:val="001F3EDB"/>
    <w:rsid w:val="001F4140"/>
    <w:rsid w:val="001F41CB"/>
    <w:rsid w:val="001F4EC3"/>
    <w:rsid w:val="001F5127"/>
    <w:rsid w:val="001F524E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5DC"/>
    <w:rsid w:val="001F7A3B"/>
    <w:rsid w:val="001F7C4D"/>
    <w:rsid w:val="001F7CC4"/>
    <w:rsid w:val="001F7DED"/>
    <w:rsid w:val="0020001F"/>
    <w:rsid w:val="002002F2"/>
    <w:rsid w:val="00200358"/>
    <w:rsid w:val="002004B1"/>
    <w:rsid w:val="00200593"/>
    <w:rsid w:val="00200649"/>
    <w:rsid w:val="002006A9"/>
    <w:rsid w:val="002006EC"/>
    <w:rsid w:val="00200A4E"/>
    <w:rsid w:val="0020103A"/>
    <w:rsid w:val="002015B1"/>
    <w:rsid w:val="0020178D"/>
    <w:rsid w:val="002018B2"/>
    <w:rsid w:val="00201A84"/>
    <w:rsid w:val="00202354"/>
    <w:rsid w:val="00202378"/>
    <w:rsid w:val="0020257E"/>
    <w:rsid w:val="00202694"/>
    <w:rsid w:val="0020294A"/>
    <w:rsid w:val="00202DDC"/>
    <w:rsid w:val="00202F0B"/>
    <w:rsid w:val="00203018"/>
    <w:rsid w:val="002032A6"/>
    <w:rsid w:val="002032E0"/>
    <w:rsid w:val="00203332"/>
    <w:rsid w:val="00203512"/>
    <w:rsid w:val="00203898"/>
    <w:rsid w:val="002039D8"/>
    <w:rsid w:val="00203B06"/>
    <w:rsid w:val="0020416E"/>
    <w:rsid w:val="00204398"/>
    <w:rsid w:val="002045D1"/>
    <w:rsid w:val="00204731"/>
    <w:rsid w:val="00204969"/>
    <w:rsid w:val="002049DB"/>
    <w:rsid w:val="00204B6D"/>
    <w:rsid w:val="00204D9D"/>
    <w:rsid w:val="00204EC9"/>
    <w:rsid w:val="00205046"/>
    <w:rsid w:val="0020519E"/>
    <w:rsid w:val="002056B9"/>
    <w:rsid w:val="002056E9"/>
    <w:rsid w:val="0020591D"/>
    <w:rsid w:val="00205AB9"/>
    <w:rsid w:val="00205B18"/>
    <w:rsid w:val="00205B2F"/>
    <w:rsid w:val="002060DA"/>
    <w:rsid w:val="002061D5"/>
    <w:rsid w:val="002062DC"/>
    <w:rsid w:val="00206555"/>
    <w:rsid w:val="00206630"/>
    <w:rsid w:val="002066C2"/>
    <w:rsid w:val="002068B3"/>
    <w:rsid w:val="0020692E"/>
    <w:rsid w:val="00206A4F"/>
    <w:rsid w:val="00206B2A"/>
    <w:rsid w:val="00206CAC"/>
    <w:rsid w:val="00206ECC"/>
    <w:rsid w:val="0020702A"/>
    <w:rsid w:val="00207261"/>
    <w:rsid w:val="002072F0"/>
    <w:rsid w:val="002073EB"/>
    <w:rsid w:val="002075CE"/>
    <w:rsid w:val="00207AB5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E71"/>
    <w:rsid w:val="00210F61"/>
    <w:rsid w:val="002110D3"/>
    <w:rsid w:val="0021146F"/>
    <w:rsid w:val="002115F3"/>
    <w:rsid w:val="002115F9"/>
    <w:rsid w:val="00211822"/>
    <w:rsid w:val="00211981"/>
    <w:rsid w:val="00211CFD"/>
    <w:rsid w:val="00211DF4"/>
    <w:rsid w:val="00212136"/>
    <w:rsid w:val="00212228"/>
    <w:rsid w:val="0021227E"/>
    <w:rsid w:val="00212584"/>
    <w:rsid w:val="0021281A"/>
    <w:rsid w:val="0021281D"/>
    <w:rsid w:val="00212B68"/>
    <w:rsid w:val="00212F87"/>
    <w:rsid w:val="0021303F"/>
    <w:rsid w:val="00213201"/>
    <w:rsid w:val="0021363E"/>
    <w:rsid w:val="0021377A"/>
    <w:rsid w:val="00213BB0"/>
    <w:rsid w:val="00213C9D"/>
    <w:rsid w:val="00213CCA"/>
    <w:rsid w:val="00213D3C"/>
    <w:rsid w:val="00213D55"/>
    <w:rsid w:val="00213FCE"/>
    <w:rsid w:val="0021412F"/>
    <w:rsid w:val="002143C3"/>
    <w:rsid w:val="00214476"/>
    <w:rsid w:val="002146DC"/>
    <w:rsid w:val="0021488E"/>
    <w:rsid w:val="00214AA8"/>
    <w:rsid w:val="00214BD1"/>
    <w:rsid w:val="00214CC2"/>
    <w:rsid w:val="00214CC5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3F"/>
    <w:rsid w:val="00216DD0"/>
    <w:rsid w:val="0021756C"/>
    <w:rsid w:val="002176D2"/>
    <w:rsid w:val="00217757"/>
    <w:rsid w:val="00217A0D"/>
    <w:rsid w:val="00220118"/>
    <w:rsid w:val="002205D3"/>
    <w:rsid w:val="002205D8"/>
    <w:rsid w:val="00220691"/>
    <w:rsid w:val="002206D9"/>
    <w:rsid w:val="00220CF7"/>
    <w:rsid w:val="00220E0A"/>
    <w:rsid w:val="00220E9B"/>
    <w:rsid w:val="002214CD"/>
    <w:rsid w:val="002215CD"/>
    <w:rsid w:val="00221887"/>
    <w:rsid w:val="0022189B"/>
    <w:rsid w:val="00221929"/>
    <w:rsid w:val="00221CE9"/>
    <w:rsid w:val="00221D3F"/>
    <w:rsid w:val="00221DCA"/>
    <w:rsid w:val="002221CE"/>
    <w:rsid w:val="002225A7"/>
    <w:rsid w:val="00222872"/>
    <w:rsid w:val="00222ADA"/>
    <w:rsid w:val="00222CBF"/>
    <w:rsid w:val="0022310A"/>
    <w:rsid w:val="0022312B"/>
    <w:rsid w:val="0022329B"/>
    <w:rsid w:val="0022381A"/>
    <w:rsid w:val="00223F4C"/>
    <w:rsid w:val="00224264"/>
    <w:rsid w:val="002243DC"/>
    <w:rsid w:val="0022474E"/>
    <w:rsid w:val="00224799"/>
    <w:rsid w:val="00224CD0"/>
    <w:rsid w:val="00225000"/>
    <w:rsid w:val="002254D3"/>
    <w:rsid w:val="002255E6"/>
    <w:rsid w:val="0022591B"/>
    <w:rsid w:val="00225CB2"/>
    <w:rsid w:val="00226194"/>
    <w:rsid w:val="002263C1"/>
    <w:rsid w:val="002269C7"/>
    <w:rsid w:val="00226B03"/>
    <w:rsid w:val="00226E2F"/>
    <w:rsid w:val="00226E70"/>
    <w:rsid w:val="00226FB3"/>
    <w:rsid w:val="00227468"/>
    <w:rsid w:val="0022761A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4C"/>
    <w:rsid w:val="00230621"/>
    <w:rsid w:val="00230697"/>
    <w:rsid w:val="002308D7"/>
    <w:rsid w:val="00230913"/>
    <w:rsid w:val="00230971"/>
    <w:rsid w:val="00230DAF"/>
    <w:rsid w:val="00230F61"/>
    <w:rsid w:val="00231142"/>
    <w:rsid w:val="00231242"/>
    <w:rsid w:val="00231367"/>
    <w:rsid w:val="00231939"/>
    <w:rsid w:val="00231AA6"/>
    <w:rsid w:val="00231B30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2F41"/>
    <w:rsid w:val="00233213"/>
    <w:rsid w:val="002333EA"/>
    <w:rsid w:val="0023349A"/>
    <w:rsid w:val="002335E7"/>
    <w:rsid w:val="00233725"/>
    <w:rsid w:val="00233947"/>
    <w:rsid w:val="00233C2A"/>
    <w:rsid w:val="00233D66"/>
    <w:rsid w:val="00233F09"/>
    <w:rsid w:val="0023430B"/>
    <w:rsid w:val="00234707"/>
    <w:rsid w:val="002349B5"/>
    <w:rsid w:val="00234C14"/>
    <w:rsid w:val="00234C64"/>
    <w:rsid w:val="00234CF6"/>
    <w:rsid w:val="00234D2E"/>
    <w:rsid w:val="0023504D"/>
    <w:rsid w:val="00235083"/>
    <w:rsid w:val="002350DB"/>
    <w:rsid w:val="00235126"/>
    <w:rsid w:val="00235273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9DB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169"/>
    <w:rsid w:val="0024121C"/>
    <w:rsid w:val="0024127F"/>
    <w:rsid w:val="00241446"/>
    <w:rsid w:val="00241682"/>
    <w:rsid w:val="002416E6"/>
    <w:rsid w:val="002417F3"/>
    <w:rsid w:val="00241867"/>
    <w:rsid w:val="002418B3"/>
    <w:rsid w:val="0024193A"/>
    <w:rsid w:val="002420E9"/>
    <w:rsid w:val="0024221B"/>
    <w:rsid w:val="002423F2"/>
    <w:rsid w:val="0024275A"/>
    <w:rsid w:val="00242B9A"/>
    <w:rsid w:val="00242CE4"/>
    <w:rsid w:val="00242DA2"/>
    <w:rsid w:val="00242F77"/>
    <w:rsid w:val="002433CA"/>
    <w:rsid w:val="00243743"/>
    <w:rsid w:val="00243BE2"/>
    <w:rsid w:val="00243EBF"/>
    <w:rsid w:val="00243EE2"/>
    <w:rsid w:val="00244302"/>
    <w:rsid w:val="00244334"/>
    <w:rsid w:val="00244A18"/>
    <w:rsid w:val="00244D0F"/>
    <w:rsid w:val="00244D82"/>
    <w:rsid w:val="00244E58"/>
    <w:rsid w:val="002451D5"/>
    <w:rsid w:val="00245330"/>
    <w:rsid w:val="00245785"/>
    <w:rsid w:val="002457B1"/>
    <w:rsid w:val="002457C2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4CD"/>
    <w:rsid w:val="00251717"/>
    <w:rsid w:val="00251B5C"/>
    <w:rsid w:val="00251CA3"/>
    <w:rsid w:val="00251CC3"/>
    <w:rsid w:val="00252079"/>
    <w:rsid w:val="00252245"/>
    <w:rsid w:val="0025228A"/>
    <w:rsid w:val="002527C9"/>
    <w:rsid w:val="00252871"/>
    <w:rsid w:val="002528B0"/>
    <w:rsid w:val="0025290F"/>
    <w:rsid w:val="00252931"/>
    <w:rsid w:val="00252BAA"/>
    <w:rsid w:val="00253119"/>
    <w:rsid w:val="00253171"/>
    <w:rsid w:val="002534A0"/>
    <w:rsid w:val="0025388D"/>
    <w:rsid w:val="002538F6"/>
    <w:rsid w:val="002539E1"/>
    <w:rsid w:val="00253B54"/>
    <w:rsid w:val="0025446E"/>
    <w:rsid w:val="00254648"/>
    <w:rsid w:val="0025470B"/>
    <w:rsid w:val="00254772"/>
    <w:rsid w:val="00254E1B"/>
    <w:rsid w:val="00255718"/>
    <w:rsid w:val="0025578E"/>
    <w:rsid w:val="00255813"/>
    <w:rsid w:val="00255AAD"/>
    <w:rsid w:val="00255C1C"/>
    <w:rsid w:val="00255D15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C54"/>
    <w:rsid w:val="00257C61"/>
    <w:rsid w:val="00257E26"/>
    <w:rsid w:val="00257E2F"/>
    <w:rsid w:val="00260022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072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778"/>
    <w:rsid w:val="002648C3"/>
    <w:rsid w:val="00264E68"/>
    <w:rsid w:val="002655F4"/>
    <w:rsid w:val="00265837"/>
    <w:rsid w:val="002659BA"/>
    <w:rsid w:val="00265A63"/>
    <w:rsid w:val="00265FB5"/>
    <w:rsid w:val="0026644B"/>
    <w:rsid w:val="00266469"/>
    <w:rsid w:val="00266526"/>
    <w:rsid w:val="00266594"/>
    <w:rsid w:val="00266689"/>
    <w:rsid w:val="002666B8"/>
    <w:rsid w:val="002666BF"/>
    <w:rsid w:val="00266810"/>
    <w:rsid w:val="00266827"/>
    <w:rsid w:val="00266F99"/>
    <w:rsid w:val="00267155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21EF"/>
    <w:rsid w:val="00272327"/>
    <w:rsid w:val="0027241A"/>
    <w:rsid w:val="00272901"/>
    <w:rsid w:val="00272B47"/>
    <w:rsid w:val="00272C6B"/>
    <w:rsid w:val="00272D83"/>
    <w:rsid w:val="00273548"/>
    <w:rsid w:val="00273795"/>
    <w:rsid w:val="00273E34"/>
    <w:rsid w:val="002744D2"/>
    <w:rsid w:val="002746AA"/>
    <w:rsid w:val="002747D5"/>
    <w:rsid w:val="002747DC"/>
    <w:rsid w:val="00274989"/>
    <w:rsid w:val="00274A74"/>
    <w:rsid w:val="00275011"/>
    <w:rsid w:val="0027540F"/>
    <w:rsid w:val="00275471"/>
    <w:rsid w:val="0027547A"/>
    <w:rsid w:val="002755DD"/>
    <w:rsid w:val="002758B5"/>
    <w:rsid w:val="00275A44"/>
    <w:rsid w:val="00275E05"/>
    <w:rsid w:val="00275F65"/>
    <w:rsid w:val="00275F84"/>
    <w:rsid w:val="002760A7"/>
    <w:rsid w:val="0027619C"/>
    <w:rsid w:val="00276211"/>
    <w:rsid w:val="00276218"/>
    <w:rsid w:val="002764C1"/>
    <w:rsid w:val="002764D5"/>
    <w:rsid w:val="002767C4"/>
    <w:rsid w:val="002767EB"/>
    <w:rsid w:val="0027692F"/>
    <w:rsid w:val="00276C8B"/>
    <w:rsid w:val="00276CD1"/>
    <w:rsid w:val="002773D3"/>
    <w:rsid w:val="002774FD"/>
    <w:rsid w:val="00277603"/>
    <w:rsid w:val="002776E7"/>
    <w:rsid w:val="0027792E"/>
    <w:rsid w:val="002779A4"/>
    <w:rsid w:val="00277C07"/>
    <w:rsid w:val="00277E6D"/>
    <w:rsid w:val="0028006F"/>
    <w:rsid w:val="0028069C"/>
    <w:rsid w:val="002806C4"/>
    <w:rsid w:val="00280A8E"/>
    <w:rsid w:val="00280D74"/>
    <w:rsid w:val="00280DEE"/>
    <w:rsid w:val="00280F5F"/>
    <w:rsid w:val="00280FF6"/>
    <w:rsid w:val="00281026"/>
    <w:rsid w:val="0028122C"/>
    <w:rsid w:val="00281273"/>
    <w:rsid w:val="002812AC"/>
    <w:rsid w:val="00281940"/>
    <w:rsid w:val="002819B3"/>
    <w:rsid w:val="002819D8"/>
    <w:rsid w:val="00281A2D"/>
    <w:rsid w:val="00281BE0"/>
    <w:rsid w:val="002822EA"/>
    <w:rsid w:val="00282860"/>
    <w:rsid w:val="00282B33"/>
    <w:rsid w:val="00282E7A"/>
    <w:rsid w:val="002831F6"/>
    <w:rsid w:val="00283248"/>
    <w:rsid w:val="002835E8"/>
    <w:rsid w:val="002836EB"/>
    <w:rsid w:val="00283B19"/>
    <w:rsid w:val="00283BEB"/>
    <w:rsid w:val="00283CBC"/>
    <w:rsid w:val="00283D52"/>
    <w:rsid w:val="002840C0"/>
    <w:rsid w:val="002842D8"/>
    <w:rsid w:val="0028452C"/>
    <w:rsid w:val="002845EE"/>
    <w:rsid w:val="00285DDE"/>
    <w:rsid w:val="002864D7"/>
    <w:rsid w:val="002865E9"/>
    <w:rsid w:val="00286939"/>
    <w:rsid w:val="002869B5"/>
    <w:rsid w:val="00286CE1"/>
    <w:rsid w:val="00286DD0"/>
    <w:rsid w:val="00287081"/>
    <w:rsid w:val="002870B9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A5"/>
    <w:rsid w:val="00290F95"/>
    <w:rsid w:val="002916D1"/>
    <w:rsid w:val="0029178D"/>
    <w:rsid w:val="002918D3"/>
    <w:rsid w:val="0029198F"/>
    <w:rsid w:val="00291B06"/>
    <w:rsid w:val="00291C4C"/>
    <w:rsid w:val="00292060"/>
    <w:rsid w:val="002920E8"/>
    <w:rsid w:val="0029233C"/>
    <w:rsid w:val="0029238C"/>
    <w:rsid w:val="002927E8"/>
    <w:rsid w:val="002927FB"/>
    <w:rsid w:val="00292AC5"/>
    <w:rsid w:val="00292AF1"/>
    <w:rsid w:val="00292D54"/>
    <w:rsid w:val="00292F1D"/>
    <w:rsid w:val="00293223"/>
    <w:rsid w:val="00293580"/>
    <w:rsid w:val="00293592"/>
    <w:rsid w:val="00293878"/>
    <w:rsid w:val="00293952"/>
    <w:rsid w:val="002939AC"/>
    <w:rsid w:val="00293A10"/>
    <w:rsid w:val="00293B04"/>
    <w:rsid w:val="00293CCB"/>
    <w:rsid w:val="00293EF8"/>
    <w:rsid w:val="0029400B"/>
    <w:rsid w:val="002941DF"/>
    <w:rsid w:val="0029448A"/>
    <w:rsid w:val="00294BB1"/>
    <w:rsid w:val="00294BE2"/>
    <w:rsid w:val="00294CBC"/>
    <w:rsid w:val="002951AF"/>
    <w:rsid w:val="00295234"/>
    <w:rsid w:val="0029527C"/>
    <w:rsid w:val="0029527F"/>
    <w:rsid w:val="0029534C"/>
    <w:rsid w:val="002953CE"/>
    <w:rsid w:val="00295408"/>
    <w:rsid w:val="0029569D"/>
    <w:rsid w:val="00295772"/>
    <w:rsid w:val="00295840"/>
    <w:rsid w:val="00295872"/>
    <w:rsid w:val="002962FB"/>
    <w:rsid w:val="0029639C"/>
    <w:rsid w:val="00296898"/>
    <w:rsid w:val="00296C5A"/>
    <w:rsid w:val="00296E53"/>
    <w:rsid w:val="00296F27"/>
    <w:rsid w:val="002970AA"/>
    <w:rsid w:val="0029723F"/>
    <w:rsid w:val="00297328"/>
    <w:rsid w:val="002976AC"/>
    <w:rsid w:val="002976EE"/>
    <w:rsid w:val="00297829"/>
    <w:rsid w:val="00297B41"/>
    <w:rsid w:val="00297BF4"/>
    <w:rsid w:val="00297CA2"/>
    <w:rsid w:val="00297FB1"/>
    <w:rsid w:val="002A01E0"/>
    <w:rsid w:val="002A02DC"/>
    <w:rsid w:val="002A0341"/>
    <w:rsid w:val="002A0A61"/>
    <w:rsid w:val="002A0E2D"/>
    <w:rsid w:val="002A12B7"/>
    <w:rsid w:val="002A13F6"/>
    <w:rsid w:val="002A155F"/>
    <w:rsid w:val="002A1882"/>
    <w:rsid w:val="002A18F7"/>
    <w:rsid w:val="002A19B9"/>
    <w:rsid w:val="002A1EB7"/>
    <w:rsid w:val="002A1FFF"/>
    <w:rsid w:val="002A240F"/>
    <w:rsid w:val="002A2DB6"/>
    <w:rsid w:val="002A3008"/>
    <w:rsid w:val="002A3206"/>
    <w:rsid w:val="002A3243"/>
    <w:rsid w:val="002A35DC"/>
    <w:rsid w:val="002A3874"/>
    <w:rsid w:val="002A39BD"/>
    <w:rsid w:val="002A39DE"/>
    <w:rsid w:val="002A39EB"/>
    <w:rsid w:val="002A445B"/>
    <w:rsid w:val="002A47E9"/>
    <w:rsid w:val="002A4A2F"/>
    <w:rsid w:val="002A4D18"/>
    <w:rsid w:val="002A4D53"/>
    <w:rsid w:val="002A4D7A"/>
    <w:rsid w:val="002A4E29"/>
    <w:rsid w:val="002A511E"/>
    <w:rsid w:val="002A5435"/>
    <w:rsid w:val="002A5CE5"/>
    <w:rsid w:val="002A6381"/>
    <w:rsid w:val="002A644F"/>
    <w:rsid w:val="002A64CB"/>
    <w:rsid w:val="002A6A74"/>
    <w:rsid w:val="002A6D98"/>
    <w:rsid w:val="002A6DF0"/>
    <w:rsid w:val="002A6FB7"/>
    <w:rsid w:val="002A7097"/>
    <w:rsid w:val="002A7219"/>
    <w:rsid w:val="002A7CD8"/>
    <w:rsid w:val="002A7D42"/>
    <w:rsid w:val="002A7EE1"/>
    <w:rsid w:val="002B00C5"/>
    <w:rsid w:val="002B0189"/>
    <w:rsid w:val="002B0205"/>
    <w:rsid w:val="002B0592"/>
    <w:rsid w:val="002B081E"/>
    <w:rsid w:val="002B0902"/>
    <w:rsid w:val="002B0C58"/>
    <w:rsid w:val="002B0E1A"/>
    <w:rsid w:val="002B11A6"/>
    <w:rsid w:val="002B16A7"/>
    <w:rsid w:val="002B1753"/>
    <w:rsid w:val="002B1CC7"/>
    <w:rsid w:val="002B1E07"/>
    <w:rsid w:val="002B1E27"/>
    <w:rsid w:val="002B1EBB"/>
    <w:rsid w:val="002B1ECB"/>
    <w:rsid w:val="002B2346"/>
    <w:rsid w:val="002B2421"/>
    <w:rsid w:val="002B26E7"/>
    <w:rsid w:val="002B2AFC"/>
    <w:rsid w:val="002B2EC2"/>
    <w:rsid w:val="002B2F25"/>
    <w:rsid w:val="002B2F33"/>
    <w:rsid w:val="002B32D0"/>
    <w:rsid w:val="002B3436"/>
    <w:rsid w:val="002B344F"/>
    <w:rsid w:val="002B34B8"/>
    <w:rsid w:val="002B3614"/>
    <w:rsid w:val="002B3656"/>
    <w:rsid w:val="002B3B3D"/>
    <w:rsid w:val="002B3D67"/>
    <w:rsid w:val="002B3FCB"/>
    <w:rsid w:val="002B4092"/>
    <w:rsid w:val="002B471E"/>
    <w:rsid w:val="002B4793"/>
    <w:rsid w:val="002B4903"/>
    <w:rsid w:val="002B4A0A"/>
    <w:rsid w:val="002B4BDD"/>
    <w:rsid w:val="002B4C61"/>
    <w:rsid w:val="002B4CF1"/>
    <w:rsid w:val="002B4D8C"/>
    <w:rsid w:val="002B5767"/>
    <w:rsid w:val="002B5796"/>
    <w:rsid w:val="002B596C"/>
    <w:rsid w:val="002B5DFE"/>
    <w:rsid w:val="002B61A7"/>
    <w:rsid w:val="002B64A7"/>
    <w:rsid w:val="002B6678"/>
    <w:rsid w:val="002B66C7"/>
    <w:rsid w:val="002B6850"/>
    <w:rsid w:val="002B69A0"/>
    <w:rsid w:val="002B6ACD"/>
    <w:rsid w:val="002B6D67"/>
    <w:rsid w:val="002B6E19"/>
    <w:rsid w:val="002B701F"/>
    <w:rsid w:val="002B707E"/>
    <w:rsid w:val="002B72BC"/>
    <w:rsid w:val="002B732E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AFC"/>
    <w:rsid w:val="002C0E70"/>
    <w:rsid w:val="002C13BE"/>
    <w:rsid w:val="002C140A"/>
    <w:rsid w:val="002C147B"/>
    <w:rsid w:val="002C157A"/>
    <w:rsid w:val="002C1672"/>
    <w:rsid w:val="002C2168"/>
    <w:rsid w:val="002C2244"/>
    <w:rsid w:val="002C24E3"/>
    <w:rsid w:val="002C268B"/>
    <w:rsid w:val="002C2878"/>
    <w:rsid w:val="002C2A0C"/>
    <w:rsid w:val="002C2B21"/>
    <w:rsid w:val="002C2E59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D2A"/>
    <w:rsid w:val="002C4D92"/>
    <w:rsid w:val="002C4E85"/>
    <w:rsid w:val="002C5092"/>
    <w:rsid w:val="002C5547"/>
    <w:rsid w:val="002C5B33"/>
    <w:rsid w:val="002C5BF0"/>
    <w:rsid w:val="002C5F6C"/>
    <w:rsid w:val="002C5FF2"/>
    <w:rsid w:val="002C60FA"/>
    <w:rsid w:val="002C648F"/>
    <w:rsid w:val="002C667E"/>
    <w:rsid w:val="002C6708"/>
    <w:rsid w:val="002C6824"/>
    <w:rsid w:val="002C68F0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39"/>
    <w:rsid w:val="002C767E"/>
    <w:rsid w:val="002C76EA"/>
    <w:rsid w:val="002C7AB2"/>
    <w:rsid w:val="002C7AB8"/>
    <w:rsid w:val="002C7B81"/>
    <w:rsid w:val="002C7D6F"/>
    <w:rsid w:val="002C7EF9"/>
    <w:rsid w:val="002D0688"/>
    <w:rsid w:val="002D078B"/>
    <w:rsid w:val="002D0877"/>
    <w:rsid w:val="002D0888"/>
    <w:rsid w:val="002D0A09"/>
    <w:rsid w:val="002D0B20"/>
    <w:rsid w:val="002D0CC0"/>
    <w:rsid w:val="002D0DF2"/>
    <w:rsid w:val="002D114B"/>
    <w:rsid w:val="002D1363"/>
    <w:rsid w:val="002D14E8"/>
    <w:rsid w:val="002D16FB"/>
    <w:rsid w:val="002D1817"/>
    <w:rsid w:val="002D1927"/>
    <w:rsid w:val="002D1B0C"/>
    <w:rsid w:val="002D1D0A"/>
    <w:rsid w:val="002D1D24"/>
    <w:rsid w:val="002D1D98"/>
    <w:rsid w:val="002D1DE4"/>
    <w:rsid w:val="002D1FEF"/>
    <w:rsid w:val="002D2112"/>
    <w:rsid w:val="002D2121"/>
    <w:rsid w:val="002D22BD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3C10"/>
    <w:rsid w:val="002D42FD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AAD"/>
    <w:rsid w:val="002D5BFA"/>
    <w:rsid w:val="002D5DBA"/>
    <w:rsid w:val="002D5FFF"/>
    <w:rsid w:val="002D6051"/>
    <w:rsid w:val="002D639B"/>
    <w:rsid w:val="002D642B"/>
    <w:rsid w:val="002D64DF"/>
    <w:rsid w:val="002D694D"/>
    <w:rsid w:val="002D6974"/>
    <w:rsid w:val="002D6CC8"/>
    <w:rsid w:val="002D6DF1"/>
    <w:rsid w:val="002D6F99"/>
    <w:rsid w:val="002D7180"/>
    <w:rsid w:val="002D75D8"/>
    <w:rsid w:val="002D7942"/>
    <w:rsid w:val="002D7956"/>
    <w:rsid w:val="002D7B88"/>
    <w:rsid w:val="002E04F6"/>
    <w:rsid w:val="002E0797"/>
    <w:rsid w:val="002E0B55"/>
    <w:rsid w:val="002E0C93"/>
    <w:rsid w:val="002E0CFE"/>
    <w:rsid w:val="002E0E61"/>
    <w:rsid w:val="002E0E6C"/>
    <w:rsid w:val="002E10D2"/>
    <w:rsid w:val="002E12ED"/>
    <w:rsid w:val="002E1AAA"/>
    <w:rsid w:val="002E1C76"/>
    <w:rsid w:val="002E1D05"/>
    <w:rsid w:val="002E2301"/>
    <w:rsid w:val="002E2407"/>
    <w:rsid w:val="002E2783"/>
    <w:rsid w:val="002E27E4"/>
    <w:rsid w:val="002E2AC1"/>
    <w:rsid w:val="002E2B3F"/>
    <w:rsid w:val="002E2BA4"/>
    <w:rsid w:val="002E2C08"/>
    <w:rsid w:val="002E2C62"/>
    <w:rsid w:val="002E2E9E"/>
    <w:rsid w:val="002E2F37"/>
    <w:rsid w:val="002E30E6"/>
    <w:rsid w:val="002E33DF"/>
    <w:rsid w:val="002E36C4"/>
    <w:rsid w:val="002E3943"/>
    <w:rsid w:val="002E3B6B"/>
    <w:rsid w:val="002E3CF2"/>
    <w:rsid w:val="002E4150"/>
    <w:rsid w:val="002E41A6"/>
    <w:rsid w:val="002E41C9"/>
    <w:rsid w:val="002E4364"/>
    <w:rsid w:val="002E4586"/>
    <w:rsid w:val="002E4972"/>
    <w:rsid w:val="002E4B93"/>
    <w:rsid w:val="002E4CC3"/>
    <w:rsid w:val="002E4D17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67CF"/>
    <w:rsid w:val="002E729A"/>
    <w:rsid w:val="002E765B"/>
    <w:rsid w:val="002E7A1D"/>
    <w:rsid w:val="002E7A78"/>
    <w:rsid w:val="002E7A84"/>
    <w:rsid w:val="002F00F0"/>
    <w:rsid w:val="002F021F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394"/>
    <w:rsid w:val="002F286D"/>
    <w:rsid w:val="002F3085"/>
    <w:rsid w:val="002F30C1"/>
    <w:rsid w:val="002F31A4"/>
    <w:rsid w:val="002F3303"/>
    <w:rsid w:val="002F34AF"/>
    <w:rsid w:val="002F3675"/>
    <w:rsid w:val="002F39AA"/>
    <w:rsid w:val="002F3CAB"/>
    <w:rsid w:val="002F4192"/>
    <w:rsid w:val="002F4256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053"/>
    <w:rsid w:val="002F60E2"/>
    <w:rsid w:val="002F64F8"/>
    <w:rsid w:val="002F6942"/>
    <w:rsid w:val="002F6A2F"/>
    <w:rsid w:val="002F6AE8"/>
    <w:rsid w:val="002F6E2F"/>
    <w:rsid w:val="002F6FFA"/>
    <w:rsid w:val="002F75AF"/>
    <w:rsid w:val="002F7695"/>
    <w:rsid w:val="002F77D0"/>
    <w:rsid w:val="002F780F"/>
    <w:rsid w:val="002F799A"/>
    <w:rsid w:val="002F7ACC"/>
    <w:rsid w:val="002F7EFE"/>
    <w:rsid w:val="00300121"/>
    <w:rsid w:val="003002E4"/>
    <w:rsid w:val="00300434"/>
    <w:rsid w:val="003008F2"/>
    <w:rsid w:val="00300AE1"/>
    <w:rsid w:val="00300BCD"/>
    <w:rsid w:val="00300CBA"/>
    <w:rsid w:val="00300F1B"/>
    <w:rsid w:val="0030103A"/>
    <w:rsid w:val="00301214"/>
    <w:rsid w:val="003014A2"/>
    <w:rsid w:val="00301C4A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2E91"/>
    <w:rsid w:val="00303247"/>
    <w:rsid w:val="00303283"/>
    <w:rsid w:val="00303295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CC"/>
    <w:rsid w:val="00305513"/>
    <w:rsid w:val="0030551B"/>
    <w:rsid w:val="003057D6"/>
    <w:rsid w:val="0030594E"/>
    <w:rsid w:val="00305961"/>
    <w:rsid w:val="00305D97"/>
    <w:rsid w:val="003060F4"/>
    <w:rsid w:val="003062C4"/>
    <w:rsid w:val="0030647F"/>
    <w:rsid w:val="00306572"/>
    <w:rsid w:val="00306933"/>
    <w:rsid w:val="00306AE5"/>
    <w:rsid w:val="00306CFA"/>
    <w:rsid w:val="0030746D"/>
    <w:rsid w:val="003074A2"/>
    <w:rsid w:val="003076DC"/>
    <w:rsid w:val="003078BD"/>
    <w:rsid w:val="00307C6D"/>
    <w:rsid w:val="00307E2A"/>
    <w:rsid w:val="00307F3B"/>
    <w:rsid w:val="0031022B"/>
    <w:rsid w:val="00310241"/>
    <w:rsid w:val="00310368"/>
    <w:rsid w:val="0031062C"/>
    <w:rsid w:val="00310C96"/>
    <w:rsid w:val="00310DA2"/>
    <w:rsid w:val="00310F35"/>
    <w:rsid w:val="00310FB5"/>
    <w:rsid w:val="003112E2"/>
    <w:rsid w:val="00311616"/>
    <w:rsid w:val="003118AE"/>
    <w:rsid w:val="00311BAD"/>
    <w:rsid w:val="00311C03"/>
    <w:rsid w:val="00311EE9"/>
    <w:rsid w:val="0031203D"/>
    <w:rsid w:val="00312094"/>
    <w:rsid w:val="003120FB"/>
    <w:rsid w:val="00312174"/>
    <w:rsid w:val="00312179"/>
    <w:rsid w:val="003122E4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3F91"/>
    <w:rsid w:val="003140CE"/>
    <w:rsid w:val="003143F1"/>
    <w:rsid w:val="0031469D"/>
    <w:rsid w:val="00314954"/>
    <w:rsid w:val="00314D5F"/>
    <w:rsid w:val="00314EC0"/>
    <w:rsid w:val="00314EE9"/>
    <w:rsid w:val="00315998"/>
    <w:rsid w:val="00315DB8"/>
    <w:rsid w:val="00316146"/>
    <w:rsid w:val="0031614D"/>
    <w:rsid w:val="0031619B"/>
    <w:rsid w:val="0031664C"/>
    <w:rsid w:val="003166C5"/>
    <w:rsid w:val="00316E96"/>
    <w:rsid w:val="00317552"/>
    <w:rsid w:val="00317668"/>
    <w:rsid w:val="00317A48"/>
    <w:rsid w:val="00317B13"/>
    <w:rsid w:val="0032017A"/>
    <w:rsid w:val="003201E2"/>
    <w:rsid w:val="00320369"/>
    <w:rsid w:val="0032067E"/>
    <w:rsid w:val="003207C4"/>
    <w:rsid w:val="00320890"/>
    <w:rsid w:val="003208E1"/>
    <w:rsid w:val="003208F6"/>
    <w:rsid w:val="00320B95"/>
    <w:rsid w:val="00320BF7"/>
    <w:rsid w:val="00320D5B"/>
    <w:rsid w:val="00320E1A"/>
    <w:rsid w:val="00321058"/>
    <w:rsid w:val="0032109E"/>
    <w:rsid w:val="003217F6"/>
    <w:rsid w:val="00321943"/>
    <w:rsid w:val="00321A2E"/>
    <w:rsid w:val="00321A57"/>
    <w:rsid w:val="00321D55"/>
    <w:rsid w:val="00322065"/>
    <w:rsid w:val="00322174"/>
    <w:rsid w:val="00322500"/>
    <w:rsid w:val="00322A92"/>
    <w:rsid w:val="00322AAE"/>
    <w:rsid w:val="00322B37"/>
    <w:rsid w:val="00322E0F"/>
    <w:rsid w:val="00322E15"/>
    <w:rsid w:val="00322E54"/>
    <w:rsid w:val="00322FCA"/>
    <w:rsid w:val="00323115"/>
    <w:rsid w:val="0032323D"/>
    <w:rsid w:val="003232A6"/>
    <w:rsid w:val="0032332A"/>
    <w:rsid w:val="00323344"/>
    <w:rsid w:val="0032338A"/>
    <w:rsid w:val="003234D0"/>
    <w:rsid w:val="00323537"/>
    <w:rsid w:val="00323853"/>
    <w:rsid w:val="00323BEB"/>
    <w:rsid w:val="00323C29"/>
    <w:rsid w:val="00323FD8"/>
    <w:rsid w:val="0032423F"/>
    <w:rsid w:val="003242E2"/>
    <w:rsid w:val="00324325"/>
    <w:rsid w:val="00324674"/>
    <w:rsid w:val="00324764"/>
    <w:rsid w:val="003248EE"/>
    <w:rsid w:val="00324B24"/>
    <w:rsid w:val="00324FE1"/>
    <w:rsid w:val="003250AE"/>
    <w:rsid w:val="003251D1"/>
    <w:rsid w:val="0032523D"/>
    <w:rsid w:val="003254EB"/>
    <w:rsid w:val="00325757"/>
    <w:rsid w:val="003258E5"/>
    <w:rsid w:val="00325A5D"/>
    <w:rsid w:val="00325C4E"/>
    <w:rsid w:val="00325C52"/>
    <w:rsid w:val="0032606D"/>
    <w:rsid w:val="003260D0"/>
    <w:rsid w:val="00326345"/>
    <w:rsid w:val="00326567"/>
    <w:rsid w:val="0032679C"/>
    <w:rsid w:val="003267E1"/>
    <w:rsid w:val="00326A84"/>
    <w:rsid w:val="00326B4D"/>
    <w:rsid w:val="00326DF5"/>
    <w:rsid w:val="00326F51"/>
    <w:rsid w:val="0032714B"/>
    <w:rsid w:val="003271F2"/>
    <w:rsid w:val="003274B0"/>
    <w:rsid w:val="0032782B"/>
    <w:rsid w:val="003278F3"/>
    <w:rsid w:val="003278F8"/>
    <w:rsid w:val="00327D78"/>
    <w:rsid w:val="00330584"/>
    <w:rsid w:val="00330605"/>
    <w:rsid w:val="003306BB"/>
    <w:rsid w:val="003307F8"/>
    <w:rsid w:val="003308C7"/>
    <w:rsid w:val="00330956"/>
    <w:rsid w:val="00331001"/>
    <w:rsid w:val="00331011"/>
    <w:rsid w:val="003310A7"/>
    <w:rsid w:val="00331686"/>
    <w:rsid w:val="00331834"/>
    <w:rsid w:val="00331B61"/>
    <w:rsid w:val="0033248E"/>
    <w:rsid w:val="00332621"/>
    <w:rsid w:val="00332679"/>
    <w:rsid w:val="003327D1"/>
    <w:rsid w:val="00332960"/>
    <w:rsid w:val="00332DBB"/>
    <w:rsid w:val="00333201"/>
    <w:rsid w:val="0033323A"/>
    <w:rsid w:val="0033341F"/>
    <w:rsid w:val="003335E3"/>
    <w:rsid w:val="0033384E"/>
    <w:rsid w:val="00333B04"/>
    <w:rsid w:val="00333C22"/>
    <w:rsid w:val="00333D08"/>
    <w:rsid w:val="00333D40"/>
    <w:rsid w:val="00333D6C"/>
    <w:rsid w:val="00334200"/>
    <w:rsid w:val="00334502"/>
    <w:rsid w:val="00334518"/>
    <w:rsid w:val="00334576"/>
    <w:rsid w:val="003346D5"/>
    <w:rsid w:val="00334D81"/>
    <w:rsid w:val="0033510C"/>
    <w:rsid w:val="00335756"/>
    <w:rsid w:val="003364AE"/>
    <w:rsid w:val="00336990"/>
    <w:rsid w:val="00336C51"/>
    <w:rsid w:val="00336CE8"/>
    <w:rsid w:val="003373D1"/>
    <w:rsid w:val="0033755B"/>
    <w:rsid w:val="00337818"/>
    <w:rsid w:val="00337C05"/>
    <w:rsid w:val="00337D63"/>
    <w:rsid w:val="00337E54"/>
    <w:rsid w:val="00337FA2"/>
    <w:rsid w:val="00337FBB"/>
    <w:rsid w:val="0034007B"/>
    <w:rsid w:val="003400DB"/>
    <w:rsid w:val="00340288"/>
    <w:rsid w:val="003405C4"/>
    <w:rsid w:val="00340613"/>
    <w:rsid w:val="00340860"/>
    <w:rsid w:val="00340998"/>
    <w:rsid w:val="00340B37"/>
    <w:rsid w:val="00340BFA"/>
    <w:rsid w:val="00340FAC"/>
    <w:rsid w:val="00341199"/>
    <w:rsid w:val="003411C5"/>
    <w:rsid w:val="003413C9"/>
    <w:rsid w:val="003415C7"/>
    <w:rsid w:val="00341985"/>
    <w:rsid w:val="0034203E"/>
    <w:rsid w:val="0034211A"/>
    <w:rsid w:val="0034220F"/>
    <w:rsid w:val="00342591"/>
    <w:rsid w:val="00342931"/>
    <w:rsid w:val="00342DA2"/>
    <w:rsid w:val="00342E7F"/>
    <w:rsid w:val="00342E98"/>
    <w:rsid w:val="00342F88"/>
    <w:rsid w:val="0034314D"/>
    <w:rsid w:val="003434E2"/>
    <w:rsid w:val="0034357A"/>
    <w:rsid w:val="00343915"/>
    <w:rsid w:val="00343AAE"/>
    <w:rsid w:val="00343CDD"/>
    <w:rsid w:val="00343F9F"/>
    <w:rsid w:val="003442BB"/>
    <w:rsid w:val="0034431D"/>
    <w:rsid w:val="003443FC"/>
    <w:rsid w:val="00344735"/>
    <w:rsid w:val="00344770"/>
    <w:rsid w:val="003449F2"/>
    <w:rsid w:val="00344D8D"/>
    <w:rsid w:val="00344D96"/>
    <w:rsid w:val="0034574A"/>
    <w:rsid w:val="00345E74"/>
    <w:rsid w:val="003461CE"/>
    <w:rsid w:val="0034679F"/>
    <w:rsid w:val="003469DF"/>
    <w:rsid w:val="00346DB0"/>
    <w:rsid w:val="00346E45"/>
    <w:rsid w:val="00346F30"/>
    <w:rsid w:val="00346FC1"/>
    <w:rsid w:val="003471F7"/>
    <w:rsid w:val="0034740D"/>
    <w:rsid w:val="003474EF"/>
    <w:rsid w:val="0034788F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117A"/>
    <w:rsid w:val="003515F6"/>
    <w:rsid w:val="003515F8"/>
    <w:rsid w:val="00351653"/>
    <w:rsid w:val="00351997"/>
    <w:rsid w:val="003519D6"/>
    <w:rsid w:val="00351A50"/>
    <w:rsid w:val="00351B37"/>
    <w:rsid w:val="00351C09"/>
    <w:rsid w:val="00351EE7"/>
    <w:rsid w:val="00351FD7"/>
    <w:rsid w:val="003522C5"/>
    <w:rsid w:val="00352598"/>
    <w:rsid w:val="003526D9"/>
    <w:rsid w:val="00352732"/>
    <w:rsid w:val="003529BD"/>
    <w:rsid w:val="00352A45"/>
    <w:rsid w:val="00352E60"/>
    <w:rsid w:val="00352EB8"/>
    <w:rsid w:val="00353261"/>
    <w:rsid w:val="00353351"/>
    <w:rsid w:val="00353542"/>
    <w:rsid w:val="0035376F"/>
    <w:rsid w:val="003538A2"/>
    <w:rsid w:val="0035393E"/>
    <w:rsid w:val="003539EF"/>
    <w:rsid w:val="003539F8"/>
    <w:rsid w:val="003545D6"/>
    <w:rsid w:val="0035464F"/>
    <w:rsid w:val="00354781"/>
    <w:rsid w:val="003547B0"/>
    <w:rsid w:val="00354D3A"/>
    <w:rsid w:val="00355238"/>
    <w:rsid w:val="003552B8"/>
    <w:rsid w:val="0035546A"/>
    <w:rsid w:val="003554A5"/>
    <w:rsid w:val="003558AB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ADD"/>
    <w:rsid w:val="00357BF3"/>
    <w:rsid w:val="00357C07"/>
    <w:rsid w:val="00357EEB"/>
    <w:rsid w:val="00357F2D"/>
    <w:rsid w:val="00357F80"/>
    <w:rsid w:val="00360191"/>
    <w:rsid w:val="003603CA"/>
    <w:rsid w:val="003603DD"/>
    <w:rsid w:val="0036049D"/>
    <w:rsid w:val="00360527"/>
    <w:rsid w:val="003606A6"/>
    <w:rsid w:val="00360C3B"/>
    <w:rsid w:val="003613F2"/>
    <w:rsid w:val="003617FC"/>
    <w:rsid w:val="0036184B"/>
    <w:rsid w:val="0036210D"/>
    <w:rsid w:val="00362765"/>
    <w:rsid w:val="00362805"/>
    <w:rsid w:val="00362996"/>
    <w:rsid w:val="00362F0C"/>
    <w:rsid w:val="00363559"/>
    <w:rsid w:val="003635D4"/>
    <w:rsid w:val="0036364D"/>
    <w:rsid w:val="00363895"/>
    <w:rsid w:val="00363CF0"/>
    <w:rsid w:val="00363F87"/>
    <w:rsid w:val="00364127"/>
    <w:rsid w:val="0036456C"/>
    <w:rsid w:val="00364739"/>
    <w:rsid w:val="0036479C"/>
    <w:rsid w:val="00364959"/>
    <w:rsid w:val="00364ACB"/>
    <w:rsid w:val="00364ED8"/>
    <w:rsid w:val="00365292"/>
    <w:rsid w:val="003658AB"/>
    <w:rsid w:val="00365A5D"/>
    <w:rsid w:val="00365DCC"/>
    <w:rsid w:val="00366384"/>
    <w:rsid w:val="003664B1"/>
    <w:rsid w:val="003667E5"/>
    <w:rsid w:val="00366C6A"/>
    <w:rsid w:val="00366CF3"/>
    <w:rsid w:val="0036702D"/>
    <w:rsid w:val="003671A2"/>
    <w:rsid w:val="00367A55"/>
    <w:rsid w:val="00367DFD"/>
    <w:rsid w:val="0037057D"/>
    <w:rsid w:val="00370776"/>
    <w:rsid w:val="00370FC2"/>
    <w:rsid w:val="00371132"/>
    <w:rsid w:val="0037117F"/>
    <w:rsid w:val="003717EC"/>
    <w:rsid w:val="0037183B"/>
    <w:rsid w:val="00371CFA"/>
    <w:rsid w:val="00371D13"/>
    <w:rsid w:val="00372C27"/>
    <w:rsid w:val="00372F4F"/>
    <w:rsid w:val="00373111"/>
    <w:rsid w:val="00373648"/>
    <w:rsid w:val="003736E8"/>
    <w:rsid w:val="00373742"/>
    <w:rsid w:val="0037378F"/>
    <w:rsid w:val="003739A1"/>
    <w:rsid w:val="00373B9E"/>
    <w:rsid w:val="00373CDB"/>
    <w:rsid w:val="00373CFB"/>
    <w:rsid w:val="00373D80"/>
    <w:rsid w:val="00373FCA"/>
    <w:rsid w:val="003742E1"/>
    <w:rsid w:val="00374441"/>
    <w:rsid w:val="0037452A"/>
    <w:rsid w:val="003745A8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56F"/>
    <w:rsid w:val="0037759C"/>
    <w:rsid w:val="00377617"/>
    <w:rsid w:val="00377A77"/>
    <w:rsid w:val="00377A9F"/>
    <w:rsid w:val="0038020B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471"/>
    <w:rsid w:val="00381568"/>
    <w:rsid w:val="00381637"/>
    <w:rsid w:val="003819B9"/>
    <w:rsid w:val="00381A5F"/>
    <w:rsid w:val="00381B1A"/>
    <w:rsid w:val="00381DB0"/>
    <w:rsid w:val="0038201C"/>
    <w:rsid w:val="003821BA"/>
    <w:rsid w:val="00382889"/>
    <w:rsid w:val="003828ED"/>
    <w:rsid w:val="00382B70"/>
    <w:rsid w:val="00382BD7"/>
    <w:rsid w:val="00382E9D"/>
    <w:rsid w:val="003830DA"/>
    <w:rsid w:val="0038314D"/>
    <w:rsid w:val="00383226"/>
    <w:rsid w:val="003833EC"/>
    <w:rsid w:val="0038396D"/>
    <w:rsid w:val="00383C4B"/>
    <w:rsid w:val="00383D69"/>
    <w:rsid w:val="003844A7"/>
    <w:rsid w:val="0038452A"/>
    <w:rsid w:val="00384679"/>
    <w:rsid w:val="00384832"/>
    <w:rsid w:val="00384C76"/>
    <w:rsid w:val="003852D2"/>
    <w:rsid w:val="0038580F"/>
    <w:rsid w:val="00385A99"/>
    <w:rsid w:val="00385F92"/>
    <w:rsid w:val="00385FA0"/>
    <w:rsid w:val="00386065"/>
    <w:rsid w:val="003868EA"/>
    <w:rsid w:val="003869BF"/>
    <w:rsid w:val="00386BAF"/>
    <w:rsid w:val="00386CC9"/>
    <w:rsid w:val="00387249"/>
    <w:rsid w:val="003873D1"/>
    <w:rsid w:val="00387534"/>
    <w:rsid w:val="00387A0C"/>
    <w:rsid w:val="00387A2E"/>
    <w:rsid w:val="00387A33"/>
    <w:rsid w:val="00387E06"/>
    <w:rsid w:val="00390116"/>
    <w:rsid w:val="0039061A"/>
    <w:rsid w:val="00390644"/>
    <w:rsid w:val="003909FD"/>
    <w:rsid w:val="00390A31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3CC"/>
    <w:rsid w:val="00392636"/>
    <w:rsid w:val="00392822"/>
    <w:rsid w:val="003928A4"/>
    <w:rsid w:val="00392938"/>
    <w:rsid w:val="00392A81"/>
    <w:rsid w:val="00392B17"/>
    <w:rsid w:val="00392CC0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BB5"/>
    <w:rsid w:val="00393F38"/>
    <w:rsid w:val="00393FCC"/>
    <w:rsid w:val="0039407B"/>
    <w:rsid w:val="003945B3"/>
    <w:rsid w:val="00394726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053"/>
    <w:rsid w:val="00396384"/>
    <w:rsid w:val="0039652F"/>
    <w:rsid w:val="00396772"/>
    <w:rsid w:val="003968DA"/>
    <w:rsid w:val="0039697C"/>
    <w:rsid w:val="00396C7F"/>
    <w:rsid w:val="003974D1"/>
    <w:rsid w:val="00397720"/>
    <w:rsid w:val="003978D2"/>
    <w:rsid w:val="003979F8"/>
    <w:rsid w:val="00397D06"/>
    <w:rsid w:val="00397E15"/>
    <w:rsid w:val="00397F91"/>
    <w:rsid w:val="00397FDB"/>
    <w:rsid w:val="003A02CC"/>
    <w:rsid w:val="003A0373"/>
    <w:rsid w:val="003A0586"/>
    <w:rsid w:val="003A0B5E"/>
    <w:rsid w:val="003A0C6F"/>
    <w:rsid w:val="003A0EA5"/>
    <w:rsid w:val="003A0FA0"/>
    <w:rsid w:val="003A1344"/>
    <w:rsid w:val="003A1368"/>
    <w:rsid w:val="003A1380"/>
    <w:rsid w:val="003A1418"/>
    <w:rsid w:val="003A24B2"/>
    <w:rsid w:val="003A2537"/>
    <w:rsid w:val="003A25BE"/>
    <w:rsid w:val="003A27C0"/>
    <w:rsid w:val="003A2BF0"/>
    <w:rsid w:val="003A2D02"/>
    <w:rsid w:val="003A3009"/>
    <w:rsid w:val="003A308F"/>
    <w:rsid w:val="003A3272"/>
    <w:rsid w:val="003A3766"/>
    <w:rsid w:val="003A39B1"/>
    <w:rsid w:val="003A3E14"/>
    <w:rsid w:val="003A3EA9"/>
    <w:rsid w:val="003A4080"/>
    <w:rsid w:val="003A4232"/>
    <w:rsid w:val="003A4249"/>
    <w:rsid w:val="003A442E"/>
    <w:rsid w:val="003A4484"/>
    <w:rsid w:val="003A4AD9"/>
    <w:rsid w:val="003A4B2B"/>
    <w:rsid w:val="003A4E8D"/>
    <w:rsid w:val="003A5431"/>
    <w:rsid w:val="003A5590"/>
    <w:rsid w:val="003A56BC"/>
    <w:rsid w:val="003A61B9"/>
    <w:rsid w:val="003A62F6"/>
    <w:rsid w:val="003A63D8"/>
    <w:rsid w:val="003A643E"/>
    <w:rsid w:val="003A64EC"/>
    <w:rsid w:val="003A662C"/>
    <w:rsid w:val="003A67EF"/>
    <w:rsid w:val="003A6B51"/>
    <w:rsid w:val="003A6D0F"/>
    <w:rsid w:val="003A7034"/>
    <w:rsid w:val="003A76E1"/>
    <w:rsid w:val="003A78B6"/>
    <w:rsid w:val="003A7A9D"/>
    <w:rsid w:val="003A7E7C"/>
    <w:rsid w:val="003B0144"/>
    <w:rsid w:val="003B02D6"/>
    <w:rsid w:val="003B037A"/>
    <w:rsid w:val="003B08B9"/>
    <w:rsid w:val="003B0A7F"/>
    <w:rsid w:val="003B0A8D"/>
    <w:rsid w:val="003B0BDC"/>
    <w:rsid w:val="003B0D7B"/>
    <w:rsid w:val="003B0E6C"/>
    <w:rsid w:val="003B0EB3"/>
    <w:rsid w:val="003B0EBA"/>
    <w:rsid w:val="003B0F6D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76F"/>
    <w:rsid w:val="003B2A41"/>
    <w:rsid w:val="003B2EB6"/>
    <w:rsid w:val="003B2F0E"/>
    <w:rsid w:val="003B2F69"/>
    <w:rsid w:val="003B3024"/>
    <w:rsid w:val="003B310A"/>
    <w:rsid w:val="003B34E7"/>
    <w:rsid w:val="003B3534"/>
    <w:rsid w:val="003B3866"/>
    <w:rsid w:val="003B3938"/>
    <w:rsid w:val="003B3EA0"/>
    <w:rsid w:val="003B4014"/>
    <w:rsid w:val="003B4076"/>
    <w:rsid w:val="003B4364"/>
    <w:rsid w:val="003B43FD"/>
    <w:rsid w:val="003B4404"/>
    <w:rsid w:val="003B444E"/>
    <w:rsid w:val="003B490D"/>
    <w:rsid w:val="003B4A65"/>
    <w:rsid w:val="003B4D7F"/>
    <w:rsid w:val="003B4E8C"/>
    <w:rsid w:val="003B5540"/>
    <w:rsid w:val="003B562E"/>
    <w:rsid w:val="003B56E8"/>
    <w:rsid w:val="003B5DAF"/>
    <w:rsid w:val="003B5DF9"/>
    <w:rsid w:val="003B5E17"/>
    <w:rsid w:val="003B5F84"/>
    <w:rsid w:val="003B62AD"/>
    <w:rsid w:val="003B6306"/>
    <w:rsid w:val="003B65C3"/>
    <w:rsid w:val="003B678E"/>
    <w:rsid w:val="003B6BCD"/>
    <w:rsid w:val="003B6CED"/>
    <w:rsid w:val="003B6FA6"/>
    <w:rsid w:val="003B712A"/>
    <w:rsid w:val="003B72D0"/>
    <w:rsid w:val="003B744F"/>
    <w:rsid w:val="003B7520"/>
    <w:rsid w:val="003B7860"/>
    <w:rsid w:val="003B7878"/>
    <w:rsid w:val="003B79FE"/>
    <w:rsid w:val="003B7A31"/>
    <w:rsid w:val="003C0096"/>
    <w:rsid w:val="003C01D5"/>
    <w:rsid w:val="003C0A4F"/>
    <w:rsid w:val="003C0A93"/>
    <w:rsid w:val="003C0B9F"/>
    <w:rsid w:val="003C0CC3"/>
    <w:rsid w:val="003C10C2"/>
    <w:rsid w:val="003C161C"/>
    <w:rsid w:val="003C16D8"/>
    <w:rsid w:val="003C1B51"/>
    <w:rsid w:val="003C1B71"/>
    <w:rsid w:val="003C1E38"/>
    <w:rsid w:val="003C1EF5"/>
    <w:rsid w:val="003C1EFF"/>
    <w:rsid w:val="003C2030"/>
    <w:rsid w:val="003C20AF"/>
    <w:rsid w:val="003C2161"/>
    <w:rsid w:val="003C2570"/>
    <w:rsid w:val="003C32B7"/>
    <w:rsid w:val="003C3FF0"/>
    <w:rsid w:val="003C411D"/>
    <w:rsid w:val="003C4639"/>
    <w:rsid w:val="003C47FE"/>
    <w:rsid w:val="003C4AFA"/>
    <w:rsid w:val="003C4B28"/>
    <w:rsid w:val="003C4BBA"/>
    <w:rsid w:val="003C4C0F"/>
    <w:rsid w:val="003C4CD3"/>
    <w:rsid w:val="003C5080"/>
    <w:rsid w:val="003C50B0"/>
    <w:rsid w:val="003C51EB"/>
    <w:rsid w:val="003C5333"/>
    <w:rsid w:val="003C57EC"/>
    <w:rsid w:val="003C581D"/>
    <w:rsid w:val="003C5A07"/>
    <w:rsid w:val="003C5B66"/>
    <w:rsid w:val="003C5CBE"/>
    <w:rsid w:val="003C5F84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7C7"/>
    <w:rsid w:val="003C782E"/>
    <w:rsid w:val="003C7835"/>
    <w:rsid w:val="003C7B44"/>
    <w:rsid w:val="003C7F03"/>
    <w:rsid w:val="003D006C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465"/>
    <w:rsid w:val="003D1570"/>
    <w:rsid w:val="003D1642"/>
    <w:rsid w:val="003D1BFC"/>
    <w:rsid w:val="003D1C64"/>
    <w:rsid w:val="003D20EB"/>
    <w:rsid w:val="003D219B"/>
    <w:rsid w:val="003D24B7"/>
    <w:rsid w:val="003D254E"/>
    <w:rsid w:val="003D285C"/>
    <w:rsid w:val="003D28C5"/>
    <w:rsid w:val="003D2B24"/>
    <w:rsid w:val="003D2FCE"/>
    <w:rsid w:val="003D311F"/>
    <w:rsid w:val="003D318C"/>
    <w:rsid w:val="003D3680"/>
    <w:rsid w:val="003D3764"/>
    <w:rsid w:val="003D37A4"/>
    <w:rsid w:val="003D38A5"/>
    <w:rsid w:val="003D3997"/>
    <w:rsid w:val="003D39F1"/>
    <w:rsid w:val="003D3B76"/>
    <w:rsid w:val="003D3C34"/>
    <w:rsid w:val="003D3C4D"/>
    <w:rsid w:val="003D3DF4"/>
    <w:rsid w:val="003D41C3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C6C"/>
    <w:rsid w:val="003D4D52"/>
    <w:rsid w:val="003D50D1"/>
    <w:rsid w:val="003D51D2"/>
    <w:rsid w:val="003D52E1"/>
    <w:rsid w:val="003D5451"/>
    <w:rsid w:val="003D548F"/>
    <w:rsid w:val="003D65AC"/>
    <w:rsid w:val="003D68B3"/>
    <w:rsid w:val="003D6A28"/>
    <w:rsid w:val="003D6B4F"/>
    <w:rsid w:val="003D6F5B"/>
    <w:rsid w:val="003D756B"/>
    <w:rsid w:val="003D7653"/>
    <w:rsid w:val="003D76A2"/>
    <w:rsid w:val="003D76F2"/>
    <w:rsid w:val="003D7A5C"/>
    <w:rsid w:val="003D7D2C"/>
    <w:rsid w:val="003D7D4A"/>
    <w:rsid w:val="003E0082"/>
    <w:rsid w:val="003E0221"/>
    <w:rsid w:val="003E040F"/>
    <w:rsid w:val="003E045E"/>
    <w:rsid w:val="003E04A9"/>
    <w:rsid w:val="003E054E"/>
    <w:rsid w:val="003E07CB"/>
    <w:rsid w:val="003E0B8C"/>
    <w:rsid w:val="003E0C6D"/>
    <w:rsid w:val="003E0E72"/>
    <w:rsid w:val="003E0EEC"/>
    <w:rsid w:val="003E0F1F"/>
    <w:rsid w:val="003E10B9"/>
    <w:rsid w:val="003E12E7"/>
    <w:rsid w:val="003E1CD6"/>
    <w:rsid w:val="003E1EC9"/>
    <w:rsid w:val="003E228F"/>
    <w:rsid w:val="003E2365"/>
    <w:rsid w:val="003E2473"/>
    <w:rsid w:val="003E2E38"/>
    <w:rsid w:val="003E31E3"/>
    <w:rsid w:val="003E3210"/>
    <w:rsid w:val="003E3345"/>
    <w:rsid w:val="003E33E6"/>
    <w:rsid w:val="003E345F"/>
    <w:rsid w:val="003E3550"/>
    <w:rsid w:val="003E3672"/>
    <w:rsid w:val="003E375E"/>
    <w:rsid w:val="003E3D41"/>
    <w:rsid w:val="003E4046"/>
    <w:rsid w:val="003E4201"/>
    <w:rsid w:val="003E427D"/>
    <w:rsid w:val="003E42CF"/>
    <w:rsid w:val="003E4575"/>
    <w:rsid w:val="003E4577"/>
    <w:rsid w:val="003E4A1F"/>
    <w:rsid w:val="003E4CD1"/>
    <w:rsid w:val="003E4D96"/>
    <w:rsid w:val="003E4EAF"/>
    <w:rsid w:val="003E50F5"/>
    <w:rsid w:val="003E5502"/>
    <w:rsid w:val="003E565F"/>
    <w:rsid w:val="003E56BF"/>
    <w:rsid w:val="003E5BAF"/>
    <w:rsid w:val="003E5D5A"/>
    <w:rsid w:val="003E5E4F"/>
    <w:rsid w:val="003E5E97"/>
    <w:rsid w:val="003E60A8"/>
    <w:rsid w:val="003E65A6"/>
    <w:rsid w:val="003E67C5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6"/>
    <w:rsid w:val="003F15E7"/>
    <w:rsid w:val="003F179D"/>
    <w:rsid w:val="003F1810"/>
    <w:rsid w:val="003F1905"/>
    <w:rsid w:val="003F1989"/>
    <w:rsid w:val="003F1A97"/>
    <w:rsid w:val="003F1CF7"/>
    <w:rsid w:val="003F1DAF"/>
    <w:rsid w:val="003F1E36"/>
    <w:rsid w:val="003F212B"/>
    <w:rsid w:val="003F2175"/>
    <w:rsid w:val="003F288C"/>
    <w:rsid w:val="003F2B45"/>
    <w:rsid w:val="003F2C81"/>
    <w:rsid w:val="003F2F8F"/>
    <w:rsid w:val="003F3144"/>
    <w:rsid w:val="003F3727"/>
    <w:rsid w:val="003F380C"/>
    <w:rsid w:val="003F3F12"/>
    <w:rsid w:val="003F3F41"/>
    <w:rsid w:val="003F4191"/>
    <w:rsid w:val="003F41A1"/>
    <w:rsid w:val="003F45B4"/>
    <w:rsid w:val="003F4667"/>
    <w:rsid w:val="003F4888"/>
    <w:rsid w:val="003F4AF9"/>
    <w:rsid w:val="003F4B4A"/>
    <w:rsid w:val="003F4DFE"/>
    <w:rsid w:val="003F5423"/>
    <w:rsid w:val="003F5465"/>
    <w:rsid w:val="003F5777"/>
    <w:rsid w:val="003F60FE"/>
    <w:rsid w:val="003F6189"/>
    <w:rsid w:val="003F633C"/>
    <w:rsid w:val="003F66F8"/>
    <w:rsid w:val="003F6738"/>
    <w:rsid w:val="003F67E4"/>
    <w:rsid w:val="003F68E0"/>
    <w:rsid w:val="003F6A72"/>
    <w:rsid w:val="003F6BE8"/>
    <w:rsid w:val="003F6C4E"/>
    <w:rsid w:val="003F6CA9"/>
    <w:rsid w:val="003F7284"/>
    <w:rsid w:val="003F74F5"/>
    <w:rsid w:val="003F7614"/>
    <w:rsid w:val="003F7707"/>
    <w:rsid w:val="003F7EA2"/>
    <w:rsid w:val="004001C7"/>
    <w:rsid w:val="00400321"/>
    <w:rsid w:val="00400377"/>
    <w:rsid w:val="004003FC"/>
    <w:rsid w:val="0040068B"/>
    <w:rsid w:val="0040069E"/>
    <w:rsid w:val="00400A12"/>
    <w:rsid w:val="00400E6C"/>
    <w:rsid w:val="004010DB"/>
    <w:rsid w:val="0040114F"/>
    <w:rsid w:val="00401741"/>
    <w:rsid w:val="00401BD4"/>
    <w:rsid w:val="00401EE8"/>
    <w:rsid w:val="00401F22"/>
    <w:rsid w:val="0040219F"/>
    <w:rsid w:val="004021B9"/>
    <w:rsid w:val="0040231B"/>
    <w:rsid w:val="0040234F"/>
    <w:rsid w:val="004023B1"/>
    <w:rsid w:val="00402407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53F"/>
    <w:rsid w:val="004035FC"/>
    <w:rsid w:val="00403928"/>
    <w:rsid w:val="004044F5"/>
    <w:rsid w:val="004046A0"/>
    <w:rsid w:val="00404C27"/>
    <w:rsid w:val="00404C54"/>
    <w:rsid w:val="00404CDC"/>
    <w:rsid w:val="00404F45"/>
    <w:rsid w:val="004050E2"/>
    <w:rsid w:val="00405335"/>
    <w:rsid w:val="004053AA"/>
    <w:rsid w:val="004055BA"/>
    <w:rsid w:val="00405C29"/>
    <w:rsid w:val="00406244"/>
    <w:rsid w:val="004062B2"/>
    <w:rsid w:val="00406390"/>
    <w:rsid w:val="0040651D"/>
    <w:rsid w:val="00406A4C"/>
    <w:rsid w:val="00406D60"/>
    <w:rsid w:val="0040703A"/>
    <w:rsid w:val="004071D7"/>
    <w:rsid w:val="0040736D"/>
    <w:rsid w:val="004076E7"/>
    <w:rsid w:val="004078BA"/>
    <w:rsid w:val="00407A21"/>
    <w:rsid w:val="0041026B"/>
    <w:rsid w:val="0041095A"/>
    <w:rsid w:val="00410B67"/>
    <w:rsid w:val="00410ED5"/>
    <w:rsid w:val="00410F44"/>
    <w:rsid w:val="00410FC8"/>
    <w:rsid w:val="0041109C"/>
    <w:rsid w:val="00411333"/>
    <w:rsid w:val="0041140B"/>
    <w:rsid w:val="004116D2"/>
    <w:rsid w:val="00411860"/>
    <w:rsid w:val="00412378"/>
    <w:rsid w:val="004123C7"/>
    <w:rsid w:val="00412645"/>
    <w:rsid w:val="00412A33"/>
    <w:rsid w:val="00412BB4"/>
    <w:rsid w:val="00412C5E"/>
    <w:rsid w:val="00413094"/>
    <w:rsid w:val="004130C9"/>
    <w:rsid w:val="004131D4"/>
    <w:rsid w:val="0041335F"/>
    <w:rsid w:val="00413657"/>
    <w:rsid w:val="0041390B"/>
    <w:rsid w:val="00413937"/>
    <w:rsid w:val="00413B9F"/>
    <w:rsid w:val="00414397"/>
    <w:rsid w:val="00414641"/>
    <w:rsid w:val="00414946"/>
    <w:rsid w:val="00414AA8"/>
    <w:rsid w:val="00414B17"/>
    <w:rsid w:val="00414E72"/>
    <w:rsid w:val="00414E8C"/>
    <w:rsid w:val="00414EA8"/>
    <w:rsid w:val="004155EF"/>
    <w:rsid w:val="00415B51"/>
    <w:rsid w:val="00415D1D"/>
    <w:rsid w:val="00415D31"/>
    <w:rsid w:val="00415E2A"/>
    <w:rsid w:val="00415FBB"/>
    <w:rsid w:val="00416371"/>
    <w:rsid w:val="004164AE"/>
    <w:rsid w:val="00416676"/>
    <w:rsid w:val="00416836"/>
    <w:rsid w:val="0041699B"/>
    <w:rsid w:val="00416DAE"/>
    <w:rsid w:val="00416E00"/>
    <w:rsid w:val="0041704B"/>
    <w:rsid w:val="00417265"/>
    <w:rsid w:val="00417691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0C81"/>
    <w:rsid w:val="0042102D"/>
    <w:rsid w:val="0042123E"/>
    <w:rsid w:val="004212CC"/>
    <w:rsid w:val="00421975"/>
    <w:rsid w:val="00421C2E"/>
    <w:rsid w:val="00421E0F"/>
    <w:rsid w:val="00422182"/>
    <w:rsid w:val="00422354"/>
    <w:rsid w:val="0042259A"/>
    <w:rsid w:val="00422B1D"/>
    <w:rsid w:val="00422CEB"/>
    <w:rsid w:val="00422D5A"/>
    <w:rsid w:val="00422D5C"/>
    <w:rsid w:val="00422E37"/>
    <w:rsid w:val="0042311C"/>
    <w:rsid w:val="00423175"/>
    <w:rsid w:val="0042341F"/>
    <w:rsid w:val="0042343D"/>
    <w:rsid w:val="004235E6"/>
    <w:rsid w:val="004235F5"/>
    <w:rsid w:val="00423790"/>
    <w:rsid w:val="004237C6"/>
    <w:rsid w:val="00423871"/>
    <w:rsid w:val="004238E1"/>
    <w:rsid w:val="00423905"/>
    <w:rsid w:val="00423A52"/>
    <w:rsid w:val="00423BF6"/>
    <w:rsid w:val="00423FDD"/>
    <w:rsid w:val="0042434E"/>
    <w:rsid w:val="00424359"/>
    <w:rsid w:val="00425055"/>
    <w:rsid w:val="004252FC"/>
    <w:rsid w:val="00425537"/>
    <w:rsid w:val="004255CC"/>
    <w:rsid w:val="00426214"/>
    <w:rsid w:val="004262D5"/>
    <w:rsid w:val="00426360"/>
    <w:rsid w:val="00426444"/>
    <w:rsid w:val="00426461"/>
    <w:rsid w:val="00426756"/>
    <w:rsid w:val="004267BB"/>
    <w:rsid w:val="004269AE"/>
    <w:rsid w:val="00426C0B"/>
    <w:rsid w:val="00426FB0"/>
    <w:rsid w:val="004273A8"/>
    <w:rsid w:val="00427435"/>
    <w:rsid w:val="004277C5"/>
    <w:rsid w:val="00427A05"/>
    <w:rsid w:val="00427D05"/>
    <w:rsid w:val="00427D68"/>
    <w:rsid w:val="00427E46"/>
    <w:rsid w:val="00430122"/>
    <w:rsid w:val="0043027D"/>
    <w:rsid w:val="0043045C"/>
    <w:rsid w:val="0043058C"/>
    <w:rsid w:val="004306E6"/>
    <w:rsid w:val="00430713"/>
    <w:rsid w:val="00430828"/>
    <w:rsid w:val="00430861"/>
    <w:rsid w:val="004309AE"/>
    <w:rsid w:val="00430BE4"/>
    <w:rsid w:val="00430CE4"/>
    <w:rsid w:val="00430D11"/>
    <w:rsid w:val="00430DDE"/>
    <w:rsid w:val="0043136C"/>
    <w:rsid w:val="0043166A"/>
    <w:rsid w:val="004317CB"/>
    <w:rsid w:val="004318B9"/>
    <w:rsid w:val="00431C66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282"/>
    <w:rsid w:val="00433450"/>
    <w:rsid w:val="0043345E"/>
    <w:rsid w:val="004334C4"/>
    <w:rsid w:val="00433574"/>
    <w:rsid w:val="00433D7F"/>
    <w:rsid w:val="00433DB4"/>
    <w:rsid w:val="00434079"/>
    <w:rsid w:val="00434096"/>
    <w:rsid w:val="0043411F"/>
    <w:rsid w:val="004348BB"/>
    <w:rsid w:val="00434E20"/>
    <w:rsid w:val="00434F7C"/>
    <w:rsid w:val="004350CA"/>
    <w:rsid w:val="00435B2F"/>
    <w:rsid w:val="00435BF3"/>
    <w:rsid w:val="00435F35"/>
    <w:rsid w:val="00435FC2"/>
    <w:rsid w:val="004361DE"/>
    <w:rsid w:val="00436C0E"/>
    <w:rsid w:val="00436E57"/>
    <w:rsid w:val="004373A0"/>
    <w:rsid w:val="00437864"/>
    <w:rsid w:val="0043794F"/>
    <w:rsid w:val="004379D5"/>
    <w:rsid w:val="00437B01"/>
    <w:rsid w:val="00437B65"/>
    <w:rsid w:val="00437C27"/>
    <w:rsid w:val="00437CBF"/>
    <w:rsid w:val="00437D88"/>
    <w:rsid w:val="00437F07"/>
    <w:rsid w:val="00440033"/>
    <w:rsid w:val="004402C5"/>
    <w:rsid w:val="00440475"/>
    <w:rsid w:val="004407D8"/>
    <w:rsid w:val="0044081C"/>
    <w:rsid w:val="0044096A"/>
    <w:rsid w:val="00440B75"/>
    <w:rsid w:val="00440CCF"/>
    <w:rsid w:val="00440D2F"/>
    <w:rsid w:val="00440EA3"/>
    <w:rsid w:val="00440F74"/>
    <w:rsid w:val="004410A7"/>
    <w:rsid w:val="0044125E"/>
    <w:rsid w:val="004420CE"/>
    <w:rsid w:val="004422B9"/>
    <w:rsid w:val="004427DB"/>
    <w:rsid w:val="004428E4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59E"/>
    <w:rsid w:val="00443D68"/>
    <w:rsid w:val="00443E27"/>
    <w:rsid w:val="00444068"/>
    <w:rsid w:val="00444271"/>
    <w:rsid w:val="00444318"/>
    <w:rsid w:val="0044437A"/>
    <w:rsid w:val="00444620"/>
    <w:rsid w:val="004447E5"/>
    <w:rsid w:val="00444950"/>
    <w:rsid w:val="0044496D"/>
    <w:rsid w:val="00444C3C"/>
    <w:rsid w:val="00444D29"/>
    <w:rsid w:val="00444EE8"/>
    <w:rsid w:val="00445244"/>
    <w:rsid w:val="00445299"/>
    <w:rsid w:val="004454F5"/>
    <w:rsid w:val="004456A1"/>
    <w:rsid w:val="00445802"/>
    <w:rsid w:val="00445B3D"/>
    <w:rsid w:val="00445F61"/>
    <w:rsid w:val="00446386"/>
    <w:rsid w:val="004463CC"/>
    <w:rsid w:val="00446455"/>
    <w:rsid w:val="00446619"/>
    <w:rsid w:val="0044691B"/>
    <w:rsid w:val="0044699C"/>
    <w:rsid w:val="004469F4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CE"/>
    <w:rsid w:val="004502E9"/>
    <w:rsid w:val="00450AA0"/>
    <w:rsid w:val="00450B61"/>
    <w:rsid w:val="00450CA5"/>
    <w:rsid w:val="00450D95"/>
    <w:rsid w:val="0045155B"/>
    <w:rsid w:val="004517E1"/>
    <w:rsid w:val="0045194B"/>
    <w:rsid w:val="00451990"/>
    <w:rsid w:val="004519DF"/>
    <w:rsid w:val="00451C32"/>
    <w:rsid w:val="00451E73"/>
    <w:rsid w:val="00451F3C"/>
    <w:rsid w:val="004522BE"/>
    <w:rsid w:val="00452684"/>
    <w:rsid w:val="00452708"/>
    <w:rsid w:val="00452AEC"/>
    <w:rsid w:val="00452B75"/>
    <w:rsid w:val="00452BE0"/>
    <w:rsid w:val="00452E2B"/>
    <w:rsid w:val="00452E58"/>
    <w:rsid w:val="00453102"/>
    <w:rsid w:val="00453157"/>
    <w:rsid w:val="0045337D"/>
    <w:rsid w:val="004535A1"/>
    <w:rsid w:val="00453873"/>
    <w:rsid w:val="00453894"/>
    <w:rsid w:val="004539FA"/>
    <w:rsid w:val="00453ADA"/>
    <w:rsid w:val="00453C55"/>
    <w:rsid w:val="00453ECC"/>
    <w:rsid w:val="004540FC"/>
    <w:rsid w:val="0045421A"/>
    <w:rsid w:val="004549E0"/>
    <w:rsid w:val="00454DB5"/>
    <w:rsid w:val="00454E79"/>
    <w:rsid w:val="00455006"/>
    <w:rsid w:val="00455144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02A"/>
    <w:rsid w:val="0045652D"/>
    <w:rsid w:val="004568E3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DDB"/>
    <w:rsid w:val="00457E23"/>
    <w:rsid w:val="00460012"/>
    <w:rsid w:val="004601BB"/>
    <w:rsid w:val="0046053A"/>
    <w:rsid w:val="004605F3"/>
    <w:rsid w:val="004605F4"/>
    <w:rsid w:val="00460917"/>
    <w:rsid w:val="00460942"/>
    <w:rsid w:val="00460A1F"/>
    <w:rsid w:val="00460E67"/>
    <w:rsid w:val="004610F0"/>
    <w:rsid w:val="004612F7"/>
    <w:rsid w:val="00461881"/>
    <w:rsid w:val="00461985"/>
    <w:rsid w:val="004619E5"/>
    <w:rsid w:val="004619F4"/>
    <w:rsid w:val="00461C98"/>
    <w:rsid w:val="00462282"/>
    <w:rsid w:val="00462375"/>
    <w:rsid w:val="00462514"/>
    <w:rsid w:val="00462575"/>
    <w:rsid w:val="004629D2"/>
    <w:rsid w:val="00462B35"/>
    <w:rsid w:val="00462B39"/>
    <w:rsid w:val="00462E9C"/>
    <w:rsid w:val="00462FEC"/>
    <w:rsid w:val="004630B6"/>
    <w:rsid w:val="00463397"/>
    <w:rsid w:val="0046355A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CBB"/>
    <w:rsid w:val="00465F06"/>
    <w:rsid w:val="0046644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12B"/>
    <w:rsid w:val="0046720A"/>
    <w:rsid w:val="004672AB"/>
    <w:rsid w:val="00467942"/>
    <w:rsid w:val="00467AF0"/>
    <w:rsid w:val="00467E65"/>
    <w:rsid w:val="00467EA5"/>
    <w:rsid w:val="00467EDC"/>
    <w:rsid w:val="004700AB"/>
    <w:rsid w:val="00470255"/>
    <w:rsid w:val="00470279"/>
    <w:rsid w:val="0047032E"/>
    <w:rsid w:val="0047033F"/>
    <w:rsid w:val="0047087F"/>
    <w:rsid w:val="0047091E"/>
    <w:rsid w:val="00471229"/>
    <w:rsid w:val="0047134A"/>
    <w:rsid w:val="00471514"/>
    <w:rsid w:val="00471637"/>
    <w:rsid w:val="0047174D"/>
    <w:rsid w:val="00471756"/>
    <w:rsid w:val="004718D0"/>
    <w:rsid w:val="00471979"/>
    <w:rsid w:val="00471B64"/>
    <w:rsid w:val="00471F4B"/>
    <w:rsid w:val="00471FF1"/>
    <w:rsid w:val="004721B4"/>
    <w:rsid w:val="00472209"/>
    <w:rsid w:val="00472524"/>
    <w:rsid w:val="00472B68"/>
    <w:rsid w:val="00472B80"/>
    <w:rsid w:val="00472BFE"/>
    <w:rsid w:val="00472D5B"/>
    <w:rsid w:val="00472DB5"/>
    <w:rsid w:val="00472F0B"/>
    <w:rsid w:val="00472FC1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71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58B5"/>
    <w:rsid w:val="00475936"/>
    <w:rsid w:val="00475CBB"/>
    <w:rsid w:val="00475CEA"/>
    <w:rsid w:val="00475E65"/>
    <w:rsid w:val="00476009"/>
    <w:rsid w:val="00476035"/>
    <w:rsid w:val="00476176"/>
    <w:rsid w:val="0047619F"/>
    <w:rsid w:val="004762BD"/>
    <w:rsid w:val="004763CA"/>
    <w:rsid w:val="004764DC"/>
    <w:rsid w:val="00476E2C"/>
    <w:rsid w:val="00476E34"/>
    <w:rsid w:val="0047715C"/>
    <w:rsid w:val="004773A2"/>
    <w:rsid w:val="00477812"/>
    <w:rsid w:val="00477898"/>
    <w:rsid w:val="00477910"/>
    <w:rsid w:val="0047794D"/>
    <w:rsid w:val="00477B51"/>
    <w:rsid w:val="00477C62"/>
    <w:rsid w:val="00477FE2"/>
    <w:rsid w:val="0048084A"/>
    <w:rsid w:val="00480AD7"/>
    <w:rsid w:val="00480D62"/>
    <w:rsid w:val="00480E51"/>
    <w:rsid w:val="00480FF7"/>
    <w:rsid w:val="0048124D"/>
    <w:rsid w:val="00481383"/>
    <w:rsid w:val="004817BF"/>
    <w:rsid w:val="00481A7F"/>
    <w:rsid w:val="00481AC0"/>
    <w:rsid w:val="00481CFB"/>
    <w:rsid w:val="00482111"/>
    <w:rsid w:val="00482403"/>
    <w:rsid w:val="00482490"/>
    <w:rsid w:val="004824C7"/>
    <w:rsid w:val="0048267D"/>
    <w:rsid w:val="004827BF"/>
    <w:rsid w:val="00482934"/>
    <w:rsid w:val="00482967"/>
    <w:rsid w:val="00482AF3"/>
    <w:rsid w:val="00482C99"/>
    <w:rsid w:val="00482D28"/>
    <w:rsid w:val="00482D59"/>
    <w:rsid w:val="004830E3"/>
    <w:rsid w:val="00483729"/>
    <w:rsid w:val="0048384B"/>
    <w:rsid w:val="00483865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5C0"/>
    <w:rsid w:val="0048484B"/>
    <w:rsid w:val="00484D04"/>
    <w:rsid w:val="00484F97"/>
    <w:rsid w:val="00485005"/>
    <w:rsid w:val="004852D4"/>
    <w:rsid w:val="00485811"/>
    <w:rsid w:val="00485A5B"/>
    <w:rsid w:val="00485B22"/>
    <w:rsid w:val="00485BD8"/>
    <w:rsid w:val="00485C0E"/>
    <w:rsid w:val="00485F9B"/>
    <w:rsid w:val="00486034"/>
    <w:rsid w:val="004864AE"/>
    <w:rsid w:val="004864C4"/>
    <w:rsid w:val="0048650D"/>
    <w:rsid w:val="00486988"/>
    <w:rsid w:val="00486BC5"/>
    <w:rsid w:val="00487026"/>
    <w:rsid w:val="004870D0"/>
    <w:rsid w:val="004871DA"/>
    <w:rsid w:val="00487A00"/>
    <w:rsid w:val="00487C06"/>
    <w:rsid w:val="00487DCB"/>
    <w:rsid w:val="00490091"/>
    <w:rsid w:val="004902F6"/>
    <w:rsid w:val="00490355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162"/>
    <w:rsid w:val="004939E8"/>
    <w:rsid w:val="00493E1E"/>
    <w:rsid w:val="00493EAC"/>
    <w:rsid w:val="0049403D"/>
    <w:rsid w:val="00494099"/>
    <w:rsid w:val="004940FA"/>
    <w:rsid w:val="00494304"/>
    <w:rsid w:val="00494408"/>
    <w:rsid w:val="00494682"/>
    <w:rsid w:val="00494745"/>
    <w:rsid w:val="00494AF7"/>
    <w:rsid w:val="00494C1C"/>
    <w:rsid w:val="00494CD6"/>
    <w:rsid w:val="00494E17"/>
    <w:rsid w:val="00494F84"/>
    <w:rsid w:val="004955EB"/>
    <w:rsid w:val="004956B4"/>
    <w:rsid w:val="00495CD2"/>
    <w:rsid w:val="00495E4B"/>
    <w:rsid w:val="00495E61"/>
    <w:rsid w:val="00495EA7"/>
    <w:rsid w:val="00496088"/>
    <w:rsid w:val="0049637C"/>
    <w:rsid w:val="00496B01"/>
    <w:rsid w:val="00496B36"/>
    <w:rsid w:val="00496E2E"/>
    <w:rsid w:val="00496F94"/>
    <w:rsid w:val="00496FA6"/>
    <w:rsid w:val="004971BA"/>
    <w:rsid w:val="00497256"/>
    <w:rsid w:val="00497424"/>
    <w:rsid w:val="004975B6"/>
    <w:rsid w:val="0049760B"/>
    <w:rsid w:val="00497660"/>
    <w:rsid w:val="004977C5"/>
    <w:rsid w:val="004979D3"/>
    <w:rsid w:val="00497CDA"/>
    <w:rsid w:val="004A0156"/>
    <w:rsid w:val="004A05DB"/>
    <w:rsid w:val="004A0719"/>
    <w:rsid w:val="004A0AE0"/>
    <w:rsid w:val="004A0E45"/>
    <w:rsid w:val="004A114A"/>
    <w:rsid w:val="004A1469"/>
    <w:rsid w:val="004A163D"/>
    <w:rsid w:val="004A17BC"/>
    <w:rsid w:val="004A17EE"/>
    <w:rsid w:val="004A1AC1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7AE"/>
    <w:rsid w:val="004A3853"/>
    <w:rsid w:val="004A3B09"/>
    <w:rsid w:val="004A3B8B"/>
    <w:rsid w:val="004A3B96"/>
    <w:rsid w:val="004A3F1D"/>
    <w:rsid w:val="004A3F2C"/>
    <w:rsid w:val="004A405C"/>
    <w:rsid w:val="004A42B2"/>
    <w:rsid w:val="004A4489"/>
    <w:rsid w:val="004A45D0"/>
    <w:rsid w:val="004A4701"/>
    <w:rsid w:val="004A4A08"/>
    <w:rsid w:val="004A4CB0"/>
    <w:rsid w:val="004A510E"/>
    <w:rsid w:val="004A51D2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18C"/>
    <w:rsid w:val="004A6478"/>
    <w:rsid w:val="004A67AD"/>
    <w:rsid w:val="004A6821"/>
    <w:rsid w:val="004A693B"/>
    <w:rsid w:val="004A6A7D"/>
    <w:rsid w:val="004A6B04"/>
    <w:rsid w:val="004A6C51"/>
    <w:rsid w:val="004A6F37"/>
    <w:rsid w:val="004A6F59"/>
    <w:rsid w:val="004A711D"/>
    <w:rsid w:val="004A7653"/>
    <w:rsid w:val="004A7691"/>
    <w:rsid w:val="004A7B56"/>
    <w:rsid w:val="004A7C59"/>
    <w:rsid w:val="004A7E30"/>
    <w:rsid w:val="004B00F2"/>
    <w:rsid w:val="004B0599"/>
    <w:rsid w:val="004B08F5"/>
    <w:rsid w:val="004B09B9"/>
    <w:rsid w:val="004B0A9A"/>
    <w:rsid w:val="004B0AD3"/>
    <w:rsid w:val="004B100C"/>
    <w:rsid w:val="004B1080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7A"/>
    <w:rsid w:val="004B3744"/>
    <w:rsid w:val="004B3798"/>
    <w:rsid w:val="004B3AA5"/>
    <w:rsid w:val="004B3E87"/>
    <w:rsid w:val="004B3EFB"/>
    <w:rsid w:val="004B4215"/>
    <w:rsid w:val="004B439F"/>
    <w:rsid w:val="004B459F"/>
    <w:rsid w:val="004B47DC"/>
    <w:rsid w:val="004B4901"/>
    <w:rsid w:val="004B4A76"/>
    <w:rsid w:val="004B4AFD"/>
    <w:rsid w:val="004B4DC0"/>
    <w:rsid w:val="004B4FE5"/>
    <w:rsid w:val="004B53A5"/>
    <w:rsid w:val="004B5537"/>
    <w:rsid w:val="004B56C6"/>
    <w:rsid w:val="004B591B"/>
    <w:rsid w:val="004B5987"/>
    <w:rsid w:val="004B5D31"/>
    <w:rsid w:val="004B5E39"/>
    <w:rsid w:val="004B64CF"/>
    <w:rsid w:val="004B65C0"/>
    <w:rsid w:val="004B65E0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AD7"/>
    <w:rsid w:val="004C0CAA"/>
    <w:rsid w:val="004C0D1E"/>
    <w:rsid w:val="004C0D8D"/>
    <w:rsid w:val="004C0E4C"/>
    <w:rsid w:val="004C0E8A"/>
    <w:rsid w:val="004C11FE"/>
    <w:rsid w:val="004C1449"/>
    <w:rsid w:val="004C1C4E"/>
    <w:rsid w:val="004C1D9F"/>
    <w:rsid w:val="004C1F95"/>
    <w:rsid w:val="004C2077"/>
    <w:rsid w:val="004C2185"/>
    <w:rsid w:val="004C22CB"/>
    <w:rsid w:val="004C22EA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77"/>
    <w:rsid w:val="004C349E"/>
    <w:rsid w:val="004C39DD"/>
    <w:rsid w:val="004C3D89"/>
    <w:rsid w:val="004C3EE2"/>
    <w:rsid w:val="004C4003"/>
    <w:rsid w:val="004C404E"/>
    <w:rsid w:val="004C42A1"/>
    <w:rsid w:val="004C470F"/>
    <w:rsid w:val="004C4A26"/>
    <w:rsid w:val="004C4CF1"/>
    <w:rsid w:val="004C4D1D"/>
    <w:rsid w:val="004C4FF2"/>
    <w:rsid w:val="004C579E"/>
    <w:rsid w:val="004C57BC"/>
    <w:rsid w:val="004C5B5E"/>
    <w:rsid w:val="004C5C31"/>
    <w:rsid w:val="004C5C61"/>
    <w:rsid w:val="004C5E6F"/>
    <w:rsid w:val="004C5EC2"/>
    <w:rsid w:val="004C6003"/>
    <w:rsid w:val="004C66CD"/>
    <w:rsid w:val="004C67F9"/>
    <w:rsid w:val="004C6E26"/>
    <w:rsid w:val="004C6E6F"/>
    <w:rsid w:val="004C7240"/>
    <w:rsid w:val="004C724D"/>
    <w:rsid w:val="004C75AE"/>
    <w:rsid w:val="004C767A"/>
    <w:rsid w:val="004C7A16"/>
    <w:rsid w:val="004C7B30"/>
    <w:rsid w:val="004C7BBC"/>
    <w:rsid w:val="004C7E76"/>
    <w:rsid w:val="004C7FC8"/>
    <w:rsid w:val="004D0577"/>
    <w:rsid w:val="004D0B29"/>
    <w:rsid w:val="004D0E3F"/>
    <w:rsid w:val="004D0F70"/>
    <w:rsid w:val="004D0F77"/>
    <w:rsid w:val="004D195B"/>
    <w:rsid w:val="004D1F7B"/>
    <w:rsid w:val="004D203F"/>
    <w:rsid w:val="004D2514"/>
    <w:rsid w:val="004D26C1"/>
    <w:rsid w:val="004D26E9"/>
    <w:rsid w:val="004D28C0"/>
    <w:rsid w:val="004D2FAD"/>
    <w:rsid w:val="004D3442"/>
    <w:rsid w:val="004D351E"/>
    <w:rsid w:val="004D3604"/>
    <w:rsid w:val="004D36B9"/>
    <w:rsid w:val="004D370C"/>
    <w:rsid w:val="004D371F"/>
    <w:rsid w:val="004D3954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B37"/>
    <w:rsid w:val="004D4C55"/>
    <w:rsid w:val="004D4D26"/>
    <w:rsid w:val="004D4E4C"/>
    <w:rsid w:val="004D504F"/>
    <w:rsid w:val="004D5169"/>
    <w:rsid w:val="004D5200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93C"/>
    <w:rsid w:val="004D694F"/>
    <w:rsid w:val="004D6A1C"/>
    <w:rsid w:val="004D6BA7"/>
    <w:rsid w:val="004D6BD9"/>
    <w:rsid w:val="004D6C35"/>
    <w:rsid w:val="004D6F95"/>
    <w:rsid w:val="004D7750"/>
    <w:rsid w:val="004D77EE"/>
    <w:rsid w:val="004D7BEB"/>
    <w:rsid w:val="004D7FDE"/>
    <w:rsid w:val="004E0168"/>
    <w:rsid w:val="004E034E"/>
    <w:rsid w:val="004E03B2"/>
    <w:rsid w:val="004E03DC"/>
    <w:rsid w:val="004E0544"/>
    <w:rsid w:val="004E080F"/>
    <w:rsid w:val="004E0898"/>
    <w:rsid w:val="004E0D7A"/>
    <w:rsid w:val="004E1015"/>
    <w:rsid w:val="004E111C"/>
    <w:rsid w:val="004E1381"/>
    <w:rsid w:val="004E1463"/>
    <w:rsid w:val="004E148A"/>
    <w:rsid w:val="004E15DB"/>
    <w:rsid w:val="004E16B7"/>
    <w:rsid w:val="004E180D"/>
    <w:rsid w:val="004E1E31"/>
    <w:rsid w:val="004E1EE7"/>
    <w:rsid w:val="004E22CB"/>
    <w:rsid w:val="004E2469"/>
    <w:rsid w:val="004E25CA"/>
    <w:rsid w:val="004E27FA"/>
    <w:rsid w:val="004E2810"/>
    <w:rsid w:val="004E28A2"/>
    <w:rsid w:val="004E29C4"/>
    <w:rsid w:val="004E2B1C"/>
    <w:rsid w:val="004E2EA5"/>
    <w:rsid w:val="004E2F00"/>
    <w:rsid w:val="004E3050"/>
    <w:rsid w:val="004E3059"/>
    <w:rsid w:val="004E3217"/>
    <w:rsid w:val="004E340C"/>
    <w:rsid w:val="004E3499"/>
    <w:rsid w:val="004E35FA"/>
    <w:rsid w:val="004E36BC"/>
    <w:rsid w:val="004E3B9D"/>
    <w:rsid w:val="004E3D6A"/>
    <w:rsid w:val="004E3D7D"/>
    <w:rsid w:val="004E3DB0"/>
    <w:rsid w:val="004E3EBF"/>
    <w:rsid w:val="004E41DA"/>
    <w:rsid w:val="004E435D"/>
    <w:rsid w:val="004E43B2"/>
    <w:rsid w:val="004E443F"/>
    <w:rsid w:val="004E456C"/>
    <w:rsid w:val="004E4AE8"/>
    <w:rsid w:val="004E52E8"/>
    <w:rsid w:val="004E57CE"/>
    <w:rsid w:val="004E5950"/>
    <w:rsid w:val="004E59EA"/>
    <w:rsid w:val="004E5B22"/>
    <w:rsid w:val="004E5BF5"/>
    <w:rsid w:val="004E5F79"/>
    <w:rsid w:val="004E5FB2"/>
    <w:rsid w:val="004E61E6"/>
    <w:rsid w:val="004E64C9"/>
    <w:rsid w:val="004E66D1"/>
    <w:rsid w:val="004E6E8D"/>
    <w:rsid w:val="004E732F"/>
    <w:rsid w:val="004E73C4"/>
    <w:rsid w:val="004E78B5"/>
    <w:rsid w:val="004E79B2"/>
    <w:rsid w:val="004E7BDC"/>
    <w:rsid w:val="004E7CC3"/>
    <w:rsid w:val="004E7E67"/>
    <w:rsid w:val="004F04E2"/>
    <w:rsid w:val="004F0D03"/>
    <w:rsid w:val="004F0D54"/>
    <w:rsid w:val="004F111D"/>
    <w:rsid w:val="004F1577"/>
    <w:rsid w:val="004F170A"/>
    <w:rsid w:val="004F17FA"/>
    <w:rsid w:val="004F17FB"/>
    <w:rsid w:val="004F1B0E"/>
    <w:rsid w:val="004F1EC0"/>
    <w:rsid w:val="004F1FEC"/>
    <w:rsid w:val="004F2271"/>
    <w:rsid w:val="004F22C3"/>
    <w:rsid w:val="004F232E"/>
    <w:rsid w:val="004F26F9"/>
    <w:rsid w:val="004F2907"/>
    <w:rsid w:val="004F2DD7"/>
    <w:rsid w:val="004F3543"/>
    <w:rsid w:val="004F3A98"/>
    <w:rsid w:val="004F3AE2"/>
    <w:rsid w:val="004F3EEA"/>
    <w:rsid w:val="004F3F02"/>
    <w:rsid w:val="004F4288"/>
    <w:rsid w:val="004F43D0"/>
    <w:rsid w:val="004F4656"/>
    <w:rsid w:val="004F4708"/>
    <w:rsid w:val="004F4833"/>
    <w:rsid w:val="004F4F14"/>
    <w:rsid w:val="004F549C"/>
    <w:rsid w:val="004F55B3"/>
    <w:rsid w:val="004F5618"/>
    <w:rsid w:val="004F56BD"/>
    <w:rsid w:val="004F5700"/>
    <w:rsid w:val="004F57C7"/>
    <w:rsid w:val="004F587F"/>
    <w:rsid w:val="004F5893"/>
    <w:rsid w:val="004F5B73"/>
    <w:rsid w:val="004F5D60"/>
    <w:rsid w:val="004F5DAE"/>
    <w:rsid w:val="004F5DE1"/>
    <w:rsid w:val="004F5FCD"/>
    <w:rsid w:val="004F60C7"/>
    <w:rsid w:val="004F61F6"/>
    <w:rsid w:val="004F61FF"/>
    <w:rsid w:val="004F6269"/>
    <w:rsid w:val="004F6303"/>
    <w:rsid w:val="004F66F5"/>
    <w:rsid w:val="004F6A10"/>
    <w:rsid w:val="004F6D3E"/>
    <w:rsid w:val="004F6DAB"/>
    <w:rsid w:val="004F6DD4"/>
    <w:rsid w:val="004F6EA8"/>
    <w:rsid w:val="004F6FD4"/>
    <w:rsid w:val="004F72D9"/>
    <w:rsid w:val="004F74C2"/>
    <w:rsid w:val="004F75E4"/>
    <w:rsid w:val="004F7928"/>
    <w:rsid w:val="0050007C"/>
    <w:rsid w:val="0050019D"/>
    <w:rsid w:val="00500559"/>
    <w:rsid w:val="005006C3"/>
    <w:rsid w:val="00501105"/>
    <w:rsid w:val="005018EE"/>
    <w:rsid w:val="00501A4E"/>
    <w:rsid w:val="00501AD8"/>
    <w:rsid w:val="00501CD2"/>
    <w:rsid w:val="00501DA7"/>
    <w:rsid w:val="00501DE0"/>
    <w:rsid w:val="00501E47"/>
    <w:rsid w:val="0050218E"/>
    <w:rsid w:val="00502239"/>
    <w:rsid w:val="005023B9"/>
    <w:rsid w:val="00502400"/>
    <w:rsid w:val="00502B73"/>
    <w:rsid w:val="00502D4D"/>
    <w:rsid w:val="00502D8C"/>
    <w:rsid w:val="00502E2C"/>
    <w:rsid w:val="00502E53"/>
    <w:rsid w:val="00502ECA"/>
    <w:rsid w:val="0050321E"/>
    <w:rsid w:val="005035B9"/>
    <w:rsid w:val="005036C2"/>
    <w:rsid w:val="0050381A"/>
    <w:rsid w:val="0050390C"/>
    <w:rsid w:val="00503A67"/>
    <w:rsid w:val="00503AAB"/>
    <w:rsid w:val="00503C4D"/>
    <w:rsid w:val="00503D4A"/>
    <w:rsid w:val="0050440E"/>
    <w:rsid w:val="005044C2"/>
    <w:rsid w:val="00504827"/>
    <w:rsid w:val="00504858"/>
    <w:rsid w:val="005048C1"/>
    <w:rsid w:val="005049B9"/>
    <w:rsid w:val="00504BF4"/>
    <w:rsid w:val="00504C7C"/>
    <w:rsid w:val="00504FB1"/>
    <w:rsid w:val="0050525E"/>
    <w:rsid w:val="005055E2"/>
    <w:rsid w:val="0050568B"/>
    <w:rsid w:val="005056ED"/>
    <w:rsid w:val="00505CA8"/>
    <w:rsid w:val="00505D8B"/>
    <w:rsid w:val="00505FD4"/>
    <w:rsid w:val="0050608C"/>
    <w:rsid w:val="005061CD"/>
    <w:rsid w:val="00506321"/>
    <w:rsid w:val="00506333"/>
    <w:rsid w:val="00506922"/>
    <w:rsid w:val="00506955"/>
    <w:rsid w:val="00506BC4"/>
    <w:rsid w:val="00506F53"/>
    <w:rsid w:val="0050700D"/>
    <w:rsid w:val="005072A0"/>
    <w:rsid w:val="005074BE"/>
    <w:rsid w:val="0050752A"/>
    <w:rsid w:val="0050758B"/>
    <w:rsid w:val="005076EB"/>
    <w:rsid w:val="005077D6"/>
    <w:rsid w:val="00507D92"/>
    <w:rsid w:val="00510301"/>
    <w:rsid w:val="00510AFE"/>
    <w:rsid w:val="00510CA1"/>
    <w:rsid w:val="00510DC3"/>
    <w:rsid w:val="00510E4E"/>
    <w:rsid w:val="005110C0"/>
    <w:rsid w:val="00511270"/>
    <w:rsid w:val="0051147B"/>
    <w:rsid w:val="0051161C"/>
    <w:rsid w:val="005116F8"/>
    <w:rsid w:val="00511704"/>
    <w:rsid w:val="005117FE"/>
    <w:rsid w:val="00511ABA"/>
    <w:rsid w:val="00511B72"/>
    <w:rsid w:val="00512375"/>
    <w:rsid w:val="0051279F"/>
    <w:rsid w:val="0051280B"/>
    <w:rsid w:val="005128B2"/>
    <w:rsid w:val="00512CE4"/>
    <w:rsid w:val="00512D2C"/>
    <w:rsid w:val="00512D36"/>
    <w:rsid w:val="005134DC"/>
    <w:rsid w:val="005135AF"/>
    <w:rsid w:val="00513B10"/>
    <w:rsid w:val="00513C31"/>
    <w:rsid w:val="00513D2C"/>
    <w:rsid w:val="00513EE9"/>
    <w:rsid w:val="00514386"/>
    <w:rsid w:val="0051442B"/>
    <w:rsid w:val="005145C0"/>
    <w:rsid w:val="005145D4"/>
    <w:rsid w:val="00514727"/>
    <w:rsid w:val="00514776"/>
    <w:rsid w:val="00514CD0"/>
    <w:rsid w:val="00514D13"/>
    <w:rsid w:val="00514F13"/>
    <w:rsid w:val="00515133"/>
    <w:rsid w:val="0051513F"/>
    <w:rsid w:val="0051518D"/>
    <w:rsid w:val="00515570"/>
    <w:rsid w:val="005158B8"/>
    <w:rsid w:val="00515B93"/>
    <w:rsid w:val="00515CB2"/>
    <w:rsid w:val="00515E0D"/>
    <w:rsid w:val="00515E63"/>
    <w:rsid w:val="00515F68"/>
    <w:rsid w:val="0051612E"/>
    <w:rsid w:val="0051637C"/>
    <w:rsid w:val="005163B9"/>
    <w:rsid w:val="00516679"/>
    <w:rsid w:val="00516A53"/>
    <w:rsid w:val="00516CBB"/>
    <w:rsid w:val="005170AF"/>
    <w:rsid w:val="00517492"/>
    <w:rsid w:val="00517575"/>
    <w:rsid w:val="00517664"/>
    <w:rsid w:val="00517ABC"/>
    <w:rsid w:val="0052023B"/>
    <w:rsid w:val="00520466"/>
    <w:rsid w:val="00520586"/>
    <w:rsid w:val="00520603"/>
    <w:rsid w:val="005208E5"/>
    <w:rsid w:val="00520B45"/>
    <w:rsid w:val="00520B4F"/>
    <w:rsid w:val="00520D2B"/>
    <w:rsid w:val="0052127C"/>
    <w:rsid w:val="00521467"/>
    <w:rsid w:val="005214C2"/>
    <w:rsid w:val="005218DB"/>
    <w:rsid w:val="00521A74"/>
    <w:rsid w:val="00521C0A"/>
    <w:rsid w:val="00521E56"/>
    <w:rsid w:val="0052220A"/>
    <w:rsid w:val="0052241E"/>
    <w:rsid w:val="00522536"/>
    <w:rsid w:val="00522A80"/>
    <w:rsid w:val="00522EA4"/>
    <w:rsid w:val="00522FA9"/>
    <w:rsid w:val="005230D3"/>
    <w:rsid w:val="00523259"/>
    <w:rsid w:val="0052337C"/>
    <w:rsid w:val="005233EA"/>
    <w:rsid w:val="005234A2"/>
    <w:rsid w:val="0052354B"/>
    <w:rsid w:val="00523835"/>
    <w:rsid w:val="00523D47"/>
    <w:rsid w:val="00523FA6"/>
    <w:rsid w:val="00524250"/>
    <w:rsid w:val="005242DE"/>
    <w:rsid w:val="005247A7"/>
    <w:rsid w:val="005247CE"/>
    <w:rsid w:val="00524866"/>
    <w:rsid w:val="005249C8"/>
    <w:rsid w:val="00524C2A"/>
    <w:rsid w:val="00524CD9"/>
    <w:rsid w:val="005251F7"/>
    <w:rsid w:val="005252D4"/>
    <w:rsid w:val="0052588E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614"/>
    <w:rsid w:val="00526897"/>
    <w:rsid w:val="005268F1"/>
    <w:rsid w:val="00526986"/>
    <w:rsid w:val="00526B29"/>
    <w:rsid w:val="00526D45"/>
    <w:rsid w:val="00527402"/>
    <w:rsid w:val="005274F8"/>
    <w:rsid w:val="00527807"/>
    <w:rsid w:val="00527823"/>
    <w:rsid w:val="00527B59"/>
    <w:rsid w:val="00527E6A"/>
    <w:rsid w:val="00530247"/>
    <w:rsid w:val="0053025A"/>
    <w:rsid w:val="00530541"/>
    <w:rsid w:val="0053070F"/>
    <w:rsid w:val="00530DE8"/>
    <w:rsid w:val="00530E82"/>
    <w:rsid w:val="00530E86"/>
    <w:rsid w:val="00530F49"/>
    <w:rsid w:val="00530F70"/>
    <w:rsid w:val="00530FE2"/>
    <w:rsid w:val="0053111E"/>
    <w:rsid w:val="00531186"/>
    <w:rsid w:val="00531197"/>
    <w:rsid w:val="00531313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2FCC"/>
    <w:rsid w:val="0053347D"/>
    <w:rsid w:val="0053357C"/>
    <w:rsid w:val="00533A13"/>
    <w:rsid w:val="00533A66"/>
    <w:rsid w:val="00533DDA"/>
    <w:rsid w:val="00534149"/>
    <w:rsid w:val="00534231"/>
    <w:rsid w:val="005342D3"/>
    <w:rsid w:val="00534320"/>
    <w:rsid w:val="0053450F"/>
    <w:rsid w:val="0053470B"/>
    <w:rsid w:val="005348D5"/>
    <w:rsid w:val="005351AF"/>
    <w:rsid w:val="00535426"/>
    <w:rsid w:val="0053557C"/>
    <w:rsid w:val="00535727"/>
    <w:rsid w:val="00535931"/>
    <w:rsid w:val="00535CE0"/>
    <w:rsid w:val="00535F61"/>
    <w:rsid w:val="00536062"/>
    <w:rsid w:val="0053624A"/>
    <w:rsid w:val="0053640B"/>
    <w:rsid w:val="00536488"/>
    <w:rsid w:val="00536668"/>
    <w:rsid w:val="005366B0"/>
    <w:rsid w:val="00536A01"/>
    <w:rsid w:val="00536D09"/>
    <w:rsid w:val="00536E9A"/>
    <w:rsid w:val="005372D7"/>
    <w:rsid w:val="00537618"/>
    <w:rsid w:val="0053789A"/>
    <w:rsid w:val="00537CAD"/>
    <w:rsid w:val="00537D84"/>
    <w:rsid w:val="00537DD6"/>
    <w:rsid w:val="00537EDE"/>
    <w:rsid w:val="00537F5F"/>
    <w:rsid w:val="00540423"/>
    <w:rsid w:val="00540494"/>
    <w:rsid w:val="005408F1"/>
    <w:rsid w:val="00540CFE"/>
    <w:rsid w:val="00540D82"/>
    <w:rsid w:val="00540E53"/>
    <w:rsid w:val="00540F9F"/>
    <w:rsid w:val="00541028"/>
    <w:rsid w:val="00541147"/>
    <w:rsid w:val="00541327"/>
    <w:rsid w:val="00541514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5C5"/>
    <w:rsid w:val="00542798"/>
    <w:rsid w:val="00542926"/>
    <w:rsid w:val="00542A58"/>
    <w:rsid w:val="00542C36"/>
    <w:rsid w:val="00542D3B"/>
    <w:rsid w:val="00543061"/>
    <w:rsid w:val="005431BB"/>
    <w:rsid w:val="00543286"/>
    <w:rsid w:val="00543B4A"/>
    <w:rsid w:val="005440CB"/>
    <w:rsid w:val="00544101"/>
    <w:rsid w:val="005443D7"/>
    <w:rsid w:val="00544CF7"/>
    <w:rsid w:val="00545221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144"/>
    <w:rsid w:val="00546273"/>
    <w:rsid w:val="00546CA8"/>
    <w:rsid w:val="00546F31"/>
    <w:rsid w:val="0054714D"/>
    <w:rsid w:val="005473B3"/>
    <w:rsid w:val="00547F6D"/>
    <w:rsid w:val="00550460"/>
    <w:rsid w:val="0055047A"/>
    <w:rsid w:val="0055051E"/>
    <w:rsid w:val="005507AE"/>
    <w:rsid w:val="00550875"/>
    <w:rsid w:val="005509C8"/>
    <w:rsid w:val="005509F9"/>
    <w:rsid w:val="00550C86"/>
    <w:rsid w:val="00550D74"/>
    <w:rsid w:val="00550E6E"/>
    <w:rsid w:val="00550EA4"/>
    <w:rsid w:val="00550F08"/>
    <w:rsid w:val="00551441"/>
    <w:rsid w:val="005514AB"/>
    <w:rsid w:val="005516C3"/>
    <w:rsid w:val="00551B88"/>
    <w:rsid w:val="00551CF8"/>
    <w:rsid w:val="00551DCC"/>
    <w:rsid w:val="00552095"/>
    <w:rsid w:val="005521EA"/>
    <w:rsid w:val="005521EF"/>
    <w:rsid w:val="00552331"/>
    <w:rsid w:val="0055253F"/>
    <w:rsid w:val="005527AC"/>
    <w:rsid w:val="00552934"/>
    <w:rsid w:val="005529D9"/>
    <w:rsid w:val="00552B5F"/>
    <w:rsid w:val="00552F47"/>
    <w:rsid w:val="00552FD9"/>
    <w:rsid w:val="00553245"/>
    <w:rsid w:val="00553297"/>
    <w:rsid w:val="00553382"/>
    <w:rsid w:val="0055344B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885"/>
    <w:rsid w:val="0055496A"/>
    <w:rsid w:val="00554F63"/>
    <w:rsid w:val="0055514E"/>
    <w:rsid w:val="00555189"/>
    <w:rsid w:val="005553C0"/>
    <w:rsid w:val="00555800"/>
    <w:rsid w:val="00555A33"/>
    <w:rsid w:val="00555BA4"/>
    <w:rsid w:val="00555C4B"/>
    <w:rsid w:val="00555DEA"/>
    <w:rsid w:val="00555FA3"/>
    <w:rsid w:val="0055651A"/>
    <w:rsid w:val="005568E0"/>
    <w:rsid w:val="0055690A"/>
    <w:rsid w:val="00556B00"/>
    <w:rsid w:val="00556B3F"/>
    <w:rsid w:val="00556D3D"/>
    <w:rsid w:val="00556DAC"/>
    <w:rsid w:val="00556DE6"/>
    <w:rsid w:val="005571B5"/>
    <w:rsid w:val="005573AE"/>
    <w:rsid w:val="00557F7E"/>
    <w:rsid w:val="00557FA9"/>
    <w:rsid w:val="005602CD"/>
    <w:rsid w:val="00560767"/>
    <w:rsid w:val="005609BE"/>
    <w:rsid w:val="005611F6"/>
    <w:rsid w:val="0056133E"/>
    <w:rsid w:val="00561702"/>
    <w:rsid w:val="00561704"/>
    <w:rsid w:val="00561778"/>
    <w:rsid w:val="0056195C"/>
    <w:rsid w:val="00561C32"/>
    <w:rsid w:val="00561EFA"/>
    <w:rsid w:val="0056209B"/>
    <w:rsid w:val="0056275E"/>
    <w:rsid w:val="005629A3"/>
    <w:rsid w:val="005630F1"/>
    <w:rsid w:val="0056392D"/>
    <w:rsid w:val="00563A59"/>
    <w:rsid w:val="00563FFB"/>
    <w:rsid w:val="00564062"/>
    <w:rsid w:val="00564291"/>
    <w:rsid w:val="0056443C"/>
    <w:rsid w:val="0056490C"/>
    <w:rsid w:val="00564A3B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F18"/>
    <w:rsid w:val="00565FB6"/>
    <w:rsid w:val="00566587"/>
    <w:rsid w:val="00566BB1"/>
    <w:rsid w:val="00566C19"/>
    <w:rsid w:val="00566CCB"/>
    <w:rsid w:val="005670B7"/>
    <w:rsid w:val="0056721E"/>
    <w:rsid w:val="005678FC"/>
    <w:rsid w:val="005679EC"/>
    <w:rsid w:val="00567DC4"/>
    <w:rsid w:val="0057071F"/>
    <w:rsid w:val="00570EAA"/>
    <w:rsid w:val="005710F5"/>
    <w:rsid w:val="005712AE"/>
    <w:rsid w:val="00571B4A"/>
    <w:rsid w:val="00571FD2"/>
    <w:rsid w:val="0057208C"/>
    <w:rsid w:val="00572109"/>
    <w:rsid w:val="005727B3"/>
    <w:rsid w:val="0057281E"/>
    <w:rsid w:val="005736E3"/>
    <w:rsid w:val="005738B3"/>
    <w:rsid w:val="0057392E"/>
    <w:rsid w:val="00573C12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3F3"/>
    <w:rsid w:val="00576827"/>
    <w:rsid w:val="00577134"/>
    <w:rsid w:val="00577301"/>
    <w:rsid w:val="00577387"/>
    <w:rsid w:val="0057760E"/>
    <w:rsid w:val="005778D9"/>
    <w:rsid w:val="00577B3B"/>
    <w:rsid w:val="00577BA4"/>
    <w:rsid w:val="00577D8E"/>
    <w:rsid w:val="00577E34"/>
    <w:rsid w:val="0058000D"/>
    <w:rsid w:val="0058023C"/>
    <w:rsid w:val="0058046A"/>
    <w:rsid w:val="00580561"/>
    <w:rsid w:val="005806AA"/>
    <w:rsid w:val="005808A1"/>
    <w:rsid w:val="005809D5"/>
    <w:rsid w:val="00580CD5"/>
    <w:rsid w:val="00580F65"/>
    <w:rsid w:val="00581383"/>
    <w:rsid w:val="005814B0"/>
    <w:rsid w:val="00581557"/>
    <w:rsid w:val="0058193C"/>
    <w:rsid w:val="00581968"/>
    <w:rsid w:val="00581A2E"/>
    <w:rsid w:val="00581C6D"/>
    <w:rsid w:val="00581CD6"/>
    <w:rsid w:val="00582083"/>
    <w:rsid w:val="005822D2"/>
    <w:rsid w:val="005824E7"/>
    <w:rsid w:val="0058255D"/>
    <w:rsid w:val="0058265F"/>
    <w:rsid w:val="00582703"/>
    <w:rsid w:val="005829BD"/>
    <w:rsid w:val="00582A25"/>
    <w:rsid w:val="005832A5"/>
    <w:rsid w:val="00583323"/>
    <w:rsid w:val="00583793"/>
    <w:rsid w:val="005837DE"/>
    <w:rsid w:val="005839DB"/>
    <w:rsid w:val="00583C9C"/>
    <w:rsid w:val="00583E88"/>
    <w:rsid w:val="00583F89"/>
    <w:rsid w:val="00583FDD"/>
    <w:rsid w:val="005840EF"/>
    <w:rsid w:val="005841F9"/>
    <w:rsid w:val="005842B5"/>
    <w:rsid w:val="005842F7"/>
    <w:rsid w:val="00584918"/>
    <w:rsid w:val="00584980"/>
    <w:rsid w:val="005849A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B4B"/>
    <w:rsid w:val="00586DC8"/>
    <w:rsid w:val="00586DD2"/>
    <w:rsid w:val="005870FC"/>
    <w:rsid w:val="005872DD"/>
    <w:rsid w:val="005876D9"/>
    <w:rsid w:val="005876DD"/>
    <w:rsid w:val="00587BB8"/>
    <w:rsid w:val="00587FD3"/>
    <w:rsid w:val="0059024A"/>
    <w:rsid w:val="00590644"/>
    <w:rsid w:val="005907F3"/>
    <w:rsid w:val="0059097E"/>
    <w:rsid w:val="00590B63"/>
    <w:rsid w:val="00590BD7"/>
    <w:rsid w:val="00590D70"/>
    <w:rsid w:val="00590ECA"/>
    <w:rsid w:val="00590EF6"/>
    <w:rsid w:val="00590F17"/>
    <w:rsid w:val="005910EF"/>
    <w:rsid w:val="005911C8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A65"/>
    <w:rsid w:val="00592ACB"/>
    <w:rsid w:val="00592BAC"/>
    <w:rsid w:val="00592BFA"/>
    <w:rsid w:val="00592E3E"/>
    <w:rsid w:val="00593035"/>
    <w:rsid w:val="0059315D"/>
    <w:rsid w:val="005934AA"/>
    <w:rsid w:val="005937DF"/>
    <w:rsid w:val="00593BE4"/>
    <w:rsid w:val="00593C31"/>
    <w:rsid w:val="00593CD4"/>
    <w:rsid w:val="00593D5B"/>
    <w:rsid w:val="00593ECD"/>
    <w:rsid w:val="005940FE"/>
    <w:rsid w:val="00594357"/>
    <w:rsid w:val="00594774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34C"/>
    <w:rsid w:val="0059738A"/>
    <w:rsid w:val="00597486"/>
    <w:rsid w:val="005977F8"/>
    <w:rsid w:val="00597834"/>
    <w:rsid w:val="005979EB"/>
    <w:rsid w:val="00597B6B"/>
    <w:rsid w:val="005A02B2"/>
    <w:rsid w:val="005A034E"/>
    <w:rsid w:val="005A060B"/>
    <w:rsid w:val="005A0673"/>
    <w:rsid w:val="005A06EA"/>
    <w:rsid w:val="005A06FB"/>
    <w:rsid w:val="005A08D0"/>
    <w:rsid w:val="005A0CE1"/>
    <w:rsid w:val="005A0E85"/>
    <w:rsid w:val="005A1608"/>
    <w:rsid w:val="005A16C8"/>
    <w:rsid w:val="005A1902"/>
    <w:rsid w:val="005A1CE2"/>
    <w:rsid w:val="005A1CF8"/>
    <w:rsid w:val="005A222D"/>
    <w:rsid w:val="005A2570"/>
    <w:rsid w:val="005A267D"/>
    <w:rsid w:val="005A2AF9"/>
    <w:rsid w:val="005A2B5A"/>
    <w:rsid w:val="005A2C0B"/>
    <w:rsid w:val="005A2C43"/>
    <w:rsid w:val="005A2D56"/>
    <w:rsid w:val="005A2DE2"/>
    <w:rsid w:val="005A2FE2"/>
    <w:rsid w:val="005A3057"/>
    <w:rsid w:val="005A31B8"/>
    <w:rsid w:val="005A31E9"/>
    <w:rsid w:val="005A33B4"/>
    <w:rsid w:val="005A3594"/>
    <w:rsid w:val="005A3823"/>
    <w:rsid w:val="005A3AAA"/>
    <w:rsid w:val="005A3EDF"/>
    <w:rsid w:val="005A413E"/>
    <w:rsid w:val="005A417F"/>
    <w:rsid w:val="005A4385"/>
    <w:rsid w:val="005A4391"/>
    <w:rsid w:val="005A4403"/>
    <w:rsid w:val="005A4497"/>
    <w:rsid w:val="005A48BC"/>
    <w:rsid w:val="005A4988"/>
    <w:rsid w:val="005A4A4A"/>
    <w:rsid w:val="005A4B0A"/>
    <w:rsid w:val="005A50B0"/>
    <w:rsid w:val="005A5119"/>
    <w:rsid w:val="005A5340"/>
    <w:rsid w:val="005A5370"/>
    <w:rsid w:val="005A560E"/>
    <w:rsid w:val="005A5902"/>
    <w:rsid w:val="005A5C4F"/>
    <w:rsid w:val="005A5E5A"/>
    <w:rsid w:val="005A6269"/>
    <w:rsid w:val="005A6396"/>
    <w:rsid w:val="005A659A"/>
    <w:rsid w:val="005A6874"/>
    <w:rsid w:val="005A68A0"/>
    <w:rsid w:val="005A68F1"/>
    <w:rsid w:val="005A691E"/>
    <w:rsid w:val="005A69B9"/>
    <w:rsid w:val="005A6DFD"/>
    <w:rsid w:val="005A6F45"/>
    <w:rsid w:val="005A708F"/>
    <w:rsid w:val="005A71C2"/>
    <w:rsid w:val="005A7B9C"/>
    <w:rsid w:val="005A7BC7"/>
    <w:rsid w:val="005A7F56"/>
    <w:rsid w:val="005A7FE0"/>
    <w:rsid w:val="005B011E"/>
    <w:rsid w:val="005B0399"/>
    <w:rsid w:val="005B03AE"/>
    <w:rsid w:val="005B0527"/>
    <w:rsid w:val="005B0584"/>
    <w:rsid w:val="005B0640"/>
    <w:rsid w:val="005B08F4"/>
    <w:rsid w:val="005B0A2E"/>
    <w:rsid w:val="005B0AAA"/>
    <w:rsid w:val="005B0B2C"/>
    <w:rsid w:val="005B0C79"/>
    <w:rsid w:val="005B0D62"/>
    <w:rsid w:val="005B1238"/>
    <w:rsid w:val="005B143D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2F49"/>
    <w:rsid w:val="005B3279"/>
    <w:rsid w:val="005B33BB"/>
    <w:rsid w:val="005B37B0"/>
    <w:rsid w:val="005B3A58"/>
    <w:rsid w:val="005B3C26"/>
    <w:rsid w:val="005B3CE4"/>
    <w:rsid w:val="005B3E21"/>
    <w:rsid w:val="005B4149"/>
    <w:rsid w:val="005B421E"/>
    <w:rsid w:val="005B42F0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30A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8B"/>
    <w:rsid w:val="005B78B3"/>
    <w:rsid w:val="005B7E03"/>
    <w:rsid w:val="005C03B7"/>
    <w:rsid w:val="005C041B"/>
    <w:rsid w:val="005C04D0"/>
    <w:rsid w:val="005C0CD0"/>
    <w:rsid w:val="005C103F"/>
    <w:rsid w:val="005C104E"/>
    <w:rsid w:val="005C15AB"/>
    <w:rsid w:val="005C19CD"/>
    <w:rsid w:val="005C1C8A"/>
    <w:rsid w:val="005C20A4"/>
    <w:rsid w:val="005C215A"/>
    <w:rsid w:val="005C21AE"/>
    <w:rsid w:val="005C24D1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41B2"/>
    <w:rsid w:val="005C4405"/>
    <w:rsid w:val="005C4672"/>
    <w:rsid w:val="005C4696"/>
    <w:rsid w:val="005C471F"/>
    <w:rsid w:val="005C489B"/>
    <w:rsid w:val="005C49D5"/>
    <w:rsid w:val="005C49D7"/>
    <w:rsid w:val="005C4C45"/>
    <w:rsid w:val="005C4CFC"/>
    <w:rsid w:val="005C4EAC"/>
    <w:rsid w:val="005C4EF2"/>
    <w:rsid w:val="005C4F6C"/>
    <w:rsid w:val="005C5088"/>
    <w:rsid w:val="005C5BF2"/>
    <w:rsid w:val="005C5EAB"/>
    <w:rsid w:val="005C5EF4"/>
    <w:rsid w:val="005C5F56"/>
    <w:rsid w:val="005C5F9D"/>
    <w:rsid w:val="005C6025"/>
    <w:rsid w:val="005C6324"/>
    <w:rsid w:val="005C674A"/>
    <w:rsid w:val="005C69A9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25E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5C1"/>
    <w:rsid w:val="005D195B"/>
    <w:rsid w:val="005D199A"/>
    <w:rsid w:val="005D1EBA"/>
    <w:rsid w:val="005D1F65"/>
    <w:rsid w:val="005D216E"/>
    <w:rsid w:val="005D227B"/>
    <w:rsid w:val="005D2347"/>
    <w:rsid w:val="005D26EB"/>
    <w:rsid w:val="005D26EF"/>
    <w:rsid w:val="005D28A6"/>
    <w:rsid w:val="005D2936"/>
    <w:rsid w:val="005D29AD"/>
    <w:rsid w:val="005D2B66"/>
    <w:rsid w:val="005D2CBA"/>
    <w:rsid w:val="005D2ED3"/>
    <w:rsid w:val="005D30F7"/>
    <w:rsid w:val="005D32BB"/>
    <w:rsid w:val="005D3689"/>
    <w:rsid w:val="005D37EF"/>
    <w:rsid w:val="005D3911"/>
    <w:rsid w:val="005D3B0F"/>
    <w:rsid w:val="005D3B2D"/>
    <w:rsid w:val="005D3EAF"/>
    <w:rsid w:val="005D418C"/>
    <w:rsid w:val="005D473C"/>
    <w:rsid w:val="005D4AE2"/>
    <w:rsid w:val="005D4B4B"/>
    <w:rsid w:val="005D4E48"/>
    <w:rsid w:val="005D4F79"/>
    <w:rsid w:val="005D55EA"/>
    <w:rsid w:val="005D5638"/>
    <w:rsid w:val="005D598D"/>
    <w:rsid w:val="005D5A02"/>
    <w:rsid w:val="005D5C06"/>
    <w:rsid w:val="005D600C"/>
    <w:rsid w:val="005D605F"/>
    <w:rsid w:val="005D6124"/>
    <w:rsid w:val="005D612B"/>
    <w:rsid w:val="005D61A8"/>
    <w:rsid w:val="005D6D67"/>
    <w:rsid w:val="005D729D"/>
    <w:rsid w:val="005D7530"/>
    <w:rsid w:val="005D75DB"/>
    <w:rsid w:val="005D7A54"/>
    <w:rsid w:val="005E041F"/>
    <w:rsid w:val="005E0554"/>
    <w:rsid w:val="005E0654"/>
    <w:rsid w:val="005E0B6E"/>
    <w:rsid w:val="005E0C55"/>
    <w:rsid w:val="005E0E04"/>
    <w:rsid w:val="005E0E54"/>
    <w:rsid w:val="005E0F08"/>
    <w:rsid w:val="005E105A"/>
    <w:rsid w:val="005E105E"/>
    <w:rsid w:val="005E1143"/>
    <w:rsid w:val="005E1229"/>
    <w:rsid w:val="005E141A"/>
    <w:rsid w:val="005E156B"/>
    <w:rsid w:val="005E16D6"/>
    <w:rsid w:val="005E17A3"/>
    <w:rsid w:val="005E1C38"/>
    <w:rsid w:val="005E1F12"/>
    <w:rsid w:val="005E275D"/>
    <w:rsid w:val="005E281D"/>
    <w:rsid w:val="005E2854"/>
    <w:rsid w:val="005E2B64"/>
    <w:rsid w:val="005E2F87"/>
    <w:rsid w:val="005E31C6"/>
    <w:rsid w:val="005E33EF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5ACB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F014A"/>
    <w:rsid w:val="005F025E"/>
    <w:rsid w:val="005F0986"/>
    <w:rsid w:val="005F0E4B"/>
    <w:rsid w:val="005F0EBD"/>
    <w:rsid w:val="005F10AD"/>
    <w:rsid w:val="005F1225"/>
    <w:rsid w:val="005F1452"/>
    <w:rsid w:val="005F1669"/>
    <w:rsid w:val="005F1C3E"/>
    <w:rsid w:val="005F1D1B"/>
    <w:rsid w:val="005F2344"/>
    <w:rsid w:val="005F287D"/>
    <w:rsid w:val="005F2AAE"/>
    <w:rsid w:val="005F32FA"/>
    <w:rsid w:val="005F3539"/>
    <w:rsid w:val="005F3924"/>
    <w:rsid w:val="005F3AFE"/>
    <w:rsid w:val="005F3D96"/>
    <w:rsid w:val="005F4210"/>
    <w:rsid w:val="005F42ED"/>
    <w:rsid w:val="005F433C"/>
    <w:rsid w:val="005F46F8"/>
    <w:rsid w:val="005F4E8D"/>
    <w:rsid w:val="005F4EF5"/>
    <w:rsid w:val="005F51EB"/>
    <w:rsid w:val="005F5906"/>
    <w:rsid w:val="005F5939"/>
    <w:rsid w:val="005F5BC4"/>
    <w:rsid w:val="005F5E1C"/>
    <w:rsid w:val="005F6554"/>
    <w:rsid w:val="005F67D0"/>
    <w:rsid w:val="005F67DC"/>
    <w:rsid w:val="005F6D12"/>
    <w:rsid w:val="005F6DC9"/>
    <w:rsid w:val="005F6F91"/>
    <w:rsid w:val="005F7015"/>
    <w:rsid w:val="005F710E"/>
    <w:rsid w:val="005F7391"/>
    <w:rsid w:val="005F74E4"/>
    <w:rsid w:val="005F764A"/>
    <w:rsid w:val="005F7A8D"/>
    <w:rsid w:val="005F7ACF"/>
    <w:rsid w:val="005F7C6A"/>
    <w:rsid w:val="005F7C8F"/>
    <w:rsid w:val="005F7E02"/>
    <w:rsid w:val="005F7F06"/>
    <w:rsid w:val="00600006"/>
    <w:rsid w:val="00600225"/>
    <w:rsid w:val="006004F8"/>
    <w:rsid w:val="0060080F"/>
    <w:rsid w:val="00600A8F"/>
    <w:rsid w:val="00600C57"/>
    <w:rsid w:val="00600D25"/>
    <w:rsid w:val="00600E67"/>
    <w:rsid w:val="00600F7D"/>
    <w:rsid w:val="006011B0"/>
    <w:rsid w:val="00601241"/>
    <w:rsid w:val="006015E6"/>
    <w:rsid w:val="0060181B"/>
    <w:rsid w:val="00601976"/>
    <w:rsid w:val="00601B3D"/>
    <w:rsid w:val="00601C58"/>
    <w:rsid w:val="00601F8D"/>
    <w:rsid w:val="00601FAC"/>
    <w:rsid w:val="006021E2"/>
    <w:rsid w:val="006022FF"/>
    <w:rsid w:val="00602603"/>
    <w:rsid w:val="0060261B"/>
    <w:rsid w:val="006028E9"/>
    <w:rsid w:val="00602BEF"/>
    <w:rsid w:val="00602E78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202"/>
    <w:rsid w:val="00604A87"/>
    <w:rsid w:val="00604C11"/>
    <w:rsid w:val="00604EA6"/>
    <w:rsid w:val="00604EEF"/>
    <w:rsid w:val="006050B3"/>
    <w:rsid w:val="006050C6"/>
    <w:rsid w:val="00605661"/>
    <w:rsid w:val="00605AB7"/>
    <w:rsid w:val="00606074"/>
    <w:rsid w:val="00606310"/>
    <w:rsid w:val="00606451"/>
    <w:rsid w:val="00606497"/>
    <w:rsid w:val="006067D3"/>
    <w:rsid w:val="00606B51"/>
    <w:rsid w:val="00606B86"/>
    <w:rsid w:val="00606C30"/>
    <w:rsid w:val="00606D77"/>
    <w:rsid w:val="00606F62"/>
    <w:rsid w:val="00607318"/>
    <w:rsid w:val="00607761"/>
    <w:rsid w:val="006078C6"/>
    <w:rsid w:val="006102CE"/>
    <w:rsid w:val="0061054A"/>
    <w:rsid w:val="0061056C"/>
    <w:rsid w:val="00610622"/>
    <w:rsid w:val="0061063F"/>
    <w:rsid w:val="0061066A"/>
    <w:rsid w:val="006106BA"/>
    <w:rsid w:val="0061083A"/>
    <w:rsid w:val="00610B8B"/>
    <w:rsid w:val="00610C38"/>
    <w:rsid w:val="00610C52"/>
    <w:rsid w:val="00610C76"/>
    <w:rsid w:val="00610D34"/>
    <w:rsid w:val="0061124A"/>
    <w:rsid w:val="0061138D"/>
    <w:rsid w:val="00611709"/>
    <w:rsid w:val="00611798"/>
    <w:rsid w:val="006118DB"/>
    <w:rsid w:val="00611B3B"/>
    <w:rsid w:val="00611BC8"/>
    <w:rsid w:val="00611D2C"/>
    <w:rsid w:val="00611DB7"/>
    <w:rsid w:val="00611EAC"/>
    <w:rsid w:val="00612065"/>
    <w:rsid w:val="006124D3"/>
    <w:rsid w:val="0061276A"/>
    <w:rsid w:val="00612B49"/>
    <w:rsid w:val="00612F1C"/>
    <w:rsid w:val="00612F2E"/>
    <w:rsid w:val="006130B5"/>
    <w:rsid w:val="0061330A"/>
    <w:rsid w:val="006134D9"/>
    <w:rsid w:val="00613699"/>
    <w:rsid w:val="006136E2"/>
    <w:rsid w:val="0061371A"/>
    <w:rsid w:val="00613A2C"/>
    <w:rsid w:val="00613B7E"/>
    <w:rsid w:val="00614022"/>
    <w:rsid w:val="006140A1"/>
    <w:rsid w:val="00614890"/>
    <w:rsid w:val="00614908"/>
    <w:rsid w:val="00614C46"/>
    <w:rsid w:val="00614CDF"/>
    <w:rsid w:val="00614D27"/>
    <w:rsid w:val="00614F92"/>
    <w:rsid w:val="00615138"/>
    <w:rsid w:val="00615235"/>
    <w:rsid w:val="006152EC"/>
    <w:rsid w:val="006153E6"/>
    <w:rsid w:val="00615419"/>
    <w:rsid w:val="00615AED"/>
    <w:rsid w:val="00615B85"/>
    <w:rsid w:val="00615B9B"/>
    <w:rsid w:val="00615E66"/>
    <w:rsid w:val="00615FB0"/>
    <w:rsid w:val="006160D0"/>
    <w:rsid w:val="00616183"/>
    <w:rsid w:val="006161D2"/>
    <w:rsid w:val="00616255"/>
    <w:rsid w:val="00616825"/>
    <w:rsid w:val="006173F8"/>
    <w:rsid w:val="0061755C"/>
    <w:rsid w:val="00617694"/>
    <w:rsid w:val="00617756"/>
    <w:rsid w:val="006177DE"/>
    <w:rsid w:val="00617F16"/>
    <w:rsid w:val="006200DB"/>
    <w:rsid w:val="00620195"/>
    <w:rsid w:val="00620222"/>
    <w:rsid w:val="00620224"/>
    <w:rsid w:val="0062027A"/>
    <w:rsid w:val="0062053B"/>
    <w:rsid w:val="006206AC"/>
    <w:rsid w:val="00620839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4A4"/>
    <w:rsid w:val="006225D5"/>
    <w:rsid w:val="006226CA"/>
    <w:rsid w:val="0062294B"/>
    <w:rsid w:val="00622B5B"/>
    <w:rsid w:val="00622B7C"/>
    <w:rsid w:val="00622DE4"/>
    <w:rsid w:val="006231FC"/>
    <w:rsid w:val="0062351C"/>
    <w:rsid w:val="00623A3B"/>
    <w:rsid w:val="00623E01"/>
    <w:rsid w:val="00623FDC"/>
    <w:rsid w:val="006240CD"/>
    <w:rsid w:val="006241DD"/>
    <w:rsid w:val="00624305"/>
    <w:rsid w:val="00624465"/>
    <w:rsid w:val="00624A66"/>
    <w:rsid w:val="00624EA0"/>
    <w:rsid w:val="0062561E"/>
    <w:rsid w:val="00625A46"/>
    <w:rsid w:val="00625AC4"/>
    <w:rsid w:val="006261DA"/>
    <w:rsid w:val="00626895"/>
    <w:rsid w:val="0062698E"/>
    <w:rsid w:val="006269C0"/>
    <w:rsid w:val="00626BD8"/>
    <w:rsid w:val="00626E2A"/>
    <w:rsid w:val="00626EAF"/>
    <w:rsid w:val="006272C7"/>
    <w:rsid w:val="0062741A"/>
    <w:rsid w:val="00627427"/>
    <w:rsid w:val="006276E3"/>
    <w:rsid w:val="006279D4"/>
    <w:rsid w:val="00627B65"/>
    <w:rsid w:val="00627B73"/>
    <w:rsid w:val="00627D0D"/>
    <w:rsid w:val="0063017E"/>
    <w:rsid w:val="00630418"/>
    <w:rsid w:val="00630B1B"/>
    <w:rsid w:val="00630DA5"/>
    <w:rsid w:val="0063103C"/>
    <w:rsid w:val="006311D5"/>
    <w:rsid w:val="00631733"/>
    <w:rsid w:val="0063179D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474"/>
    <w:rsid w:val="00632699"/>
    <w:rsid w:val="0063295E"/>
    <w:rsid w:val="006329F9"/>
    <w:rsid w:val="00632AB1"/>
    <w:rsid w:val="00632AB4"/>
    <w:rsid w:val="00632B07"/>
    <w:rsid w:val="00632C2F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B93"/>
    <w:rsid w:val="00634CDB"/>
    <w:rsid w:val="0063521C"/>
    <w:rsid w:val="00635409"/>
    <w:rsid w:val="00635432"/>
    <w:rsid w:val="006357CF"/>
    <w:rsid w:val="006357DE"/>
    <w:rsid w:val="006358BB"/>
    <w:rsid w:val="00635ACB"/>
    <w:rsid w:val="00635C10"/>
    <w:rsid w:val="00635F23"/>
    <w:rsid w:val="00636064"/>
    <w:rsid w:val="00636476"/>
    <w:rsid w:val="006364D8"/>
    <w:rsid w:val="00636587"/>
    <w:rsid w:val="0063672A"/>
    <w:rsid w:val="006369EB"/>
    <w:rsid w:val="00636A56"/>
    <w:rsid w:val="00637039"/>
    <w:rsid w:val="006376FA"/>
    <w:rsid w:val="0063775B"/>
    <w:rsid w:val="006378EB"/>
    <w:rsid w:val="00637A7B"/>
    <w:rsid w:val="00637FFB"/>
    <w:rsid w:val="0064033B"/>
    <w:rsid w:val="00640870"/>
    <w:rsid w:val="0064090E"/>
    <w:rsid w:val="00640942"/>
    <w:rsid w:val="00640AE0"/>
    <w:rsid w:val="00640BF5"/>
    <w:rsid w:val="00640D7D"/>
    <w:rsid w:val="00640D7E"/>
    <w:rsid w:val="00641232"/>
    <w:rsid w:val="006413AA"/>
    <w:rsid w:val="00641462"/>
    <w:rsid w:val="00641786"/>
    <w:rsid w:val="006417D6"/>
    <w:rsid w:val="00641AE3"/>
    <w:rsid w:val="00641C12"/>
    <w:rsid w:val="00641D33"/>
    <w:rsid w:val="00641F61"/>
    <w:rsid w:val="00642299"/>
    <w:rsid w:val="0064242B"/>
    <w:rsid w:val="00642691"/>
    <w:rsid w:val="006428D3"/>
    <w:rsid w:val="0064295C"/>
    <w:rsid w:val="00642A1F"/>
    <w:rsid w:val="00642B71"/>
    <w:rsid w:val="00642F1F"/>
    <w:rsid w:val="006431B5"/>
    <w:rsid w:val="00643332"/>
    <w:rsid w:val="0064369D"/>
    <w:rsid w:val="00643A27"/>
    <w:rsid w:val="00643B49"/>
    <w:rsid w:val="00643B89"/>
    <w:rsid w:val="00643D9B"/>
    <w:rsid w:val="00643FE8"/>
    <w:rsid w:val="006448F1"/>
    <w:rsid w:val="00644AFF"/>
    <w:rsid w:val="00644B04"/>
    <w:rsid w:val="00644B14"/>
    <w:rsid w:val="00644EE9"/>
    <w:rsid w:val="00645063"/>
    <w:rsid w:val="00645193"/>
    <w:rsid w:val="006451CB"/>
    <w:rsid w:val="0064549D"/>
    <w:rsid w:val="006455D0"/>
    <w:rsid w:val="00645D90"/>
    <w:rsid w:val="00646476"/>
    <w:rsid w:val="00646626"/>
    <w:rsid w:val="0064667C"/>
    <w:rsid w:val="00646751"/>
    <w:rsid w:val="00646961"/>
    <w:rsid w:val="00646D42"/>
    <w:rsid w:val="0064729A"/>
    <w:rsid w:val="006474D9"/>
    <w:rsid w:val="00647622"/>
    <w:rsid w:val="00647650"/>
    <w:rsid w:val="00647795"/>
    <w:rsid w:val="00647C93"/>
    <w:rsid w:val="006502E6"/>
    <w:rsid w:val="00650435"/>
    <w:rsid w:val="0065091C"/>
    <w:rsid w:val="00650B47"/>
    <w:rsid w:val="00650CD8"/>
    <w:rsid w:val="00650DD3"/>
    <w:rsid w:val="00650F33"/>
    <w:rsid w:val="0065113F"/>
    <w:rsid w:val="006511E3"/>
    <w:rsid w:val="006512BF"/>
    <w:rsid w:val="00651879"/>
    <w:rsid w:val="00651AAC"/>
    <w:rsid w:val="00651D1B"/>
    <w:rsid w:val="00651E92"/>
    <w:rsid w:val="00651FD9"/>
    <w:rsid w:val="0065257C"/>
    <w:rsid w:val="00652595"/>
    <w:rsid w:val="006525A7"/>
    <w:rsid w:val="0065291D"/>
    <w:rsid w:val="00652ADF"/>
    <w:rsid w:val="00652F52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8FE"/>
    <w:rsid w:val="00654C6E"/>
    <w:rsid w:val="00654E6D"/>
    <w:rsid w:val="00654E8D"/>
    <w:rsid w:val="00655731"/>
    <w:rsid w:val="006557A0"/>
    <w:rsid w:val="00655919"/>
    <w:rsid w:val="00655993"/>
    <w:rsid w:val="00655C50"/>
    <w:rsid w:val="00655CB3"/>
    <w:rsid w:val="00655CE9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432"/>
    <w:rsid w:val="00657982"/>
    <w:rsid w:val="00657C15"/>
    <w:rsid w:val="00657D68"/>
    <w:rsid w:val="00660085"/>
    <w:rsid w:val="00660E23"/>
    <w:rsid w:val="006615B7"/>
    <w:rsid w:val="006617F4"/>
    <w:rsid w:val="00661A13"/>
    <w:rsid w:val="00661C2D"/>
    <w:rsid w:val="00661D98"/>
    <w:rsid w:val="0066256F"/>
    <w:rsid w:val="006628B4"/>
    <w:rsid w:val="0066313F"/>
    <w:rsid w:val="006631D6"/>
    <w:rsid w:val="00663518"/>
    <w:rsid w:val="006637D3"/>
    <w:rsid w:val="00663F23"/>
    <w:rsid w:val="0066425B"/>
    <w:rsid w:val="00664383"/>
    <w:rsid w:val="006643E8"/>
    <w:rsid w:val="00664542"/>
    <w:rsid w:val="0066487C"/>
    <w:rsid w:val="00664915"/>
    <w:rsid w:val="00664999"/>
    <w:rsid w:val="00664AD7"/>
    <w:rsid w:val="00664CF7"/>
    <w:rsid w:val="00665055"/>
    <w:rsid w:val="00665452"/>
    <w:rsid w:val="00665544"/>
    <w:rsid w:val="0066580F"/>
    <w:rsid w:val="00665C48"/>
    <w:rsid w:val="00665DE4"/>
    <w:rsid w:val="00665F5F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C94"/>
    <w:rsid w:val="00667D3D"/>
    <w:rsid w:val="00667E06"/>
    <w:rsid w:val="00667E8B"/>
    <w:rsid w:val="00667F8D"/>
    <w:rsid w:val="0067002B"/>
    <w:rsid w:val="00670112"/>
    <w:rsid w:val="0067023B"/>
    <w:rsid w:val="006702C5"/>
    <w:rsid w:val="006703EF"/>
    <w:rsid w:val="00670430"/>
    <w:rsid w:val="006704E3"/>
    <w:rsid w:val="006707F8"/>
    <w:rsid w:val="006708EA"/>
    <w:rsid w:val="00670910"/>
    <w:rsid w:val="006709EF"/>
    <w:rsid w:val="00670BBE"/>
    <w:rsid w:val="00670D81"/>
    <w:rsid w:val="00671048"/>
    <w:rsid w:val="00671066"/>
    <w:rsid w:val="00671238"/>
    <w:rsid w:val="006716AE"/>
    <w:rsid w:val="006716B8"/>
    <w:rsid w:val="006716DD"/>
    <w:rsid w:val="006717AC"/>
    <w:rsid w:val="0067181F"/>
    <w:rsid w:val="00671844"/>
    <w:rsid w:val="006719C0"/>
    <w:rsid w:val="00671BF4"/>
    <w:rsid w:val="00671BF5"/>
    <w:rsid w:val="00671EAA"/>
    <w:rsid w:val="00672AEF"/>
    <w:rsid w:val="00672C1E"/>
    <w:rsid w:val="00672D48"/>
    <w:rsid w:val="006730C2"/>
    <w:rsid w:val="00673104"/>
    <w:rsid w:val="006731D6"/>
    <w:rsid w:val="00673643"/>
    <w:rsid w:val="006736B0"/>
    <w:rsid w:val="00673B47"/>
    <w:rsid w:val="00673CB2"/>
    <w:rsid w:val="006741E7"/>
    <w:rsid w:val="006747CC"/>
    <w:rsid w:val="00674A8D"/>
    <w:rsid w:val="00674CB9"/>
    <w:rsid w:val="00674D9B"/>
    <w:rsid w:val="00674EF0"/>
    <w:rsid w:val="00674F99"/>
    <w:rsid w:val="006750DF"/>
    <w:rsid w:val="00675231"/>
    <w:rsid w:val="006753E8"/>
    <w:rsid w:val="006753F0"/>
    <w:rsid w:val="006755DD"/>
    <w:rsid w:val="00675656"/>
    <w:rsid w:val="00675938"/>
    <w:rsid w:val="0067593E"/>
    <w:rsid w:val="00675AF5"/>
    <w:rsid w:val="00676255"/>
    <w:rsid w:val="00676319"/>
    <w:rsid w:val="006764C2"/>
    <w:rsid w:val="0067657A"/>
    <w:rsid w:val="006769AE"/>
    <w:rsid w:val="006771C4"/>
    <w:rsid w:val="0067732B"/>
    <w:rsid w:val="0067746B"/>
    <w:rsid w:val="006775ED"/>
    <w:rsid w:val="00677796"/>
    <w:rsid w:val="00677AD3"/>
    <w:rsid w:val="00677C04"/>
    <w:rsid w:val="00677C77"/>
    <w:rsid w:val="00677CEF"/>
    <w:rsid w:val="00677FF7"/>
    <w:rsid w:val="00680140"/>
    <w:rsid w:val="006802ED"/>
    <w:rsid w:val="006804CE"/>
    <w:rsid w:val="00680609"/>
    <w:rsid w:val="00680A68"/>
    <w:rsid w:val="00680B91"/>
    <w:rsid w:val="00680C40"/>
    <w:rsid w:val="00681117"/>
    <w:rsid w:val="0068115B"/>
    <w:rsid w:val="006811CF"/>
    <w:rsid w:val="00681330"/>
    <w:rsid w:val="00681519"/>
    <w:rsid w:val="006816AE"/>
    <w:rsid w:val="006816E7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613"/>
    <w:rsid w:val="0068273C"/>
    <w:rsid w:val="00682813"/>
    <w:rsid w:val="00682A9E"/>
    <w:rsid w:val="00682CC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20"/>
    <w:rsid w:val="00684DC5"/>
    <w:rsid w:val="00684E13"/>
    <w:rsid w:val="006850F7"/>
    <w:rsid w:val="00685151"/>
    <w:rsid w:val="0068517A"/>
    <w:rsid w:val="00685193"/>
    <w:rsid w:val="00685444"/>
    <w:rsid w:val="00685596"/>
    <w:rsid w:val="00685B2D"/>
    <w:rsid w:val="00685D61"/>
    <w:rsid w:val="00685F5C"/>
    <w:rsid w:val="00686184"/>
    <w:rsid w:val="00686213"/>
    <w:rsid w:val="00686482"/>
    <w:rsid w:val="00686615"/>
    <w:rsid w:val="00686652"/>
    <w:rsid w:val="006868F8"/>
    <w:rsid w:val="00686A44"/>
    <w:rsid w:val="00686A5E"/>
    <w:rsid w:val="00686B64"/>
    <w:rsid w:val="00686F0C"/>
    <w:rsid w:val="006871CE"/>
    <w:rsid w:val="00687382"/>
    <w:rsid w:val="0068743A"/>
    <w:rsid w:val="00687478"/>
    <w:rsid w:val="00687E51"/>
    <w:rsid w:val="00687FD1"/>
    <w:rsid w:val="00690061"/>
    <w:rsid w:val="00690722"/>
    <w:rsid w:val="0069075A"/>
    <w:rsid w:val="006907D6"/>
    <w:rsid w:val="00690865"/>
    <w:rsid w:val="00690B41"/>
    <w:rsid w:val="00690C9B"/>
    <w:rsid w:val="00690E5B"/>
    <w:rsid w:val="00690F47"/>
    <w:rsid w:val="006914A4"/>
    <w:rsid w:val="00691816"/>
    <w:rsid w:val="00691C36"/>
    <w:rsid w:val="00691DD8"/>
    <w:rsid w:val="006923F7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2D1"/>
    <w:rsid w:val="006934CD"/>
    <w:rsid w:val="006937AD"/>
    <w:rsid w:val="00693893"/>
    <w:rsid w:val="00693DE6"/>
    <w:rsid w:val="00693F16"/>
    <w:rsid w:val="00694254"/>
    <w:rsid w:val="00694559"/>
    <w:rsid w:val="006945EB"/>
    <w:rsid w:val="006946B9"/>
    <w:rsid w:val="006946F0"/>
    <w:rsid w:val="00694748"/>
    <w:rsid w:val="00694B6B"/>
    <w:rsid w:val="00694E19"/>
    <w:rsid w:val="006957BC"/>
    <w:rsid w:val="00695814"/>
    <w:rsid w:val="0069584D"/>
    <w:rsid w:val="0069597D"/>
    <w:rsid w:val="00695B8B"/>
    <w:rsid w:val="00696229"/>
    <w:rsid w:val="00696492"/>
    <w:rsid w:val="00696723"/>
    <w:rsid w:val="006969DE"/>
    <w:rsid w:val="00696F64"/>
    <w:rsid w:val="00696F7E"/>
    <w:rsid w:val="00696FD3"/>
    <w:rsid w:val="006971F5"/>
    <w:rsid w:val="00697306"/>
    <w:rsid w:val="0069749F"/>
    <w:rsid w:val="00697540"/>
    <w:rsid w:val="0069761E"/>
    <w:rsid w:val="0069797A"/>
    <w:rsid w:val="00697F25"/>
    <w:rsid w:val="006A07FB"/>
    <w:rsid w:val="006A0A54"/>
    <w:rsid w:val="006A13D4"/>
    <w:rsid w:val="006A1458"/>
    <w:rsid w:val="006A148B"/>
    <w:rsid w:val="006A15DC"/>
    <w:rsid w:val="006A1756"/>
    <w:rsid w:val="006A18D8"/>
    <w:rsid w:val="006A18D9"/>
    <w:rsid w:val="006A190B"/>
    <w:rsid w:val="006A194F"/>
    <w:rsid w:val="006A1F32"/>
    <w:rsid w:val="006A1F73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C56"/>
    <w:rsid w:val="006A3D3C"/>
    <w:rsid w:val="006A3DE5"/>
    <w:rsid w:val="006A3FC0"/>
    <w:rsid w:val="006A406F"/>
    <w:rsid w:val="006A4379"/>
    <w:rsid w:val="006A44E3"/>
    <w:rsid w:val="006A47EC"/>
    <w:rsid w:val="006A492B"/>
    <w:rsid w:val="006A4C4A"/>
    <w:rsid w:val="006A4C80"/>
    <w:rsid w:val="006A506B"/>
    <w:rsid w:val="006A57C5"/>
    <w:rsid w:val="006A5CC5"/>
    <w:rsid w:val="006A5F00"/>
    <w:rsid w:val="006A5F23"/>
    <w:rsid w:val="006A5FC4"/>
    <w:rsid w:val="006A60EE"/>
    <w:rsid w:val="006A60F3"/>
    <w:rsid w:val="006A6168"/>
    <w:rsid w:val="006A616F"/>
    <w:rsid w:val="006A64EB"/>
    <w:rsid w:val="006A67BC"/>
    <w:rsid w:val="006A6A66"/>
    <w:rsid w:val="006A6E20"/>
    <w:rsid w:val="006A75EA"/>
    <w:rsid w:val="006A7905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3239"/>
    <w:rsid w:val="006B3316"/>
    <w:rsid w:val="006B335C"/>
    <w:rsid w:val="006B338D"/>
    <w:rsid w:val="006B33E9"/>
    <w:rsid w:val="006B3546"/>
    <w:rsid w:val="006B36AD"/>
    <w:rsid w:val="006B3B02"/>
    <w:rsid w:val="006B3B2B"/>
    <w:rsid w:val="006B3E75"/>
    <w:rsid w:val="006B3E7D"/>
    <w:rsid w:val="006B4007"/>
    <w:rsid w:val="006B42A7"/>
    <w:rsid w:val="006B4457"/>
    <w:rsid w:val="006B4599"/>
    <w:rsid w:val="006B4653"/>
    <w:rsid w:val="006B48DE"/>
    <w:rsid w:val="006B4A02"/>
    <w:rsid w:val="006B4BED"/>
    <w:rsid w:val="006B4E83"/>
    <w:rsid w:val="006B4EC0"/>
    <w:rsid w:val="006B50C2"/>
    <w:rsid w:val="006B55C1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8DC"/>
    <w:rsid w:val="006B7B49"/>
    <w:rsid w:val="006B7D2B"/>
    <w:rsid w:val="006B7E3A"/>
    <w:rsid w:val="006B7F01"/>
    <w:rsid w:val="006C0122"/>
    <w:rsid w:val="006C0799"/>
    <w:rsid w:val="006C09AF"/>
    <w:rsid w:val="006C0B36"/>
    <w:rsid w:val="006C0CD4"/>
    <w:rsid w:val="006C0E61"/>
    <w:rsid w:val="006C1388"/>
    <w:rsid w:val="006C14F2"/>
    <w:rsid w:val="006C1558"/>
    <w:rsid w:val="006C1600"/>
    <w:rsid w:val="006C169B"/>
    <w:rsid w:val="006C1BC0"/>
    <w:rsid w:val="006C1D6D"/>
    <w:rsid w:val="006C1F12"/>
    <w:rsid w:val="006C1FA5"/>
    <w:rsid w:val="006C2179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57D"/>
    <w:rsid w:val="006C36FB"/>
    <w:rsid w:val="006C38B0"/>
    <w:rsid w:val="006C39CE"/>
    <w:rsid w:val="006C3D6C"/>
    <w:rsid w:val="006C3FD2"/>
    <w:rsid w:val="006C42A7"/>
    <w:rsid w:val="006C43B4"/>
    <w:rsid w:val="006C45DD"/>
    <w:rsid w:val="006C46D4"/>
    <w:rsid w:val="006C47A7"/>
    <w:rsid w:val="006C481D"/>
    <w:rsid w:val="006C50CD"/>
    <w:rsid w:val="006C529F"/>
    <w:rsid w:val="006C5555"/>
    <w:rsid w:val="006C5AD8"/>
    <w:rsid w:val="006C5B64"/>
    <w:rsid w:val="006C5C9C"/>
    <w:rsid w:val="006C618A"/>
    <w:rsid w:val="006C61A0"/>
    <w:rsid w:val="006C640D"/>
    <w:rsid w:val="006C692C"/>
    <w:rsid w:val="006C6A92"/>
    <w:rsid w:val="006C6F04"/>
    <w:rsid w:val="006C6F4D"/>
    <w:rsid w:val="006C7003"/>
    <w:rsid w:val="006C70DB"/>
    <w:rsid w:val="006C7412"/>
    <w:rsid w:val="006C755A"/>
    <w:rsid w:val="006C7908"/>
    <w:rsid w:val="006C7B9C"/>
    <w:rsid w:val="006C7BE1"/>
    <w:rsid w:val="006C7D2D"/>
    <w:rsid w:val="006D00FB"/>
    <w:rsid w:val="006D05FB"/>
    <w:rsid w:val="006D0734"/>
    <w:rsid w:val="006D08D3"/>
    <w:rsid w:val="006D0AA2"/>
    <w:rsid w:val="006D0CEE"/>
    <w:rsid w:val="006D0F88"/>
    <w:rsid w:val="006D10CE"/>
    <w:rsid w:val="006D10D2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433"/>
    <w:rsid w:val="006D25B3"/>
    <w:rsid w:val="006D26B5"/>
    <w:rsid w:val="006D303A"/>
    <w:rsid w:val="006D32E9"/>
    <w:rsid w:val="006D36E7"/>
    <w:rsid w:val="006D3859"/>
    <w:rsid w:val="006D39C5"/>
    <w:rsid w:val="006D39E4"/>
    <w:rsid w:val="006D3B0D"/>
    <w:rsid w:val="006D3BCD"/>
    <w:rsid w:val="006D41F9"/>
    <w:rsid w:val="006D4292"/>
    <w:rsid w:val="006D44F9"/>
    <w:rsid w:val="006D454E"/>
    <w:rsid w:val="006D4A92"/>
    <w:rsid w:val="006D4D6D"/>
    <w:rsid w:val="006D5431"/>
    <w:rsid w:val="006D54CD"/>
    <w:rsid w:val="006D5809"/>
    <w:rsid w:val="006D5972"/>
    <w:rsid w:val="006D5F7C"/>
    <w:rsid w:val="006D63CA"/>
    <w:rsid w:val="006D642B"/>
    <w:rsid w:val="006D6A0E"/>
    <w:rsid w:val="006D6A99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E0360"/>
    <w:rsid w:val="006E05F3"/>
    <w:rsid w:val="006E0724"/>
    <w:rsid w:val="006E0DC1"/>
    <w:rsid w:val="006E18D9"/>
    <w:rsid w:val="006E18EE"/>
    <w:rsid w:val="006E1C0B"/>
    <w:rsid w:val="006E1D23"/>
    <w:rsid w:val="006E3201"/>
    <w:rsid w:val="006E3367"/>
    <w:rsid w:val="006E3669"/>
    <w:rsid w:val="006E3900"/>
    <w:rsid w:val="006E3948"/>
    <w:rsid w:val="006E3A36"/>
    <w:rsid w:val="006E40B3"/>
    <w:rsid w:val="006E41B5"/>
    <w:rsid w:val="006E477A"/>
    <w:rsid w:val="006E47E2"/>
    <w:rsid w:val="006E4EB1"/>
    <w:rsid w:val="006E5346"/>
    <w:rsid w:val="006E54DE"/>
    <w:rsid w:val="006E56A9"/>
    <w:rsid w:val="006E5B46"/>
    <w:rsid w:val="006E5C1F"/>
    <w:rsid w:val="006E5C6E"/>
    <w:rsid w:val="006E615A"/>
    <w:rsid w:val="006E6306"/>
    <w:rsid w:val="006E632B"/>
    <w:rsid w:val="006E6528"/>
    <w:rsid w:val="006E692D"/>
    <w:rsid w:val="006E6B08"/>
    <w:rsid w:val="006E6B52"/>
    <w:rsid w:val="006E6F8A"/>
    <w:rsid w:val="006E72D7"/>
    <w:rsid w:val="006E7694"/>
    <w:rsid w:val="006E79A5"/>
    <w:rsid w:val="006E7ABB"/>
    <w:rsid w:val="006E7FB4"/>
    <w:rsid w:val="006F029F"/>
    <w:rsid w:val="006F0542"/>
    <w:rsid w:val="006F0595"/>
    <w:rsid w:val="006F085E"/>
    <w:rsid w:val="006F0CF4"/>
    <w:rsid w:val="006F1981"/>
    <w:rsid w:val="006F1CC5"/>
    <w:rsid w:val="006F1D5F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5E3"/>
    <w:rsid w:val="006F360E"/>
    <w:rsid w:val="006F3697"/>
    <w:rsid w:val="006F389F"/>
    <w:rsid w:val="006F3A1E"/>
    <w:rsid w:val="006F41F8"/>
    <w:rsid w:val="006F480F"/>
    <w:rsid w:val="006F4914"/>
    <w:rsid w:val="006F4BFC"/>
    <w:rsid w:val="006F4C90"/>
    <w:rsid w:val="006F4C9C"/>
    <w:rsid w:val="006F4E02"/>
    <w:rsid w:val="006F4EB9"/>
    <w:rsid w:val="006F4F18"/>
    <w:rsid w:val="006F4FA1"/>
    <w:rsid w:val="006F4FC4"/>
    <w:rsid w:val="006F5167"/>
    <w:rsid w:val="006F55E9"/>
    <w:rsid w:val="006F57E7"/>
    <w:rsid w:val="006F5A54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E89"/>
    <w:rsid w:val="006F702A"/>
    <w:rsid w:val="006F7287"/>
    <w:rsid w:val="006F7322"/>
    <w:rsid w:val="006F76EA"/>
    <w:rsid w:val="006F7773"/>
    <w:rsid w:val="006F7945"/>
    <w:rsid w:val="006F7B62"/>
    <w:rsid w:val="006F7C1A"/>
    <w:rsid w:val="00700161"/>
    <w:rsid w:val="007001C2"/>
    <w:rsid w:val="007004BB"/>
    <w:rsid w:val="00700904"/>
    <w:rsid w:val="0070118B"/>
    <w:rsid w:val="00701502"/>
    <w:rsid w:val="00701688"/>
    <w:rsid w:val="007016D9"/>
    <w:rsid w:val="00701C07"/>
    <w:rsid w:val="00701CE9"/>
    <w:rsid w:val="00701EBA"/>
    <w:rsid w:val="007023B2"/>
    <w:rsid w:val="007024E1"/>
    <w:rsid w:val="0070274C"/>
    <w:rsid w:val="007029DE"/>
    <w:rsid w:val="00702D9C"/>
    <w:rsid w:val="00702F48"/>
    <w:rsid w:val="00702FBC"/>
    <w:rsid w:val="00702FCD"/>
    <w:rsid w:val="0070328B"/>
    <w:rsid w:val="00703702"/>
    <w:rsid w:val="0070374B"/>
    <w:rsid w:val="007038DB"/>
    <w:rsid w:val="0070392C"/>
    <w:rsid w:val="00703AED"/>
    <w:rsid w:val="00703F55"/>
    <w:rsid w:val="00704128"/>
    <w:rsid w:val="007043DE"/>
    <w:rsid w:val="007047B8"/>
    <w:rsid w:val="00704A21"/>
    <w:rsid w:val="00704B80"/>
    <w:rsid w:val="00704C50"/>
    <w:rsid w:val="00704CC2"/>
    <w:rsid w:val="00704E7A"/>
    <w:rsid w:val="00704F9B"/>
    <w:rsid w:val="007050FC"/>
    <w:rsid w:val="00705155"/>
    <w:rsid w:val="007052CB"/>
    <w:rsid w:val="00705386"/>
    <w:rsid w:val="00705391"/>
    <w:rsid w:val="007055DE"/>
    <w:rsid w:val="00705997"/>
    <w:rsid w:val="007059B8"/>
    <w:rsid w:val="007059F9"/>
    <w:rsid w:val="00705C3C"/>
    <w:rsid w:val="00705D00"/>
    <w:rsid w:val="00705D64"/>
    <w:rsid w:val="00706251"/>
    <w:rsid w:val="00706330"/>
    <w:rsid w:val="0070659C"/>
    <w:rsid w:val="00706608"/>
    <w:rsid w:val="007068C9"/>
    <w:rsid w:val="007068F5"/>
    <w:rsid w:val="007069F0"/>
    <w:rsid w:val="00706AEB"/>
    <w:rsid w:val="00706C83"/>
    <w:rsid w:val="0070774C"/>
    <w:rsid w:val="007079B7"/>
    <w:rsid w:val="00707D66"/>
    <w:rsid w:val="00707D73"/>
    <w:rsid w:val="00710065"/>
    <w:rsid w:val="00710397"/>
    <w:rsid w:val="00710604"/>
    <w:rsid w:val="00710B0A"/>
    <w:rsid w:val="00710EAC"/>
    <w:rsid w:val="00711700"/>
    <w:rsid w:val="00711724"/>
    <w:rsid w:val="007117AC"/>
    <w:rsid w:val="007118AD"/>
    <w:rsid w:val="00711BB6"/>
    <w:rsid w:val="00711BEA"/>
    <w:rsid w:val="00711C29"/>
    <w:rsid w:val="00711D40"/>
    <w:rsid w:val="00711E3B"/>
    <w:rsid w:val="007120B7"/>
    <w:rsid w:val="007120EF"/>
    <w:rsid w:val="00712166"/>
    <w:rsid w:val="00712387"/>
    <w:rsid w:val="007123D8"/>
    <w:rsid w:val="00712423"/>
    <w:rsid w:val="00712538"/>
    <w:rsid w:val="00712830"/>
    <w:rsid w:val="007129D2"/>
    <w:rsid w:val="00712AD3"/>
    <w:rsid w:val="00712C17"/>
    <w:rsid w:val="00713034"/>
    <w:rsid w:val="00713260"/>
    <w:rsid w:val="0071330D"/>
    <w:rsid w:val="0071332B"/>
    <w:rsid w:val="00713773"/>
    <w:rsid w:val="00713DE2"/>
    <w:rsid w:val="00714024"/>
    <w:rsid w:val="007142C7"/>
    <w:rsid w:val="0071440B"/>
    <w:rsid w:val="00714467"/>
    <w:rsid w:val="007144DB"/>
    <w:rsid w:val="00714B8D"/>
    <w:rsid w:val="00714D13"/>
    <w:rsid w:val="00714E05"/>
    <w:rsid w:val="00714F69"/>
    <w:rsid w:val="007151AA"/>
    <w:rsid w:val="00715236"/>
    <w:rsid w:val="0071531D"/>
    <w:rsid w:val="00715574"/>
    <w:rsid w:val="007156CC"/>
    <w:rsid w:val="0071580C"/>
    <w:rsid w:val="0071594E"/>
    <w:rsid w:val="00715DDC"/>
    <w:rsid w:val="00715EEA"/>
    <w:rsid w:val="00715F79"/>
    <w:rsid w:val="00716198"/>
    <w:rsid w:val="00716484"/>
    <w:rsid w:val="007167CA"/>
    <w:rsid w:val="007167DB"/>
    <w:rsid w:val="007167F9"/>
    <w:rsid w:val="00716D4B"/>
    <w:rsid w:val="00716DBC"/>
    <w:rsid w:val="00716EC2"/>
    <w:rsid w:val="00716FFD"/>
    <w:rsid w:val="00717073"/>
    <w:rsid w:val="0071756E"/>
    <w:rsid w:val="007175D3"/>
    <w:rsid w:val="00717735"/>
    <w:rsid w:val="00717862"/>
    <w:rsid w:val="00717977"/>
    <w:rsid w:val="007200EF"/>
    <w:rsid w:val="007205B4"/>
    <w:rsid w:val="007207F8"/>
    <w:rsid w:val="007208E4"/>
    <w:rsid w:val="00720943"/>
    <w:rsid w:val="00720945"/>
    <w:rsid w:val="00720A4A"/>
    <w:rsid w:val="00720E01"/>
    <w:rsid w:val="00720EA8"/>
    <w:rsid w:val="007210E7"/>
    <w:rsid w:val="0072118D"/>
    <w:rsid w:val="007211D3"/>
    <w:rsid w:val="00721345"/>
    <w:rsid w:val="0072190D"/>
    <w:rsid w:val="00721DE5"/>
    <w:rsid w:val="00721FAE"/>
    <w:rsid w:val="0072200A"/>
    <w:rsid w:val="00722268"/>
    <w:rsid w:val="00722DA1"/>
    <w:rsid w:val="00722DDC"/>
    <w:rsid w:val="00722EE4"/>
    <w:rsid w:val="0072313E"/>
    <w:rsid w:val="007233E1"/>
    <w:rsid w:val="007236D3"/>
    <w:rsid w:val="00723B44"/>
    <w:rsid w:val="007247A7"/>
    <w:rsid w:val="0072494D"/>
    <w:rsid w:val="00724B50"/>
    <w:rsid w:val="00724CE0"/>
    <w:rsid w:val="00724E68"/>
    <w:rsid w:val="00724EE0"/>
    <w:rsid w:val="00724FBE"/>
    <w:rsid w:val="007253ED"/>
    <w:rsid w:val="0072540F"/>
    <w:rsid w:val="0072541D"/>
    <w:rsid w:val="007256B2"/>
    <w:rsid w:val="00725902"/>
    <w:rsid w:val="00725937"/>
    <w:rsid w:val="00726159"/>
    <w:rsid w:val="00726212"/>
    <w:rsid w:val="007262F1"/>
    <w:rsid w:val="00726335"/>
    <w:rsid w:val="007263DF"/>
    <w:rsid w:val="0072680A"/>
    <w:rsid w:val="00726E95"/>
    <w:rsid w:val="00726E9B"/>
    <w:rsid w:val="00726F0E"/>
    <w:rsid w:val="00727AEA"/>
    <w:rsid w:val="00727D66"/>
    <w:rsid w:val="00727DB7"/>
    <w:rsid w:val="007301F2"/>
    <w:rsid w:val="00730263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9C"/>
    <w:rsid w:val="007324A7"/>
    <w:rsid w:val="00732684"/>
    <w:rsid w:val="007326BF"/>
    <w:rsid w:val="00732742"/>
    <w:rsid w:val="00732A19"/>
    <w:rsid w:val="007331C7"/>
    <w:rsid w:val="00733326"/>
    <w:rsid w:val="00733594"/>
    <w:rsid w:val="007337DA"/>
    <w:rsid w:val="00733AF1"/>
    <w:rsid w:val="00733C5E"/>
    <w:rsid w:val="00733E27"/>
    <w:rsid w:val="00734308"/>
    <w:rsid w:val="00734392"/>
    <w:rsid w:val="00734A3B"/>
    <w:rsid w:val="00735105"/>
    <w:rsid w:val="007353EC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2ED"/>
    <w:rsid w:val="007413A3"/>
    <w:rsid w:val="0074181B"/>
    <w:rsid w:val="007418A4"/>
    <w:rsid w:val="007418C5"/>
    <w:rsid w:val="007419E2"/>
    <w:rsid w:val="00741C38"/>
    <w:rsid w:val="00741D39"/>
    <w:rsid w:val="00741D8C"/>
    <w:rsid w:val="007422E0"/>
    <w:rsid w:val="0074256B"/>
    <w:rsid w:val="0074290D"/>
    <w:rsid w:val="00742B6F"/>
    <w:rsid w:val="00742B77"/>
    <w:rsid w:val="00742D74"/>
    <w:rsid w:val="00742D93"/>
    <w:rsid w:val="0074305A"/>
    <w:rsid w:val="007431E2"/>
    <w:rsid w:val="007431E4"/>
    <w:rsid w:val="00743373"/>
    <w:rsid w:val="0074341D"/>
    <w:rsid w:val="007435C3"/>
    <w:rsid w:val="0074375F"/>
    <w:rsid w:val="00743762"/>
    <w:rsid w:val="00743989"/>
    <w:rsid w:val="007439D4"/>
    <w:rsid w:val="00743CF1"/>
    <w:rsid w:val="00743E7F"/>
    <w:rsid w:val="00743ED2"/>
    <w:rsid w:val="00743FB7"/>
    <w:rsid w:val="0074401C"/>
    <w:rsid w:val="00744046"/>
    <w:rsid w:val="0074433A"/>
    <w:rsid w:val="007443C5"/>
    <w:rsid w:val="00744B1D"/>
    <w:rsid w:val="00744B82"/>
    <w:rsid w:val="00744D9E"/>
    <w:rsid w:val="007450B6"/>
    <w:rsid w:val="00745408"/>
    <w:rsid w:val="00745409"/>
    <w:rsid w:val="007455FA"/>
    <w:rsid w:val="0074562B"/>
    <w:rsid w:val="007459B8"/>
    <w:rsid w:val="00745D39"/>
    <w:rsid w:val="00745E89"/>
    <w:rsid w:val="00745EF4"/>
    <w:rsid w:val="0074602F"/>
    <w:rsid w:val="00746082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298"/>
    <w:rsid w:val="007479F6"/>
    <w:rsid w:val="00747C52"/>
    <w:rsid w:val="00747F84"/>
    <w:rsid w:val="007502EC"/>
    <w:rsid w:val="007505B4"/>
    <w:rsid w:val="007508F2"/>
    <w:rsid w:val="00750990"/>
    <w:rsid w:val="00750B89"/>
    <w:rsid w:val="00750C3F"/>
    <w:rsid w:val="00750F5A"/>
    <w:rsid w:val="0075101F"/>
    <w:rsid w:val="007512EE"/>
    <w:rsid w:val="007520A0"/>
    <w:rsid w:val="00752B1A"/>
    <w:rsid w:val="00752B53"/>
    <w:rsid w:val="00752E4D"/>
    <w:rsid w:val="00752FFB"/>
    <w:rsid w:val="007534F0"/>
    <w:rsid w:val="007538F5"/>
    <w:rsid w:val="0075397B"/>
    <w:rsid w:val="00753A7B"/>
    <w:rsid w:val="00753D09"/>
    <w:rsid w:val="00753F47"/>
    <w:rsid w:val="00754050"/>
    <w:rsid w:val="007542AC"/>
    <w:rsid w:val="00754399"/>
    <w:rsid w:val="00755090"/>
    <w:rsid w:val="00755543"/>
    <w:rsid w:val="0075572B"/>
    <w:rsid w:val="007557A8"/>
    <w:rsid w:val="0075588B"/>
    <w:rsid w:val="00755954"/>
    <w:rsid w:val="00755B49"/>
    <w:rsid w:val="00755C6F"/>
    <w:rsid w:val="00755D06"/>
    <w:rsid w:val="00756003"/>
    <w:rsid w:val="00756433"/>
    <w:rsid w:val="007564EA"/>
    <w:rsid w:val="0075662F"/>
    <w:rsid w:val="0075680C"/>
    <w:rsid w:val="00756B5C"/>
    <w:rsid w:val="00756BB2"/>
    <w:rsid w:val="00756D1E"/>
    <w:rsid w:val="0075719C"/>
    <w:rsid w:val="007571F9"/>
    <w:rsid w:val="00757251"/>
    <w:rsid w:val="00757431"/>
    <w:rsid w:val="007575C2"/>
    <w:rsid w:val="00757654"/>
    <w:rsid w:val="00757696"/>
    <w:rsid w:val="007578BA"/>
    <w:rsid w:val="007579B2"/>
    <w:rsid w:val="00757B69"/>
    <w:rsid w:val="00757D76"/>
    <w:rsid w:val="007600D6"/>
    <w:rsid w:val="00760361"/>
    <w:rsid w:val="0076060F"/>
    <w:rsid w:val="00760793"/>
    <w:rsid w:val="00760AFF"/>
    <w:rsid w:val="00760B6C"/>
    <w:rsid w:val="00760BB5"/>
    <w:rsid w:val="00760DB0"/>
    <w:rsid w:val="00760E28"/>
    <w:rsid w:val="00760EA5"/>
    <w:rsid w:val="0076119E"/>
    <w:rsid w:val="007611F6"/>
    <w:rsid w:val="0076123F"/>
    <w:rsid w:val="00761389"/>
    <w:rsid w:val="00761418"/>
    <w:rsid w:val="00761624"/>
    <w:rsid w:val="007616BC"/>
    <w:rsid w:val="00761767"/>
    <w:rsid w:val="00761A34"/>
    <w:rsid w:val="00761C02"/>
    <w:rsid w:val="00761E10"/>
    <w:rsid w:val="007626B7"/>
    <w:rsid w:val="00762AED"/>
    <w:rsid w:val="00762B3F"/>
    <w:rsid w:val="00762BBA"/>
    <w:rsid w:val="00762BE6"/>
    <w:rsid w:val="00762C31"/>
    <w:rsid w:val="00762D16"/>
    <w:rsid w:val="00763000"/>
    <w:rsid w:val="0076309F"/>
    <w:rsid w:val="00763387"/>
    <w:rsid w:val="0076350A"/>
    <w:rsid w:val="0076376E"/>
    <w:rsid w:val="00763935"/>
    <w:rsid w:val="00763976"/>
    <w:rsid w:val="0076399F"/>
    <w:rsid w:val="00763A54"/>
    <w:rsid w:val="007642A3"/>
    <w:rsid w:val="00764379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EE3"/>
    <w:rsid w:val="00766F97"/>
    <w:rsid w:val="00767217"/>
    <w:rsid w:val="00767277"/>
    <w:rsid w:val="007675A5"/>
    <w:rsid w:val="007675BC"/>
    <w:rsid w:val="00767824"/>
    <w:rsid w:val="00767A31"/>
    <w:rsid w:val="00767CA1"/>
    <w:rsid w:val="00767D6D"/>
    <w:rsid w:val="00767FEB"/>
    <w:rsid w:val="00770195"/>
    <w:rsid w:val="00770777"/>
    <w:rsid w:val="007707C5"/>
    <w:rsid w:val="00770E8B"/>
    <w:rsid w:val="00771290"/>
    <w:rsid w:val="0077146B"/>
    <w:rsid w:val="0077184B"/>
    <w:rsid w:val="007719C1"/>
    <w:rsid w:val="00771ABC"/>
    <w:rsid w:val="00772357"/>
    <w:rsid w:val="007726DC"/>
    <w:rsid w:val="00772DB1"/>
    <w:rsid w:val="00773024"/>
    <w:rsid w:val="007733DA"/>
    <w:rsid w:val="007735A6"/>
    <w:rsid w:val="00773CDB"/>
    <w:rsid w:val="00773CFF"/>
    <w:rsid w:val="00773D01"/>
    <w:rsid w:val="00773DDE"/>
    <w:rsid w:val="00774176"/>
    <w:rsid w:val="007742A5"/>
    <w:rsid w:val="007746F5"/>
    <w:rsid w:val="0077473A"/>
    <w:rsid w:val="007747C7"/>
    <w:rsid w:val="00774852"/>
    <w:rsid w:val="00774CCE"/>
    <w:rsid w:val="00774D65"/>
    <w:rsid w:val="00774D9D"/>
    <w:rsid w:val="00775232"/>
    <w:rsid w:val="0077527F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6EB9"/>
    <w:rsid w:val="00777025"/>
    <w:rsid w:val="00777352"/>
    <w:rsid w:val="007774E5"/>
    <w:rsid w:val="00777652"/>
    <w:rsid w:val="0077773C"/>
    <w:rsid w:val="007778E1"/>
    <w:rsid w:val="00777CB0"/>
    <w:rsid w:val="00777F62"/>
    <w:rsid w:val="0078015C"/>
    <w:rsid w:val="00780334"/>
    <w:rsid w:val="007804B9"/>
    <w:rsid w:val="0078058C"/>
    <w:rsid w:val="007806D4"/>
    <w:rsid w:val="00780AA6"/>
    <w:rsid w:val="00780E33"/>
    <w:rsid w:val="00781074"/>
    <w:rsid w:val="007810AB"/>
    <w:rsid w:val="00781382"/>
    <w:rsid w:val="0078155E"/>
    <w:rsid w:val="00781E43"/>
    <w:rsid w:val="00781F3D"/>
    <w:rsid w:val="007820D4"/>
    <w:rsid w:val="00782352"/>
    <w:rsid w:val="0078252A"/>
    <w:rsid w:val="007825CE"/>
    <w:rsid w:val="007826E2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882"/>
    <w:rsid w:val="00784D68"/>
    <w:rsid w:val="0078529B"/>
    <w:rsid w:val="007852FB"/>
    <w:rsid w:val="007856E5"/>
    <w:rsid w:val="00785958"/>
    <w:rsid w:val="00785AA6"/>
    <w:rsid w:val="00785AB3"/>
    <w:rsid w:val="00785B25"/>
    <w:rsid w:val="00785F15"/>
    <w:rsid w:val="00785F21"/>
    <w:rsid w:val="00786197"/>
    <w:rsid w:val="007862FD"/>
    <w:rsid w:val="0078674E"/>
    <w:rsid w:val="00786928"/>
    <w:rsid w:val="00786ED3"/>
    <w:rsid w:val="00787088"/>
    <w:rsid w:val="0078714A"/>
    <w:rsid w:val="007871D2"/>
    <w:rsid w:val="007871DE"/>
    <w:rsid w:val="007872DB"/>
    <w:rsid w:val="00787311"/>
    <w:rsid w:val="00787524"/>
    <w:rsid w:val="0078792A"/>
    <w:rsid w:val="00787937"/>
    <w:rsid w:val="007901BD"/>
    <w:rsid w:val="00790630"/>
    <w:rsid w:val="00790758"/>
    <w:rsid w:val="00790BC2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85"/>
    <w:rsid w:val="00791BB5"/>
    <w:rsid w:val="00791D35"/>
    <w:rsid w:val="007920A0"/>
    <w:rsid w:val="00792129"/>
    <w:rsid w:val="00792427"/>
    <w:rsid w:val="007924B9"/>
    <w:rsid w:val="00792CD4"/>
    <w:rsid w:val="00792E2D"/>
    <w:rsid w:val="00792F12"/>
    <w:rsid w:val="00792F48"/>
    <w:rsid w:val="007933E8"/>
    <w:rsid w:val="007935E4"/>
    <w:rsid w:val="0079367E"/>
    <w:rsid w:val="007936F8"/>
    <w:rsid w:val="0079387C"/>
    <w:rsid w:val="0079415A"/>
    <w:rsid w:val="007945B3"/>
    <w:rsid w:val="00794694"/>
    <w:rsid w:val="00794BDB"/>
    <w:rsid w:val="007959F9"/>
    <w:rsid w:val="00795B3E"/>
    <w:rsid w:val="00795D4C"/>
    <w:rsid w:val="00795E41"/>
    <w:rsid w:val="00795F4E"/>
    <w:rsid w:val="0079601B"/>
    <w:rsid w:val="00796084"/>
    <w:rsid w:val="007960E0"/>
    <w:rsid w:val="007960EB"/>
    <w:rsid w:val="0079611C"/>
    <w:rsid w:val="00796211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7F0"/>
    <w:rsid w:val="00797840"/>
    <w:rsid w:val="00797AD6"/>
    <w:rsid w:val="00797FA8"/>
    <w:rsid w:val="007A0079"/>
    <w:rsid w:val="007A01DA"/>
    <w:rsid w:val="007A0212"/>
    <w:rsid w:val="007A0519"/>
    <w:rsid w:val="007A0BEB"/>
    <w:rsid w:val="007A0E0B"/>
    <w:rsid w:val="007A102A"/>
    <w:rsid w:val="007A1567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31"/>
    <w:rsid w:val="007A2070"/>
    <w:rsid w:val="007A21CB"/>
    <w:rsid w:val="007A237A"/>
    <w:rsid w:val="007A24F9"/>
    <w:rsid w:val="007A29BD"/>
    <w:rsid w:val="007A2B92"/>
    <w:rsid w:val="007A2B9A"/>
    <w:rsid w:val="007A3001"/>
    <w:rsid w:val="007A30D0"/>
    <w:rsid w:val="007A33DD"/>
    <w:rsid w:val="007A3757"/>
    <w:rsid w:val="007A39DE"/>
    <w:rsid w:val="007A3BD8"/>
    <w:rsid w:val="007A3BF4"/>
    <w:rsid w:val="007A3CB6"/>
    <w:rsid w:val="007A4053"/>
    <w:rsid w:val="007A45EF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47B"/>
    <w:rsid w:val="007A55DC"/>
    <w:rsid w:val="007A57EE"/>
    <w:rsid w:val="007A5A90"/>
    <w:rsid w:val="007A5BF6"/>
    <w:rsid w:val="007A5D97"/>
    <w:rsid w:val="007A6288"/>
    <w:rsid w:val="007A63B1"/>
    <w:rsid w:val="007A63E6"/>
    <w:rsid w:val="007A6495"/>
    <w:rsid w:val="007A6725"/>
    <w:rsid w:val="007A67BE"/>
    <w:rsid w:val="007A7363"/>
    <w:rsid w:val="007A73AC"/>
    <w:rsid w:val="007A7556"/>
    <w:rsid w:val="007A7633"/>
    <w:rsid w:val="007A7AFE"/>
    <w:rsid w:val="007A7B3B"/>
    <w:rsid w:val="007A7B4F"/>
    <w:rsid w:val="007B00DA"/>
    <w:rsid w:val="007B02F7"/>
    <w:rsid w:val="007B0688"/>
    <w:rsid w:val="007B06F2"/>
    <w:rsid w:val="007B09EE"/>
    <w:rsid w:val="007B0A1B"/>
    <w:rsid w:val="007B0A7D"/>
    <w:rsid w:val="007B0A9E"/>
    <w:rsid w:val="007B0B96"/>
    <w:rsid w:val="007B0F8C"/>
    <w:rsid w:val="007B1238"/>
    <w:rsid w:val="007B1259"/>
    <w:rsid w:val="007B1602"/>
    <w:rsid w:val="007B1693"/>
    <w:rsid w:val="007B18BA"/>
    <w:rsid w:val="007B198D"/>
    <w:rsid w:val="007B1D33"/>
    <w:rsid w:val="007B212B"/>
    <w:rsid w:val="007B22F6"/>
    <w:rsid w:val="007B2489"/>
    <w:rsid w:val="007B2828"/>
    <w:rsid w:val="007B29AA"/>
    <w:rsid w:val="007B29D5"/>
    <w:rsid w:val="007B2B9B"/>
    <w:rsid w:val="007B2C2A"/>
    <w:rsid w:val="007B30AC"/>
    <w:rsid w:val="007B30EB"/>
    <w:rsid w:val="007B32D4"/>
    <w:rsid w:val="007B35CA"/>
    <w:rsid w:val="007B36C3"/>
    <w:rsid w:val="007B3B5E"/>
    <w:rsid w:val="007B3B64"/>
    <w:rsid w:val="007B3D6F"/>
    <w:rsid w:val="007B3E6D"/>
    <w:rsid w:val="007B41EC"/>
    <w:rsid w:val="007B432B"/>
    <w:rsid w:val="007B44CF"/>
    <w:rsid w:val="007B4600"/>
    <w:rsid w:val="007B4792"/>
    <w:rsid w:val="007B4A7B"/>
    <w:rsid w:val="007B4B0F"/>
    <w:rsid w:val="007B4C41"/>
    <w:rsid w:val="007B5133"/>
    <w:rsid w:val="007B5221"/>
    <w:rsid w:val="007B5387"/>
    <w:rsid w:val="007B5749"/>
    <w:rsid w:val="007B5787"/>
    <w:rsid w:val="007B5840"/>
    <w:rsid w:val="007B5BAF"/>
    <w:rsid w:val="007B5D48"/>
    <w:rsid w:val="007B5EE2"/>
    <w:rsid w:val="007B6258"/>
    <w:rsid w:val="007B64EC"/>
    <w:rsid w:val="007B667B"/>
    <w:rsid w:val="007B6B83"/>
    <w:rsid w:val="007B6FEA"/>
    <w:rsid w:val="007B724C"/>
    <w:rsid w:val="007B7291"/>
    <w:rsid w:val="007B7780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887"/>
    <w:rsid w:val="007C1972"/>
    <w:rsid w:val="007C1A75"/>
    <w:rsid w:val="007C1C02"/>
    <w:rsid w:val="007C1FF5"/>
    <w:rsid w:val="007C21C6"/>
    <w:rsid w:val="007C2284"/>
    <w:rsid w:val="007C2635"/>
    <w:rsid w:val="007C26FE"/>
    <w:rsid w:val="007C29FD"/>
    <w:rsid w:val="007C2AB5"/>
    <w:rsid w:val="007C2CF8"/>
    <w:rsid w:val="007C2DA2"/>
    <w:rsid w:val="007C332D"/>
    <w:rsid w:val="007C347B"/>
    <w:rsid w:val="007C37A7"/>
    <w:rsid w:val="007C3A69"/>
    <w:rsid w:val="007C3EEB"/>
    <w:rsid w:val="007C44D1"/>
    <w:rsid w:val="007C4805"/>
    <w:rsid w:val="007C4932"/>
    <w:rsid w:val="007C4C62"/>
    <w:rsid w:val="007C4DC6"/>
    <w:rsid w:val="007C4DDD"/>
    <w:rsid w:val="007C4E62"/>
    <w:rsid w:val="007C51D4"/>
    <w:rsid w:val="007C536A"/>
    <w:rsid w:val="007C54C5"/>
    <w:rsid w:val="007C57C2"/>
    <w:rsid w:val="007C58A6"/>
    <w:rsid w:val="007C60B1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DCF"/>
    <w:rsid w:val="007C7EFF"/>
    <w:rsid w:val="007D014D"/>
    <w:rsid w:val="007D035C"/>
    <w:rsid w:val="007D078F"/>
    <w:rsid w:val="007D15E6"/>
    <w:rsid w:val="007D1726"/>
    <w:rsid w:val="007D1C5B"/>
    <w:rsid w:val="007D1E19"/>
    <w:rsid w:val="007D2176"/>
    <w:rsid w:val="007D22A0"/>
    <w:rsid w:val="007D232D"/>
    <w:rsid w:val="007D2392"/>
    <w:rsid w:val="007D267A"/>
    <w:rsid w:val="007D2B8B"/>
    <w:rsid w:val="007D2BC1"/>
    <w:rsid w:val="007D2CA8"/>
    <w:rsid w:val="007D2D49"/>
    <w:rsid w:val="007D2EAF"/>
    <w:rsid w:val="007D3BAD"/>
    <w:rsid w:val="007D42DE"/>
    <w:rsid w:val="007D4309"/>
    <w:rsid w:val="007D440F"/>
    <w:rsid w:val="007D445B"/>
    <w:rsid w:val="007D467F"/>
    <w:rsid w:val="007D46F6"/>
    <w:rsid w:val="007D4872"/>
    <w:rsid w:val="007D489F"/>
    <w:rsid w:val="007D49F4"/>
    <w:rsid w:val="007D4A53"/>
    <w:rsid w:val="007D4BE4"/>
    <w:rsid w:val="007D4C16"/>
    <w:rsid w:val="007D4CB4"/>
    <w:rsid w:val="007D5516"/>
    <w:rsid w:val="007D566C"/>
    <w:rsid w:val="007D5689"/>
    <w:rsid w:val="007D5906"/>
    <w:rsid w:val="007D5926"/>
    <w:rsid w:val="007D601B"/>
    <w:rsid w:val="007D6163"/>
    <w:rsid w:val="007D6236"/>
    <w:rsid w:val="007D62D8"/>
    <w:rsid w:val="007D67CA"/>
    <w:rsid w:val="007D6CF3"/>
    <w:rsid w:val="007D6DD6"/>
    <w:rsid w:val="007D6DFF"/>
    <w:rsid w:val="007D6E1A"/>
    <w:rsid w:val="007D7362"/>
    <w:rsid w:val="007D7677"/>
    <w:rsid w:val="007D7AD5"/>
    <w:rsid w:val="007E022C"/>
    <w:rsid w:val="007E0331"/>
    <w:rsid w:val="007E048C"/>
    <w:rsid w:val="007E049C"/>
    <w:rsid w:val="007E08B4"/>
    <w:rsid w:val="007E0CC2"/>
    <w:rsid w:val="007E0E94"/>
    <w:rsid w:val="007E12DD"/>
    <w:rsid w:val="007E17D9"/>
    <w:rsid w:val="007E17F9"/>
    <w:rsid w:val="007E1A8B"/>
    <w:rsid w:val="007E1F79"/>
    <w:rsid w:val="007E2284"/>
    <w:rsid w:val="007E2484"/>
    <w:rsid w:val="007E248E"/>
    <w:rsid w:val="007E2562"/>
    <w:rsid w:val="007E2E62"/>
    <w:rsid w:val="007E2FD1"/>
    <w:rsid w:val="007E2FF0"/>
    <w:rsid w:val="007E35AA"/>
    <w:rsid w:val="007E36E3"/>
    <w:rsid w:val="007E3727"/>
    <w:rsid w:val="007E37F6"/>
    <w:rsid w:val="007E3C48"/>
    <w:rsid w:val="007E3D30"/>
    <w:rsid w:val="007E3E0B"/>
    <w:rsid w:val="007E3F27"/>
    <w:rsid w:val="007E4232"/>
    <w:rsid w:val="007E44CB"/>
    <w:rsid w:val="007E46DC"/>
    <w:rsid w:val="007E4AA0"/>
    <w:rsid w:val="007E4AB9"/>
    <w:rsid w:val="007E4B27"/>
    <w:rsid w:val="007E4D69"/>
    <w:rsid w:val="007E4E4E"/>
    <w:rsid w:val="007E4FA6"/>
    <w:rsid w:val="007E51B4"/>
    <w:rsid w:val="007E51ED"/>
    <w:rsid w:val="007E5226"/>
    <w:rsid w:val="007E537A"/>
    <w:rsid w:val="007E55FE"/>
    <w:rsid w:val="007E5917"/>
    <w:rsid w:val="007E59F0"/>
    <w:rsid w:val="007E5EB2"/>
    <w:rsid w:val="007E5F4B"/>
    <w:rsid w:val="007E62AF"/>
    <w:rsid w:val="007E65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66B"/>
    <w:rsid w:val="007E7D98"/>
    <w:rsid w:val="007E7EB7"/>
    <w:rsid w:val="007E7F40"/>
    <w:rsid w:val="007F021E"/>
    <w:rsid w:val="007F02BC"/>
    <w:rsid w:val="007F0390"/>
    <w:rsid w:val="007F0536"/>
    <w:rsid w:val="007F087E"/>
    <w:rsid w:val="007F0ACB"/>
    <w:rsid w:val="007F0F25"/>
    <w:rsid w:val="007F0FE9"/>
    <w:rsid w:val="007F10D9"/>
    <w:rsid w:val="007F1384"/>
    <w:rsid w:val="007F1538"/>
    <w:rsid w:val="007F19AB"/>
    <w:rsid w:val="007F1BAD"/>
    <w:rsid w:val="007F1ECE"/>
    <w:rsid w:val="007F20CE"/>
    <w:rsid w:val="007F2101"/>
    <w:rsid w:val="007F219E"/>
    <w:rsid w:val="007F24B9"/>
    <w:rsid w:val="007F2C39"/>
    <w:rsid w:val="007F2D8E"/>
    <w:rsid w:val="007F2EED"/>
    <w:rsid w:val="007F31CF"/>
    <w:rsid w:val="007F358D"/>
    <w:rsid w:val="007F3615"/>
    <w:rsid w:val="007F366C"/>
    <w:rsid w:val="007F391C"/>
    <w:rsid w:val="007F3993"/>
    <w:rsid w:val="007F39C1"/>
    <w:rsid w:val="007F3C1A"/>
    <w:rsid w:val="007F4052"/>
    <w:rsid w:val="007F40FC"/>
    <w:rsid w:val="007F420F"/>
    <w:rsid w:val="007F42F8"/>
    <w:rsid w:val="007F44F4"/>
    <w:rsid w:val="007F46DF"/>
    <w:rsid w:val="007F47AA"/>
    <w:rsid w:val="007F4854"/>
    <w:rsid w:val="007F493A"/>
    <w:rsid w:val="007F4989"/>
    <w:rsid w:val="007F4B80"/>
    <w:rsid w:val="007F4C08"/>
    <w:rsid w:val="007F4C0F"/>
    <w:rsid w:val="007F4EC8"/>
    <w:rsid w:val="007F4EF8"/>
    <w:rsid w:val="007F4F15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4"/>
    <w:rsid w:val="007F6176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210"/>
    <w:rsid w:val="007F73F3"/>
    <w:rsid w:val="007F745F"/>
    <w:rsid w:val="007F7549"/>
    <w:rsid w:val="0080009F"/>
    <w:rsid w:val="008001AF"/>
    <w:rsid w:val="00800379"/>
    <w:rsid w:val="00800416"/>
    <w:rsid w:val="008009CB"/>
    <w:rsid w:val="00800A34"/>
    <w:rsid w:val="00800C6E"/>
    <w:rsid w:val="00800C78"/>
    <w:rsid w:val="00800F99"/>
    <w:rsid w:val="00801C34"/>
    <w:rsid w:val="00801E90"/>
    <w:rsid w:val="008023D2"/>
    <w:rsid w:val="00802573"/>
    <w:rsid w:val="00802896"/>
    <w:rsid w:val="008028C4"/>
    <w:rsid w:val="00802FBE"/>
    <w:rsid w:val="008030C8"/>
    <w:rsid w:val="0080312A"/>
    <w:rsid w:val="00803507"/>
    <w:rsid w:val="008039B1"/>
    <w:rsid w:val="00803A25"/>
    <w:rsid w:val="00803B42"/>
    <w:rsid w:val="00803FC0"/>
    <w:rsid w:val="008040B5"/>
    <w:rsid w:val="0080429C"/>
    <w:rsid w:val="00804949"/>
    <w:rsid w:val="00804B20"/>
    <w:rsid w:val="00804C6A"/>
    <w:rsid w:val="00804D42"/>
    <w:rsid w:val="00804F1B"/>
    <w:rsid w:val="0080522B"/>
    <w:rsid w:val="00805302"/>
    <w:rsid w:val="008053F2"/>
    <w:rsid w:val="008055BB"/>
    <w:rsid w:val="0080575B"/>
    <w:rsid w:val="00805EA6"/>
    <w:rsid w:val="00805EBF"/>
    <w:rsid w:val="00806467"/>
    <w:rsid w:val="008069FB"/>
    <w:rsid w:val="00806A25"/>
    <w:rsid w:val="00806B5A"/>
    <w:rsid w:val="00806C63"/>
    <w:rsid w:val="0080739F"/>
    <w:rsid w:val="008075DC"/>
    <w:rsid w:val="00807982"/>
    <w:rsid w:val="00807A9A"/>
    <w:rsid w:val="00807C38"/>
    <w:rsid w:val="00807D0C"/>
    <w:rsid w:val="00807DB0"/>
    <w:rsid w:val="008102DF"/>
    <w:rsid w:val="008105B9"/>
    <w:rsid w:val="008107CA"/>
    <w:rsid w:val="00810A38"/>
    <w:rsid w:val="00810C57"/>
    <w:rsid w:val="00810CBB"/>
    <w:rsid w:val="00810D9B"/>
    <w:rsid w:val="00810FD6"/>
    <w:rsid w:val="00811048"/>
    <w:rsid w:val="0081197D"/>
    <w:rsid w:val="0081234F"/>
    <w:rsid w:val="008123C8"/>
    <w:rsid w:val="008124C5"/>
    <w:rsid w:val="0081266F"/>
    <w:rsid w:val="00812702"/>
    <w:rsid w:val="00812951"/>
    <w:rsid w:val="00812E6B"/>
    <w:rsid w:val="00812ECD"/>
    <w:rsid w:val="00812F57"/>
    <w:rsid w:val="00813030"/>
    <w:rsid w:val="00813D25"/>
    <w:rsid w:val="008142DD"/>
    <w:rsid w:val="008142E1"/>
    <w:rsid w:val="00814408"/>
    <w:rsid w:val="00814749"/>
    <w:rsid w:val="00814881"/>
    <w:rsid w:val="008148AF"/>
    <w:rsid w:val="008148E9"/>
    <w:rsid w:val="0081490B"/>
    <w:rsid w:val="00814B34"/>
    <w:rsid w:val="00814B72"/>
    <w:rsid w:val="00814C77"/>
    <w:rsid w:val="00814E50"/>
    <w:rsid w:val="00814E8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372"/>
    <w:rsid w:val="00816498"/>
    <w:rsid w:val="008168B8"/>
    <w:rsid w:val="00816995"/>
    <w:rsid w:val="00816A28"/>
    <w:rsid w:val="00816B63"/>
    <w:rsid w:val="00816D48"/>
    <w:rsid w:val="00816DE7"/>
    <w:rsid w:val="00816FCE"/>
    <w:rsid w:val="008171EA"/>
    <w:rsid w:val="008176AD"/>
    <w:rsid w:val="00817885"/>
    <w:rsid w:val="00817D8F"/>
    <w:rsid w:val="00817FBE"/>
    <w:rsid w:val="00820005"/>
    <w:rsid w:val="008202E2"/>
    <w:rsid w:val="00820344"/>
    <w:rsid w:val="00820410"/>
    <w:rsid w:val="00820558"/>
    <w:rsid w:val="008206EB"/>
    <w:rsid w:val="00820F2F"/>
    <w:rsid w:val="00820FDD"/>
    <w:rsid w:val="00821276"/>
    <w:rsid w:val="008212F0"/>
    <w:rsid w:val="00821533"/>
    <w:rsid w:val="008215C9"/>
    <w:rsid w:val="008216A7"/>
    <w:rsid w:val="00821957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A78"/>
    <w:rsid w:val="00822B8C"/>
    <w:rsid w:val="00822C61"/>
    <w:rsid w:val="00822CEB"/>
    <w:rsid w:val="00822DB9"/>
    <w:rsid w:val="00822E0F"/>
    <w:rsid w:val="00822F22"/>
    <w:rsid w:val="00823B2F"/>
    <w:rsid w:val="00823BA1"/>
    <w:rsid w:val="008240CB"/>
    <w:rsid w:val="008242EF"/>
    <w:rsid w:val="008244FA"/>
    <w:rsid w:val="00824E70"/>
    <w:rsid w:val="00824F14"/>
    <w:rsid w:val="00825056"/>
    <w:rsid w:val="00825139"/>
    <w:rsid w:val="00825638"/>
    <w:rsid w:val="00825828"/>
    <w:rsid w:val="00825C08"/>
    <w:rsid w:val="00825CD2"/>
    <w:rsid w:val="00825E4C"/>
    <w:rsid w:val="00826244"/>
    <w:rsid w:val="00826428"/>
    <w:rsid w:val="00826459"/>
    <w:rsid w:val="00826848"/>
    <w:rsid w:val="00826A16"/>
    <w:rsid w:val="00826B90"/>
    <w:rsid w:val="00826F44"/>
    <w:rsid w:val="00827088"/>
    <w:rsid w:val="008270F3"/>
    <w:rsid w:val="0082732D"/>
    <w:rsid w:val="0082742D"/>
    <w:rsid w:val="00827603"/>
    <w:rsid w:val="00827700"/>
    <w:rsid w:val="00827B1D"/>
    <w:rsid w:val="00827B62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13"/>
    <w:rsid w:val="00830E89"/>
    <w:rsid w:val="00831061"/>
    <w:rsid w:val="0083121A"/>
    <w:rsid w:val="00831317"/>
    <w:rsid w:val="00831336"/>
    <w:rsid w:val="0083145C"/>
    <w:rsid w:val="00831512"/>
    <w:rsid w:val="0083165F"/>
    <w:rsid w:val="008318E8"/>
    <w:rsid w:val="008319C6"/>
    <w:rsid w:val="00831C93"/>
    <w:rsid w:val="00831DC6"/>
    <w:rsid w:val="00831E33"/>
    <w:rsid w:val="00831FCA"/>
    <w:rsid w:val="00832BC5"/>
    <w:rsid w:val="00832E62"/>
    <w:rsid w:val="0083311C"/>
    <w:rsid w:val="00833424"/>
    <w:rsid w:val="00833454"/>
    <w:rsid w:val="00833598"/>
    <w:rsid w:val="0083383E"/>
    <w:rsid w:val="00833DCA"/>
    <w:rsid w:val="00833E7B"/>
    <w:rsid w:val="00833EFB"/>
    <w:rsid w:val="00833FE6"/>
    <w:rsid w:val="0083419D"/>
    <w:rsid w:val="00834205"/>
    <w:rsid w:val="00834453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6D7"/>
    <w:rsid w:val="00836C21"/>
    <w:rsid w:val="008372F4"/>
    <w:rsid w:val="00837353"/>
    <w:rsid w:val="00837595"/>
    <w:rsid w:val="00837EB0"/>
    <w:rsid w:val="0084000C"/>
    <w:rsid w:val="008402E2"/>
    <w:rsid w:val="00840466"/>
    <w:rsid w:val="0084054F"/>
    <w:rsid w:val="008407AA"/>
    <w:rsid w:val="0084084E"/>
    <w:rsid w:val="0084091C"/>
    <w:rsid w:val="00840AC8"/>
    <w:rsid w:val="00840DD9"/>
    <w:rsid w:val="00840F37"/>
    <w:rsid w:val="00840F7C"/>
    <w:rsid w:val="00841218"/>
    <w:rsid w:val="0084142E"/>
    <w:rsid w:val="00841ADB"/>
    <w:rsid w:val="00841CD6"/>
    <w:rsid w:val="00841F16"/>
    <w:rsid w:val="00842118"/>
    <w:rsid w:val="00842167"/>
    <w:rsid w:val="00842209"/>
    <w:rsid w:val="0084224E"/>
    <w:rsid w:val="00842CE4"/>
    <w:rsid w:val="00842D32"/>
    <w:rsid w:val="00843333"/>
    <w:rsid w:val="008433D3"/>
    <w:rsid w:val="008434CA"/>
    <w:rsid w:val="0084357D"/>
    <w:rsid w:val="00843724"/>
    <w:rsid w:val="008437B9"/>
    <w:rsid w:val="00843DC1"/>
    <w:rsid w:val="00843DE6"/>
    <w:rsid w:val="0084429E"/>
    <w:rsid w:val="00844312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6D9"/>
    <w:rsid w:val="00846778"/>
    <w:rsid w:val="00846A1C"/>
    <w:rsid w:val="00846B4A"/>
    <w:rsid w:val="00846BE6"/>
    <w:rsid w:val="00846C8A"/>
    <w:rsid w:val="00846CEB"/>
    <w:rsid w:val="00846D5B"/>
    <w:rsid w:val="00846ECF"/>
    <w:rsid w:val="00846F85"/>
    <w:rsid w:val="00846FB7"/>
    <w:rsid w:val="008473F2"/>
    <w:rsid w:val="008475AD"/>
    <w:rsid w:val="00847867"/>
    <w:rsid w:val="0084787C"/>
    <w:rsid w:val="00847B4D"/>
    <w:rsid w:val="00847F58"/>
    <w:rsid w:val="008502E5"/>
    <w:rsid w:val="00850565"/>
    <w:rsid w:val="0085084C"/>
    <w:rsid w:val="0085089F"/>
    <w:rsid w:val="008508BF"/>
    <w:rsid w:val="00850A09"/>
    <w:rsid w:val="00851037"/>
    <w:rsid w:val="00851561"/>
    <w:rsid w:val="008516C3"/>
    <w:rsid w:val="00851939"/>
    <w:rsid w:val="008519D7"/>
    <w:rsid w:val="00851B7E"/>
    <w:rsid w:val="00851BC2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B7D"/>
    <w:rsid w:val="00852F10"/>
    <w:rsid w:val="008532CC"/>
    <w:rsid w:val="0085366C"/>
    <w:rsid w:val="008536B1"/>
    <w:rsid w:val="00853B20"/>
    <w:rsid w:val="00853CA2"/>
    <w:rsid w:val="00853D5F"/>
    <w:rsid w:val="00854543"/>
    <w:rsid w:val="0085460D"/>
    <w:rsid w:val="00854925"/>
    <w:rsid w:val="008549DB"/>
    <w:rsid w:val="00854E54"/>
    <w:rsid w:val="008550C8"/>
    <w:rsid w:val="0085543D"/>
    <w:rsid w:val="00855662"/>
    <w:rsid w:val="008558FD"/>
    <w:rsid w:val="00855995"/>
    <w:rsid w:val="00855B1E"/>
    <w:rsid w:val="00855BA8"/>
    <w:rsid w:val="00855D51"/>
    <w:rsid w:val="00855D6F"/>
    <w:rsid w:val="0085602C"/>
    <w:rsid w:val="008568B7"/>
    <w:rsid w:val="008569A9"/>
    <w:rsid w:val="008569D7"/>
    <w:rsid w:val="00856B36"/>
    <w:rsid w:val="00856E3E"/>
    <w:rsid w:val="00856E75"/>
    <w:rsid w:val="008574BA"/>
    <w:rsid w:val="00857767"/>
    <w:rsid w:val="008577AF"/>
    <w:rsid w:val="00857B7A"/>
    <w:rsid w:val="00857CDD"/>
    <w:rsid w:val="00857DFB"/>
    <w:rsid w:val="00860208"/>
    <w:rsid w:val="008602C3"/>
    <w:rsid w:val="0086092C"/>
    <w:rsid w:val="00860A08"/>
    <w:rsid w:val="00860D22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AE6"/>
    <w:rsid w:val="00862E3A"/>
    <w:rsid w:val="008630DF"/>
    <w:rsid w:val="00863493"/>
    <w:rsid w:val="008637CE"/>
    <w:rsid w:val="008637D4"/>
    <w:rsid w:val="00863AD2"/>
    <w:rsid w:val="00863E79"/>
    <w:rsid w:val="00863E96"/>
    <w:rsid w:val="008640B3"/>
    <w:rsid w:val="00864127"/>
    <w:rsid w:val="00864130"/>
    <w:rsid w:val="008645F9"/>
    <w:rsid w:val="0086478B"/>
    <w:rsid w:val="00864791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637F"/>
    <w:rsid w:val="0086647A"/>
    <w:rsid w:val="008664EA"/>
    <w:rsid w:val="0086669E"/>
    <w:rsid w:val="00866D3A"/>
    <w:rsid w:val="00867062"/>
    <w:rsid w:val="008671B7"/>
    <w:rsid w:val="00867654"/>
    <w:rsid w:val="00867DAB"/>
    <w:rsid w:val="00867FDA"/>
    <w:rsid w:val="00870041"/>
    <w:rsid w:val="008703A0"/>
    <w:rsid w:val="008704F3"/>
    <w:rsid w:val="0087072E"/>
    <w:rsid w:val="00870D98"/>
    <w:rsid w:val="00870FC5"/>
    <w:rsid w:val="00871045"/>
    <w:rsid w:val="0087116F"/>
    <w:rsid w:val="0087126E"/>
    <w:rsid w:val="00871270"/>
    <w:rsid w:val="00871341"/>
    <w:rsid w:val="00871348"/>
    <w:rsid w:val="008713D8"/>
    <w:rsid w:val="008714F5"/>
    <w:rsid w:val="00871582"/>
    <w:rsid w:val="008715AB"/>
    <w:rsid w:val="00871668"/>
    <w:rsid w:val="008716AE"/>
    <w:rsid w:val="008716D3"/>
    <w:rsid w:val="0087183B"/>
    <w:rsid w:val="00871903"/>
    <w:rsid w:val="0087198D"/>
    <w:rsid w:val="00871BF3"/>
    <w:rsid w:val="00872180"/>
    <w:rsid w:val="008721B0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AC1"/>
    <w:rsid w:val="00874BE1"/>
    <w:rsid w:val="00874DF8"/>
    <w:rsid w:val="00874E14"/>
    <w:rsid w:val="00874E3B"/>
    <w:rsid w:val="00874F7E"/>
    <w:rsid w:val="00875122"/>
    <w:rsid w:val="008751E2"/>
    <w:rsid w:val="00875229"/>
    <w:rsid w:val="008758BB"/>
    <w:rsid w:val="00875B8F"/>
    <w:rsid w:val="00875C45"/>
    <w:rsid w:val="008760E6"/>
    <w:rsid w:val="008760F2"/>
    <w:rsid w:val="008766EF"/>
    <w:rsid w:val="008766FC"/>
    <w:rsid w:val="008768C9"/>
    <w:rsid w:val="00876C7F"/>
    <w:rsid w:val="00877164"/>
    <w:rsid w:val="00877646"/>
    <w:rsid w:val="00877819"/>
    <w:rsid w:val="00877A6F"/>
    <w:rsid w:val="00877D57"/>
    <w:rsid w:val="00877F8C"/>
    <w:rsid w:val="00880014"/>
    <w:rsid w:val="0088001D"/>
    <w:rsid w:val="00880089"/>
    <w:rsid w:val="008802D4"/>
    <w:rsid w:val="0088032B"/>
    <w:rsid w:val="00880779"/>
    <w:rsid w:val="008807D4"/>
    <w:rsid w:val="008807D8"/>
    <w:rsid w:val="00880B59"/>
    <w:rsid w:val="00880DB1"/>
    <w:rsid w:val="00880EEF"/>
    <w:rsid w:val="00880F66"/>
    <w:rsid w:val="00881037"/>
    <w:rsid w:val="008813C8"/>
    <w:rsid w:val="00881486"/>
    <w:rsid w:val="00881521"/>
    <w:rsid w:val="00881549"/>
    <w:rsid w:val="00881A13"/>
    <w:rsid w:val="00881C2E"/>
    <w:rsid w:val="00881C7A"/>
    <w:rsid w:val="00881D76"/>
    <w:rsid w:val="00882311"/>
    <w:rsid w:val="008827AA"/>
    <w:rsid w:val="00882A70"/>
    <w:rsid w:val="00882AB8"/>
    <w:rsid w:val="00882B15"/>
    <w:rsid w:val="00882B6B"/>
    <w:rsid w:val="00882B7E"/>
    <w:rsid w:val="00882BEE"/>
    <w:rsid w:val="00882DA9"/>
    <w:rsid w:val="0088306D"/>
    <w:rsid w:val="008831AE"/>
    <w:rsid w:val="00883456"/>
    <w:rsid w:val="00883860"/>
    <w:rsid w:val="00883982"/>
    <w:rsid w:val="00883A62"/>
    <w:rsid w:val="00884077"/>
    <w:rsid w:val="008840CF"/>
    <w:rsid w:val="008841AC"/>
    <w:rsid w:val="0088445D"/>
    <w:rsid w:val="008846E3"/>
    <w:rsid w:val="00884780"/>
    <w:rsid w:val="008847B4"/>
    <w:rsid w:val="00884B97"/>
    <w:rsid w:val="00884E5D"/>
    <w:rsid w:val="00885330"/>
    <w:rsid w:val="008855E2"/>
    <w:rsid w:val="0088588A"/>
    <w:rsid w:val="008859FF"/>
    <w:rsid w:val="00885CBC"/>
    <w:rsid w:val="00885CF5"/>
    <w:rsid w:val="00885D75"/>
    <w:rsid w:val="008860A7"/>
    <w:rsid w:val="008861A5"/>
    <w:rsid w:val="008861A7"/>
    <w:rsid w:val="008863E6"/>
    <w:rsid w:val="008864E1"/>
    <w:rsid w:val="008867B2"/>
    <w:rsid w:val="008867FC"/>
    <w:rsid w:val="00886853"/>
    <w:rsid w:val="00887345"/>
    <w:rsid w:val="00887B1A"/>
    <w:rsid w:val="00887C0F"/>
    <w:rsid w:val="00887CEE"/>
    <w:rsid w:val="00887FCA"/>
    <w:rsid w:val="00890246"/>
    <w:rsid w:val="00890260"/>
    <w:rsid w:val="0089035B"/>
    <w:rsid w:val="0089053B"/>
    <w:rsid w:val="0089096F"/>
    <w:rsid w:val="00890AA1"/>
    <w:rsid w:val="00890F20"/>
    <w:rsid w:val="00890FB7"/>
    <w:rsid w:val="0089108E"/>
    <w:rsid w:val="00891147"/>
    <w:rsid w:val="0089117A"/>
    <w:rsid w:val="0089129A"/>
    <w:rsid w:val="0089141A"/>
    <w:rsid w:val="008915CB"/>
    <w:rsid w:val="008916A8"/>
    <w:rsid w:val="008916AF"/>
    <w:rsid w:val="00891B91"/>
    <w:rsid w:val="00891D62"/>
    <w:rsid w:val="0089204F"/>
    <w:rsid w:val="0089263A"/>
    <w:rsid w:val="008926CF"/>
    <w:rsid w:val="00892775"/>
    <w:rsid w:val="0089322C"/>
    <w:rsid w:val="0089355C"/>
    <w:rsid w:val="00893C13"/>
    <w:rsid w:val="00893D6A"/>
    <w:rsid w:val="00894274"/>
    <w:rsid w:val="008942E7"/>
    <w:rsid w:val="00894485"/>
    <w:rsid w:val="008947FA"/>
    <w:rsid w:val="008949B4"/>
    <w:rsid w:val="00894AD1"/>
    <w:rsid w:val="00894AE5"/>
    <w:rsid w:val="00894E5E"/>
    <w:rsid w:val="00894FA9"/>
    <w:rsid w:val="008951C1"/>
    <w:rsid w:val="008952DB"/>
    <w:rsid w:val="008953E5"/>
    <w:rsid w:val="00895431"/>
    <w:rsid w:val="008957F9"/>
    <w:rsid w:val="00895B5B"/>
    <w:rsid w:val="00895BDE"/>
    <w:rsid w:val="00895DBA"/>
    <w:rsid w:val="00895E7D"/>
    <w:rsid w:val="0089611E"/>
    <w:rsid w:val="00896184"/>
    <w:rsid w:val="00896379"/>
    <w:rsid w:val="00897291"/>
    <w:rsid w:val="00897473"/>
    <w:rsid w:val="00897561"/>
    <w:rsid w:val="00897724"/>
    <w:rsid w:val="00897777"/>
    <w:rsid w:val="008979C6"/>
    <w:rsid w:val="00897C33"/>
    <w:rsid w:val="00897E0A"/>
    <w:rsid w:val="008A006C"/>
    <w:rsid w:val="008A0115"/>
    <w:rsid w:val="008A0338"/>
    <w:rsid w:val="008A038B"/>
    <w:rsid w:val="008A06A9"/>
    <w:rsid w:val="008A06C6"/>
    <w:rsid w:val="008A098E"/>
    <w:rsid w:val="008A0F8D"/>
    <w:rsid w:val="008A110F"/>
    <w:rsid w:val="008A13BF"/>
    <w:rsid w:val="008A14AC"/>
    <w:rsid w:val="008A1822"/>
    <w:rsid w:val="008A2313"/>
    <w:rsid w:val="008A2EFF"/>
    <w:rsid w:val="008A33BF"/>
    <w:rsid w:val="008A3536"/>
    <w:rsid w:val="008A35D7"/>
    <w:rsid w:val="008A36BB"/>
    <w:rsid w:val="008A36ED"/>
    <w:rsid w:val="008A37B1"/>
    <w:rsid w:val="008A3BCD"/>
    <w:rsid w:val="008A3C6F"/>
    <w:rsid w:val="008A3FF3"/>
    <w:rsid w:val="008A40DE"/>
    <w:rsid w:val="008A4229"/>
    <w:rsid w:val="008A423F"/>
    <w:rsid w:val="008A43FB"/>
    <w:rsid w:val="008A4624"/>
    <w:rsid w:val="008A4744"/>
    <w:rsid w:val="008A4940"/>
    <w:rsid w:val="008A51AB"/>
    <w:rsid w:val="008A52B2"/>
    <w:rsid w:val="008A54B6"/>
    <w:rsid w:val="008A54D5"/>
    <w:rsid w:val="008A5796"/>
    <w:rsid w:val="008A58B9"/>
    <w:rsid w:val="008A59FD"/>
    <w:rsid w:val="008A5A6C"/>
    <w:rsid w:val="008A5D12"/>
    <w:rsid w:val="008A5ED9"/>
    <w:rsid w:val="008A602A"/>
    <w:rsid w:val="008A6B67"/>
    <w:rsid w:val="008A6D26"/>
    <w:rsid w:val="008A6ECF"/>
    <w:rsid w:val="008A7121"/>
    <w:rsid w:val="008A72AA"/>
    <w:rsid w:val="008A735D"/>
    <w:rsid w:val="008A73FD"/>
    <w:rsid w:val="008A758A"/>
    <w:rsid w:val="008A78B6"/>
    <w:rsid w:val="008A7C7A"/>
    <w:rsid w:val="008B00CC"/>
    <w:rsid w:val="008B040E"/>
    <w:rsid w:val="008B062C"/>
    <w:rsid w:val="008B06BA"/>
    <w:rsid w:val="008B07F7"/>
    <w:rsid w:val="008B08B0"/>
    <w:rsid w:val="008B0C96"/>
    <w:rsid w:val="008B0CBB"/>
    <w:rsid w:val="008B0DF7"/>
    <w:rsid w:val="008B0E82"/>
    <w:rsid w:val="008B17B1"/>
    <w:rsid w:val="008B17E3"/>
    <w:rsid w:val="008B2010"/>
    <w:rsid w:val="008B20E3"/>
    <w:rsid w:val="008B2134"/>
    <w:rsid w:val="008B251A"/>
    <w:rsid w:val="008B292E"/>
    <w:rsid w:val="008B2971"/>
    <w:rsid w:val="008B2D2B"/>
    <w:rsid w:val="008B3110"/>
    <w:rsid w:val="008B3291"/>
    <w:rsid w:val="008B334F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C8B"/>
    <w:rsid w:val="008B5DD0"/>
    <w:rsid w:val="008B5ED3"/>
    <w:rsid w:val="008B5FD5"/>
    <w:rsid w:val="008B6407"/>
    <w:rsid w:val="008B6489"/>
    <w:rsid w:val="008B65A0"/>
    <w:rsid w:val="008B65E0"/>
    <w:rsid w:val="008B6891"/>
    <w:rsid w:val="008B6980"/>
    <w:rsid w:val="008B6A22"/>
    <w:rsid w:val="008B6A62"/>
    <w:rsid w:val="008B6A7A"/>
    <w:rsid w:val="008B6C88"/>
    <w:rsid w:val="008B6CC1"/>
    <w:rsid w:val="008B6CFC"/>
    <w:rsid w:val="008B6E98"/>
    <w:rsid w:val="008B71D3"/>
    <w:rsid w:val="008B72DD"/>
    <w:rsid w:val="008B7362"/>
    <w:rsid w:val="008B7462"/>
    <w:rsid w:val="008B757E"/>
    <w:rsid w:val="008B79B3"/>
    <w:rsid w:val="008B7C95"/>
    <w:rsid w:val="008B7CAE"/>
    <w:rsid w:val="008B7D27"/>
    <w:rsid w:val="008B7EA3"/>
    <w:rsid w:val="008B7EA4"/>
    <w:rsid w:val="008B7EE8"/>
    <w:rsid w:val="008B7FCA"/>
    <w:rsid w:val="008C0098"/>
    <w:rsid w:val="008C06E7"/>
    <w:rsid w:val="008C081A"/>
    <w:rsid w:val="008C0B56"/>
    <w:rsid w:val="008C0BBC"/>
    <w:rsid w:val="008C0C40"/>
    <w:rsid w:val="008C0CC7"/>
    <w:rsid w:val="008C0CF6"/>
    <w:rsid w:val="008C0E1B"/>
    <w:rsid w:val="008C0F99"/>
    <w:rsid w:val="008C1389"/>
    <w:rsid w:val="008C1444"/>
    <w:rsid w:val="008C14E8"/>
    <w:rsid w:val="008C14F6"/>
    <w:rsid w:val="008C1643"/>
    <w:rsid w:val="008C164B"/>
    <w:rsid w:val="008C1956"/>
    <w:rsid w:val="008C1AEF"/>
    <w:rsid w:val="008C1B77"/>
    <w:rsid w:val="008C1BDD"/>
    <w:rsid w:val="008C1CCC"/>
    <w:rsid w:val="008C1F0A"/>
    <w:rsid w:val="008C2249"/>
    <w:rsid w:val="008C2350"/>
    <w:rsid w:val="008C289F"/>
    <w:rsid w:val="008C290C"/>
    <w:rsid w:val="008C2F02"/>
    <w:rsid w:val="008C3ACE"/>
    <w:rsid w:val="008C490F"/>
    <w:rsid w:val="008C4BC9"/>
    <w:rsid w:val="008C4D78"/>
    <w:rsid w:val="008C52A8"/>
    <w:rsid w:val="008C53D8"/>
    <w:rsid w:val="008C5598"/>
    <w:rsid w:val="008C5A16"/>
    <w:rsid w:val="008C6004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ACE"/>
    <w:rsid w:val="008C7AFE"/>
    <w:rsid w:val="008C7BE8"/>
    <w:rsid w:val="008D00A7"/>
    <w:rsid w:val="008D00E5"/>
    <w:rsid w:val="008D02B8"/>
    <w:rsid w:val="008D0C9C"/>
    <w:rsid w:val="008D0D7F"/>
    <w:rsid w:val="008D102A"/>
    <w:rsid w:val="008D1659"/>
    <w:rsid w:val="008D166F"/>
    <w:rsid w:val="008D17A5"/>
    <w:rsid w:val="008D1AE5"/>
    <w:rsid w:val="008D1F89"/>
    <w:rsid w:val="008D2091"/>
    <w:rsid w:val="008D2249"/>
    <w:rsid w:val="008D258C"/>
    <w:rsid w:val="008D2762"/>
    <w:rsid w:val="008D2AFD"/>
    <w:rsid w:val="008D2F7C"/>
    <w:rsid w:val="008D3175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D7859"/>
    <w:rsid w:val="008D7A52"/>
    <w:rsid w:val="008E005A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4D7"/>
    <w:rsid w:val="008E1507"/>
    <w:rsid w:val="008E1592"/>
    <w:rsid w:val="008E1C21"/>
    <w:rsid w:val="008E1C48"/>
    <w:rsid w:val="008E1DA6"/>
    <w:rsid w:val="008E1DF8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3DB6"/>
    <w:rsid w:val="008E3FB8"/>
    <w:rsid w:val="008E408F"/>
    <w:rsid w:val="008E418E"/>
    <w:rsid w:val="008E4190"/>
    <w:rsid w:val="008E43A1"/>
    <w:rsid w:val="008E4598"/>
    <w:rsid w:val="008E46A7"/>
    <w:rsid w:val="008E4826"/>
    <w:rsid w:val="008E4E41"/>
    <w:rsid w:val="008E4ED2"/>
    <w:rsid w:val="008E5053"/>
    <w:rsid w:val="008E51A4"/>
    <w:rsid w:val="008E5263"/>
    <w:rsid w:val="008E540B"/>
    <w:rsid w:val="008E5481"/>
    <w:rsid w:val="008E55A4"/>
    <w:rsid w:val="008E56B3"/>
    <w:rsid w:val="008E5730"/>
    <w:rsid w:val="008E5A4B"/>
    <w:rsid w:val="008E5A82"/>
    <w:rsid w:val="008E5CE1"/>
    <w:rsid w:val="008E5D39"/>
    <w:rsid w:val="008E5D90"/>
    <w:rsid w:val="008E60AF"/>
    <w:rsid w:val="008E6116"/>
    <w:rsid w:val="008E6790"/>
    <w:rsid w:val="008E691D"/>
    <w:rsid w:val="008E6B46"/>
    <w:rsid w:val="008E6FC6"/>
    <w:rsid w:val="008E75D9"/>
    <w:rsid w:val="008E7659"/>
    <w:rsid w:val="008E7666"/>
    <w:rsid w:val="008E7763"/>
    <w:rsid w:val="008E7BF7"/>
    <w:rsid w:val="008E7ED5"/>
    <w:rsid w:val="008E7F34"/>
    <w:rsid w:val="008F01EE"/>
    <w:rsid w:val="008F021C"/>
    <w:rsid w:val="008F02EB"/>
    <w:rsid w:val="008F0538"/>
    <w:rsid w:val="008F053F"/>
    <w:rsid w:val="008F0830"/>
    <w:rsid w:val="008F0B71"/>
    <w:rsid w:val="008F0CD5"/>
    <w:rsid w:val="008F0F29"/>
    <w:rsid w:val="008F0F5E"/>
    <w:rsid w:val="008F0FA5"/>
    <w:rsid w:val="008F11FA"/>
    <w:rsid w:val="008F1324"/>
    <w:rsid w:val="008F142F"/>
    <w:rsid w:val="008F1526"/>
    <w:rsid w:val="008F15C0"/>
    <w:rsid w:val="008F166A"/>
    <w:rsid w:val="008F1960"/>
    <w:rsid w:val="008F2066"/>
    <w:rsid w:val="008F209D"/>
    <w:rsid w:val="008F216E"/>
    <w:rsid w:val="008F227C"/>
    <w:rsid w:val="008F22EE"/>
    <w:rsid w:val="008F2511"/>
    <w:rsid w:val="008F2AF7"/>
    <w:rsid w:val="008F2C04"/>
    <w:rsid w:val="008F2C4A"/>
    <w:rsid w:val="008F2DCA"/>
    <w:rsid w:val="008F2EE8"/>
    <w:rsid w:val="008F3335"/>
    <w:rsid w:val="008F3F8D"/>
    <w:rsid w:val="008F3FD9"/>
    <w:rsid w:val="008F4010"/>
    <w:rsid w:val="008F40C8"/>
    <w:rsid w:val="008F4190"/>
    <w:rsid w:val="008F4285"/>
    <w:rsid w:val="008F43D4"/>
    <w:rsid w:val="008F446C"/>
    <w:rsid w:val="008F4569"/>
    <w:rsid w:val="008F49EE"/>
    <w:rsid w:val="008F4F29"/>
    <w:rsid w:val="008F4FBB"/>
    <w:rsid w:val="008F50C8"/>
    <w:rsid w:val="008F523F"/>
    <w:rsid w:val="008F53C0"/>
    <w:rsid w:val="008F55E3"/>
    <w:rsid w:val="008F5A39"/>
    <w:rsid w:val="008F5C6E"/>
    <w:rsid w:val="008F5D77"/>
    <w:rsid w:val="008F5EAB"/>
    <w:rsid w:val="008F616A"/>
    <w:rsid w:val="008F63DA"/>
    <w:rsid w:val="008F658C"/>
    <w:rsid w:val="008F699F"/>
    <w:rsid w:val="008F708B"/>
    <w:rsid w:val="008F727E"/>
    <w:rsid w:val="008F731A"/>
    <w:rsid w:val="008F749E"/>
    <w:rsid w:val="008F7639"/>
    <w:rsid w:val="008F779F"/>
    <w:rsid w:val="008F77CF"/>
    <w:rsid w:val="008F7A34"/>
    <w:rsid w:val="008F7CB0"/>
    <w:rsid w:val="008F7E99"/>
    <w:rsid w:val="00900507"/>
    <w:rsid w:val="00900ACC"/>
    <w:rsid w:val="00900BFA"/>
    <w:rsid w:val="00900D21"/>
    <w:rsid w:val="00900D41"/>
    <w:rsid w:val="00900F86"/>
    <w:rsid w:val="009010E8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D9F"/>
    <w:rsid w:val="00903090"/>
    <w:rsid w:val="009030FE"/>
    <w:rsid w:val="009032EA"/>
    <w:rsid w:val="00903392"/>
    <w:rsid w:val="009034A5"/>
    <w:rsid w:val="009034B6"/>
    <w:rsid w:val="00903836"/>
    <w:rsid w:val="0090398F"/>
    <w:rsid w:val="00903B6C"/>
    <w:rsid w:val="00903FAE"/>
    <w:rsid w:val="0090447F"/>
    <w:rsid w:val="009045C8"/>
    <w:rsid w:val="009046AC"/>
    <w:rsid w:val="0090496D"/>
    <w:rsid w:val="00904B36"/>
    <w:rsid w:val="00904CC2"/>
    <w:rsid w:val="00904D51"/>
    <w:rsid w:val="00905330"/>
    <w:rsid w:val="00905357"/>
    <w:rsid w:val="0090539B"/>
    <w:rsid w:val="009054F4"/>
    <w:rsid w:val="009057B4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A51"/>
    <w:rsid w:val="00906BC9"/>
    <w:rsid w:val="00906DAA"/>
    <w:rsid w:val="00907185"/>
    <w:rsid w:val="009071CC"/>
    <w:rsid w:val="009072CC"/>
    <w:rsid w:val="0090747F"/>
    <w:rsid w:val="00907511"/>
    <w:rsid w:val="00907857"/>
    <w:rsid w:val="00907D22"/>
    <w:rsid w:val="00910060"/>
    <w:rsid w:val="00910067"/>
    <w:rsid w:val="009101B0"/>
    <w:rsid w:val="00910223"/>
    <w:rsid w:val="009102DC"/>
    <w:rsid w:val="009104E4"/>
    <w:rsid w:val="00910566"/>
    <w:rsid w:val="00910C02"/>
    <w:rsid w:val="00910E53"/>
    <w:rsid w:val="00910F01"/>
    <w:rsid w:val="00911008"/>
    <w:rsid w:val="0091101D"/>
    <w:rsid w:val="00911292"/>
    <w:rsid w:val="00911313"/>
    <w:rsid w:val="009114A3"/>
    <w:rsid w:val="009115E3"/>
    <w:rsid w:val="0091171C"/>
    <w:rsid w:val="009118A2"/>
    <w:rsid w:val="00911950"/>
    <w:rsid w:val="00911B8B"/>
    <w:rsid w:val="00911FAD"/>
    <w:rsid w:val="009123F4"/>
    <w:rsid w:val="00912447"/>
    <w:rsid w:val="00912870"/>
    <w:rsid w:val="0091296E"/>
    <w:rsid w:val="00912A3A"/>
    <w:rsid w:val="00912B1C"/>
    <w:rsid w:val="00912D42"/>
    <w:rsid w:val="00912D4E"/>
    <w:rsid w:val="00912DFA"/>
    <w:rsid w:val="0091301A"/>
    <w:rsid w:val="0091332B"/>
    <w:rsid w:val="00913342"/>
    <w:rsid w:val="00913417"/>
    <w:rsid w:val="0091367E"/>
    <w:rsid w:val="009137F7"/>
    <w:rsid w:val="00913996"/>
    <w:rsid w:val="00913A18"/>
    <w:rsid w:val="00913A98"/>
    <w:rsid w:val="00913DD4"/>
    <w:rsid w:val="0091410B"/>
    <w:rsid w:val="009142A2"/>
    <w:rsid w:val="009142F7"/>
    <w:rsid w:val="0091480B"/>
    <w:rsid w:val="00914A96"/>
    <w:rsid w:val="00914B84"/>
    <w:rsid w:val="00914BB4"/>
    <w:rsid w:val="00914C4A"/>
    <w:rsid w:val="00914C7B"/>
    <w:rsid w:val="009151A2"/>
    <w:rsid w:val="009154B5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8E7"/>
    <w:rsid w:val="0091796A"/>
    <w:rsid w:val="00917E14"/>
    <w:rsid w:val="0092018A"/>
    <w:rsid w:val="00920259"/>
    <w:rsid w:val="009202DD"/>
    <w:rsid w:val="009203BC"/>
    <w:rsid w:val="00920ADA"/>
    <w:rsid w:val="00920FA9"/>
    <w:rsid w:val="00921591"/>
    <w:rsid w:val="0092177F"/>
    <w:rsid w:val="00921894"/>
    <w:rsid w:val="00921A49"/>
    <w:rsid w:val="00921B60"/>
    <w:rsid w:val="00921F75"/>
    <w:rsid w:val="009223EE"/>
    <w:rsid w:val="00922485"/>
    <w:rsid w:val="009224EE"/>
    <w:rsid w:val="00922655"/>
    <w:rsid w:val="00922717"/>
    <w:rsid w:val="0092283B"/>
    <w:rsid w:val="00922C2A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8C5"/>
    <w:rsid w:val="00925B74"/>
    <w:rsid w:val="00925C29"/>
    <w:rsid w:val="00925F23"/>
    <w:rsid w:val="009261CB"/>
    <w:rsid w:val="00926226"/>
    <w:rsid w:val="00926279"/>
    <w:rsid w:val="00926846"/>
    <w:rsid w:val="009268DA"/>
    <w:rsid w:val="00926AD1"/>
    <w:rsid w:val="00926B07"/>
    <w:rsid w:val="00926BC9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3F1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B1"/>
    <w:rsid w:val="009312CD"/>
    <w:rsid w:val="009312EE"/>
    <w:rsid w:val="009314D1"/>
    <w:rsid w:val="00931A15"/>
    <w:rsid w:val="00931A72"/>
    <w:rsid w:val="00931A75"/>
    <w:rsid w:val="00931DD3"/>
    <w:rsid w:val="009322B7"/>
    <w:rsid w:val="009325AE"/>
    <w:rsid w:val="0093286D"/>
    <w:rsid w:val="00932AAD"/>
    <w:rsid w:val="00932C66"/>
    <w:rsid w:val="00932C9B"/>
    <w:rsid w:val="00932CE6"/>
    <w:rsid w:val="00932EE4"/>
    <w:rsid w:val="00932F6C"/>
    <w:rsid w:val="00933087"/>
    <w:rsid w:val="00933288"/>
    <w:rsid w:val="0093335B"/>
    <w:rsid w:val="0093348B"/>
    <w:rsid w:val="009336E3"/>
    <w:rsid w:val="00933C6B"/>
    <w:rsid w:val="00933EE0"/>
    <w:rsid w:val="00933F1A"/>
    <w:rsid w:val="00934201"/>
    <w:rsid w:val="00934355"/>
    <w:rsid w:val="0093436C"/>
    <w:rsid w:val="00934646"/>
    <w:rsid w:val="009347EB"/>
    <w:rsid w:val="009347FA"/>
    <w:rsid w:val="00934FF6"/>
    <w:rsid w:val="0093519D"/>
    <w:rsid w:val="00935278"/>
    <w:rsid w:val="00935378"/>
    <w:rsid w:val="009356ED"/>
    <w:rsid w:val="0093573D"/>
    <w:rsid w:val="009357E0"/>
    <w:rsid w:val="00935DE0"/>
    <w:rsid w:val="00935E1A"/>
    <w:rsid w:val="00936687"/>
    <w:rsid w:val="00936EC3"/>
    <w:rsid w:val="00936ECC"/>
    <w:rsid w:val="0093713F"/>
    <w:rsid w:val="0093745A"/>
    <w:rsid w:val="00937B7C"/>
    <w:rsid w:val="00937CFA"/>
    <w:rsid w:val="0094011E"/>
    <w:rsid w:val="0094067B"/>
    <w:rsid w:val="009407AA"/>
    <w:rsid w:val="00940A13"/>
    <w:rsid w:val="00940C9D"/>
    <w:rsid w:val="00940CC3"/>
    <w:rsid w:val="00941062"/>
    <w:rsid w:val="0094121F"/>
    <w:rsid w:val="00941271"/>
    <w:rsid w:val="00941429"/>
    <w:rsid w:val="00941943"/>
    <w:rsid w:val="00941D7D"/>
    <w:rsid w:val="0094211A"/>
    <w:rsid w:val="00942165"/>
    <w:rsid w:val="009422F4"/>
    <w:rsid w:val="0094259E"/>
    <w:rsid w:val="009425FB"/>
    <w:rsid w:val="009428EB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3F9C"/>
    <w:rsid w:val="0094404E"/>
    <w:rsid w:val="00944434"/>
    <w:rsid w:val="009444C8"/>
    <w:rsid w:val="009446A4"/>
    <w:rsid w:val="00944A8A"/>
    <w:rsid w:val="00944ECC"/>
    <w:rsid w:val="0094506A"/>
    <w:rsid w:val="009453C9"/>
    <w:rsid w:val="0094551E"/>
    <w:rsid w:val="0094553E"/>
    <w:rsid w:val="0094581B"/>
    <w:rsid w:val="00945A77"/>
    <w:rsid w:val="00945F44"/>
    <w:rsid w:val="0094608D"/>
    <w:rsid w:val="00946390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B88"/>
    <w:rsid w:val="00947FF8"/>
    <w:rsid w:val="009504C8"/>
    <w:rsid w:val="00950B84"/>
    <w:rsid w:val="00950C1B"/>
    <w:rsid w:val="00950F4C"/>
    <w:rsid w:val="009511BF"/>
    <w:rsid w:val="0095139A"/>
    <w:rsid w:val="009513F8"/>
    <w:rsid w:val="009514D7"/>
    <w:rsid w:val="0095180B"/>
    <w:rsid w:val="00951B15"/>
    <w:rsid w:val="00951CB0"/>
    <w:rsid w:val="00951EC2"/>
    <w:rsid w:val="00951FBB"/>
    <w:rsid w:val="0095207D"/>
    <w:rsid w:val="009522CD"/>
    <w:rsid w:val="009522E1"/>
    <w:rsid w:val="00952303"/>
    <w:rsid w:val="00952538"/>
    <w:rsid w:val="00952933"/>
    <w:rsid w:val="00952D8D"/>
    <w:rsid w:val="00952F7D"/>
    <w:rsid w:val="009530F4"/>
    <w:rsid w:val="00953146"/>
    <w:rsid w:val="009533CB"/>
    <w:rsid w:val="00953712"/>
    <w:rsid w:val="00953761"/>
    <w:rsid w:val="00953D24"/>
    <w:rsid w:val="0095491F"/>
    <w:rsid w:val="00954AB5"/>
    <w:rsid w:val="00954E25"/>
    <w:rsid w:val="00954ED6"/>
    <w:rsid w:val="009554AC"/>
    <w:rsid w:val="009556EC"/>
    <w:rsid w:val="009558FF"/>
    <w:rsid w:val="00955E45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579"/>
    <w:rsid w:val="00957717"/>
    <w:rsid w:val="009579DB"/>
    <w:rsid w:val="00957C2A"/>
    <w:rsid w:val="0096067D"/>
    <w:rsid w:val="009607EB"/>
    <w:rsid w:val="0096085D"/>
    <w:rsid w:val="00960913"/>
    <w:rsid w:val="00960B90"/>
    <w:rsid w:val="00960D86"/>
    <w:rsid w:val="00960E2F"/>
    <w:rsid w:val="00961136"/>
    <w:rsid w:val="0096124D"/>
    <w:rsid w:val="0096131E"/>
    <w:rsid w:val="0096158E"/>
    <w:rsid w:val="00961880"/>
    <w:rsid w:val="00961D10"/>
    <w:rsid w:val="00961D52"/>
    <w:rsid w:val="00961EAD"/>
    <w:rsid w:val="00961FDA"/>
    <w:rsid w:val="00962186"/>
    <w:rsid w:val="009622EF"/>
    <w:rsid w:val="00962408"/>
    <w:rsid w:val="0096246C"/>
    <w:rsid w:val="0096287F"/>
    <w:rsid w:val="0096298C"/>
    <w:rsid w:val="00962BCF"/>
    <w:rsid w:val="00962DC7"/>
    <w:rsid w:val="0096304D"/>
    <w:rsid w:val="009632B5"/>
    <w:rsid w:val="009633DB"/>
    <w:rsid w:val="009636B1"/>
    <w:rsid w:val="0096393B"/>
    <w:rsid w:val="00963961"/>
    <w:rsid w:val="00963A1F"/>
    <w:rsid w:val="00963DAD"/>
    <w:rsid w:val="00963F7E"/>
    <w:rsid w:val="009640F8"/>
    <w:rsid w:val="009642B8"/>
    <w:rsid w:val="0096451C"/>
    <w:rsid w:val="00964580"/>
    <w:rsid w:val="009650F9"/>
    <w:rsid w:val="009652A4"/>
    <w:rsid w:val="00965562"/>
    <w:rsid w:val="00965709"/>
    <w:rsid w:val="00965C8C"/>
    <w:rsid w:val="00966088"/>
    <w:rsid w:val="0096616D"/>
    <w:rsid w:val="009663BE"/>
    <w:rsid w:val="009663E1"/>
    <w:rsid w:val="009666D4"/>
    <w:rsid w:val="00966BFF"/>
    <w:rsid w:val="00966D00"/>
    <w:rsid w:val="00966DC4"/>
    <w:rsid w:val="00966DEC"/>
    <w:rsid w:val="009672E3"/>
    <w:rsid w:val="00967322"/>
    <w:rsid w:val="0096734B"/>
    <w:rsid w:val="00967488"/>
    <w:rsid w:val="00967506"/>
    <w:rsid w:val="00967565"/>
    <w:rsid w:val="009679E2"/>
    <w:rsid w:val="00967B6A"/>
    <w:rsid w:val="00967DF3"/>
    <w:rsid w:val="00970411"/>
    <w:rsid w:val="009707EE"/>
    <w:rsid w:val="009708A6"/>
    <w:rsid w:val="00970BAE"/>
    <w:rsid w:val="009712FA"/>
    <w:rsid w:val="0097144B"/>
    <w:rsid w:val="00971585"/>
    <w:rsid w:val="00971900"/>
    <w:rsid w:val="00971E00"/>
    <w:rsid w:val="0097223A"/>
    <w:rsid w:val="00972269"/>
    <w:rsid w:val="00972409"/>
    <w:rsid w:val="0097254A"/>
    <w:rsid w:val="00972652"/>
    <w:rsid w:val="00972BC9"/>
    <w:rsid w:val="00972D61"/>
    <w:rsid w:val="00972EEF"/>
    <w:rsid w:val="009731A2"/>
    <w:rsid w:val="00973216"/>
    <w:rsid w:val="009734E0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69B"/>
    <w:rsid w:val="00974DAA"/>
    <w:rsid w:val="00974E6A"/>
    <w:rsid w:val="00974FC5"/>
    <w:rsid w:val="00975150"/>
    <w:rsid w:val="00975254"/>
    <w:rsid w:val="00975335"/>
    <w:rsid w:val="00975347"/>
    <w:rsid w:val="00975481"/>
    <w:rsid w:val="009754AB"/>
    <w:rsid w:val="0097563A"/>
    <w:rsid w:val="009757B2"/>
    <w:rsid w:val="00975826"/>
    <w:rsid w:val="00975C5A"/>
    <w:rsid w:val="009764EA"/>
    <w:rsid w:val="0097662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D3B"/>
    <w:rsid w:val="009800EA"/>
    <w:rsid w:val="0098019F"/>
    <w:rsid w:val="009801A5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01"/>
    <w:rsid w:val="00982A95"/>
    <w:rsid w:val="00982AD0"/>
    <w:rsid w:val="00982B5B"/>
    <w:rsid w:val="00982B74"/>
    <w:rsid w:val="00982DB0"/>
    <w:rsid w:val="009831CE"/>
    <w:rsid w:val="009832D7"/>
    <w:rsid w:val="00983434"/>
    <w:rsid w:val="00983445"/>
    <w:rsid w:val="00983616"/>
    <w:rsid w:val="00983D1E"/>
    <w:rsid w:val="00983ED9"/>
    <w:rsid w:val="0098425A"/>
    <w:rsid w:val="0098434D"/>
    <w:rsid w:val="00984407"/>
    <w:rsid w:val="0098458F"/>
    <w:rsid w:val="009845CA"/>
    <w:rsid w:val="0098496B"/>
    <w:rsid w:val="00984B74"/>
    <w:rsid w:val="0098508C"/>
    <w:rsid w:val="0098540E"/>
    <w:rsid w:val="00985798"/>
    <w:rsid w:val="009859F5"/>
    <w:rsid w:val="00985B06"/>
    <w:rsid w:val="00985C25"/>
    <w:rsid w:val="00985C9B"/>
    <w:rsid w:val="00985DBA"/>
    <w:rsid w:val="00986953"/>
    <w:rsid w:val="00986B26"/>
    <w:rsid w:val="009870F3"/>
    <w:rsid w:val="0098739F"/>
    <w:rsid w:val="009874C0"/>
    <w:rsid w:val="00987642"/>
    <w:rsid w:val="0099012F"/>
    <w:rsid w:val="009901D9"/>
    <w:rsid w:val="009903A1"/>
    <w:rsid w:val="009904C9"/>
    <w:rsid w:val="00990B45"/>
    <w:rsid w:val="00990E8B"/>
    <w:rsid w:val="00990F4B"/>
    <w:rsid w:val="009910E7"/>
    <w:rsid w:val="0099137E"/>
    <w:rsid w:val="009915F2"/>
    <w:rsid w:val="00991793"/>
    <w:rsid w:val="00991B9E"/>
    <w:rsid w:val="00992AFF"/>
    <w:rsid w:val="00992C67"/>
    <w:rsid w:val="00992DFE"/>
    <w:rsid w:val="009932D5"/>
    <w:rsid w:val="009932FE"/>
    <w:rsid w:val="009935AE"/>
    <w:rsid w:val="009937C9"/>
    <w:rsid w:val="009937E0"/>
    <w:rsid w:val="00993854"/>
    <w:rsid w:val="00993A57"/>
    <w:rsid w:val="00993A58"/>
    <w:rsid w:val="00993E38"/>
    <w:rsid w:val="0099434A"/>
    <w:rsid w:val="00994662"/>
    <w:rsid w:val="0099494B"/>
    <w:rsid w:val="00994CF1"/>
    <w:rsid w:val="009951C1"/>
    <w:rsid w:val="00995373"/>
    <w:rsid w:val="0099583A"/>
    <w:rsid w:val="0099594C"/>
    <w:rsid w:val="009959E1"/>
    <w:rsid w:val="00995A53"/>
    <w:rsid w:val="00995D6B"/>
    <w:rsid w:val="00996006"/>
    <w:rsid w:val="0099608F"/>
    <w:rsid w:val="00996135"/>
    <w:rsid w:val="0099636C"/>
    <w:rsid w:val="00996925"/>
    <w:rsid w:val="009969A8"/>
    <w:rsid w:val="009969B2"/>
    <w:rsid w:val="00996DBD"/>
    <w:rsid w:val="00996DBF"/>
    <w:rsid w:val="00996F5A"/>
    <w:rsid w:val="0099704B"/>
    <w:rsid w:val="009970AB"/>
    <w:rsid w:val="00997349"/>
    <w:rsid w:val="009973C3"/>
    <w:rsid w:val="00997859"/>
    <w:rsid w:val="00997D0F"/>
    <w:rsid w:val="009A00ED"/>
    <w:rsid w:val="009A0165"/>
    <w:rsid w:val="009A0176"/>
    <w:rsid w:val="009A02BF"/>
    <w:rsid w:val="009A0459"/>
    <w:rsid w:val="009A0568"/>
    <w:rsid w:val="009A05D1"/>
    <w:rsid w:val="009A08C6"/>
    <w:rsid w:val="009A09B1"/>
    <w:rsid w:val="009A0D64"/>
    <w:rsid w:val="009A11BA"/>
    <w:rsid w:val="009A11E2"/>
    <w:rsid w:val="009A123A"/>
    <w:rsid w:val="009A131A"/>
    <w:rsid w:val="009A14B5"/>
    <w:rsid w:val="009A1AEA"/>
    <w:rsid w:val="009A1D75"/>
    <w:rsid w:val="009A1DF7"/>
    <w:rsid w:val="009A1ED0"/>
    <w:rsid w:val="009A1EF9"/>
    <w:rsid w:val="009A2067"/>
    <w:rsid w:val="009A232C"/>
    <w:rsid w:val="009A2622"/>
    <w:rsid w:val="009A2C89"/>
    <w:rsid w:val="009A3048"/>
    <w:rsid w:val="009A3794"/>
    <w:rsid w:val="009A37EA"/>
    <w:rsid w:val="009A3A1B"/>
    <w:rsid w:val="009A3C4F"/>
    <w:rsid w:val="009A3EB9"/>
    <w:rsid w:val="009A3F61"/>
    <w:rsid w:val="009A4592"/>
    <w:rsid w:val="009A4612"/>
    <w:rsid w:val="009A49D8"/>
    <w:rsid w:val="009A4A60"/>
    <w:rsid w:val="009A4B17"/>
    <w:rsid w:val="009A4E21"/>
    <w:rsid w:val="009A5111"/>
    <w:rsid w:val="009A5302"/>
    <w:rsid w:val="009A5390"/>
    <w:rsid w:val="009A57B9"/>
    <w:rsid w:val="009A59C1"/>
    <w:rsid w:val="009A5CC1"/>
    <w:rsid w:val="009A5EF3"/>
    <w:rsid w:val="009A5F99"/>
    <w:rsid w:val="009A5FBD"/>
    <w:rsid w:val="009A615E"/>
    <w:rsid w:val="009A636F"/>
    <w:rsid w:val="009A676F"/>
    <w:rsid w:val="009A6F84"/>
    <w:rsid w:val="009A6FE4"/>
    <w:rsid w:val="009A71F1"/>
    <w:rsid w:val="009A72B0"/>
    <w:rsid w:val="009A746B"/>
    <w:rsid w:val="009A7926"/>
    <w:rsid w:val="009A7BE0"/>
    <w:rsid w:val="009A7F91"/>
    <w:rsid w:val="009B0AD3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43A"/>
    <w:rsid w:val="009B2498"/>
    <w:rsid w:val="009B2A24"/>
    <w:rsid w:val="009B2B90"/>
    <w:rsid w:val="009B34D7"/>
    <w:rsid w:val="009B3578"/>
    <w:rsid w:val="009B3821"/>
    <w:rsid w:val="009B3CDE"/>
    <w:rsid w:val="009B3FFA"/>
    <w:rsid w:val="009B43C9"/>
    <w:rsid w:val="009B4568"/>
    <w:rsid w:val="009B471B"/>
    <w:rsid w:val="009B4940"/>
    <w:rsid w:val="009B4DB1"/>
    <w:rsid w:val="009B4F5C"/>
    <w:rsid w:val="009B506D"/>
    <w:rsid w:val="009B506E"/>
    <w:rsid w:val="009B51A4"/>
    <w:rsid w:val="009B5303"/>
    <w:rsid w:val="009B5404"/>
    <w:rsid w:val="009B55C0"/>
    <w:rsid w:val="009B55C7"/>
    <w:rsid w:val="009B55FE"/>
    <w:rsid w:val="009B58DA"/>
    <w:rsid w:val="009B59EF"/>
    <w:rsid w:val="009B5C9C"/>
    <w:rsid w:val="009B5D4F"/>
    <w:rsid w:val="009B5DD7"/>
    <w:rsid w:val="009B6344"/>
    <w:rsid w:val="009B663C"/>
    <w:rsid w:val="009B66FE"/>
    <w:rsid w:val="009B6748"/>
    <w:rsid w:val="009B6764"/>
    <w:rsid w:val="009B67A4"/>
    <w:rsid w:val="009B67F4"/>
    <w:rsid w:val="009B693A"/>
    <w:rsid w:val="009B6AB8"/>
    <w:rsid w:val="009B6ACA"/>
    <w:rsid w:val="009B6B0D"/>
    <w:rsid w:val="009B6C7D"/>
    <w:rsid w:val="009B7118"/>
    <w:rsid w:val="009B714A"/>
    <w:rsid w:val="009B7180"/>
    <w:rsid w:val="009B7183"/>
    <w:rsid w:val="009B726D"/>
    <w:rsid w:val="009B72AD"/>
    <w:rsid w:val="009B73B6"/>
    <w:rsid w:val="009B75B5"/>
    <w:rsid w:val="009B7741"/>
    <w:rsid w:val="009B7F0B"/>
    <w:rsid w:val="009B7F6D"/>
    <w:rsid w:val="009B7F72"/>
    <w:rsid w:val="009B7FC7"/>
    <w:rsid w:val="009C02E7"/>
    <w:rsid w:val="009C0419"/>
    <w:rsid w:val="009C0783"/>
    <w:rsid w:val="009C08F7"/>
    <w:rsid w:val="009C0958"/>
    <w:rsid w:val="009C0BAB"/>
    <w:rsid w:val="009C0FF1"/>
    <w:rsid w:val="009C10CD"/>
    <w:rsid w:val="009C1153"/>
    <w:rsid w:val="009C11D2"/>
    <w:rsid w:val="009C1331"/>
    <w:rsid w:val="009C133D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F9"/>
    <w:rsid w:val="009C406B"/>
    <w:rsid w:val="009C40DC"/>
    <w:rsid w:val="009C431D"/>
    <w:rsid w:val="009C45D6"/>
    <w:rsid w:val="009C45DC"/>
    <w:rsid w:val="009C48D0"/>
    <w:rsid w:val="009C49A6"/>
    <w:rsid w:val="009C4D91"/>
    <w:rsid w:val="009C500B"/>
    <w:rsid w:val="009C5031"/>
    <w:rsid w:val="009C5510"/>
    <w:rsid w:val="009C5A3A"/>
    <w:rsid w:val="009C5C31"/>
    <w:rsid w:val="009C5E1C"/>
    <w:rsid w:val="009C6068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D008A"/>
    <w:rsid w:val="009D0729"/>
    <w:rsid w:val="009D08C8"/>
    <w:rsid w:val="009D0B5B"/>
    <w:rsid w:val="009D0B88"/>
    <w:rsid w:val="009D0CA3"/>
    <w:rsid w:val="009D0D49"/>
    <w:rsid w:val="009D115E"/>
    <w:rsid w:val="009D116E"/>
    <w:rsid w:val="009D1DE1"/>
    <w:rsid w:val="009D20A4"/>
    <w:rsid w:val="009D21E9"/>
    <w:rsid w:val="009D2232"/>
    <w:rsid w:val="009D260C"/>
    <w:rsid w:val="009D26A6"/>
    <w:rsid w:val="009D28A1"/>
    <w:rsid w:val="009D2957"/>
    <w:rsid w:val="009D2B23"/>
    <w:rsid w:val="009D2EF0"/>
    <w:rsid w:val="009D3196"/>
    <w:rsid w:val="009D35FB"/>
    <w:rsid w:val="009D368D"/>
    <w:rsid w:val="009D3CE6"/>
    <w:rsid w:val="009D401F"/>
    <w:rsid w:val="009D403B"/>
    <w:rsid w:val="009D406F"/>
    <w:rsid w:val="009D434C"/>
    <w:rsid w:val="009D4814"/>
    <w:rsid w:val="009D4973"/>
    <w:rsid w:val="009D51CC"/>
    <w:rsid w:val="009D5230"/>
    <w:rsid w:val="009D54B8"/>
    <w:rsid w:val="009D5630"/>
    <w:rsid w:val="009D57E0"/>
    <w:rsid w:val="009D57E8"/>
    <w:rsid w:val="009D5989"/>
    <w:rsid w:val="009D5AE8"/>
    <w:rsid w:val="009D6389"/>
    <w:rsid w:val="009D664D"/>
    <w:rsid w:val="009D6697"/>
    <w:rsid w:val="009D676E"/>
    <w:rsid w:val="009D67DB"/>
    <w:rsid w:val="009D68BA"/>
    <w:rsid w:val="009D6904"/>
    <w:rsid w:val="009D6997"/>
    <w:rsid w:val="009D6BF2"/>
    <w:rsid w:val="009D6C7F"/>
    <w:rsid w:val="009D6E6B"/>
    <w:rsid w:val="009D6EC6"/>
    <w:rsid w:val="009D6ED7"/>
    <w:rsid w:val="009D75BF"/>
    <w:rsid w:val="009D765C"/>
    <w:rsid w:val="009D779C"/>
    <w:rsid w:val="009D7AC3"/>
    <w:rsid w:val="009D7BE6"/>
    <w:rsid w:val="009D7C11"/>
    <w:rsid w:val="009E008F"/>
    <w:rsid w:val="009E02AE"/>
    <w:rsid w:val="009E06CB"/>
    <w:rsid w:val="009E0780"/>
    <w:rsid w:val="009E08E5"/>
    <w:rsid w:val="009E102D"/>
    <w:rsid w:val="009E1073"/>
    <w:rsid w:val="009E123E"/>
    <w:rsid w:val="009E15DB"/>
    <w:rsid w:val="009E1B3F"/>
    <w:rsid w:val="009E1B71"/>
    <w:rsid w:val="009E1BF3"/>
    <w:rsid w:val="009E1CD6"/>
    <w:rsid w:val="009E1E30"/>
    <w:rsid w:val="009E257B"/>
    <w:rsid w:val="009E285A"/>
    <w:rsid w:val="009E2903"/>
    <w:rsid w:val="009E29FB"/>
    <w:rsid w:val="009E2AA3"/>
    <w:rsid w:val="009E2C5A"/>
    <w:rsid w:val="009E2D98"/>
    <w:rsid w:val="009E3298"/>
    <w:rsid w:val="009E3462"/>
    <w:rsid w:val="009E3580"/>
    <w:rsid w:val="009E3B79"/>
    <w:rsid w:val="009E3FA8"/>
    <w:rsid w:val="009E413B"/>
    <w:rsid w:val="009E41E8"/>
    <w:rsid w:val="009E4400"/>
    <w:rsid w:val="009E4A18"/>
    <w:rsid w:val="009E4B3A"/>
    <w:rsid w:val="009E4BFC"/>
    <w:rsid w:val="009E4DC1"/>
    <w:rsid w:val="009E50CD"/>
    <w:rsid w:val="009E5227"/>
    <w:rsid w:val="009E572B"/>
    <w:rsid w:val="009E5859"/>
    <w:rsid w:val="009E690F"/>
    <w:rsid w:val="009E69D2"/>
    <w:rsid w:val="009E69F4"/>
    <w:rsid w:val="009E6D5D"/>
    <w:rsid w:val="009E6D9D"/>
    <w:rsid w:val="009E704C"/>
    <w:rsid w:val="009E73CD"/>
    <w:rsid w:val="009F0021"/>
    <w:rsid w:val="009F00A8"/>
    <w:rsid w:val="009F022C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8BE"/>
    <w:rsid w:val="009F1F04"/>
    <w:rsid w:val="009F20AF"/>
    <w:rsid w:val="009F249E"/>
    <w:rsid w:val="009F280E"/>
    <w:rsid w:val="009F290E"/>
    <w:rsid w:val="009F2922"/>
    <w:rsid w:val="009F2A92"/>
    <w:rsid w:val="009F2AB0"/>
    <w:rsid w:val="009F2ACE"/>
    <w:rsid w:val="009F2B3A"/>
    <w:rsid w:val="009F2BB5"/>
    <w:rsid w:val="009F36A3"/>
    <w:rsid w:val="009F3815"/>
    <w:rsid w:val="009F39A1"/>
    <w:rsid w:val="009F3DE1"/>
    <w:rsid w:val="009F3F8E"/>
    <w:rsid w:val="009F4162"/>
    <w:rsid w:val="009F43C6"/>
    <w:rsid w:val="009F4524"/>
    <w:rsid w:val="009F45CD"/>
    <w:rsid w:val="009F463F"/>
    <w:rsid w:val="009F4BFF"/>
    <w:rsid w:val="009F4C24"/>
    <w:rsid w:val="009F50CA"/>
    <w:rsid w:val="009F5123"/>
    <w:rsid w:val="009F5380"/>
    <w:rsid w:val="009F5874"/>
    <w:rsid w:val="009F5957"/>
    <w:rsid w:val="009F5A0B"/>
    <w:rsid w:val="009F5AEC"/>
    <w:rsid w:val="009F5B93"/>
    <w:rsid w:val="009F62DF"/>
    <w:rsid w:val="009F641C"/>
    <w:rsid w:val="009F64FE"/>
    <w:rsid w:val="009F661B"/>
    <w:rsid w:val="009F677A"/>
    <w:rsid w:val="009F6CA3"/>
    <w:rsid w:val="009F6D18"/>
    <w:rsid w:val="009F6D4E"/>
    <w:rsid w:val="009F6EC8"/>
    <w:rsid w:val="009F7476"/>
    <w:rsid w:val="009F75DB"/>
    <w:rsid w:val="009F7908"/>
    <w:rsid w:val="009F7BC0"/>
    <w:rsid w:val="009F7D9C"/>
    <w:rsid w:val="00A0011B"/>
    <w:rsid w:val="00A001A3"/>
    <w:rsid w:val="00A00364"/>
    <w:rsid w:val="00A00780"/>
    <w:rsid w:val="00A00B13"/>
    <w:rsid w:val="00A00E0F"/>
    <w:rsid w:val="00A00E12"/>
    <w:rsid w:val="00A00E90"/>
    <w:rsid w:val="00A00ED8"/>
    <w:rsid w:val="00A010FD"/>
    <w:rsid w:val="00A011B0"/>
    <w:rsid w:val="00A01218"/>
    <w:rsid w:val="00A01229"/>
    <w:rsid w:val="00A0157B"/>
    <w:rsid w:val="00A015A1"/>
    <w:rsid w:val="00A0166D"/>
    <w:rsid w:val="00A01892"/>
    <w:rsid w:val="00A01B81"/>
    <w:rsid w:val="00A01CA8"/>
    <w:rsid w:val="00A01D5E"/>
    <w:rsid w:val="00A0228B"/>
    <w:rsid w:val="00A025E6"/>
    <w:rsid w:val="00A0290F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205"/>
    <w:rsid w:val="00A0533E"/>
    <w:rsid w:val="00A0542A"/>
    <w:rsid w:val="00A054B8"/>
    <w:rsid w:val="00A05D58"/>
    <w:rsid w:val="00A05DFA"/>
    <w:rsid w:val="00A05F8B"/>
    <w:rsid w:val="00A06065"/>
    <w:rsid w:val="00A06096"/>
    <w:rsid w:val="00A0617B"/>
    <w:rsid w:val="00A061BD"/>
    <w:rsid w:val="00A0662C"/>
    <w:rsid w:val="00A06870"/>
    <w:rsid w:val="00A068E2"/>
    <w:rsid w:val="00A06ABF"/>
    <w:rsid w:val="00A06DCE"/>
    <w:rsid w:val="00A0723E"/>
    <w:rsid w:val="00A072FA"/>
    <w:rsid w:val="00A074BB"/>
    <w:rsid w:val="00A076CD"/>
    <w:rsid w:val="00A0787D"/>
    <w:rsid w:val="00A0791A"/>
    <w:rsid w:val="00A102E9"/>
    <w:rsid w:val="00A104DA"/>
    <w:rsid w:val="00A10734"/>
    <w:rsid w:val="00A109E6"/>
    <w:rsid w:val="00A10B5C"/>
    <w:rsid w:val="00A10C32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3FE"/>
    <w:rsid w:val="00A1255C"/>
    <w:rsid w:val="00A12688"/>
    <w:rsid w:val="00A12A12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72"/>
    <w:rsid w:val="00A143BC"/>
    <w:rsid w:val="00A14635"/>
    <w:rsid w:val="00A14880"/>
    <w:rsid w:val="00A148DA"/>
    <w:rsid w:val="00A1491B"/>
    <w:rsid w:val="00A14A3A"/>
    <w:rsid w:val="00A14D94"/>
    <w:rsid w:val="00A14EB1"/>
    <w:rsid w:val="00A15325"/>
    <w:rsid w:val="00A153D1"/>
    <w:rsid w:val="00A15954"/>
    <w:rsid w:val="00A15961"/>
    <w:rsid w:val="00A15AB2"/>
    <w:rsid w:val="00A15AE4"/>
    <w:rsid w:val="00A15B8D"/>
    <w:rsid w:val="00A15E17"/>
    <w:rsid w:val="00A15EDA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6E"/>
    <w:rsid w:val="00A222F1"/>
    <w:rsid w:val="00A222F9"/>
    <w:rsid w:val="00A2230F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537"/>
    <w:rsid w:val="00A24634"/>
    <w:rsid w:val="00A24A9C"/>
    <w:rsid w:val="00A24B6B"/>
    <w:rsid w:val="00A25041"/>
    <w:rsid w:val="00A253F0"/>
    <w:rsid w:val="00A254AC"/>
    <w:rsid w:val="00A2559B"/>
    <w:rsid w:val="00A25C16"/>
    <w:rsid w:val="00A25D54"/>
    <w:rsid w:val="00A26089"/>
    <w:rsid w:val="00A26197"/>
    <w:rsid w:val="00A26365"/>
    <w:rsid w:val="00A2644D"/>
    <w:rsid w:val="00A267B1"/>
    <w:rsid w:val="00A268C2"/>
    <w:rsid w:val="00A26AF0"/>
    <w:rsid w:val="00A26B59"/>
    <w:rsid w:val="00A26C1F"/>
    <w:rsid w:val="00A26DD5"/>
    <w:rsid w:val="00A26DEF"/>
    <w:rsid w:val="00A26E86"/>
    <w:rsid w:val="00A27308"/>
    <w:rsid w:val="00A2734A"/>
    <w:rsid w:val="00A273A2"/>
    <w:rsid w:val="00A275E1"/>
    <w:rsid w:val="00A27781"/>
    <w:rsid w:val="00A27BD6"/>
    <w:rsid w:val="00A27D46"/>
    <w:rsid w:val="00A27F15"/>
    <w:rsid w:val="00A27F7F"/>
    <w:rsid w:val="00A305BF"/>
    <w:rsid w:val="00A30991"/>
    <w:rsid w:val="00A30C16"/>
    <w:rsid w:val="00A30E2B"/>
    <w:rsid w:val="00A3109B"/>
    <w:rsid w:val="00A312B2"/>
    <w:rsid w:val="00A31402"/>
    <w:rsid w:val="00A31604"/>
    <w:rsid w:val="00A3187A"/>
    <w:rsid w:val="00A31B1A"/>
    <w:rsid w:val="00A31BED"/>
    <w:rsid w:val="00A31D7D"/>
    <w:rsid w:val="00A31FC1"/>
    <w:rsid w:val="00A32111"/>
    <w:rsid w:val="00A32150"/>
    <w:rsid w:val="00A32444"/>
    <w:rsid w:val="00A326C2"/>
    <w:rsid w:val="00A326FB"/>
    <w:rsid w:val="00A32822"/>
    <w:rsid w:val="00A32828"/>
    <w:rsid w:val="00A32D22"/>
    <w:rsid w:val="00A32D38"/>
    <w:rsid w:val="00A32E8A"/>
    <w:rsid w:val="00A32FF5"/>
    <w:rsid w:val="00A33084"/>
    <w:rsid w:val="00A334FD"/>
    <w:rsid w:val="00A336D1"/>
    <w:rsid w:val="00A336E7"/>
    <w:rsid w:val="00A33851"/>
    <w:rsid w:val="00A33CA3"/>
    <w:rsid w:val="00A33DEA"/>
    <w:rsid w:val="00A341DD"/>
    <w:rsid w:val="00A342BC"/>
    <w:rsid w:val="00A34319"/>
    <w:rsid w:val="00A34A01"/>
    <w:rsid w:val="00A34A43"/>
    <w:rsid w:val="00A34C46"/>
    <w:rsid w:val="00A34CEB"/>
    <w:rsid w:val="00A34CF7"/>
    <w:rsid w:val="00A34F59"/>
    <w:rsid w:val="00A35083"/>
    <w:rsid w:val="00A35382"/>
    <w:rsid w:val="00A353A7"/>
    <w:rsid w:val="00A353BD"/>
    <w:rsid w:val="00A354A1"/>
    <w:rsid w:val="00A3583C"/>
    <w:rsid w:val="00A35A51"/>
    <w:rsid w:val="00A35BF6"/>
    <w:rsid w:val="00A35CCE"/>
    <w:rsid w:val="00A35F3D"/>
    <w:rsid w:val="00A36005"/>
    <w:rsid w:val="00A36050"/>
    <w:rsid w:val="00A3620D"/>
    <w:rsid w:val="00A362BB"/>
    <w:rsid w:val="00A3634D"/>
    <w:rsid w:val="00A363DF"/>
    <w:rsid w:val="00A363F9"/>
    <w:rsid w:val="00A369FB"/>
    <w:rsid w:val="00A36B83"/>
    <w:rsid w:val="00A36C55"/>
    <w:rsid w:val="00A36E20"/>
    <w:rsid w:val="00A370BF"/>
    <w:rsid w:val="00A370DE"/>
    <w:rsid w:val="00A371E6"/>
    <w:rsid w:val="00A374AE"/>
    <w:rsid w:val="00A37A72"/>
    <w:rsid w:val="00A37D0D"/>
    <w:rsid w:val="00A40274"/>
    <w:rsid w:val="00A40501"/>
    <w:rsid w:val="00A4071E"/>
    <w:rsid w:val="00A408D6"/>
    <w:rsid w:val="00A40B45"/>
    <w:rsid w:val="00A40CDC"/>
    <w:rsid w:val="00A40F79"/>
    <w:rsid w:val="00A410C9"/>
    <w:rsid w:val="00A41637"/>
    <w:rsid w:val="00A418A3"/>
    <w:rsid w:val="00A41EDC"/>
    <w:rsid w:val="00A41EF5"/>
    <w:rsid w:val="00A41F1B"/>
    <w:rsid w:val="00A41FFE"/>
    <w:rsid w:val="00A420FB"/>
    <w:rsid w:val="00A4216D"/>
    <w:rsid w:val="00A422EF"/>
    <w:rsid w:val="00A42464"/>
    <w:rsid w:val="00A42505"/>
    <w:rsid w:val="00A42774"/>
    <w:rsid w:val="00A42B44"/>
    <w:rsid w:val="00A43405"/>
    <w:rsid w:val="00A43571"/>
    <w:rsid w:val="00A43731"/>
    <w:rsid w:val="00A43ABC"/>
    <w:rsid w:val="00A43AC1"/>
    <w:rsid w:val="00A43EB9"/>
    <w:rsid w:val="00A43EC4"/>
    <w:rsid w:val="00A440C9"/>
    <w:rsid w:val="00A44281"/>
    <w:rsid w:val="00A445B8"/>
    <w:rsid w:val="00A44A5D"/>
    <w:rsid w:val="00A44CB5"/>
    <w:rsid w:val="00A45067"/>
    <w:rsid w:val="00A4512B"/>
    <w:rsid w:val="00A452EF"/>
    <w:rsid w:val="00A4532E"/>
    <w:rsid w:val="00A454C9"/>
    <w:rsid w:val="00A45518"/>
    <w:rsid w:val="00A455BA"/>
    <w:rsid w:val="00A459D9"/>
    <w:rsid w:val="00A45A52"/>
    <w:rsid w:val="00A45C6D"/>
    <w:rsid w:val="00A464E9"/>
    <w:rsid w:val="00A4662D"/>
    <w:rsid w:val="00A466B5"/>
    <w:rsid w:val="00A46853"/>
    <w:rsid w:val="00A4698C"/>
    <w:rsid w:val="00A469E2"/>
    <w:rsid w:val="00A46A38"/>
    <w:rsid w:val="00A46A5F"/>
    <w:rsid w:val="00A46C5D"/>
    <w:rsid w:val="00A46F98"/>
    <w:rsid w:val="00A474EA"/>
    <w:rsid w:val="00A4774D"/>
    <w:rsid w:val="00A478B6"/>
    <w:rsid w:val="00A47AF0"/>
    <w:rsid w:val="00A47B9C"/>
    <w:rsid w:val="00A47F4C"/>
    <w:rsid w:val="00A501E8"/>
    <w:rsid w:val="00A502CF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47"/>
    <w:rsid w:val="00A526C3"/>
    <w:rsid w:val="00A52A09"/>
    <w:rsid w:val="00A52A37"/>
    <w:rsid w:val="00A52B3E"/>
    <w:rsid w:val="00A53210"/>
    <w:rsid w:val="00A5322A"/>
    <w:rsid w:val="00A5338F"/>
    <w:rsid w:val="00A533A3"/>
    <w:rsid w:val="00A53575"/>
    <w:rsid w:val="00A5358F"/>
    <w:rsid w:val="00A53692"/>
    <w:rsid w:val="00A53741"/>
    <w:rsid w:val="00A53A1F"/>
    <w:rsid w:val="00A541B2"/>
    <w:rsid w:val="00A54BB9"/>
    <w:rsid w:val="00A54BF5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1B1"/>
    <w:rsid w:val="00A5668A"/>
    <w:rsid w:val="00A56759"/>
    <w:rsid w:val="00A56CC8"/>
    <w:rsid w:val="00A56ED9"/>
    <w:rsid w:val="00A57050"/>
    <w:rsid w:val="00A57070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71C"/>
    <w:rsid w:val="00A61AEF"/>
    <w:rsid w:val="00A61B95"/>
    <w:rsid w:val="00A61C01"/>
    <w:rsid w:val="00A61CAF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2D"/>
    <w:rsid w:val="00A62F8E"/>
    <w:rsid w:val="00A6304C"/>
    <w:rsid w:val="00A63403"/>
    <w:rsid w:val="00A637B9"/>
    <w:rsid w:val="00A638EB"/>
    <w:rsid w:val="00A63BF5"/>
    <w:rsid w:val="00A63F6B"/>
    <w:rsid w:val="00A63F7F"/>
    <w:rsid w:val="00A6423C"/>
    <w:rsid w:val="00A64813"/>
    <w:rsid w:val="00A64AD9"/>
    <w:rsid w:val="00A64F7D"/>
    <w:rsid w:val="00A65105"/>
    <w:rsid w:val="00A652FE"/>
    <w:rsid w:val="00A65841"/>
    <w:rsid w:val="00A65895"/>
    <w:rsid w:val="00A658B8"/>
    <w:rsid w:val="00A65953"/>
    <w:rsid w:val="00A65975"/>
    <w:rsid w:val="00A65B3F"/>
    <w:rsid w:val="00A65D87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36D"/>
    <w:rsid w:val="00A70AF6"/>
    <w:rsid w:val="00A70C87"/>
    <w:rsid w:val="00A71015"/>
    <w:rsid w:val="00A713DB"/>
    <w:rsid w:val="00A71498"/>
    <w:rsid w:val="00A7170F"/>
    <w:rsid w:val="00A717FB"/>
    <w:rsid w:val="00A71A4A"/>
    <w:rsid w:val="00A72288"/>
    <w:rsid w:val="00A72347"/>
    <w:rsid w:val="00A723B3"/>
    <w:rsid w:val="00A72444"/>
    <w:rsid w:val="00A724FC"/>
    <w:rsid w:val="00A72795"/>
    <w:rsid w:val="00A72821"/>
    <w:rsid w:val="00A7309D"/>
    <w:rsid w:val="00A73145"/>
    <w:rsid w:val="00A734C7"/>
    <w:rsid w:val="00A73DEF"/>
    <w:rsid w:val="00A73E86"/>
    <w:rsid w:val="00A73ED0"/>
    <w:rsid w:val="00A73F79"/>
    <w:rsid w:val="00A7432D"/>
    <w:rsid w:val="00A743FF"/>
    <w:rsid w:val="00A74598"/>
    <w:rsid w:val="00A7461C"/>
    <w:rsid w:val="00A7465D"/>
    <w:rsid w:val="00A746C9"/>
    <w:rsid w:val="00A746EC"/>
    <w:rsid w:val="00A74768"/>
    <w:rsid w:val="00A74C19"/>
    <w:rsid w:val="00A75239"/>
    <w:rsid w:val="00A75445"/>
    <w:rsid w:val="00A754AD"/>
    <w:rsid w:val="00A755E3"/>
    <w:rsid w:val="00A756BA"/>
    <w:rsid w:val="00A75714"/>
    <w:rsid w:val="00A75A85"/>
    <w:rsid w:val="00A762CC"/>
    <w:rsid w:val="00A766A5"/>
    <w:rsid w:val="00A7687B"/>
    <w:rsid w:val="00A769D7"/>
    <w:rsid w:val="00A76BE7"/>
    <w:rsid w:val="00A770B8"/>
    <w:rsid w:val="00A77225"/>
    <w:rsid w:val="00A7722C"/>
    <w:rsid w:val="00A774CC"/>
    <w:rsid w:val="00A77602"/>
    <w:rsid w:val="00A7782F"/>
    <w:rsid w:val="00A77CD8"/>
    <w:rsid w:val="00A77D4D"/>
    <w:rsid w:val="00A77DED"/>
    <w:rsid w:val="00A77DF7"/>
    <w:rsid w:val="00A80016"/>
    <w:rsid w:val="00A8043D"/>
    <w:rsid w:val="00A80737"/>
    <w:rsid w:val="00A807D6"/>
    <w:rsid w:val="00A80906"/>
    <w:rsid w:val="00A8098F"/>
    <w:rsid w:val="00A80A70"/>
    <w:rsid w:val="00A80CF8"/>
    <w:rsid w:val="00A80D27"/>
    <w:rsid w:val="00A80E17"/>
    <w:rsid w:val="00A80E66"/>
    <w:rsid w:val="00A81342"/>
    <w:rsid w:val="00A81410"/>
    <w:rsid w:val="00A81434"/>
    <w:rsid w:val="00A81967"/>
    <w:rsid w:val="00A819BA"/>
    <w:rsid w:val="00A81CFB"/>
    <w:rsid w:val="00A81D48"/>
    <w:rsid w:val="00A82344"/>
    <w:rsid w:val="00A8244D"/>
    <w:rsid w:val="00A82778"/>
    <w:rsid w:val="00A82BEE"/>
    <w:rsid w:val="00A82E6E"/>
    <w:rsid w:val="00A830CF"/>
    <w:rsid w:val="00A83308"/>
    <w:rsid w:val="00A833B9"/>
    <w:rsid w:val="00A83445"/>
    <w:rsid w:val="00A83DD5"/>
    <w:rsid w:val="00A84011"/>
    <w:rsid w:val="00A840A5"/>
    <w:rsid w:val="00A840D7"/>
    <w:rsid w:val="00A841A2"/>
    <w:rsid w:val="00A84348"/>
    <w:rsid w:val="00A844E7"/>
    <w:rsid w:val="00A84934"/>
    <w:rsid w:val="00A84B87"/>
    <w:rsid w:val="00A84F89"/>
    <w:rsid w:val="00A854C8"/>
    <w:rsid w:val="00A855E9"/>
    <w:rsid w:val="00A85727"/>
    <w:rsid w:val="00A857EB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7FD"/>
    <w:rsid w:val="00A868C7"/>
    <w:rsid w:val="00A868D1"/>
    <w:rsid w:val="00A86941"/>
    <w:rsid w:val="00A86B14"/>
    <w:rsid w:val="00A86ED2"/>
    <w:rsid w:val="00A8718F"/>
    <w:rsid w:val="00A8740E"/>
    <w:rsid w:val="00A87594"/>
    <w:rsid w:val="00A87831"/>
    <w:rsid w:val="00A87960"/>
    <w:rsid w:val="00A87E48"/>
    <w:rsid w:val="00A87F50"/>
    <w:rsid w:val="00A90145"/>
    <w:rsid w:val="00A90E52"/>
    <w:rsid w:val="00A9113C"/>
    <w:rsid w:val="00A916C6"/>
    <w:rsid w:val="00A91B53"/>
    <w:rsid w:val="00A91BC2"/>
    <w:rsid w:val="00A91C4F"/>
    <w:rsid w:val="00A91CED"/>
    <w:rsid w:val="00A91FB4"/>
    <w:rsid w:val="00A920A0"/>
    <w:rsid w:val="00A921FA"/>
    <w:rsid w:val="00A92316"/>
    <w:rsid w:val="00A9265A"/>
    <w:rsid w:val="00A92715"/>
    <w:rsid w:val="00A927A9"/>
    <w:rsid w:val="00A928E8"/>
    <w:rsid w:val="00A92979"/>
    <w:rsid w:val="00A92A8E"/>
    <w:rsid w:val="00A92B2F"/>
    <w:rsid w:val="00A92DE7"/>
    <w:rsid w:val="00A933A5"/>
    <w:rsid w:val="00A934C3"/>
    <w:rsid w:val="00A93553"/>
    <w:rsid w:val="00A935DF"/>
    <w:rsid w:val="00A935EB"/>
    <w:rsid w:val="00A93628"/>
    <w:rsid w:val="00A93696"/>
    <w:rsid w:val="00A93725"/>
    <w:rsid w:val="00A93805"/>
    <w:rsid w:val="00A93BC7"/>
    <w:rsid w:val="00A93C5F"/>
    <w:rsid w:val="00A93C78"/>
    <w:rsid w:val="00A93E31"/>
    <w:rsid w:val="00A9407F"/>
    <w:rsid w:val="00A942D5"/>
    <w:rsid w:val="00A943D2"/>
    <w:rsid w:val="00A947BD"/>
    <w:rsid w:val="00A948D6"/>
    <w:rsid w:val="00A94E56"/>
    <w:rsid w:val="00A94F33"/>
    <w:rsid w:val="00A94F95"/>
    <w:rsid w:val="00A95099"/>
    <w:rsid w:val="00A950A4"/>
    <w:rsid w:val="00A950F7"/>
    <w:rsid w:val="00A9537A"/>
    <w:rsid w:val="00A9539E"/>
    <w:rsid w:val="00A95432"/>
    <w:rsid w:val="00A9559E"/>
    <w:rsid w:val="00A956D9"/>
    <w:rsid w:val="00A95A16"/>
    <w:rsid w:val="00A95C56"/>
    <w:rsid w:val="00A95D3B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B9C"/>
    <w:rsid w:val="00A97F1B"/>
    <w:rsid w:val="00AA04B5"/>
    <w:rsid w:val="00AA09F7"/>
    <w:rsid w:val="00AA0B27"/>
    <w:rsid w:val="00AA0CA5"/>
    <w:rsid w:val="00AA0CFA"/>
    <w:rsid w:val="00AA0F14"/>
    <w:rsid w:val="00AA148F"/>
    <w:rsid w:val="00AA1AAF"/>
    <w:rsid w:val="00AA1AC1"/>
    <w:rsid w:val="00AA1B1A"/>
    <w:rsid w:val="00AA1B67"/>
    <w:rsid w:val="00AA1FE9"/>
    <w:rsid w:val="00AA2175"/>
    <w:rsid w:val="00AA2548"/>
    <w:rsid w:val="00AA29B9"/>
    <w:rsid w:val="00AA2E31"/>
    <w:rsid w:val="00AA32BD"/>
    <w:rsid w:val="00AA338B"/>
    <w:rsid w:val="00AA3924"/>
    <w:rsid w:val="00AA3F2F"/>
    <w:rsid w:val="00AA4004"/>
    <w:rsid w:val="00AA42CC"/>
    <w:rsid w:val="00AA44A4"/>
    <w:rsid w:val="00AA46CE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5E8C"/>
    <w:rsid w:val="00AA60FD"/>
    <w:rsid w:val="00AA622C"/>
    <w:rsid w:val="00AA64FA"/>
    <w:rsid w:val="00AA6691"/>
    <w:rsid w:val="00AA6828"/>
    <w:rsid w:val="00AA69A4"/>
    <w:rsid w:val="00AA6ABE"/>
    <w:rsid w:val="00AA7069"/>
    <w:rsid w:val="00AA70B2"/>
    <w:rsid w:val="00AA71DB"/>
    <w:rsid w:val="00AA77F4"/>
    <w:rsid w:val="00AA7B42"/>
    <w:rsid w:val="00AA7C82"/>
    <w:rsid w:val="00AA7FDB"/>
    <w:rsid w:val="00AB012A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A59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C13"/>
    <w:rsid w:val="00AB3D90"/>
    <w:rsid w:val="00AB3DE8"/>
    <w:rsid w:val="00AB3E19"/>
    <w:rsid w:val="00AB3E34"/>
    <w:rsid w:val="00AB41D5"/>
    <w:rsid w:val="00AB4514"/>
    <w:rsid w:val="00AB47EE"/>
    <w:rsid w:val="00AB4823"/>
    <w:rsid w:val="00AB4965"/>
    <w:rsid w:val="00AB4D32"/>
    <w:rsid w:val="00AB53BD"/>
    <w:rsid w:val="00AB5438"/>
    <w:rsid w:val="00AB5450"/>
    <w:rsid w:val="00AB5B01"/>
    <w:rsid w:val="00AB6044"/>
    <w:rsid w:val="00AB6171"/>
    <w:rsid w:val="00AB62DC"/>
    <w:rsid w:val="00AB63ED"/>
    <w:rsid w:val="00AB6543"/>
    <w:rsid w:val="00AB663D"/>
    <w:rsid w:val="00AB668A"/>
    <w:rsid w:val="00AB68AC"/>
    <w:rsid w:val="00AB6B9E"/>
    <w:rsid w:val="00AB6BEA"/>
    <w:rsid w:val="00AB6CAE"/>
    <w:rsid w:val="00AB6F80"/>
    <w:rsid w:val="00AB6FAA"/>
    <w:rsid w:val="00AB713D"/>
    <w:rsid w:val="00AB71A5"/>
    <w:rsid w:val="00AB71E3"/>
    <w:rsid w:val="00AB7271"/>
    <w:rsid w:val="00AB76EA"/>
    <w:rsid w:val="00AB7761"/>
    <w:rsid w:val="00AB7AA0"/>
    <w:rsid w:val="00AB7D27"/>
    <w:rsid w:val="00AB7E50"/>
    <w:rsid w:val="00AB7FD9"/>
    <w:rsid w:val="00AC00F0"/>
    <w:rsid w:val="00AC0154"/>
    <w:rsid w:val="00AC0382"/>
    <w:rsid w:val="00AC09C5"/>
    <w:rsid w:val="00AC1005"/>
    <w:rsid w:val="00AC1074"/>
    <w:rsid w:val="00AC10EE"/>
    <w:rsid w:val="00AC153F"/>
    <w:rsid w:val="00AC155B"/>
    <w:rsid w:val="00AC1B4D"/>
    <w:rsid w:val="00AC1FBE"/>
    <w:rsid w:val="00AC1FDF"/>
    <w:rsid w:val="00AC213C"/>
    <w:rsid w:val="00AC2B4F"/>
    <w:rsid w:val="00AC3006"/>
    <w:rsid w:val="00AC317E"/>
    <w:rsid w:val="00AC32C6"/>
    <w:rsid w:val="00AC32F9"/>
    <w:rsid w:val="00AC352E"/>
    <w:rsid w:val="00AC362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7DA"/>
    <w:rsid w:val="00AC5803"/>
    <w:rsid w:val="00AC5A11"/>
    <w:rsid w:val="00AC5A7F"/>
    <w:rsid w:val="00AC5F5E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C7E49"/>
    <w:rsid w:val="00AC7F93"/>
    <w:rsid w:val="00AD02BD"/>
    <w:rsid w:val="00AD02E4"/>
    <w:rsid w:val="00AD0398"/>
    <w:rsid w:val="00AD0431"/>
    <w:rsid w:val="00AD043F"/>
    <w:rsid w:val="00AD04FF"/>
    <w:rsid w:val="00AD0551"/>
    <w:rsid w:val="00AD07C4"/>
    <w:rsid w:val="00AD0C69"/>
    <w:rsid w:val="00AD1125"/>
    <w:rsid w:val="00AD1172"/>
    <w:rsid w:val="00AD1996"/>
    <w:rsid w:val="00AD1CAD"/>
    <w:rsid w:val="00AD1D41"/>
    <w:rsid w:val="00AD1E1E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76E"/>
    <w:rsid w:val="00AD3AB0"/>
    <w:rsid w:val="00AD3BC7"/>
    <w:rsid w:val="00AD3E77"/>
    <w:rsid w:val="00AD409C"/>
    <w:rsid w:val="00AD4295"/>
    <w:rsid w:val="00AD46BB"/>
    <w:rsid w:val="00AD46D7"/>
    <w:rsid w:val="00AD48AD"/>
    <w:rsid w:val="00AD4BAD"/>
    <w:rsid w:val="00AD4DA0"/>
    <w:rsid w:val="00AD4DF5"/>
    <w:rsid w:val="00AD5064"/>
    <w:rsid w:val="00AD51F5"/>
    <w:rsid w:val="00AD55D3"/>
    <w:rsid w:val="00AD55F4"/>
    <w:rsid w:val="00AD5C0F"/>
    <w:rsid w:val="00AD5C99"/>
    <w:rsid w:val="00AD5CEA"/>
    <w:rsid w:val="00AD5F36"/>
    <w:rsid w:val="00AD6028"/>
    <w:rsid w:val="00AD634B"/>
    <w:rsid w:val="00AD6485"/>
    <w:rsid w:val="00AD6732"/>
    <w:rsid w:val="00AD6791"/>
    <w:rsid w:val="00AD6A1B"/>
    <w:rsid w:val="00AD6E61"/>
    <w:rsid w:val="00AD73B3"/>
    <w:rsid w:val="00AD753F"/>
    <w:rsid w:val="00AD7740"/>
    <w:rsid w:val="00AD7B8C"/>
    <w:rsid w:val="00AD7BF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0CB3"/>
    <w:rsid w:val="00AE1758"/>
    <w:rsid w:val="00AE1822"/>
    <w:rsid w:val="00AE199A"/>
    <w:rsid w:val="00AE19D4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06"/>
    <w:rsid w:val="00AE34F4"/>
    <w:rsid w:val="00AE350C"/>
    <w:rsid w:val="00AE369E"/>
    <w:rsid w:val="00AE384F"/>
    <w:rsid w:val="00AE3875"/>
    <w:rsid w:val="00AE3B0C"/>
    <w:rsid w:val="00AE3FF7"/>
    <w:rsid w:val="00AE4116"/>
    <w:rsid w:val="00AE4128"/>
    <w:rsid w:val="00AE41CB"/>
    <w:rsid w:val="00AE4840"/>
    <w:rsid w:val="00AE4995"/>
    <w:rsid w:val="00AE4A4D"/>
    <w:rsid w:val="00AE4B4C"/>
    <w:rsid w:val="00AE4C0E"/>
    <w:rsid w:val="00AE4E7F"/>
    <w:rsid w:val="00AE5190"/>
    <w:rsid w:val="00AE5414"/>
    <w:rsid w:val="00AE5494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DDD"/>
    <w:rsid w:val="00AE6E05"/>
    <w:rsid w:val="00AE6E69"/>
    <w:rsid w:val="00AE6F0F"/>
    <w:rsid w:val="00AE706B"/>
    <w:rsid w:val="00AE7168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445"/>
    <w:rsid w:val="00AF05BB"/>
    <w:rsid w:val="00AF07FE"/>
    <w:rsid w:val="00AF0987"/>
    <w:rsid w:val="00AF09BE"/>
    <w:rsid w:val="00AF0D31"/>
    <w:rsid w:val="00AF12F7"/>
    <w:rsid w:val="00AF15F7"/>
    <w:rsid w:val="00AF1677"/>
    <w:rsid w:val="00AF1ADF"/>
    <w:rsid w:val="00AF1C3F"/>
    <w:rsid w:val="00AF1D2C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648"/>
    <w:rsid w:val="00AF37BB"/>
    <w:rsid w:val="00AF37FE"/>
    <w:rsid w:val="00AF3937"/>
    <w:rsid w:val="00AF3AEC"/>
    <w:rsid w:val="00AF3B22"/>
    <w:rsid w:val="00AF3E26"/>
    <w:rsid w:val="00AF4190"/>
    <w:rsid w:val="00AF429A"/>
    <w:rsid w:val="00AF45C7"/>
    <w:rsid w:val="00AF4749"/>
    <w:rsid w:val="00AF4832"/>
    <w:rsid w:val="00AF4BAB"/>
    <w:rsid w:val="00AF4C46"/>
    <w:rsid w:val="00AF539E"/>
    <w:rsid w:val="00AF54E0"/>
    <w:rsid w:val="00AF55E1"/>
    <w:rsid w:val="00AF595D"/>
    <w:rsid w:val="00AF5D75"/>
    <w:rsid w:val="00AF62D9"/>
    <w:rsid w:val="00AF6748"/>
    <w:rsid w:val="00AF6872"/>
    <w:rsid w:val="00AF6906"/>
    <w:rsid w:val="00AF6ABA"/>
    <w:rsid w:val="00AF6AE0"/>
    <w:rsid w:val="00AF6DE6"/>
    <w:rsid w:val="00AF6EEE"/>
    <w:rsid w:val="00AF74D7"/>
    <w:rsid w:val="00B000B9"/>
    <w:rsid w:val="00B004D3"/>
    <w:rsid w:val="00B00637"/>
    <w:rsid w:val="00B00889"/>
    <w:rsid w:val="00B00969"/>
    <w:rsid w:val="00B00E13"/>
    <w:rsid w:val="00B00F7C"/>
    <w:rsid w:val="00B00F8C"/>
    <w:rsid w:val="00B0123E"/>
    <w:rsid w:val="00B01954"/>
    <w:rsid w:val="00B01B7B"/>
    <w:rsid w:val="00B01D5F"/>
    <w:rsid w:val="00B01D94"/>
    <w:rsid w:val="00B01DD6"/>
    <w:rsid w:val="00B01ED0"/>
    <w:rsid w:val="00B0206B"/>
    <w:rsid w:val="00B0210A"/>
    <w:rsid w:val="00B02385"/>
    <w:rsid w:val="00B02A9C"/>
    <w:rsid w:val="00B02AE9"/>
    <w:rsid w:val="00B02D83"/>
    <w:rsid w:val="00B03113"/>
    <w:rsid w:val="00B0325E"/>
    <w:rsid w:val="00B03387"/>
    <w:rsid w:val="00B03828"/>
    <w:rsid w:val="00B03927"/>
    <w:rsid w:val="00B03ACA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6E2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EE"/>
    <w:rsid w:val="00B051FF"/>
    <w:rsid w:val="00B0555A"/>
    <w:rsid w:val="00B055EB"/>
    <w:rsid w:val="00B057BE"/>
    <w:rsid w:val="00B058A1"/>
    <w:rsid w:val="00B05A29"/>
    <w:rsid w:val="00B05F52"/>
    <w:rsid w:val="00B06152"/>
    <w:rsid w:val="00B06297"/>
    <w:rsid w:val="00B062C2"/>
    <w:rsid w:val="00B06463"/>
    <w:rsid w:val="00B0649C"/>
    <w:rsid w:val="00B064CD"/>
    <w:rsid w:val="00B06672"/>
    <w:rsid w:val="00B06928"/>
    <w:rsid w:val="00B06A10"/>
    <w:rsid w:val="00B06A82"/>
    <w:rsid w:val="00B06ACF"/>
    <w:rsid w:val="00B06B67"/>
    <w:rsid w:val="00B06DAB"/>
    <w:rsid w:val="00B06F85"/>
    <w:rsid w:val="00B07044"/>
    <w:rsid w:val="00B070E9"/>
    <w:rsid w:val="00B0734E"/>
    <w:rsid w:val="00B073C7"/>
    <w:rsid w:val="00B07627"/>
    <w:rsid w:val="00B07629"/>
    <w:rsid w:val="00B077BB"/>
    <w:rsid w:val="00B07854"/>
    <w:rsid w:val="00B079A7"/>
    <w:rsid w:val="00B07A67"/>
    <w:rsid w:val="00B10384"/>
    <w:rsid w:val="00B103C5"/>
    <w:rsid w:val="00B104B2"/>
    <w:rsid w:val="00B104F6"/>
    <w:rsid w:val="00B10D66"/>
    <w:rsid w:val="00B10EDC"/>
    <w:rsid w:val="00B10F73"/>
    <w:rsid w:val="00B113B5"/>
    <w:rsid w:val="00B114A0"/>
    <w:rsid w:val="00B115FB"/>
    <w:rsid w:val="00B11CA8"/>
    <w:rsid w:val="00B11FBE"/>
    <w:rsid w:val="00B1240D"/>
    <w:rsid w:val="00B124D6"/>
    <w:rsid w:val="00B126BC"/>
    <w:rsid w:val="00B12BF4"/>
    <w:rsid w:val="00B12EC2"/>
    <w:rsid w:val="00B12FA3"/>
    <w:rsid w:val="00B13234"/>
    <w:rsid w:val="00B134A1"/>
    <w:rsid w:val="00B139AA"/>
    <w:rsid w:val="00B13ADB"/>
    <w:rsid w:val="00B13D9B"/>
    <w:rsid w:val="00B1443F"/>
    <w:rsid w:val="00B147D1"/>
    <w:rsid w:val="00B14815"/>
    <w:rsid w:val="00B149AB"/>
    <w:rsid w:val="00B14B3E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8BA"/>
    <w:rsid w:val="00B15C0B"/>
    <w:rsid w:val="00B15C49"/>
    <w:rsid w:val="00B15C95"/>
    <w:rsid w:val="00B15CA6"/>
    <w:rsid w:val="00B15E55"/>
    <w:rsid w:val="00B16477"/>
    <w:rsid w:val="00B1700E"/>
    <w:rsid w:val="00B1741D"/>
    <w:rsid w:val="00B17CC1"/>
    <w:rsid w:val="00B17CEC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D"/>
    <w:rsid w:val="00B20BDE"/>
    <w:rsid w:val="00B20C97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D5A"/>
    <w:rsid w:val="00B21E14"/>
    <w:rsid w:val="00B21E37"/>
    <w:rsid w:val="00B21E5F"/>
    <w:rsid w:val="00B220DE"/>
    <w:rsid w:val="00B22248"/>
    <w:rsid w:val="00B222F4"/>
    <w:rsid w:val="00B223F7"/>
    <w:rsid w:val="00B2244A"/>
    <w:rsid w:val="00B2249F"/>
    <w:rsid w:val="00B22B58"/>
    <w:rsid w:val="00B22BA0"/>
    <w:rsid w:val="00B22E16"/>
    <w:rsid w:val="00B22F3D"/>
    <w:rsid w:val="00B232F5"/>
    <w:rsid w:val="00B23555"/>
    <w:rsid w:val="00B235BA"/>
    <w:rsid w:val="00B235DA"/>
    <w:rsid w:val="00B237FF"/>
    <w:rsid w:val="00B23952"/>
    <w:rsid w:val="00B239D0"/>
    <w:rsid w:val="00B23AEF"/>
    <w:rsid w:val="00B23C6C"/>
    <w:rsid w:val="00B23CC5"/>
    <w:rsid w:val="00B24566"/>
    <w:rsid w:val="00B24A20"/>
    <w:rsid w:val="00B24ABC"/>
    <w:rsid w:val="00B24F32"/>
    <w:rsid w:val="00B252CA"/>
    <w:rsid w:val="00B2567D"/>
    <w:rsid w:val="00B257CE"/>
    <w:rsid w:val="00B25948"/>
    <w:rsid w:val="00B25952"/>
    <w:rsid w:val="00B25B02"/>
    <w:rsid w:val="00B25F18"/>
    <w:rsid w:val="00B26203"/>
    <w:rsid w:val="00B2686D"/>
    <w:rsid w:val="00B26B4F"/>
    <w:rsid w:val="00B26CAC"/>
    <w:rsid w:val="00B26DD9"/>
    <w:rsid w:val="00B26E14"/>
    <w:rsid w:val="00B26E85"/>
    <w:rsid w:val="00B27062"/>
    <w:rsid w:val="00B27597"/>
    <w:rsid w:val="00B275CD"/>
    <w:rsid w:val="00B27DA5"/>
    <w:rsid w:val="00B27DB9"/>
    <w:rsid w:val="00B27FFA"/>
    <w:rsid w:val="00B3019E"/>
    <w:rsid w:val="00B301B6"/>
    <w:rsid w:val="00B301D9"/>
    <w:rsid w:val="00B30529"/>
    <w:rsid w:val="00B30769"/>
    <w:rsid w:val="00B307C0"/>
    <w:rsid w:val="00B30870"/>
    <w:rsid w:val="00B309A4"/>
    <w:rsid w:val="00B30F42"/>
    <w:rsid w:val="00B3192D"/>
    <w:rsid w:val="00B31996"/>
    <w:rsid w:val="00B31E71"/>
    <w:rsid w:val="00B31E9F"/>
    <w:rsid w:val="00B31FDA"/>
    <w:rsid w:val="00B322AA"/>
    <w:rsid w:val="00B3239A"/>
    <w:rsid w:val="00B32548"/>
    <w:rsid w:val="00B327CB"/>
    <w:rsid w:val="00B32B68"/>
    <w:rsid w:val="00B32E66"/>
    <w:rsid w:val="00B33B54"/>
    <w:rsid w:val="00B33E9E"/>
    <w:rsid w:val="00B33EA1"/>
    <w:rsid w:val="00B34105"/>
    <w:rsid w:val="00B3470A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74"/>
    <w:rsid w:val="00B36077"/>
    <w:rsid w:val="00B36081"/>
    <w:rsid w:val="00B362BD"/>
    <w:rsid w:val="00B366CA"/>
    <w:rsid w:val="00B36CD6"/>
    <w:rsid w:val="00B3757C"/>
    <w:rsid w:val="00B37A64"/>
    <w:rsid w:val="00B37EF2"/>
    <w:rsid w:val="00B37F48"/>
    <w:rsid w:val="00B37FA1"/>
    <w:rsid w:val="00B40450"/>
    <w:rsid w:val="00B40645"/>
    <w:rsid w:val="00B406B5"/>
    <w:rsid w:val="00B40CF9"/>
    <w:rsid w:val="00B41036"/>
    <w:rsid w:val="00B41095"/>
    <w:rsid w:val="00B41412"/>
    <w:rsid w:val="00B41992"/>
    <w:rsid w:val="00B41B95"/>
    <w:rsid w:val="00B41D40"/>
    <w:rsid w:val="00B41D97"/>
    <w:rsid w:val="00B421CF"/>
    <w:rsid w:val="00B4221B"/>
    <w:rsid w:val="00B422C4"/>
    <w:rsid w:val="00B42622"/>
    <w:rsid w:val="00B42BC9"/>
    <w:rsid w:val="00B42F20"/>
    <w:rsid w:val="00B4314B"/>
    <w:rsid w:val="00B432E6"/>
    <w:rsid w:val="00B4333A"/>
    <w:rsid w:val="00B43764"/>
    <w:rsid w:val="00B43786"/>
    <w:rsid w:val="00B437B7"/>
    <w:rsid w:val="00B43AA0"/>
    <w:rsid w:val="00B44098"/>
    <w:rsid w:val="00B440D2"/>
    <w:rsid w:val="00B44220"/>
    <w:rsid w:val="00B444FC"/>
    <w:rsid w:val="00B447CD"/>
    <w:rsid w:val="00B44C21"/>
    <w:rsid w:val="00B44D53"/>
    <w:rsid w:val="00B44DB0"/>
    <w:rsid w:val="00B44DBA"/>
    <w:rsid w:val="00B45083"/>
    <w:rsid w:val="00B456A5"/>
    <w:rsid w:val="00B45C5D"/>
    <w:rsid w:val="00B45E5B"/>
    <w:rsid w:val="00B45F78"/>
    <w:rsid w:val="00B46433"/>
    <w:rsid w:val="00B4668D"/>
    <w:rsid w:val="00B46740"/>
    <w:rsid w:val="00B469AB"/>
    <w:rsid w:val="00B46F1C"/>
    <w:rsid w:val="00B46F46"/>
    <w:rsid w:val="00B470FE"/>
    <w:rsid w:val="00B47305"/>
    <w:rsid w:val="00B47BF5"/>
    <w:rsid w:val="00B47C57"/>
    <w:rsid w:val="00B500AB"/>
    <w:rsid w:val="00B50528"/>
    <w:rsid w:val="00B50D51"/>
    <w:rsid w:val="00B51041"/>
    <w:rsid w:val="00B51089"/>
    <w:rsid w:val="00B510DF"/>
    <w:rsid w:val="00B51265"/>
    <w:rsid w:val="00B5155D"/>
    <w:rsid w:val="00B519BA"/>
    <w:rsid w:val="00B51BF4"/>
    <w:rsid w:val="00B51D80"/>
    <w:rsid w:val="00B51E32"/>
    <w:rsid w:val="00B51EA6"/>
    <w:rsid w:val="00B51F99"/>
    <w:rsid w:val="00B52429"/>
    <w:rsid w:val="00B524BE"/>
    <w:rsid w:val="00B524E8"/>
    <w:rsid w:val="00B527CD"/>
    <w:rsid w:val="00B52956"/>
    <w:rsid w:val="00B52C8A"/>
    <w:rsid w:val="00B53173"/>
    <w:rsid w:val="00B536A1"/>
    <w:rsid w:val="00B53BA2"/>
    <w:rsid w:val="00B53CBB"/>
    <w:rsid w:val="00B54010"/>
    <w:rsid w:val="00B54039"/>
    <w:rsid w:val="00B54322"/>
    <w:rsid w:val="00B543CF"/>
    <w:rsid w:val="00B54F77"/>
    <w:rsid w:val="00B55151"/>
    <w:rsid w:val="00B55185"/>
    <w:rsid w:val="00B551AC"/>
    <w:rsid w:val="00B552F4"/>
    <w:rsid w:val="00B5548E"/>
    <w:rsid w:val="00B5557C"/>
    <w:rsid w:val="00B5581E"/>
    <w:rsid w:val="00B5593C"/>
    <w:rsid w:val="00B55B15"/>
    <w:rsid w:val="00B55CC0"/>
    <w:rsid w:val="00B55D33"/>
    <w:rsid w:val="00B55D48"/>
    <w:rsid w:val="00B55DDD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50A"/>
    <w:rsid w:val="00B606A0"/>
    <w:rsid w:val="00B60B0E"/>
    <w:rsid w:val="00B60BD8"/>
    <w:rsid w:val="00B6111C"/>
    <w:rsid w:val="00B61260"/>
    <w:rsid w:val="00B616C0"/>
    <w:rsid w:val="00B6183F"/>
    <w:rsid w:val="00B6188B"/>
    <w:rsid w:val="00B61AB8"/>
    <w:rsid w:val="00B61C94"/>
    <w:rsid w:val="00B6214D"/>
    <w:rsid w:val="00B62172"/>
    <w:rsid w:val="00B624E7"/>
    <w:rsid w:val="00B629AD"/>
    <w:rsid w:val="00B62B1E"/>
    <w:rsid w:val="00B62DDF"/>
    <w:rsid w:val="00B63228"/>
    <w:rsid w:val="00B632BE"/>
    <w:rsid w:val="00B635A4"/>
    <w:rsid w:val="00B63730"/>
    <w:rsid w:val="00B638BA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080"/>
    <w:rsid w:val="00B6533A"/>
    <w:rsid w:val="00B657CD"/>
    <w:rsid w:val="00B65AC8"/>
    <w:rsid w:val="00B65FAB"/>
    <w:rsid w:val="00B65FF7"/>
    <w:rsid w:val="00B66127"/>
    <w:rsid w:val="00B66223"/>
    <w:rsid w:val="00B66319"/>
    <w:rsid w:val="00B6640E"/>
    <w:rsid w:val="00B66479"/>
    <w:rsid w:val="00B666A5"/>
    <w:rsid w:val="00B66702"/>
    <w:rsid w:val="00B66917"/>
    <w:rsid w:val="00B66AB2"/>
    <w:rsid w:val="00B66DB2"/>
    <w:rsid w:val="00B66F63"/>
    <w:rsid w:val="00B66F80"/>
    <w:rsid w:val="00B670EA"/>
    <w:rsid w:val="00B6744A"/>
    <w:rsid w:val="00B6749A"/>
    <w:rsid w:val="00B67792"/>
    <w:rsid w:val="00B67932"/>
    <w:rsid w:val="00B679E9"/>
    <w:rsid w:val="00B67A66"/>
    <w:rsid w:val="00B67B4E"/>
    <w:rsid w:val="00B67D8D"/>
    <w:rsid w:val="00B67DE8"/>
    <w:rsid w:val="00B70119"/>
    <w:rsid w:val="00B70190"/>
    <w:rsid w:val="00B701D3"/>
    <w:rsid w:val="00B7056D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4FD"/>
    <w:rsid w:val="00B72682"/>
    <w:rsid w:val="00B726D7"/>
    <w:rsid w:val="00B726DA"/>
    <w:rsid w:val="00B72D02"/>
    <w:rsid w:val="00B72D1F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3EA"/>
    <w:rsid w:val="00B74902"/>
    <w:rsid w:val="00B74D72"/>
    <w:rsid w:val="00B74E16"/>
    <w:rsid w:val="00B74E9A"/>
    <w:rsid w:val="00B74FF9"/>
    <w:rsid w:val="00B751D3"/>
    <w:rsid w:val="00B751F9"/>
    <w:rsid w:val="00B75219"/>
    <w:rsid w:val="00B7536C"/>
    <w:rsid w:val="00B753BC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6D64"/>
    <w:rsid w:val="00B773FE"/>
    <w:rsid w:val="00B777ED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610"/>
    <w:rsid w:val="00B80863"/>
    <w:rsid w:val="00B808A6"/>
    <w:rsid w:val="00B80CDC"/>
    <w:rsid w:val="00B80EDE"/>
    <w:rsid w:val="00B80FDB"/>
    <w:rsid w:val="00B8128E"/>
    <w:rsid w:val="00B8132E"/>
    <w:rsid w:val="00B81484"/>
    <w:rsid w:val="00B814F2"/>
    <w:rsid w:val="00B817A8"/>
    <w:rsid w:val="00B81D58"/>
    <w:rsid w:val="00B820C5"/>
    <w:rsid w:val="00B821C1"/>
    <w:rsid w:val="00B8228F"/>
    <w:rsid w:val="00B822DE"/>
    <w:rsid w:val="00B8268D"/>
    <w:rsid w:val="00B82763"/>
    <w:rsid w:val="00B82BF4"/>
    <w:rsid w:val="00B82CC6"/>
    <w:rsid w:val="00B82E7E"/>
    <w:rsid w:val="00B8311B"/>
    <w:rsid w:val="00B833CE"/>
    <w:rsid w:val="00B83831"/>
    <w:rsid w:val="00B8395F"/>
    <w:rsid w:val="00B83984"/>
    <w:rsid w:val="00B83C6E"/>
    <w:rsid w:val="00B83D2B"/>
    <w:rsid w:val="00B8402C"/>
    <w:rsid w:val="00B84191"/>
    <w:rsid w:val="00B84288"/>
    <w:rsid w:val="00B84898"/>
    <w:rsid w:val="00B84ABD"/>
    <w:rsid w:val="00B84B2E"/>
    <w:rsid w:val="00B84E6A"/>
    <w:rsid w:val="00B84FA3"/>
    <w:rsid w:val="00B850E8"/>
    <w:rsid w:val="00B8532A"/>
    <w:rsid w:val="00B85A67"/>
    <w:rsid w:val="00B85EB1"/>
    <w:rsid w:val="00B85FB2"/>
    <w:rsid w:val="00B86094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86"/>
    <w:rsid w:val="00B87DCA"/>
    <w:rsid w:val="00B87FB5"/>
    <w:rsid w:val="00B9029E"/>
    <w:rsid w:val="00B904B7"/>
    <w:rsid w:val="00B9058B"/>
    <w:rsid w:val="00B905CA"/>
    <w:rsid w:val="00B90771"/>
    <w:rsid w:val="00B90E4F"/>
    <w:rsid w:val="00B90E6A"/>
    <w:rsid w:val="00B90FBF"/>
    <w:rsid w:val="00B91030"/>
    <w:rsid w:val="00B911DB"/>
    <w:rsid w:val="00B913D5"/>
    <w:rsid w:val="00B91851"/>
    <w:rsid w:val="00B9189E"/>
    <w:rsid w:val="00B91916"/>
    <w:rsid w:val="00B919A8"/>
    <w:rsid w:val="00B919C9"/>
    <w:rsid w:val="00B91F87"/>
    <w:rsid w:val="00B92031"/>
    <w:rsid w:val="00B9222F"/>
    <w:rsid w:val="00B9224B"/>
    <w:rsid w:val="00B92556"/>
    <w:rsid w:val="00B9260E"/>
    <w:rsid w:val="00B927DF"/>
    <w:rsid w:val="00B9286D"/>
    <w:rsid w:val="00B92EFB"/>
    <w:rsid w:val="00B93781"/>
    <w:rsid w:val="00B93889"/>
    <w:rsid w:val="00B94913"/>
    <w:rsid w:val="00B94A08"/>
    <w:rsid w:val="00B94EC0"/>
    <w:rsid w:val="00B94F44"/>
    <w:rsid w:val="00B94F91"/>
    <w:rsid w:val="00B94FB4"/>
    <w:rsid w:val="00B95141"/>
    <w:rsid w:val="00B952BC"/>
    <w:rsid w:val="00B9561A"/>
    <w:rsid w:val="00B9597B"/>
    <w:rsid w:val="00B95B46"/>
    <w:rsid w:val="00B95BA8"/>
    <w:rsid w:val="00B95C35"/>
    <w:rsid w:val="00B95DBB"/>
    <w:rsid w:val="00B95E17"/>
    <w:rsid w:val="00B95F40"/>
    <w:rsid w:val="00B95F99"/>
    <w:rsid w:val="00B96343"/>
    <w:rsid w:val="00B964E3"/>
    <w:rsid w:val="00B96504"/>
    <w:rsid w:val="00B9651A"/>
    <w:rsid w:val="00B96524"/>
    <w:rsid w:val="00B968C7"/>
    <w:rsid w:val="00B96907"/>
    <w:rsid w:val="00B96C14"/>
    <w:rsid w:val="00B96D2C"/>
    <w:rsid w:val="00B96D45"/>
    <w:rsid w:val="00B96E4B"/>
    <w:rsid w:val="00B9720F"/>
    <w:rsid w:val="00B97422"/>
    <w:rsid w:val="00B97660"/>
    <w:rsid w:val="00B97B44"/>
    <w:rsid w:val="00B97D00"/>
    <w:rsid w:val="00B97D50"/>
    <w:rsid w:val="00B97E01"/>
    <w:rsid w:val="00BA0051"/>
    <w:rsid w:val="00BA050C"/>
    <w:rsid w:val="00BA0964"/>
    <w:rsid w:val="00BA0B0C"/>
    <w:rsid w:val="00BA0C24"/>
    <w:rsid w:val="00BA0E84"/>
    <w:rsid w:val="00BA13D9"/>
    <w:rsid w:val="00BA1599"/>
    <w:rsid w:val="00BA1874"/>
    <w:rsid w:val="00BA1A67"/>
    <w:rsid w:val="00BA1A79"/>
    <w:rsid w:val="00BA1F6D"/>
    <w:rsid w:val="00BA1F95"/>
    <w:rsid w:val="00BA215B"/>
    <w:rsid w:val="00BA21EA"/>
    <w:rsid w:val="00BA21FD"/>
    <w:rsid w:val="00BA225C"/>
    <w:rsid w:val="00BA2512"/>
    <w:rsid w:val="00BA2693"/>
    <w:rsid w:val="00BA2719"/>
    <w:rsid w:val="00BA2A42"/>
    <w:rsid w:val="00BA2E68"/>
    <w:rsid w:val="00BA3212"/>
    <w:rsid w:val="00BA322A"/>
    <w:rsid w:val="00BA3A11"/>
    <w:rsid w:val="00BA3BD8"/>
    <w:rsid w:val="00BA3C12"/>
    <w:rsid w:val="00BA418B"/>
    <w:rsid w:val="00BA44A6"/>
    <w:rsid w:val="00BA46D0"/>
    <w:rsid w:val="00BA480C"/>
    <w:rsid w:val="00BA49E6"/>
    <w:rsid w:val="00BA4AEB"/>
    <w:rsid w:val="00BA55E8"/>
    <w:rsid w:val="00BA56E1"/>
    <w:rsid w:val="00BA5A58"/>
    <w:rsid w:val="00BA5D25"/>
    <w:rsid w:val="00BA5D5B"/>
    <w:rsid w:val="00BA6F6E"/>
    <w:rsid w:val="00BA719A"/>
    <w:rsid w:val="00BA739F"/>
    <w:rsid w:val="00BA761E"/>
    <w:rsid w:val="00BA7813"/>
    <w:rsid w:val="00BA7829"/>
    <w:rsid w:val="00BA7CED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55"/>
    <w:rsid w:val="00BB1BA5"/>
    <w:rsid w:val="00BB1CA4"/>
    <w:rsid w:val="00BB1DF0"/>
    <w:rsid w:val="00BB1E3E"/>
    <w:rsid w:val="00BB1E77"/>
    <w:rsid w:val="00BB1F21"/>
    <w:rsid w:val="00BB20D6"/>
    <w:rsid w:val="00BB2656"/>
    <w:rsid w:val="00BB29E8"/>
    <w:rsid w:val="00BB2A53"/>
    <w:rsid w:val="00BB2C7E"/>
    <w:rsid w:val="00BB2FD1"/>
    <w:rsid w:val="00BB3107"/>
    <w:rsid w:val="00BB3172"/>
    <w:rsid w:val="00BB343F"/>
    <w:rsid w:val="00BB3501"/>
    <w:rsid w:val="00BB38DD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9DE"/>
    <w:rsid w:val="00BB4A56"/>
    <w:rsid w:val="00BB4C4A"/>
    <w:rsid w:val="00BB4CCC"/>
    <w:rsid w:val="00BB4DC2"/>
    <w:rsid w:val="00BB50D3"/>
    <w:rsid w:val="00BB5160"/>
    <w:rsid w:val="00BB53D6"/>
    <w:rsid w:val="00BB54D6"/>
    <w:rsid w:val="00BB5821"/>
    <w:rsid w:val="00BB5987"/>
    <w:rsid w:val="00BB5CF0"/>
    <w:rsid w:val="00BB5E0E"/>
    <w:rsid w:val="00BB6058"/>
    <w:rsid w:val="00BB6359"/>
    <w:rsid w:val="00BB65F8"/>
    <w:rsid w:val="00BB684A"/>
    <w:rsid w:val="00BB691E"/>
    <w:rsid w:val="00BB69BA"/>
    <w:rsid w:val="00BB6F0F"/>
    <w:rsid w:val="00BB6FF8"/>
    <w:rsid w:val="00BB733C"/>
    <w:rsid w:val="00BB75F1"/>
    <w:rsid w:val="00BB76C0"/>
    <w:rsid w:val="00BB790E"/>
    <w:rsid w:val="00BB7983"/>
    <w:rsid w:val="00BC01F5"/>
    <w:rsid w:val="00BC03B8"/>
    <w:rsid w:val="00BC0480"/>
    <w:rsid w:val="00BC04B4"/>
    <w:rsid w:val="00BC06C4"/>
    <w:rsid w:val="00BC07B9"/>
    <w:rsid w:val="00BC0A8F"/>
    <w:rsid w:val="00BC0F52"/>
    <w:rsid w:val="00BC0FB7"/>
    <w:rsid w:val="00BC13EE"/>
    <w:rsid w:val="00BC14D3"/>
    <w:rsid w:val="00BC15B8"/>
    <w:rsid w:val="00BC19AB"/>
    <w:rsid w:val="00BC1E1B"/>
    <w:rsid w:val="00BC2086"/>
    <w:rsid w:val="00BC2251"/>
    <w:rsid w:val="00BC230B"/>
    <w:rsid w:val="00BC2521"/>
    <w:rsid w:val="00BC267E"/>
    <w:rsid w:val="00BC2AC8"/>
    <w:rsid w:val="00BC2DCD"/>
    <w:rsid w:val="00BC2E45"/>
    <w:rsid w:val="00BC2F16"/>
    <w:rsid w:val="00BC2F61"/>
    <w:rsid w:val="00BC34B9"/>
    <w:rsid w:val="00BC34C7"/>
    <w:rsid w:val="00BC34FC"/>
    <w:rsid w:val="00BC35B1"/>
    <w:rsid w:val="00BC37B7"/>
    <w:rsid w:val="00BC3A87"/>
    <w:rsid w:val="00BC3AE6"/>
    <w:rsid w:val="00BC3B42"/>
    <w:rsid w:val="00BC3D7B"/>
    <w:rsid w:val="00BC4162"/>
    <w:rsid w:val="00BC431F"/>
    <w:rsid w:val="00BC43FA"/>
    <w:rsid w:val="00BC46F8"/>
    <w:rsid w:val="00BC4802"/>
    <w:rsid w:val="00BC4A3B"/>
    <w:rsid w:val="00BC4A81"/>
    <w:rsid w:val="00BC4CE5"/>
    <w:rsid w:val="00BC4DFF"/>
    <w:rsid w:val="00BC500E"/>
    <w:rsid w:val="00BC514B"/>
    <w:rsid w:val="00BC5745"/>
    <w:rsid w:val="00BC57B0"/>
    <w:rsid w:val="00BC5D68"/>
    <w:rsid w:val="00BC5DE8"/>
    <w:rsid w:val="00BC5F19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D0F"/>
    <w:rsid w:val="00BC7E19"/>
    <w:rsid w:val="00BD01CD"/>
    <w:rsid w:val="00BD02A9"/>
    <w:rsid w:val="00BD075C"/>
    <w:rsid w:val="00BD0B40"/>
    <w:rsid w:val="00BD0F2B"/>
    <w:rsid w:val="00BD1183"/>
    <w:rsid w:val="00BD11D6"/>
    <w:rsid w:val="00BD12A7"/>
    <w:rsid w:val="00BD17AD"/>
    <w:rsid w:val="00BD1990"/>
    <w:rsid w:val="00BD2053"/>
    <w:rsid w:val="00BD2061"/>
    <w:rsid w:val="00BD20C5"/>
    <w:rsid w:val="00BD26AB"/>
    <w:rsid w:val="00BD29DE"/>
    <w:rsid w:val="00BD2C72"/>
    <w:rsid w:val="00BD2E00"/>
    <w:rsid w:val="00BD317A"/>
    <w:rsid w:val="00BD32EF"/>
    <w:rsid w:val="00BD330B"/>
    <w:rsid w:val="00BD3321"/>
    <w:rsid w:val="00BD346E"/>
    <w:rsid w:val="00BD3A10"/>
    <w:rsid w:val="00BD3BA1"/>
    <w:rsid w:val="00BD3BBE"/>
    <w:rsid w:val="00BD43C4"/>
    <w:rsid w:val="00BD43D6"/>
    <w:rsid w:val="00BD4462"/>
    <w:rsid w:val="00BD44E4"/>
    <w:rsid w:val="00BD456A"/>
    <w:rsid w:val="00BD4845"/>
    <w:rsid w:val="00BD4EC7"/>
    <w:rsid w:val="00BD52B4"/>
    <w:rsid w:val="00BD5369"/>
    <w:rsid w:val="00BD5764"/>
    <w:rsid w:val="00BD5ABF"/>
    <w:rsid w:val="00BD5E88"/>
    <w:rsid w:val="00BD5EB7"/>
    <w:rsid w:val="00BD623F"/>
    <w:rsid w:val="00BD6C53"/>
    <w:rsid w:val="00BD6CAC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80"/>
    <w:rsid w:val="00BE12C6"/>
    <w:rsid w:val="00BE136D"/>
    <w:rsid w:val="00BE13C4"/>
    <w:rsid w:val="00BE147A"/>
    <w:rsid w:val="00BE1573"/>
    <w:rsid w:val="00BE175D"/>
    <w:rsid w:val="00BE1E1A"/>
    <w:rsid w:val="00BE1E6B"/>
    <w:rsid w:val="00BE2186"/>
    <w:rsid w:val="00BE2855"/>
    <w:rsid w:val="00BE2B45"/>
    <w:rsid w:val="00BE2C04"/>
    <w:rsid w:val="00BE304A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484"/>
    <w:rsid w:val="00BE462C"/>
    <w:rsid w:val="00BE4C14"/>
    <w:rsid w:val="00BE4DB8"/>
    <w:rsid w:val="00BE4F04"/>
    <w:rsid w:val="00BE4F10"/>
    <w:rsid w:val="00BE5026"/>
    <w:rsid w:val="00BE513E"/>
    <w:rsid w:val="00BE52CC"/>
    <w:rsid w:val="00BE545B"/>
    <w:rsid w:val="00BE6274"/>
    <w:rsid w:val="00BE6355"/>
    <w:rsid w:val="00BE644D"/>
    <w:rsid w:val="00BE65C2"/>
    <w:rsid w:val="00BE6639"/>
    <w:rsid w:val="00BE672D"/>
    <w:rsid w:val="00BE695A"/>
    <w:rsid w:val="00BE6D6A"/>
    <w:rsid w:val="00BE6DC7"/>
    <w:rsid w:val="00BE6DF2"/>
    <w:rsid w:val="00BE70CB"/>
    <w:rsid w:val="00BE78F9"/>
    <w:rsid w:val="00BE79C8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0E29"/>
    <w:rsid w:val="00BF1055"/>
    <w:rsid w:val="00BF11F5"/>
    <w:rsid w:val="00BF1372"/>
    <w:rsid w:val="00BF13B8"/>
    <w:rsid w:val="00BF1572"/>
    <w:rsid w:val="00BF17DE"/>
    <w:rsid w:val="00BF237D"/>
    <w:rsid w:val="00BF24FA"/>
    <w:rsid w:val="00BF253C"/>
    <w:rsid w:val="00BF25A9"/>
    <w:rsid w:val="00BF28C6"/>
    <w:rsid w:val="00BF2A2A"/>
    <w:rsid w:val="00BF2B87"/>
    <w:rsid w:val="00BF2F5B"/>
    <w:rsid w:val="00BF3263"/>
    <w:rsid w:val="00BF3720"/>
    <w:rsid w:val="00BF397C"/>
    <w:rsid w:val="00BF3AAF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E28"/>
    <w:rsid w:val="00BF4F9F"/>
    <w:rsid w:val="00BF504D"/>
    <w:rsid w:val="00BF5112"/>
    <w:rsid w:val="00BF513E"/>
    <w:rsid w:val="00BF51AB"/>
    <w:rsid w:val="00BF5202"/>
    <w:rsid w:val="00BF554B"/>
    <w:rsid w:val="00BF55A1"/>
    <w:rsid w:val="00BF5720"/>
    <w:rsid w:val="00BF5AD0"/>
    <w:rsid w:val="00BF5B83"/>
    <w:rsid w:val="00BF5F91"/>
    <w:rsid w:val="00BF60AA"/>
    <w:rsid w:val="00BF612B"/>
    <w:rsid w:val="00BF62FB"/>
    <w:rsid w:val="00BF645A"/>
    <w:rsid w:val="00BF666F"/>
    <w:rsid w:val="00BF66CF"/>
    <w:rsid w:val="00BF6997"/>
    <w:rsid w:val="00BF6B3C"/>
    <w:rsid w:val="00BF6CB9"/>
    <w:rsid w:val="00BF6D08"/>
    <w:rsid w:val="00BF6F3F"/>
    <w:rsid w:val="00BF71E9"/>
    <w:rsid w:val="00BF727C"/>
    <w:rsid w:val="00BF72BE"/>
    <w:rsid w:val="00BF7330"/>
    <w:rsid w:val="00BF7517"/>
    <w:rsid w:val="00BF75EA"/>
    <w:rsid w:val="00BF7886"/>
    <w:rsid w:val="00BF7B6A"/>
    <w:rsid w:val="00C00376"/>
    <w:rsid w:val="00C007B6"/>
    <w:rsid w:val="00C00829"/>
    <w:rsid w:val="00C00951"/>
    <w:rsid w:val="00C00A45"/>
    <w:rsid w:val="00C00B0F"/>
    <w:rsid w:val="00C00C8C"/>
    <w:rsid w:val="00C00F68"/>
    <w:rsid w:val="00C00F72"/>
    <w:rsid w:val="00C01D17"/>
    <w:rsid w:val="00C01F73"/>
    <w:rsid w:val="00C021F9"/>
    <w:rsid w:val="00C02203"/>
    <w:rsid w:val="00C023F0"/>
    <w:rsid w:val="00C02941"/>
    <w:rsid w:val="00C02BF8"/>
    <w:rsid w:val="00C02E0D"/>
    <w:rsid w:val="00C02F8E"/>
    <w:rsid w:val="00C03215"/>
    <w:rsid w:val="00C0324E"/>
    <w:rsid w:val="00C03354"/>
    <w:rsid w:val="00C034AC"/>
    <w:rsid w:val="00C03698"/>
    <w:rsid w:val="00C03A3C"/>
    <w:rsid w:val="00C03E9D"/>
    <w:rsid w:val="00C03F76"/>
    <w:rsid w:val="00C04168"/>
    <w:rsid w:val="00C04470"/>
    <w:rsid w:val="00C04587"/>
    <w:rsid w:val="00C04701"/>
    <w:rsid w:val="00C04916"/>
    <w:rsid w:val="00C04942"/>
    <w:rsid w:val="00C04A66"/>
    <w:rsid w:val="00C05380"/>
    <w:rsid w:val="00C05631"/>
    <w:rsid w:val="00C0579F"/>
    <w:rsid w:val="00C05B04"/>
    <w:rsid w:val="00C05C7B"/>
    <w:rsid w:val="00C05F2A"/>
    <w:rsid w:val="00C0660C"/>
    <w:rsid w:val="00C0695A"/>
    <w:rsid w:val="00C06E31"/>
    <w:rsid w:val="00C07332"/>
    <w:rsid w:val="00C07703"/>
    <w:rsid w:val="00C07720"/>
    <w:rsid w:val="00C0792F"/>
    <w:rsid w:val="00C07B7C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7A8"/>
    <w:rsid w:val="00C14A05"/>
    <w:rsid w:val="00C14A5C"/>
    <w:rsid w:val="00C14B61"/>
    <w:rsid w:val="00C14D61"/>
    <w:rsid w:val="00C1507E"/>
    <w:rsid w:val="00C15159"/>
    <w:rsid w:val="00C1551B"/>
    <w:rsid w:val="00C1575A"/>
    <w:rsid w:val="00C15959"/>
    <w:rsid w:val="00C15E01"/>
    <w:rsid w:val="00C15FA6"/>
    <w:rsid w:val="00C162DE"/>
    <w:rsid w:val="00C16488"/>
    <w:rsid w:val="00C168B8"/>
    <w:rsid w:val="00C168F0"/>
    <w:rsid w:val="00C16A7C"/>
    <w:rsid w:val="00C16BDD"/>
    <w:rsid w:val="00C16E53"/>
    <w:rsid w:val="00C17118"/>
    <w:rsid w:val="00C17188"/>
    <w:rsid w:val="00C1725D"/>
    <w:rsid w:val="00C1755F"/>
    <w:rsid w:val="00C17644"/>
    <w:rsid w:val="00C178B6"/>
    <w:rsid w:val="00C17958"/>
    <w:rsid w:val="00C17991"/>
    <w:rsid w:val="00C17998"/>
    <w:rsid w:val="00C17B30"/>
    <w:rsid w:val="00C17CC0"/>
    <w:rsid w:val="00C17DD3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C3"/>
    <w:rsid w:val="00C21B94"/>
    <w:rsid w:val="00C21C60"/>
    <w:rsid w:val="00C21EE4"/>
    <w:rsid w:val="00C221E1"/>
    <w:rsid w:val="00C22230"/>
    <w:rsid w:val="00C22519"/>
    <w:rsid w:val="00C2286C"/>
    <w:rsid w:val="00C229DF"/>
    <w:rsid w:val="00C22AA4"/>
    <w:rsid w:val="00C22B1C"/>
    <w:rsid w:val="00C22DDB"/>
    <w:rsid w:val="00C22EFD"/>
    <w:rsid w:val="00C2370A"/>
    <w:rsid w:val="00C2375B"/>
    <w:rsid w:val="00C23763"/>
    <w:rsid w:val="00C23765"/>
    <w:rsid w:val="00C237CB"/>
    <w:rsid w:val="00C23814"/>
    <w:rsid w:val="00C238F9"/>
    <w:rsid w:val="00C23C86"/>
    <w:rsid w:val="00C23DEC"/>
    <w:rsid w:val="00C23E3F"/>
    <w:rsid w:val="00C2415E"/>
    <w:rsid w:val="00C242D0"/>
    <w:rsid w:val="00C247B5"/>
    <w:rsid w:val="00C24B6C"/>
    <w:rsid w:val="00C24E16"/>
    <w:rsid w:val="00C24E50"/>
    <w:rsid w:val="00C25338"/>
    <w:rsid w:val="00C253DA"/>
    <w:rsid w:val="00C25AA1"/>
    <w:rsid w:val="00C25B8A"/>
    <w:rsid w:val="00C25EE1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59"/>
    <w:rsid w:val="00C278F1"/>
    <w:rsid w:val="00C279A1"/>
    <w:rsid w:val="00C27C55"/>
    <w:rsid w:val="00C27C7D"/>
    <w:rsid w:val="00C27E20"/>
    <w:rsid w:val="00C30075"/>
    <w:rsid w:val="00C306BD"/>
    <w:rsid w:val="00C30DEF"/>
    <w:rsid w:val="00C30F20"/>
    <w:rsid w:val="00C30F55"/>
    <w:rsid w:val="00C310AE"/>
    <w:rsid w:val="00C31173"/>
    <w:rsid w:val="00C3119F"/>
    <w:rsid w:val="00C31453"/>
    <w:rsid w:val="00C31745"/>
    <w:rsid w:val="00C320B9"/>
    <w:rsid w:val="00C3257F"/>
    <w:rsid w:val="00C32670"/>
    <w:rsid w:val="00C326BF"/>
    <w:rsid w:val="00C32729"/>
    <w:rsid w:val="00C327D5"/>
    <w:rsid w:val="00C32B2E"/>
    <w:rsid w:val="00C330FF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191"/>
    <w:rsid w:val="00C345E6"/>
    <w:rsid w:val="00C34752"/>
    <w:rsid w:val="00C34A76"/>
    <w:rsid w:val="00C34BC0"/>
    <w:rsid w:val="00C34E85"/>
    <w:rsid w:val="00C3579C"/>
    <w:rsid w:val="00C35993"/>
    <w:rsid w:val="00C35A3C"/>
    <w:rsid w:val="00C35C1E"/>
    <w:rsid w:val="00C35CB7"/>
    <w:rsid w:val="00C35EC2"/>
    <w:rsid w:val="00C360E3"/>
    <w:rsid w:val="00C361CC"/>
    <w:rsid w:val="00C36255"/>
    <w:rsid w:val="00C3644F"/>
    <w:rsid w:val="00C36466"/>
    <w:rsid w:val="00C3662C"/>
    <w:rsid w:val="00C36912"/>
    <w:rsid w:val="00C36DCD"/>
    <w:rsid w:val="00C370E8"/>
    <w:rsid w:val="00C371B6"/>
    <w:rsid w:val="00C379A1"/>
    <w:rsid w:val="00C37CE7"/>
    <w:rsid w:val="00C40486"/>
    <w:rsid w:val="00C40B4F"/>
    <w:rsid w:val="00C40C3C"/>
    <w:rsid w:val="00C40E05"/>
    <w:rsid w:val="00C41774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9A7"/>
    <w:rsid w:val="00C43B0E"/>
    <w:rsid w:val="00C43B7F"/>
    <w:rsid w:val="00C43E8D"/>
    <w:rsid w:val="00C44013"/>
    <w:rsid w:val="00C441EC"/>
    <w:rsid w:val="00C44349"/>
    <w:rsid w:val="00C4439E"/>
    <w:rsid w:val="00C443B2"/>
    <w:rsid w:val="00C44588"/>
    <w:rsid w:val="00C445E6"/>
    <w:rsid w:val="00C4474E"/>
    <w:rsid w:val="00C44C5E"/>
    <w:rsid w:val="00C458DE"/>
    <w:rsid w:val="00C45998"/>
    <w:rsid w:val="00C45A49"/>
    <w:rsid w:val="00C45C68"/>
    <w:rsid w:val="00C45DC3"/>
    <w:rsid w:val="00C45E2F"/>
    <w:rsid w:val="00C460D0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AF1"/>
    <w:rsid w:val="00C47CBF"/>
    <w:rsid w:val="00C47D0A"/>
    <w:rsid w:val="00C47E38"/>
    <w:rsid w:val="00C505C2"/>
    <w:rsid w:val="00C510F3"/>
    <w:rsid w:val="00C512CD"/>
    <w:rsid w:val="00C5140A"/>
    <w:rsid w:val="00C514C4"/>
    <w:rsid w:val="00C51670"/>
    <w:rsid w:val="00C518AC"/>
    <w:rsid w:val="00C519CD"/>
    <w:rsid w:val="00C51C98"/>
    <w:rsid w:val="00C51C9D"/>
    <w:rsid w:val="00C51CED"/>
    <w:rsid w:val="00C51FDB"/>
    <w:rsid w:val="00C52064"/>
    <w:rsid w:val="00C52329"/>
    <w:rsid w:val="00C5251D"/>
    <w:rsid w:val="00C5260B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3F4E"/>
    <w:rsid w:val="00C5435D"/>
    <w:rsid w:val="00C54869"/>
    <w:rsid w:val="00C54B12"/>
    <w:rsid w:val="00C54C2E"/>
    <w:rsid w:val="00C54F88"/>
    <w:rsid w:val="00C54FC4"/>
    <w:rsid w:val="00C5504E"/>
    <w:rsid w:val="00C550AB"/>
    <w:rsid w:val="00C5563D"/>
    <w:rsid w:val="00C55863"/>
    <w:rsid w:val="00C563A4"/>
    <w:rsid w:val="00C56651"/>
    <w:rsid w:val="00C5687C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7B3"/>
    <w:rsid w:val="00C578AD"/>
    <w:rsid w:val="00C5791F"/>
    <w:rsid w:val="00C5796D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1B1"/>
    <w:rsid w:val="00C61453"/>
    <w:rsid w:val="00C61661"/>
    <w:rsid w:val="00C61680"/>
    <w:rsid w:val="00C61A7E"/>
    <w:rsid w:val="00C61B14"/>
    <w:rsid w:val="00C61B84"/>
    <w:rsid w:val="00C61C89"/>
    <w:rsid w:val="00C61F81"/>
    <w:rsid w:val="00C620DE"/>
    <w:rsid w:val="00C622D9"/>
    <w:rsid w:val="00C625FD"/>
    <w:rsid w:val="00C627EE"/>
    <w:rsid w:val="00C62CF2"/>
    <w:rsid w:val="00C62F94"/>
    <w:rsid w:val="00C63045"/>
    <w:rsid w:val="00C630F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121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666"/>
    <w:rsid w:val="00C65E7E"/>
    <w:rsid w:val="00C6602E"/>
    <w:rsid w:val="00C66361"/>
    <w:rsid w:val="00C66449"/>
    <w:rsid w:val="00C669D1"/>
    <w:rsid w:val="00C66BCF"/>
    <w:rsid w:val="00C66BFF"/>
    <w:rsid w:val="00C66CD6"/>
    <w:rsid w:val="00C66EA2"/>
    <w:rsid w:val="00C671BE"/>
    <w:rsid w:val="00C673CA"/>
    <w:rsid w:val="00C6758D"/>
    <w:rsid w:val="00C67881"/>
    <w:rsid w:val="00C6797A"/>
    <w:rsid w:val="00C67A47"/>
    <w:rsid w:val="00C67B82"/>
    <w:rsid w:val="00C67C39"/>
    <w:rsid w:val="00C67C65"/>
    <w:rsid w:val="00C67CDD"/>
    <w:rsid w:val="00C67CFF"/>
    <w:rsid w:val="00C67E11"/>
    <w:rsid w:val="00C67E9C"/>
    <w:rsid w:val="00C67ED2"/>
    <w:rsid w:val="00C7030D"/>
    <w:rsid w:val="00C70488"/>
    <w:rsid w:val="00C706AB"/>
    <w:rsid w:val="00C70BBE"/>
    <w:rsid w:val="00C70C5D"/>
    <w:rsid w:val="00C714BF"/>
    <w:rsid w:val="00C71659"/>
    <w:rsid w:val="00C71A33"/>
    <w:rsid w:val="00C7245A"/>
    <w:rsid w:val="00C72493"/>
    <w:rsid w:val="00C727D5"/>
    <w:rsid w:val="00C729DF"/>
    <w:rsid w:val="00C72EE5"/>
    <w:rsid w:val="00C73058"/>
    <w:rsid w:val="00C7336C"/>
    <w:rsid w:val="00C73E75"/>
    <w:rsid w:val="00C74058"/>
    <w:rsid w:val="00C74137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B14"/>
    <w:rsid w:val="00C75D3E"/>
    <w:rsid w:val="00C75EE5"/>
    <w:rsid w:val="00C7629C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77D84"/>
    <w:rsid w:val="00C80446"/>
    <w:rsid w:val="00C806A0"/>
    <w:rsid w:val="00C80729"/>
    <w:rsid w:val="00C80946"/>
    <w:rsid w:val="00C80B0A"/>
    <w:rsid w:val="00C80D24"/>
    <w:rsid w:val="00C80FD0"/>
    <w:rsid w:val="00C8105C"/>
    <w:rsid w:val="00C81082"/>
    <w:rsid w:val="00C810A9"/>
    <w:rsid w:val="00C817B7"/>
    <w:rsid w:val="00C817E6"/>
    <w:rsid w:val="00C81CC1"/>
    <w:rsid w:val="00C81FC7"/>
    <w:rsid w:val="00C82141"/>
    <w:rsid w:val="00C82582"/>
    <w:rsid w:val="00C825F0"/>
    <w:rsid w:val="00C827F6"/>
    <w:rsid w:val="00C8282E"/>
    <w:rsid w:val="00C829D8"/>
    <w:rsid w:val="00C82A5F"/>
    <w:rsid w:val="00C82A75"/>
    <w:rsid w:val="00C82C6E"/>
    <w:rsid w:val="00C82E9A"/>
    <w:rsid w:val="00C82FA3"/>
    <w:rsid w:val="00C83201"/>
    <w:rsid w:val="00C8325D"/>
    <w:rsid w:val="00C832A1"/>
    <w:rsid w:val="00C83448"/>
    <w:rsid w:val="00C839B3"/>
    <w:rsid w:val="00C839EB"/>
    <w:rsid w:val="00C83DB2"/>
    <w:rsid w:val="00C83E00"/>
    <w:rsid w:val="00C83FDD"/>
    <w:rsid w:val="00C840A1"/>
    <w:rsid w:val="00C845F3"/>
    <w:rsid w:val="00C84638"/>
    <w:rsid w:val="00C84A4B"/>
    <w:rsid w:val="00C84A95"/>
    <w:rsid w:val="00C84AE4"/>
    <w:rsid w:val="00C84F69"/>
    <w:rsid w:val="00C84FBB"/>
    <w:rsid w:val="00C85267"/>
    <w:rsid w:val="00C85572"/>
    <w:rsid w:val="00C856C9"/>
    <w:rsid w:val="00C858EB"/>
    <w:rsid w:val="00C85B18"/>
    <w:rsid w:val="00C85B70"/>
    <w:rsid w:val="00C85ED2"/>
    <w:rsid w:val="00C8684B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90020"/>
    <w:rsid w:val="00C9014C"/>
    <w:rsid w:val="00C903D9"/>
    <w:rsid w:val="00C9058B"/>
    <w:rsid w:val="00C90614"/>
    <w:rsid w:val="00C906DC"/>
    <w:rsid w:val="00C90829"/>
    <w:rsid w:val="00C90B75"/>
    <w:rsid w:val="00C90B77"/>
    <w:rsid w:val="00C90CD1"/>
    <w:rsid w:val="00C90CD8"/>
    <w:rsid w:val="00C90E19"/>
    <w:rsid w:val="00C91395"/>
    <w:rsid w:val="00C91676"/>
    <w:rsid w:val="00C91D65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FD"/>
    <w:rsid w:val="00C93061"/>
    <w:rsid w:val="00C93537"/>
    <w:rsid w:val="00C937D7"/>
    <w:rsid w:val="00C9388F"/>
    <w:rsid w:val="00C93923"/>
    <w:rsid w:val="00C93A5C"/>
    <w:rsid w:val="00C93BD8"/>
    <w:rsid w:val="00C93FB5"/>
    <w:rsid w:val="00C93FB6"/>
    <w:rsid w:val="00C9402D"/>
    <w:rsid w:val="00C94645"/>
    <w:rsid w:val="00C9484D"/>
    <w:rsid w:val="00C94A0C"/>
    <w:rsid w:val="00C94ACE"/>
    <w:rsid w:val="00C94BEE"/>
    <w:rsid w:val="00C94C4C"/>
    <w:rsid w:val="00C94D1A"/>
    <w:rsid w:val="00C94F8A"/>
    <w:rsid w:val="00C95100"/>
    <w:rsid w:val="00C95615"/>
    <w:rsid w:val="00C9564D"/>
    <w:rsid w:val="00C958F5"/>
    <w:rsid w:val="00C95B33"/>
    <w:rsid w:val="00C95CD7"/>
    <w:rsid w:val="00C95E19"/>
    <w:rsid w:val="00C95EF9"/>
    <w:rsid w:val="00C95FB2"/>
    <w:rsid w:val="00C95FB3"/>
    <w:rsid w:val="00C96389"/>
    <w:rsid w:val="00C96431"/>
    <w:rsid w:val="00C9648C"/>
    <w:rsid w:val="00C9690B"/>
    <w:rsid w:val="00C96DFD"/>
    <w:rsid w:val="00C9715C"/>
    <w:rsid w:val="00C9715E"/>
    <w:rsid w:val="00C97259"/>
    <w:rsid w:val="00C975AA"/>
    <w:rsid w:val="00C97656"/>
    <w:rsid w:val="00C977EC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36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DBB"/>
    <w:rsid w:val="00CA3F94"/>
    <w:rsid w:val="00CA4AE8"/>
    <w:rsid w:val="00CA4D15"/>
    <w:rsid w:val="00CA4D4E"/>
    <w:rsid w:val="00CA4D5C"/>
    <w:rsid w:val="00CA4E00"/>
    <w:rsid w:val="00CA518D"/>
    <w:rsid w:val="00CA535A"/>
    <w:rsid w:val="00CA537F"/>
    <w:rsid w:val="00CA5638"/>
    <w:rsid w:val="00CA5741"/>
    <w:rsid w:val="00CA5AEB"/>
    <w:rsid w:val="00CA5F25"/>
    <w:rsid w:val="00CA6032"/>
    <w:rsid w:val="00CA623D"/>
    <w:rsid w:val="00CA6BBB"/>
    <w:rsid w:val="00CA6EA0"/>
    <w:rsid w:val="00CA6EFB"/>
    <w:rsid w:val="00CA6F74"/>
    <w:rsid w:val="00CA7003"/>
    <w:rsid w:val="00CA71CA"/>
    <w:rsid w:val="00CA7281"/>
    <w:rsid w:val="00CA728B"/>
    <w:rsid w:val="00CA7583"/>
    <w:rsid w:val="00CA76FF"/>
    <w:rsid w:val="00CA7DE4"/>
    <w:rsid w:val="00CA7F5B"/>
    <w:rsid w:val="00CB00A0"/>
    <w:rsid w:val="00CB01A0"/>
    <w:rsid w:val="00CB0255"/>
    <w:rsid w:val="00CB0783"/>
    <w:rsid w:val="00CB09E5"/>
    <w:rsid w:val="00CB0B47"/>
    <w:rsid w:val="00CB1042"/>
    <w:rsid w:val="00CB10BF"/>
    <w:rsid w:val="00CB1579"/>
    <w:rsid w:val="00CB1730"/>
    <w:rsid w:val="00CB1794"/>
    <w:rsid w:val="00CB20F0"/>
    <w:rsid w:val="00CB252C"/>
    <w:rsid w:val="00CB2557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827"/>
    <w:rsid w:val="00CB39DD"/>
    <w:rsid w:val="00CB3A10"/>
    <w:rsid w:val="00CB3C29"/>
    <w:rsid w:val="00CB40D4"/>
    <w:rsid w:val="00CB42CD"/>
    <w:rsid w:val="00CB4618"/>
    <w:rsid w:val="00CB4764"/>
    <w:rsid w:val="00CB490A"/>
    <w:rsid w:val="00CB4DA4"/>
    <w:rsid w:val="00CB5040"/>
    <w:rsid w:val="00CB509B"/>
    <w:rsid w:val="00CB51A6"/>
    <w:rsid w:val="00CB51AC"/>
    <w:rsid w:val="00CB5340"/>
    <w:rsid w:val="00CB5AB2"/>
    <w:rsid w:val="00CB5CDA"/>
    <w:rsid w:val="00CB5E87"/>
    <w:rsid w:val="00CB6350"/>
    <w:rsid w:val="00CB67B7"/>
    <w:rsid w:val="00CB6A57"/>
    <w:rsid w:val="00CB6DA1"/>
    <w:rsid w:val="00CB6FB4"/>
    <w:rsid w:val="00CB6FB5"/>
    <w:rsid w:val="00CB742F"/>
    <w:rsid w:val="00CB7587"/>
    <w:rsid w:val="00CB7730"/>
    <w:rsid w:val="00CB7D2F"/>
    <w:rsid w:val="00CC0252"/>
    <w:rsid w:val="00CC0254"/>
    <w:rsid w:val="00CC0431"/>
    <w:rsid w:val="00CC0487"/>
    <w:rsid w:val="00CC06DD"/>
    <w:rsid w:val="00CC0711"/>
    <w:rsid w:val="00CC09D7"/>
    <w:rsid w:val="00CC0D70"/>
    <w:rsid w:val="00CC0DB6"/>
    <w:rsid w:val="00CC103A"/>
    <w:rsid w:val="00CC11AE"/>
    <w:rsid w:val="00CC1602"/>
    <w:rsid w:val="00CC1668"/>
    <w:rsid w:val="00CC191A"/>
    <w:rsid w:val="00CC1B13"/>
    <w:rsid w:val="00CC1E2E"/>
    <w:rsid w:val="00CC1E75"/>
    <w:rsid w:val="00CC1F9C"/>
    <w:rsid w:val="00CC1FD8"/>
    <w:rsid w:val="00CC24C4"/>
    <w:rsid w:val="00CC2502"/>
    <w:rsid w:val="00CC2539"/>
    <w:rsid w:val="00CC290F"/>
    <w:rsid w:val="00CC2B4C"/>
    <w:rsid w:val="00CC2BA9"/>
    <w:rsid w:val="00CC2D8C"/>
    <w:rsid w:val="00CC2F29"/>
    <w:rsid w:val="00CC319F"/>
    <w:rsid w:val="00CC31F0"/>
    <w:rsid w:val="00CC369D"/>
    <w:rsid w:val="00CC37F1"/>
    <w:rsid w:val="00CC3972"/>
    <w:rsid w:val="00CC3C31"/>
    <w:rsid w:val="00CC4497"/>
    <w:rsid w:val="00CC44EA"/>
    <w:rsid w:val="00CC46C3"/>
    <w:rsid w:val="00CC4713"/>
    <w:rsid w:val="00CC47C7"/>
    <w:rsid w:val="00CC48A4"/>
    <w:rsid w:val="00CC498F"/>
    <w:rsid w:val="00CC4B35"/>
    <w:rsid w:val="00CC4CF3"/>
    <w:rsid w:val="00CC4F0B"/>
    <w:rsid w:val="00CC4F98"/>
    <w:rsid w:val="00CC50DB"/>
    <w:rsid w:val="00CC5427"/>
    <w:rsid w:val="00CC560C"/>
    <w:rsid w:val="00CC5653"/>
    <w:rsid w:val="00CC5B84"/>
    <w:rsid w:val="00CC5BA9"/>
    <w:rsid w:val="00CC5F81"/>
    <w:rsid w:val="00CC6065"/>
    <w:rsid w:val="00CC62C9"/>
    <w:rsid w:val="00CC6385"/>
    <w:rsid w:val="00CC6456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36D"/>
    <w:rsid w:val="00CC7469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0EF"/>
    <w:rsid w:val="00CD150F"/>
    <w:rsid w:val="00CD166D"/>
    <w:rsid w:val="00CD1690"/>
    <w:rsid w:val="00CD1D21"/>
    <w:rsid w:val="00CD1FCE"/>
    <w:rsid w:val="00CD2819"/>
    <w:rsid w:val="00CD2B8D"/>
    <w:rsid w:val="00CD2BD1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D73"/>
    <w:rsid w:val="00CD5EA5"/>
    <w:rsid w:val="00CD5F3C"/>
    <w:rsid w:val="00CD60FA"/>
    <w:rsid w:val="00CD6144"/>
    <w:rsid w:val="00CD6193"/>
    <w:rsid w:val="00CD682C"/>
    <w:rsid w:val="00CD69F0"/>
    <w:rsid w:val="00CD6A5C"/>
    <w:rsid w:val="00CD6C67"/>
    <w:rsid w:val="00CD6C77"/>
    <w:rsid w:val="00CD6D49"/>
    <w:rsid w:val="00CD70EE"/>
    <w:rsid w:val="00CD717A"/>
    <w:rsid w:val="00CD7201"/>
    <w:rsid w:val="00CD7312"/>
    <w:rsid w:val="00CD74F4"/>
    <w:rsid w:val="00CD7689"/>
    <w:rsid w:val="00CD785D"/>
    <w:rsid w:val="00CD79C5"/>
    <w:rsid w:val="00CD79D2"/>
    <w:rsid w:val="00CD79E3"/>
    <w:rsid w:val="00CD7F65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1CC9"/>
    <w:rsid w:val="00CE1E49"/>
    <w:rsid w:val="00CE20A9"/>
    <w:rsid w:val="00CE21F6"/>
    <w:rsid w:val="00CE22AC"/>
    <w:rsid w:val="00CE24C2"/>
    <w:rsid w:val="00CE268B"/>
    <w:rsid w:val="00CE2FD4"/>
    <w:rsid w:val="00CE2FF2"/>
    <w:rsid w:val="00CE307B"/>
    <w:rsid w:val="00CE348F"/>
    <w:rsid w:val="00CE39DB"/>
    <w:rsid w:val="00CE3B7C"/>
    <w:rsid w:val="00CE3F07"/>
    <w:rsid w:val="00CE3F93"/>
    <w:rsid w:val="00CE40A4"/>
    <w:rsid w:val="00CE4B2B"/>
    <w:rsid w:val="00CE4CA2"/>
    <w:rsid w:val="00CE4EA3"/>
    <w:rsid w:val="00CE4FC7"/>
    <w:rsid w:val="00CE5431"/>
    <w:rsid w:val="00CE5503"/>
    <w:rsid w:val="00CE572A"/>
    <w:rsid w:val="00CE5A40"/>
    <w:rsid w:val="00CE5BEE"/>
    <w:rsid w:val="00CE5C2B"/>
    <w:rsid w:val="00CE6225"/>
    <w:rsid w:val="00CE6A53"/>
    <w:rsid w:val="00CE6C13"/>
    <w:rsid w:val="00CE6C3C"/>
    <w:rsid w:val="00CE6DF9"/>
    <w:rsid w:val="00CE73EA"/>
    <w:rsid w:val="00CE787C"/>
    <w:rsid w:val="00CE7B1E"/>
    <w:rsid w:val="00CE7C02"/>
    <w:rsid w:val="00CE7C84"/>
    <w:rsid w:val="00CF010D"/>
    <w:rsid w:val="00CF0930"/>
    <w:rsid w:val="00CF0B93"/>
    <w:rsid w:val="00CF0F3D"/>
    <w:rsid w:val="00CF10FC"/>
    <w:rsid w:val="00CF111F"/>
    <w:rsid w:val="00CF12A6"/>
    <w:rsid w:val="00CF15AA"/>
    <w:rsid w:val="00CF16BC"/>
    <w:rsid w:val="00CF1759"/>
    <w:rsid w:val="00CF1812"/>
    <w:rsid w:val="00CF1FC4"/>
    <w:rsid w:val="00CF22D0"/>
    <w:rsid w:val="00CF22DD"/>
    <w:rsid w:val="00CF24A7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F75"/>
    <w:rsid w:val="00CF428B"/>
    <w:rsid w:val="00CF4291"/>
    <w:rsid w:val="00CF4658"/>
    <w:rsid w:val="00CF4916"/>
    <w:rsid w:val="00CF4E6C"/>
    <w:rsid w:val="00CF4F3E"/>
    <w:rsid w:val="00CF503E"/>
    <w:rsid w:val="00CF55BE"/>
    <w:rsid w:val="00CF59F6"/>
    <w:rsid w:val="00CF652D"/>
    <w:rsid w:val="00CF6641"/>
    <w:rsid w:val="00CF6732"/>
    <w:rsid w:val="00CF6D28"/>
    <w:rsid w:val="00CF6E82"/>
    <w:rsid w:val="00CF6F1A"/>
    <w:rsid w:val="00CF727A"/>
    <w:rsid w:val="00CF731C"/>
    <w:rsid w:val="00CF7390"/>
    <w:rsid w:val="00CF760F"/>
    <w:rsid w:val="00CF7939"/>
    <w:rsid w:val="00CF79D3"/>
    <w:rsid w:val="00CF79ED"/>
    <w:rsid w:val="00CF7B96"/>
    <w:rsid w:val="00CF7C0F"/>
    <w:rsid w:val="00CF7CAF"/>
    <w:rsid w:val="00D00101"/>
    <w:rsid w:val="00D00203"/>
    <w:rsid w:val="00D00380"/>
    <w:rsid w:val="00D00423"/>
    <w:rsid w:val="00D0042E"/>
    <w:rsid w:val="00D00563"/>
    <w:rsid w:val="00D00765"/>
    <w:rsid w:val="00D00A98"/>
    <w:rsid w:val="00D00BE0"/>
    <w:rsid w:val="00D00FB2"/>
    <w:rsid w:val="00D01191"/>
    <w:rsid w:val="00D01999"/>
    <w:rsid w:val="00D019BB"/>
    <w:rsid w:val="00D01D44"/>
    <w:rsid w:val="00D02048"/>
    <w:rsid w:val="00D023DA"/>
    <w:rsid w:val="00D0273C"/>
    <w:rsid w:val="00D02DC8"/>
    <w:rsid w:val="00D02E70"/>
    <w:rsid w:val="00D0312E"/>
    <w:rsid w:val="00D03562"/>
    <w:rsid w:val="00D036B5"/>
    <w:rsid w:val="00D03A32"/>
    <w:rsid w:val="00D03B4E"/>
    <w:rsid w:val="00D03DDF"/>
    <w:rsid w:val="00D03ED7"/>
    <w:rsid w:val="00D0440E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3B8"/>
    <w:rsid w:val="00D05826"/>
    <w:rsid w:val="00D05850"/>
    <w:rsid w:val="00D05937"/>
    <w:rsid w:val="00D05B17"/>
    <w:rsid w:val="00D05B49"/>
    <w:rsid w:val="00D05EF8"/>
    <w:rsid w:val="00D05F36"/>
    <w:rsid w:val="00D05FAD"/>
    <w:rsid w:val="00D063D5"/>
    <w:rsid w:val="00D066F0"/>
    <w:rsid w:val="00D0671C"/>
    <w:rsid w:val="00D068E0"/>
    <w:rsid w:val="00D06A35"/>
    <w:rsid w:val="00D06A5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89"/>
    <w:rsid w:val="00D10604"/>
    <w:rsid w:val="00D10715"/>
    <w:rsid w:val="00D10E9B"/>
    <w:rsid w:val="00D1121E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7ED"/>
    <w:rsid w:val="00D127F4"/>
    <w:rsid w:val="00D12991"/>
    <w:rsid w:val="00D12AA9"/>
    <w:rsid w:val="00D12EE6"/>
    <w:rsid w:val="00D13007"/>
    <w:rsid w:val="00D130FD"/>
    <w:rsid w:val="00D13439"/>
    <w:rsid w:val="00D134B0"/>
    <w:rsid w:val="00D13570"/>
    <w:rsid w:val="00D13A44"/>
    <w:rsid w:val="00D13AD0"/>
    <w:rsid w:val="00D13AF6"/>
    <w:rsid w:val="00D13B0C"/>
    <w:rsid w:val="00D13B54"/>
    <w:rsid w:val="00D13C62"/>
    <w:rsid w:val="00D13FA0"/>
    <w:rsid w:val="00D13FB2"/>
    <w:rsid w:val="00D14247"/>
    <w:rsid w:val="00D147EF"/>
    <w:rsid w:val="00D14881"/>
    <w:rsid w:val="00D1498D"/>
    <w:rsid w:val="00D14CA2"/>
    <w:rsid w:val="00D14D8A"/>
    <w:rsid w:val="00D1521A"/>
    <w:rsid w:val="00D1534B"/>
    <w:rsid w:val="00D15536"/>
    <w:rsid w:val="00D15697"/>
    <w:rsid w:val="00D156EA"/>
    <w:rsid w:val="00D1572D"/>
    <w:rsid w:val="00D15C3F"/>
    <w:rsid w:val="00D15E0F"/>
    <w:rsid w:val="00D15EF4"/>
    <w:rsid w:val="00D162D3"/>
    <w:rsid w:val="00D16696"/>
    <w:rsid w:val="00D166DA"/>
    <w:rsid w:val="00D16842"/>
    <w:rsid w:val="00D16EB4"/>
    <w:rsid w:val="00D16EEC"/>
    <w:rsid w:val="00D16F9C"/>
    <w:rsid w:val="00D1713B"/>
    <w:rsid w:val="00D172C8"/>
    <w:rsid w:val="00D17521"/>
    <w:rsid w:val="00D17BD5"/>
    <w:rsid w:val="00D17D35"/>
    <w:rsid w:val="00D17F7B"/>
    <w:rsid w:val="00D2014F"/>
    <w:rsid w:val="00D20179"/>
    <w:rsid w:val="00D2035F"/>
    <w:rsid w:val="00D203C0"/>
    <w:rsid w:val="00D203D4"/>
    <w:rsid w:val="00D2044A"/>
    <w:rsid w:val="00D20805"/>
    <w:rsid w:val="00D2088F"/>
    <w:rsid w:val="00D20D5F"/>
    <w:rsid w:val="00D216FE"/>
    <w:rsid w:val="00D21D84"/>
    <w:rsid w:val="00D21F3E"/>
    <w:rsid w:val="00D220EF"/>
    <w:rsid w:val="00D2225B"/>
    <w:rsid w:val="00D2250D"/>
    <w:rsid w:val="00D2295B"/>
    <w:rsid w:val="00D22AD4"/>
    <w:rsid w:val="00D22B5A"/>
    <w:rsid w:val="00D22BAA"/>
    <w:rsid w:val="00D22E30"/>
    <w:rsid w:val="00D234CE"/>
    <w:rsid w:val="00D23CD0"/>
    <w:rsid w:val="00D23FDF"/>
    <w:rsid w:val="00D24093"/>
    <w:rsid w:val="00D24151"/>
    <w:rsid w:val="00D243BC"/>
    <w:rsid w:val="00D243FD"/>
    <w:rsid w:val="00D2461B"/>
    <w:rsid w:val="00D2480E"/>
    <w:rsid w:val="00D24830"/>
    <w:rsid w:val="00D24B3D"/>
    <w:rsid w:val="00D24E19"/>
    <w:rsid w:val="00D258B5"/>
    <w:rsid w:val="00D258F2"/>
    <w:rsid w:val="00D25BFF"/>
    <w:rsid w:val="00D25C00"/>
    <w:rsid w:val="00D25FF2"/>
    <w:rsid w:val="00D26246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6F20"/>
    <w:rsid w:val="00D271C0"/>
    <w:rsid w:val="00D27269"/>
    <w:rsid w:val="00D2732B"/>
    <w:rsid w:val="00D2741C"/>
    <w:rsid w:val="00D2761E"/>
    <w:rsid w:val="00D2781C"/>
    <w:rsid w:val="00D27D69"/>
    <w:rsid w:val="00D27E42"/>
    <w:rsid w:val="00D3007B"/>
    <w:rsid w:val="00D300E0"/>
    <w:rsid w:val="00D301C2"/>
    <w:rsid w:val="00D30448"/>
    <w:rsid w:val="00D30571"/>
    <w:rsid w:val="00D3060E"/>
    <w:rsid w:val="00D306E9"/>
    <w:rsid w:val="00D30A50"/>
    <w:rsid w:val="00D30B7A"/>
    <w:rsid w:val="00D30C12"/>
    <w:rsid w:val="00D30FC1"/>
    <w:rsid w:val="00D3130C"/>
    <w:rsid w:val="00D313A7"/>
    <w:rsid w:val="00D319FC"/>
    <w:rsid w:val="00D31C91"/>
    <w:rsid w:val="00D3212D"/>
    <w:rsid w:val="00D32187"/>
    <w:rsid w:val="00D32406"/>
    <w:rsid w:val="00D327E7"/>
    <w:rsid w:val="00D32DDD"/>
    <w:rsid w:val="00D32DEF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CC1"/>
    <w:rsid w:val="00D352FA"/>
    <w:rsid w:val="00D353E5"/>
    <w:rsid w:val="00D359B0"/>
    <w:rsid w:val="00D35B8F"/>
    <w:rsid w:val="00D35C1E"/>
    <w:rsid w:val="00D35E25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018"/>
    <w:rsid w:val="00D37264"/>
    <w:rsid w:val="00D37424"/>
    <w:rsid w:val="00D37A59"/>
    <w:rsid w:val="00D37D0C"/>
    <w:rsid w:val="00D37D97"/>
    <w:rsid w:val="00D400F3"/>
    <w:rsid w:val="00D405F5"/>
    <w:rsid w:val="00D4082F"/>
    <w:rsid w:val="00D40C31"/>
    <w:rsid w:val="00D40C58"/>
    <w:rsid w:val="00D40CA7"/>
    <w:rsid w:val="00D40DEC"/>
    <w:rsid w:val="00D40E25"/>
    <w:rsid w:val="00D4160F"/>
    <w:rsid w:val="00D41651"/>
    <w:rsid w:val="00D41902"/>
    <w:rsid w:val="00D41C0E"/>
    <w:rsid w:val="00D41D25"/>
    <w:rsid w:val="00D41D94"/>
    <w:rsid w:val="00D421ED"/>
    <w:rsid w:val="00D42276"/>
    <w:rsid w:val="00D424B6"/>
    <w:rsid w:val="00D425D5"/>
    <w:rsid w:val="00D428D7"/>
    <w:rsid w:val="00D430E7"/>
    <w:rsid w:val="00D43127"/>
    <w:rsid w:val="00D43210"/>
    <w:rsid w:val="00D43339"/>
    <w:rsid w:val="00D43360"/>
    <w:rsid w:val="00D434FB"/>
    <w:rsid w:val="00D437AD"/>
    <w:rsid w:val="00D43861"/>
    <w:rsid w:val="00D43A2F"/>
    <w:rsid w:val="00D43BCA"/>
    <w:rsid w:val="00D43C1E"/>
    <w:rsid w:val="00D440BC"/>
    <w:rsid w:val="00D44363"/>
    <w:rsid w:val="00D443D3"/>
    <w:rsid w:val="00D449B1"/>
    <w:rsid w:val="00D44C16"/>
    <w:rsid w:val="00D44CE2"/>
    <w:rsid w:val="00D44F36"/>
    <w:rsid w:val="00D4534E"/>
    <w:rsid w:val="00D4598D"/>
    <w:rsid w:val="00D45ABA"/>
    <w:rsid w:val="00D45B8E"/>
    <w:rsid w:val="00D45C71"/>
    <w:rsid w:val="00D45F96"/>
    <w:rsid w:val="00D461B4"/>
    <w:rsid w:val="00D462FD"/>
    <w:rsid w:val="00D465A2"/>
    <w:rsid w:val="00D46689"/>
    <w:rsid w:val="00D4670F"/>
    <w:rsid w:val="00D46B05"/>
    <w:rsid w:val="00D46CBB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C5"/>
    <w:rsid w:val="00D500DF"/>
    <w:rsid w:val="00D50230"/>
    <w:rsid w:val="00D503D3"/>
    <w:rsid w:val="00D5084C"/>
    <w:rsid w:val="00D50990"/>
    <w:rsid w:val="00D50CBB"/>
    <w:rsid w:val="00D50F4E"/>
    <w:rsid w:val="00D51276"/>
    <w:rsid w:val="00D514A6"/>
    <w:rsid w:val="00D51762"/>
    <w:rsid w:val="00D51891"/>
    <w:rsid w:val="00D5214B"/>
    <w:rsid w:val="00D5227B"/>
    <w:rsid w:val="00D523AC"/>
    <w:rsid w:val="00D525EB"/>
    <w:rsid w:val="00D52606"/>
    <w:rsid w:val="00D52676"/>
    <w:rsid w:val="00D526C0"/>
    <w:rsid w:val="00D529BC"/>
    <w:rsid w:val="00D52BFA"/>
    <w:rsid w:val="00D53087"/>
    <w:rsid w:val="00D53570"/>
    <w:rsid w:val="00D535FA"/>
    <w:rsid w:val="00D53A90"/>
    <w:rsid w:val="00D53D97"/>
    <w:rsid w:val="00D53EAA"/>
    <w:rsid w:val="00D54193"/>
    <w:rsid w:val="00D547A7"/>
    <w:rsid w:val="00D548D0"/>
    <w:rsid w:val="00D54BBF"/>
    <w:rsid w:val="00D5502A"/>
    <w:rsid w:val="00D5516F"/>
    <w:rsid w:val="00D551D7"/>
    <w:rsid w:val="00D55438"/>
    <w:rsid w:val="00D55560"/>
    <w:rsid w:val="00D55568"/>
    <w:rsid w:val="00D55989"/>
    <w:rsid w:val="00D55DE7"/>
    <w:rsid w:val="00D55E38"/>
    <w:rsid w:val="00D55F39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57EDD"/>
    <w:rsid w:val="00D6010A"/>
    <w:rsid w:val="00D601BF"/>
    <w:rsid w:val="00D60267"/>
    <w:rsid w:val="00D60344"/>
    <w:rsid w:val="00D6042D"/>
    <w:rsid w:val="00D605D4"/>
    <w:rsid w:val="00D607B0"/>
    <w:rsid w:val="00D60C54"/>
    <w:rsid w:val="00D60C99"/>
    <w:rsid w:val="00D613F1"/>
    <w:rsid w:val="00D6163D"/>
    <w:rsid w:val="00D618F8"/>
    <w:rsid w:val="00D61A43"/>
    <w:rsid w:val="00D61A6F"/>
    <w:rsid w:val="00D61DA3"/>
    <w:rsid w:val="00D6217D"/>
    <w:rsid w:val="00D6232A"/>
    <w:rsid w:val="00D62572"/>
    <w:rsid w:val="00D625CE"/>
    <w:rsid w:val="00D6270E"/>
    <w:rsid w:val="00D62AD5"/>
    <w:rsid w:val="00D62CDC"/>
    <w:rsid w:val="00D62CED"/>
    <w:rsid w:val="00D62D26"/>
    <w:rsid w:val="00D62EB6"/>
    <w:rsid w:val="00D62F13"/>
    <w:rsid w:val="00D63108"/>
    <w:rsid w:val="00D63279"/>
    <w:rsid w:val="00D63290"/>
    <w:rsid w:val="00D63967"/>
    <w:rsid w:val="00D63A84"/>
    <w:rsid w:val="00D63E40"/>
    <w:rsid w:val="00D640C8"/>
    <w:rsid w:val="00D642D8"/>
    <w:rsid w:val="00D644BB"/>
    <w:rsid w:val="00D64C31"/>
    <w:rsid w:val="00D64C64"/>
    <w:rsid w:val="00D64D95"/>
    <w:rsid w:val="00D64E80"/>
    <w:rsid w:val="00D64FA0"/>
    <w:rsid w:val="00D65338"/>
    <w:rsid w:val="00D655D6"/>
    <w:rsid w:val="00D65797"/>
    <w:rsid w:val="00D65EA6"/>
    <w:rsid w:val="00D65F5A"/>
    <w:rsid w:val="00D66284"/>
    <w:rsid w:val="00D664CF"/>
    <w:rsid w:val="00D66899"/>
    <w:rsid w:val="00D668DF"/>
    <w:rsid w:val="00D66901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1EB8"/>
    <w:rsid w:val="00D72177"/>
    <w:rsid w:val="00D7221A"/>
    <w:rsid w:val="00D72554"/>
    <w:rsid w:val="00D726B3"/>
    <w:rsid w:val="00D72B61"/>
    <w:rsid w:val="00D72E2B"/>
    <w:rsid w:val="00D73066"/>
    <w:rsid w:val="00D730FB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5C6"/>
    <w:rsid w:val="00D74E42"/>
    <w:rsid w:val="00D74FA3"/>
    <w:rsid w:val="00D750F8"/>
    <w:rsid w:val="00D754EA"/>
    <w:rsid w:val="00D757E4"/>
    <w:rsid w:val="00D75B09"/>
    <w:rsid w:val="00D75BA8"/>
    <w:rsid w:val="00D75EBB"/>
    <w:rsid w:val="00D75FE6"/>
    <w:rsid w:val="00D75FF3"/>
    <w:rsid w:val="00D76130"/>
    <w:rsid w:val="00D76469"/>
    <w:rsid w:val="00D76541"/>
    <w:rsid w:val="00D76588"/>
    <w:rsid w:val="00D76C53"/>
    <w:rsid w:val="00D76DA6"/>
    <w:rsid w:val="00D770EA"/>
    <w:rsid w:val="00D77122"/>
    <w:rsid w:val="00D7723B"/>
    <w:rsid w:val="00D77530"/>
    <w:rsid w:val="00D7761D"/>
    <w:rsid w:val="00D77794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67"/>
    <w:rsid w:val="00D81979"/>
    <w:rsid w:val="00D8210E"/>
    <w:rsid w:val="00D8216C"/>
    <w:rsid w:val="00D82273"/>
    <w:rsid w:val="00D8240A"/>
    <w:rsid w:val="00D826F3"/>
    <w:rsid w:val="00D82722"/>
    <w:rsid w:val="00D829F5"/>
    <w:rsid w:val="00D82B59"/>
    <w:rsid w:val="00D82E93"/>
    <w:rsid w:val="00D82EBF"/>
    <w:rsid w:val="00D82F1C"/>
    <w:rsid w:val="00D8306E"/>
    <w:rsid w:val="00D830B2"/>
    <w:rsid w:val="00D832C9"/>
    <w:rsid w:val="00D834D1"/>
    <w:rsid w:val="00D834E4"/>
    <w:rsid w:val="00D837AD"/>
    <w:rsid w:val="00D8390C"/>
    <w:rsid w:val="00D83969"/>
    <w:rsid w:val="00D839BF"/>
    <w:rsid w:val="00D83C8D"/>
    <w:rsid w:val="00D83CB2"/>
    <w:rsid w:val="00D83CBF"/>
    <w:rsid w:val="00D83E6F"/>
    <w:rsid w:val="00D83F52"/>
    <w:rsid w:val="00D83FF5"/>
    <w:rsid w:val="00D843D6"/>
    <w:rsid w:val="00D84533"/>
    <w:rsid w:val="00D8479B"/>
    <w:rsid w:val="00D8494A"/>
    <w:rsid w:val="00D84B69"/>
    <w:rsid w:val="00D84B84"/>
    <w:rsid w:val="00D84F43"/>
    <w:rsid w:val="00D85223"/>
    <w:rsid w:val="00D85559"/>
    <w:rsid w:val="00D856FD"/>
    <w:rsid w:val="00D85706"/>
    <w:rsid w:val="00D8584F"/>
    <w:rsid w:val="00D85E13"/>
    <w:rsid w:val="00D85E70"/>
    <w:rsid w:val="00D85F63"/>
    <w:rsid w:val="00D86225"/>
    <w:rsid w:val="00D8631F"/>
    <w:rsid w:val="00D86639"/>
    <w:rsid w:val="00D8669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93"/>
    <w:rsid w:val="00D876E5"/>
    <w:rsid w:val="00D87749"/>
    <w:rsid w:val="00D878EF"/>
    <w:rsid w:val="00D87B49"/>
    <w:rsid w:val="00D87BB1"/>
    <w:rsid w:val="00D87BEC"/>
    <w:rsid w:val="00D87C2A"/>
    <w:rsid w:val="00D90055"/>
    <w:rsid w:val="00D90080"/>
    <w:rsid w:val="00D90095"/>
    <w:rsid w:val="00D90446"/>
    <w:rsid w:val="00D90A8A"/>
    <w:rsid w:val="00D90C21"/>
    <w:rsid w:val="00D90C5E"/>
    <w:rsid w:val="00D90E52"/>
    <w:rsid w:val="00D90E58"/>
    <w:rsid w:val="00D90FE0"/>
    <w:rsid w:val="00D90FE6"/>
    <w:rsid w:val="00D916F7"/>
    <w:rsid w:val="00D91AEA"/>
    <w:rsid w:val="00D91B93"/>
    <w:rsid w:val="00D91B9C"/>
    <w:rsid w:val="00D91EC2"/>
    <w:rsid w:val="00D9204D"/>
    <w:rsid w:val="00D9290C"/>
    <w:rsid w:val="00D92CDB"/>
    <w:rsid w:val="00D930E5"/>
    <w:rsid w:val="00D931C1"/>
    <w:rsid w:val="00D938D1"/>
    <w:rsid w:val="00D93995"/>
    <w:rsid w:val="00D93B4A"/>
    <w:rsid w:val="00D93FAB"/>
    <w:rsid w:val="00D946E4"/>
    <w:rsid w:val="00D94A96"/>
    <w:rsid w:val="00D94B99"/>
    <w:rsid w:val="00D94E14"/>
    <w:rsid w:val="00D94F13"/>
    <w:rsid w:val="00D94F66"/>
    <w:rsid w:val="00D94F97"/>
    <w:rsid w:val="00D94FC6"/>
    <w:rsid w:val="00D95100"/>
    <w:rsid w:val="00D95578"/>
    <w:rsid w:val="00D9565F"/>
    <w:rsid w:val="00D95C64"/>
    <w:rsid w:val="00D95E49"/>
    <w:rsid w:val="00D95E54"/>
    <w:rsid w:val="00D960EC"/>
    <w:rsid w:val="00D96157"/>
    <w:rsid w:val="00D96437"/>
    <w:rsid w:val="00D9646B"/>
    <w:rsid w:val="00D965FC"/>
    <w:rsid w:val="00D96773"/>
    <w:rsid w:val="00D968F1"/>
    <w:rsid w:val="00D96992"/>
    <w:rsid w:val="00D96AED"/>
    <w:rsid w:val="00D9709E"/>
    <w:rsid w:val="00D9716D"/>
    <w:rsid w:val="00D973BA"/>
    <w:rsid w:val="00D974AB"/>
    <w:rsid w:val="00D97BB4"/>
    <w:rsid w:val="00D97FD9"/>
    <w:rsid w:val="00DA0056"/>
    <w:rsid w:val="00DA007F"/>
    <w:rsid w:val="00DA0090"/>
    <w:rsid w:val="00DA0151"/>
    <w:rsid w:val="00DA0152"/>
    <w:rsid w:val="00DA0299"/>
    <w:rsid w:val="00DA0370"/>
    <w:rsid w:val="00DA0768"/>
    <w:rsid w:val="00DA0B2B"/>
    <w:rsid w:val="00DA0BD5"/>
    <w:rsid w:val="00DA0E16"/>
    <w:rsid w:val="00DA0EE4"/>
    <w:rsid w:val="00DA116B"/>
    <w:rsid w:val="00DA1475"/>
    <w:rsid w:val="00DA163E"/>
    <w:rsid w:val="00DA172D"/>
    <w:rsid w:val="00DA1EAF"/>
    <w:rsid w:val="00DA1F0E"/>
    <w:rsid w:val="00DA20A2"/>
    <w:rsid w:val="00DA23C4"/>
    <w:rsid w:val="00DA2582"/>
    <w:rsid w:val="00DA25AF"/>
    <w:rsid w:val="00DA2628"/>
    <w:rsid w:val="00DA26A1"/>
    <w:rsid w:val="00DA2941"/>
    <w:rsid w:val="00DA2A90"/>
    <w:rsid w:val="00DA2BC1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C73"/>
    <w:rsid w:val="00DA4D56"/>
    <w:rsid w:val="00DA5688"/>
    <w:rsid w:val="00DA572E"/>
    <w:rsid w:val="00DA5A91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70BE"/>
    <w:rsid w:val="00DA7255"/>
    <w:rsid w:val="00DA740C"/>
    <w:rsid w:val="00DA7452"/>
    <w:rsid w:val="00DA75A1"/>
    <w:rsid w:val="00DA786E"/>
    <w:rsid w:val="00DA7DD7"/>
    <w:rsid w:val="00DA7E7D"/>
    <w:rsid w:val="00DB0793"/>
    <w:rsid w:val="00DB08ED"/>
    <w:rsid w:val="00DB0C4A"/>
    <w:rsid w:val="00DB0CAD"/>
    <w:rsid w:val="00DB0D33"/>
    <w:rsid w:val="00DB0EBA"/>
    <w:rsid w:val="00DB121E"/>
    <w:rsid w:val="00DB1255"/>
    <w:rsid w:val="00DB17FF"/>
    <w:rsid w:val="00DB187B"/>
    <w:rsid w:val="00DB1B78"/>
    <w:rsid w:val="00DB1EB7"/>
    <w:rsid w:val="00DB2055"/>
    <w:rsid w:val="00DB24B5"/>
    <w:rsid w:val="00DB2593"/>
    <w:rsid w:val="00DB2870"/>
    <w:rsid w:val="00DB288F"/>
    <w:rsid w:val="00DB28DF"/>
    <w:rsid w:val="00DB29C7"/>
    <w:rsid w:val="00DB2AB2"/>
    <w:rsid w:val="00DB312D"/>
    <w:rsid w:val="00DB32DA"/>
    <w:rsid w:val="00DB33C2"/>
    <w:rsid w:val="00DB346B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4F4B"/>
    <w:rsid w:val="00DB50AE"/>
    <w:rsid w:val="00DB51FB"/>
    <w:rsid w:val="00DB53E1"/>
    <w:rsid w:val="00DB5409"/>
    <w:rsid w:val="00DB561B"/>
    <w:rsid w:val="00DB57A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A33"/>
    <w:rsid w:val="00DB6B50"/>
    <w:rsid w:val="00DB70E9"/>
    <w:rsid w:val="00DB725A"/>
    <w:rsid w:val="00DB7283"/>
    <w:rsid w:val="00DB72D0"/>
    <w:rsid w:val="00DB72DA"/>
    <w:rsid w:val="00DB77F2"/>
    <w:rsid w:val="00DC0152"/>
    <w:rsid w:val="00DC02D4"/>
    <w:rsid w:val="00DC02F4"/>
    <w:rsid w:val="00DC0340"/>
    <w:rsid w:val="00DC0435"/>
    <w:rsid w:val="00DC046D"/>
    <w:rsid w:val="00DC071B"/>
    <w:rsid w:val="00DC0A29"/>
    <w:rsid w:val="00DC15D7"/>
    <w:rsid w:val="00DC1835"/>
    <w:rsid w:val="00DC192D"/>
    <w:rsid w:val="00DC1E40"/>
    <w:rsid w:val="00DC261E"/>
    <w:rsid w:val="00DC273F"/>
    <w:rsid w:val="00DC2B0B"/>
    <w:rsid w:val="00DC2B72"/>
    <w:rsid w:val="00DC2D33"/>
    <w:rsid w:val="00DC2DAB"/>
    <w:rsid w:val="00DC307D"/>
    <w:rsid w:val="00DC31D4"/>
    <w:rsid w:val="00DC33CC"/>
    <w:rsid w:val="00DC3484"/>
    <w:rsid w:val="00DC3565"/>
    <w:rsid w:val="00DC358F"/>
    <w:rsid w:val="00DC36D0"/>
    <w:rsid w:val="00DC3A8C"/>
    <w:rsid w:val="00DC3C50"/>
    <w:rsid w:val="00DC3C96"/>
    <w:rsid w:val="00DC3DDF"/>
    <w:rsid w:val="00DC4060"/>
    <w:rsid w:val="00DC42E3"/>
    <w:rsid w:val="00DC4539"/>
    <w:rsid w:val="00DC46B6"/>
    <w:rsid w:val="00DC473B"/>
    <w:rsid w:val="00DC47BC"/>
    <w:rsid w:val="00DC49F5"/>
    <w:rsid w:val="00DC4CBB"/>
    <w:rsid w:val="00DC4FED"/>
    <w:rsid w:val="00DC5226"/>
    <w:rsid w:val="00DC53C4"/>
    <w:rsid w:val="00DC552B"/>
    <w:rsid w:val="00DC55AD"/>
    <w:rsid w:val="00DC5615"/>
    <w:rsid w:val="00DC59A3"/>
    <w:rsid w:val="00DC59E6"/>
    <w:rsid w:val="00DC5A52"/>
    <w:rsid w:val="00DC5D0A"/>
    <w:rsid w:val="00DC6176"/>
    <w:rsid w:val="00DC636A"/>
    <w:rsid w:val="00DC6424"/>
    <w:rsid w:val="00DC6A03"/>
    <w:rsid w:val="00DC6D96"/>
    <w:rsid w:val="00DC6F2D"/>
    <w:rsid w:val="00DC70ED"/>
    <w:rsid w:val="00DC74AE"/>
    <w:rsid w:val="00DC7752"/>
    <w:rsid w:val="00DC78C0"/>
    <w:rsid w:val="00DC7B2B"/>
    <w:rsid w:val="00DC7BF9"/>
    <w:rsid w:val="00DC7D83"/>
    <w:rsid w:val="00DC7E7E"/>
    <w:rsid w:val="00DD02BE"/>
    <w:rsid w:val="00DD02FC"/>
    <w:rsid w:val="00DD056B"/>
    <w:rsid w:val="00DD063C"/>
    <w:rsid w:val="00DD06D0"/>
    <w:rsid w:val="00DD0748"/>
    <w:rsid w:val="00DD0835"/>
    <w:rsid w:val="00DD0D0F"/>
    <w:rsid w:val="00DD0D78"/>
    <w:rsid w:val="00DD10E2"/>
    <w:rsid w:val="00DD11DB"/>
    <w:rsid w:val="00DD1541"/>
    <w:rsid w:val="00DD16DB"/>
    <w:rsid w:val="00DD17E0"/>
    <w:rsid w:val="00DD1863"/>
    <w:rsid w:val="00DD1950"/>
    <w:rsid w:val="00DD19DB"/>
    <w:rsid w:val="00DD1B71"/>
    <w:rsid w:val="00DD1F53"/>
    <w:rsid w:val="00DD1FD4"/>
    <w:rsid w:val="00DD21FF"/>
    <w:rsid w:val="00DD26E2"/>
    <w:rsid w:val="00DD2DD5"/>
    <w:rsid w:val="00DD31A7"/>
    <w:rsid w:val="00DD31DF"/>
    <w:rsid w:val="00DD31EB"/>
    <w:rsid w:val="00DD3278"/>
    <w:rsid w:val="00DD37DC"/>
    <w:rsid w:val="00DD39AF"/>
    <w:rsid w:val="00DD3A12"/>
    <w:rsid w:val="00DD3E0F"/>
    <w:rsid w:val="00DD3F7A"/>
    <w:rsid w:val="00DD3FED"/>
    <w:rsid w:val="00DD436D"/>
    <w:rsid w:val="00DD43B3"/>
    <w:rsid w:val="00DD4492"/>
    <w:rsid w:val="00DD4527"/>
    <w:rsid w:val="00DD4729"/>
    <w:rsid w:val="00DD4944"/>
    <w:rsid w:val="00DD4BA5"/>
    <w:rsid w:val="00DD4D11"/>
    <w:rsid w:val="00DD5369"/>
    <w:rsid w:val="00DD543B"/>
    <w:rsid w:val="00DD54F5"/>
    <w:rsid w:val="00DD590C"/>
    <w:rsid w:val="00DD592D"/>
    <w:rsid w:val="00DD5AC5"/>
    <w:rsid w:val="00DD5E76"/>
    <w:rsid w:val="00DD5F99"/>
    <w:rsid w:val="00DD60C8"/>
    <w:rsid w:val="00DD6352"/>
    <w:rsid w:val="00DD6487"/>
    <w:rsid w:val="00DD64BC"/>
    <w:rsid w:val="00DD66F7"/>
    <w:rsid w:val="00DD6A56"/>
    <w:rsid w:val="00DD6DF8"/>
    <w:rsid w:val="00DD6EB2"/>
    <w:rsid w:val="00DD73CA"/>
    <w:rsid w:val="00DD746A"/>
    <w:rsid w:val="00DD7646"/>
    <w:rsid w:val="00DD78F9"/>
    <w:rsid w:val="00DD7CBD"/>
    <w:rsid w:val="00DE05AD"/>
    <w:rsid w:val="00DE08E6"/>
    <w:rsid w:val="00DE0C7F"/>
    <w:rsid w:val="00DE0E22"/>
    <w:rsid w:val="00DE1311"/>
    <w:rsid w:val="00DE1902"/>
    <w:rsid w:val="00DE1920"/>
    <w:rsid w:val="00DE19FE"/>
    <w:rsid w:val="00DE1E07"/>
    <w:rsid w:val="00DE1E42"/>
    <w:rsid w:val="00DE1FDE"/>
    <w:rsid w:val="00DE20D5"/>
    <w:rsid w:val="00DE2312"/>
    <w:rsid w:val="00DE245D"/>
    <w:rsid w:val="00DE25F1"/>
    <w:rsid w:val="00DE29C9"/>
    <w:rsid w:val="00DE2A57"/>
    <w:rsid w:val="00DE30D4"/>
    <w:rsid w:val="00DE31A3"/>
    <w:rsid w:val="00DE33D6"/>
    <w:rsid w:val="00DE35A7"/>
    <w:rsid w:val="00DE36BD"/>
    <w:rsid w:val="00DE36E4"/>
    <w:rsid w:val="00DE3AB8"/>
    <w:rsid w:val="00DE3AC3"/>
    <w:rsid w:val="00DE405F"/>
    <w:rsid w:val="00DE40EE"/>
    <w:rsid w:val="00DE417D"/>
    <w:rsid w:val="00DE43F1"/>
    <w:rsid w:val="00DE458B"/>
    <w:rsid w:val="00DE46D9"/>
    <w:rsid w:val="00DE492A"/>
    <w:rsid w:val="00DE4AC6"/>
    <w:rsid w:val="00DE4DC2"/>
    <w:rsid w:val="00DE4DE0"/>
    <w:rsid w:val="00DE4FEC"/>
    <w:rsid w:val="00DE50F9"/>
    <w:rsid w:val="00DE537E"/>
    <w:rsid w:val="00DE54B0"/>
    <w:rsid w:val="00DE552C"/>
    <w:rsid w:val="00DE5561"/>
    <w:rsid w:val="00DE5601"/>
    <w:rsid w:val="00DE575A"/>
    <w:rsid w:val="00DE5946"/>
    <w:rsid w:val="00DE5951"/>
    <w:rsid w:val="00DE5A38"/>
    <w:rsid w:val="00DE5B4A"/>
    <w:rsid w:val="00DE625F"/>
    <w:rsid w:val="00DE62C7"/>
    <w:rsid w:val="00DE6329"/>
    <w:rsid w:val="00DE6447"/>
    <w:rsid w:val="00DE6509"/>
    <w:rsid w:val="00DE6732"/>
    <w:rsid w:val="00DE6806"/>
    <w:rsid w:val="00DE6CF4"/>
    <w:rsid w:val="00DE70CC"/>
    <w:rsid w:val="00DE7657"/>
    <w:rsid w:val="00DE7938"/>
    <w:rsid w:val="00DE7EDF"/>
    <w:rsid w:val="00DE7F3F"/>
    <w:rsid w:val="00DF021C"/>
    <w:rsid w:val="00DF0274"/>
    <w:rsid w:val="00DF03F5"/>
    <w:rsid w:val="00DF04B3"/>
    <w:rsid w:val="00DF0820"/>
    <w:rsid w:val="00DF0C13"/>
    <w:rsid w:val="00DF0C5C"/>
    <w:rsid w:val="00DF0DFF"/>
    <w:rsid w:val="00DF0E8C"/>
    <w:rsid w:val="00DF15AF"/>
    <w:rsid w:val="00DF16DF"/>
    <w:rsid w:val="00DF1942"/>
    <w:rsid w:val="00DF1988"/>
    <w:rsid w:val="00DF1D0D"/>
    <w:rsid w:val="00DF1EFA"/>
    <w:rsid w:val="00DF2086"/>
    <w:rsid w:val="00DF20DB"/>
    <w:rsid w:val="00DF2127"/>
    <w:rsid w:val="00DF230F"/>
    <w:rsid w:val="00DF2659"/>
    <w:rsid w:val="00DF26AA"/>
    <w:rsid w:val="00DF2A18"/>
    <w:rsid w:val="00DF2C3D"/>
    <w:rsid w:val="00DF2D3E"/>
    <w:rsid w:val="00DF2F03"/>
    <w:rsid w:val="00DF3202"/>
    <w:rsid w:val="00DF324D"/>
    <w:rsid w:val="00DF358A"/>
    <w:rsid w:val="00DF3ACD"/>
    <w:rsid w:val="00DF3C61"/>
    <w:rsid w:val="00DF3C6C"/>
    <w:rsid w:val="00DF3DED"/>
    <w:rsid w:val="00DF3F98"/>
    <w:rsid w:val="00DF3FD2"/>
    <w:rsid w:val="00DF4313"/>
    <w:rsid w:val="00DF460E"/>
    <w:rsid w:val="00DF4AD7"/>
    <w:rsid w:val="00DF5378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D2D"/>
    <w:rsid w:val="00DF7FC1"/>
    <w:rsid w:val="00E0024D"/>
    <w:rsid w:val="00E0038B"/>
    <w:rsid w:val="00E00400"/>
    <w:rsid w:val="00E008CA"/>
    <w:rsid w:val="00E009D3"/>
    <w:rsid w:val="00E01977"/>
    <w:rsid w:val="00E0199E"/>
    <w:rsid w:val="00E019AC"/>
    <w:rsid w:val="00E01C23"/>
    <w:rsid w:val="00E01CB1"/>
    <w:rsid w:val="00E01EE5"/>
    <w:rsid w:val="00E021C3"/>
    <w:rsid w:val="00E02CBD"/>
    <w:rsid w:val="00E02E10"/>
    <w:rsid w:val="00E03137"/>
    <w:rsid w:val="00E033D8"/>
    <w:rsid w:val="00E034E4"/>
    <w:rsid w:val="00E036EF"/>
    <w:rsid w:val="00E03B14"/>
    <w:rsid w:val="00E03C35"/>
    <w:rsid w:val="00E0440A"/>
    <w:rsid w:val="00E04738"/>
    <w:rsid w:val="00E04807"/>
    <w:rsid w:val="00E04BB0"/>
    <w:rsid w:val="00E04DF0"/>
    <w:rsid w:val="00E04F35"/>
    <w:rsid w:val="00E05196"/>
    <w:rsid w:val="00E05205"/>
    <w:rsid w:val="00E05488"/>
    <w:rsid w:val="00E05713"/>
    <w:rsid w:val="00E05724"/>
    <w:rsid w:val="00E058E8"/>
    <w:rsid w:val="00E05996"/>
    <w:rsid w:val="00E05C1E"/>
    <w:rsid w:val="00E05E76"/>
    <w:rsid w:val="00E05F36"/>
    <w:rsid w:val="00E05FB1"/>
    <w:rsid w:val="00E05FEA"/>
    <w:rsid w:val="00E06038"/>
    <w:rsid w:val="00E06423"/>
    <w:rsid w:val="00E068CF"/>
    <w:rsid w:val="00E06A84"/>
    <w:rsid w:val="00E06AC0"/>
    <w:rsid w:val="00E06B65"/>
    <w:rsid w:val="00E06C18"/>
    <w:rsid w:val="00E06F7F"/>
    <w:rsid w:val="00E07298"/>
    <w:rsid w:val="00E07422"/>
    <w:rsid w:val="00E07933"/>
    <w:rsid w:val="00E0799E"/>
    <w:rsid w:val="00E07BD7"/>
    <w:rsid w:val="00E07CB1"/>
    <w:rsid w:val="00E07FD9"/>
    <w:rsid w:val="00E10065"/>
    <w:rsid w:val="00E10142"/>
    <w:rsid w:val="00E10348"/>
    <w:rsid w:val="00E10A73"/>
    <w:rsid w:val="00E10BAB"/>
    <w:rsid w:val="00E110C0"/>
    <w:rsid w:val="00E11123"/>
    <w:rsid w:val="00E11705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8DA"/>
    <w:rsid w:val="00E12A0A"/>
    <w:rsid w:val="00E12A35"/>
    <w:rsid w:val="00E12BDC"/>
    <w:rsid w:val="00E12CDB"/>
    <w:rsid w:val="00E12D24"/>
    <w:rsid w:val="00E12E8E"/>
    <w:rsid w:val="00E12FD2"/>
    <w:rsid w:val="00E12FD6"/>
    <w:rsid w:val="00E13087"/>
    <w:rsid w:val="00E130DD"/>
    <w:rsid w:val="00E13316"/>
    <w:rsid w:val="00E1338B"/>
    <w:rsid w:val="00E134C8"/>
    <w:rsid w:val="00E13560"/>
    <w:rsid w:val="00E13613"/>
    <w:rsid w:val="00E13666"/>
    <w:rsid w:val="00E13992"/>
    <w:rsid w:val="00E13B2B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512"/>
    <w:rsid w:val="00E16564"/>
    <w:rsid w:val="00E16591"/>
    <w:rsid w:val="00E16ABF"/>
    <w:rsid w:val="00E16D44"/>
    <w:rsid w:val="00E16DCA"/>
    <w:rsid w:val="00E16E6C"/>
    <w:rsid w:val="00E1703F"/>
    <w:rsid w:val="00E170E7"/>
    <w:rsid w:val="00E172AE"/>
    <w:rsid w:val="00E17445"/>
    <w:rsid w:val="00E1753F"/>
    <w:rsid w:val="00E17682"/>
    <w:rsid w:val="00E17BB1"/>
    <w:rsid w:val="00E17ED9"/>
    <w:rsid w:val="00E17F60"/>
    <w:rsid w:val="00E202EC"/>
    <w:rsid w:val="00E2030C"/>
    <w:rsid w:val="00E204BE"/>
    <w:rsid w:val="00E20564"/>
    <w:rsid w:val="00E20750"/>
    <w:rsid w:val="00E20832"/>
    <w:rsid w:val="00E20D2E"/>
    <w:rsid w:val="00E20D4F"/>
    <w:rsid w:val="00E21125"/>
    <w:rsid w:val="00E2144C"/>
    <w:rsid w:val="00E21567"/>
    <w:rsid w:val="00E2182F"/>
    <w:rsid w:val="00E21B38"/>
    <w:rsid w:val="00E21E5F"/>
    <w:rsid w:val="00E22251"/>
    <w:rsid w:val="00E2237B"/>
    <w:rsid w:val="00E22B1C"/>
    <w:rsid w:val="00E22CE9"/>
    <w:rsid w:val="00E22D74"/>
    <w:rsid w:val="00E22DB4"/>
    <w:rsid w:val="00E23117"/>
    <w:rsid w:val="00E231CA"/>
    <w:rsid w:val="00E231E5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0DD"/>
    <w:rsid w:val="00E25393"/>
    <w:rsid w:val="00E25475"/>
    <w:rsid w:val="00E255FD"/>
    <w:rsid w:val="00E25654"/>
    <w:rsid w:val="00E25867"/>
    <w:rsid w:val="00E25E9D"/>
    <w:rsid w:val="00E25ED1"/>
    <w:rsid w:val="00E2612D"/>
    <w:rsid w:val="00E263A9"/>
    <w:rsid w:val="00E26817"/>
    <w:rsid w:val="00E26833"/>
    <w:rsid w:val="00E26D16"/>
    <w:rsid w:val="00E272E3"/>
    <w:rsid w:val="00E277E3"/>
    <w:rsid w:val="00E2782F"/>
    <w:rsid w:val="00E27A44"/>
    <w:rsid w:val="00E27A93"/>
    <w:rsid w:val="00E30006"/>
    <w:rsid w:val="00E301C4"/>
    <w:rsid w:val="00E302AF"/>
    <w:rsid w:val="00E30344"/>
    <w:rsid w:val="00E30558"/>
    <w:rsid w:val="00E30609"/>
    <w:rsid w:val="00E309B1"/>
    <w:rsid w:val="00E30A8F"/>
    <w:rsid w:val="00E30BB9"/>
    <w:rsid w:val="00E30D08"/>
    <w:rsid w:val="00E30FDB"/>
    <w:rsid w:val="00E31237"/>
    <w:rsid w:val="00E31486"/>
    <w:rsid w:val="00E315B8"/>
    <w:rsid w:val="00E316BF"/>
    <w:rsid w:val="00E3172E"/>
    <w:rsid w:val="00E3178D"/>
    <w:rsid w:val="00E317FB"/>
    <w:rsid w:val="00E31A3B"/>
    <w:rsid w:val="00E31CC3"/>
    <w:rsid w:val="00E32041"/>
    <w:rsid w:val="00E3214C"/>
    <w:rsid w:val="00E32439"/>
    <w:rsid w:val="00E325AF"/>
    <w:rsid w:val="00E3260E"/>
    <w:rsid w:val="00E32625"/>
    <w:rsid w:val="00E32844"/>
    <w:rsid w:val="00E32989"/>
    <w:rsid w:val="00E329FF"/>
    <w:rsid w:val="00E32A0C"/>
    <w:rsid w:val="00E32A20"/>
    <w:rsid w:val="00E32ACF"/>
    <w:rsid w:val="00E32B5F"/>
    <w:rsid w:val="00E32C8F"/>
    <w:rsid w:val="00E32D5A"/>
    <w:rsid w:val="00E32D5B"/>
    <w:rsid w:val="00E32D9C"/>
    <w:rsid w:val="00E32F44"/>
    <w:rsid w:val="00E330C6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408"/>
    <w:rsid w:val="00E355D5"/>
    <w:rsid w:val="00E3596C"/>
    <w:rsid w:val="00E35BFF"/>
    <w:rsid w:val="00E35F7D"/>
    <w:rsid w:val="00E360D5"/>
    <w:rsid w:val="00E363F1"/>
    <w:rsid w:val="00E3655D"/>
    <w:rsid w:val="00E3668B"/>
    <w:rsid w:val="00E36B1D"/>
    <w:rsid w:val="00E36B2C"/>
    <w:rsid w:val="00E36D70"/>
    <w:rsid w:val="00E370AF"/>
    <w:rsid w:val="00E37189"/>
    <w:rsid w:val="00E371FC"/>
    <w:rsid w:val="00E373CF"/>
    <w:rsid w:val="00E37466"/>
    <w:rsid w:val="00E37553"/>
    <w:rsid w:val="00E375DF"/>
    <w:rsid w:val="00E379E8"/>
    <w:rsid w:val="00E379FD"/>
    <w:rsid w:val="00E37C65"/>
    <w:rsid w:val="00E37E9D"/>
    <w:rsid w:val="00E4018D"/>
    <w:rsid w:val="00E4020B"/>
    <w:rsid w:val="00E40261"/>
    <w:rsid w:val="00E402E2"/>
    <w:rsid w:val="00E40836"/>
    <w:rsid w:val="00E40AA5"/>
    <w:rsid w:val="00E40B03"/>
    <w:rsid w:val="00E40B84"/>
    <w:rsid w:val="00E40C2E"/>
    <w:rsid w:val="00E40F62"/>
    <w:rsid w:val="00E40F79"/>
    <w:rsid w:val="00E410B0"/>
    <w:rsid w:val="00E41BCB"/>
    <w:rsid w:val="00E41F09"/>
    <w:rsid w:val="00E4200A"/>
    <w:rsid w:val="00E42313"/>
    <w:rsid w:val="00E42586"/>
    <w:rsid w:val="00E427F3"/>
    <w:rsid w:val="00E42D2E"/>
    <w:rsid w:val="00E42D35"/>
    <w:rsid w:val="00E42DA9"/>
    <w:rsid w:val="00E44248"/>
    <w:rsid w:val="00E444D1"/>
    <w:rsid w:val="00E44812"/>
    <w:rsid w:val="00E4493A"/>
    <w:rsid w:val="00E449DA"/>
    <w:rsid w:val="00E44A7D"/>
    <w:rsid w:val="00E44DE3"/>
    <w:rsid w:val="00E45053"/>
    <w:rsid w:val="00E450AA"/>
    <w:rsid w:val="00E450C8"/>
    <w:rsid w:val="00E45634"/>
    <w:rsid w:val="00E456CB"/>
    <w:rsid w:val="00E45767"/>
    <w:rsid w:val="00E45B57"/>
    <w:rsid w:val="00E45C22"/>
    <w:rsid w:val="00E45E80"/>
    <w:rsid w:val="00E462D1"/>
    <w:rsid w:val="00E465B6"/>
    <w:rsid w:val="00E4660F"/>
    <w:rsid w:val="00E4685C"/>
    <w:rsid w:val="00E46D47"/>
    <w:rsid w:val="00E470B0"/>
    <w:rsid w:val="00E4745D"/>
    <w:rsid w:val="00E47524"/>
    <w:rsid w:val="00E47673"/>
    <w:rsid w:val="00E4787B"/>
    <w:rsid w:val="00E479B7"/>
    <w:rsid w:val="00E47B7F"/>
    <w:rsid w:val="00E47D56"/>
    <w:rsid w:val="00E47D91"/>
    <w:rsid w:val="00E47DAB"/>
    <w:rsid w:val="00E47E21"/>
    <w:rsid w:val="00E5014D"/>
    <w:rsid w:val="00E50185"/>
    <w:rsid w:val="00E501A5"/>
    <w:rsid w:val="00E5024C"/>
    <w:rsid w:val="00E50284"/>
    <w:rsid w:val="00E50305"/>
    <w:rsid w:val="00E50471"/>
    <w:rsid w:val="00E5048A"/>
    <w:rsid w:val="00E504CB"/>
    <w:rsid w:val="00E50505"/>
    <w:rsid w:val="00E508F8"/>
    <w:rsid w:val="00E50906"/>
    <w:rsid w:val="00E50933"/>
    <w:rsid w:val="00E50D65"/>
    <w:rsid w:val="00E50E54"/>
    <w:rsid w:val="00E51060"/>
    <w:rsid w:val="00E5117D"/>
    <w:rsid w:val="00E51605"/>
    <w:rsid w:val="00E51619"/>
    <w:rsid w:val="00E517B9"/>
    <w:rsid w:val="00E51DC6"/>
    <w:rsid w:val="00E51F76"/>
    <w:rsid w:val="00E52212"/>
    <w:rsid w:val="00E525C6"/>
    <w:rsid w:val="00E52A05"/>
    <w:rsid w:val="00E5316F"/>
    <w:rsid w:val="00E53289"/>
    <w:rsid w:val="00E53416"/>
    <w:rsid w:val="00E53626"/>
    <w:rsid w:val="00E536EF"/>
    <w:rsid w:val="00E5379B"/>
    <w:rsid w:val="00E53ACF"/>
    <w:rsid w:val="00E53AFC"/>
    <w:rsid w:val="00E53B48"/>
    <w:rsid w:val="00E53B57"/>
    <w:rsid w:val="00E53BAD"/>
    <w:rsid w:val="00E53E82"/>
    <w:rsid w:val="00E5448C"/>
    <w:rsid w:val="00E544D9"/>
    <w:rsid w:val="00E54517"/>
    <w:rsid w:val="00E54BE9"/>
    <w:rsid w:val="00E54CED"/>
    <w:rsid w:val="00E54D2E"/>
    <w:rsid w:val="00E54EC2"/>
    <w:rsid w:val="00E55319"/>
    <w:rsid w:val="00E55421"/>
    <w:rsid w:val="00E55635"/>
    <w:rsid w:val="00E55662"/>
    <w:rsid w:val="00E557CB"/>
    <w:rsid w:val="00E5587C"/>
    <w:rsid w:val="00E55EEB"/>
    <w:rsid w:val="00E565AD"/>
    <w:rsid w:val="00E56771"/>
    <w:rsid w:val="00E569CB"/>
    <w:rsid w:val="00E56BFB"/>
    <w:rsid w:val="00E56C78"/>
    <w:rsid w:val="00E56C8F"/>
    <w:rsid w:val="00E57180"/>
    <w:rsid w:val="00E5760E"/>
    <w:rsid w:val="00E57BDE"/>
    <w:rsid w:val="00E57D78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09AD"/>
    <w:rsid w:val="00E6111A"/>
    <w:rsid w:val="00E6134A"/>
    <w:rsid w:val="00E61354"/>
    <w:rsid w:val="00E616CB"/>
    <w:rsid w:val="00E618BC"/>
    <w:rsid w:val="00E61963"/>
    <w:rsid w:val="00E6208E"/>
    <w:rsid w:val="00E6218F"/>
    <w:rsid w:val="00E621FD"/>
    <w:rsid w:val="00E628A0"/>
    <w:rsid w:val="00E62C02"/>
    <w:rsid w:val="00E62C13"/>
    <w:rsid w:val="00E62F37"/>
    <w:rsid w:val="00E62F61"/>
    <w:rsid w:val="00E638DD"/>
    <w:rsid w:val="00E63915"/>
    <w:rsid w:val="00E639E5"/>
    <w:rsid w:val="00E63A7E"/>
    <w:rsid w:val="00E63BF3"/>
    <w:rsid w:val="00E63CF2"/>
    <w:rsid w:val="00E63E93"/>
    <w:rsid w:val="00E63EB6"/>
    <w:rsid w:val="00E63F3B"/>
    <w:rsid w:val="00E64158"/>
    <w:rsid w:val="00E642AE"/>
    <w:rsid w:val="00E643BF"/>
    <w:rsid w:val="00E646E3"/>
    <w:rsid w:val="00E647E3"/>
    <w:rsid w:val="00E64806"/>
    <w:rsid w:val="00E64A3A"/>
    <w:rsid w:val="00E64CB2"/>
    <w:rsid w:val="00E64D4A"/>
    <w:rsid w:val="00E64F55"/>
    <w:rsid w:val="00E65028"/>
    <w:rsid w:val="00E65095"/>
    <w:rsid w:val="00E653D7"/>
    <w:rsid w:val="00E6586A"/>
    <w:rsid w:val="00E65A5F"/>
    <w:rsid w:val="00E66146"/>
    <w:rsid w:val="00E663DD"/>
    <w:rsid w:val="00E665EB"/>
    <w:rsid w:val="00E6676D"/>
    <w:rsid w:val="00E66780"/>
    <w:rsid w:val="00E66A4B"/>
    <w:rsid w:val="00E66AAF"/>
    <w:rsid w:val="00E66BBE"/>
    <w:rsid w:val="00E66BC1"/>
    <w:rsid w:val="00E66C7D"/>
    <w:rsid w:val="00E66E20"/>
    <w:rsid w:val="00E6702A"/>
    <w:rsid w:val="00E670AB"/>
    <w:rsid w:val="00E670DB"/>
    <w:rsid w:val="00E6716F"/>
    <w:rsid w:val="00E6772A"/>
    <w:rsid w:val="00E67D40"/>
    <w:rsid w:val="00E67FA2"/>
    <w:rsid w:val="00E701A6"/>
    <w:rsid w:val="00E70345"/>
    <w:rsid w:val="00E703E1"/>
    <w:rsid w:val="00E7047E"/>
    <w:rsid w:val="00E706A2"/>
    <w:rsid w:val="00E706C1"/>
    <w:rsid w:val="00E707E3"/>
    <w:rsid w:val="00E7085D"/>
    <w:rsid w:val="00E70C04"/>
    <w:rsid w:val="00E70C8A"/>
    <w:rsid w:val="00E71A5A"/>
    <w:rsid w:val="00E71A81"/>
    <w:rsid w:val="00E71B72"/>
    <w:rsid w:val="00E71CF7"/>
    <w:rsid w:val="00E72254"/>
    <w:rsid w:val="00E722FC"/>
    <w:rsid w:val="00E72423"/>
    <w:rsid w:val="00E7269E"/>
    <w:rsid w:val="00E7288D"/>
    <w:rsid w:val="00E72C56"/>
    <w:rsid w:val="00E72CDD"/>
    <w:rsid w:val="00E72D7C"/>
    <w:rsid w:val="00E72EBF"/>
    <w:rsid w:val="00E72EC1"/>
    <w:rsid w:val="00E73492"/>
    <w:rsid w:val="00E73A5E"/>
    <w:rsid w:val="00E73BB5"/>
    <w:rsid w:val="00E73EC7"/>
    <w:rsid w:val="00E74071"/>
    <w:rsid w:val="00E7413D"/>
    <w:rsid w:val="00E74227"/>
    <w:rsid w:val="00E7431E"/>
    <w:rsid w:val="00E7442D"/>
    <w:rsid w:val="00E747C2"/>
    <w:rsid w:val="00E74803"/>
    <w:rsid w:val="00E74A43"/>
    <w:rsid w:val="00E74FCC"/>
    <w:rsid w:val="00E7537E"/>
    <w:rsid w:val="00E754DD"/>
    <w:rsid w:val="00E7552D"/>
    <w:rsid w:val="00E75759"/>
    <w:rsid w:val="00E75938"/>
    <w:rsid w:val="00E75BB5"/>
    <w:rsid w:val="00E75C82"/>
    <w:rsid w:val="00E75C85"/>
    <w:rsid w:val="00E75DAB"/>
    <w:rsid w:val="00E75E51"/>
    <w:rsid w:val="00E7606F"/>
    <w:rsid w:val="00E764E9"/>
    <w:rsid w:val="00E765E1"/>
    <w:rsid w:val="00E76669"/>
    <w:rsid w:val="00E76A41"/>
    <w:rsid w:val="00E76B78"/>
    <w:rsid w:val="00E7701A"/>
    <w:rsid w:val="00E77022"/>
    <w:rsid w:val="00E7705E"/>
    <w:rsid w:val="00E77495"/>
    <w:rsid w:val="00E777DC"/>
    <w:rsid w:val="00E77ABE"/>
    <w:rsid w:val="00E77CDC"/>
    <w:rsid w:val="00E77F2D"/>
    <w:rsid w:val="00E80065"/>
    <w:rsid w:val="00E803DC"/>
    <w:rsid w:val="00E804D0"/>
    <w:rsid w:val="00E807D3"/>
    <w:rsid w:val="00E80953"/>
    <w:rsid w:val="00E80AE7"/>
    <w:rsid w:val="00E80D03"/>
    <w:rsid w:val="00E80F8C"/>
    <w:rsid w:val="00E81007"/>
    <w:rsid w:val="00E81218"/>
    <w:rsid w:val="00E818E6"/>
    <w:rsid w:val="00E81918"/>
    <w:rsid w:val="00E81B6B"/>
    <w:rsid w:val="00E81BC3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1"/>
    <w:rsid w:val="00E83FB6"/>
    <w:rsid w:val="00E8417E"/>
    <w:rsid w:val="00E8432F"/>
    <w:rsid w:val="00E843DB"/>
    <w:rsid w:val="00E8451B"/>
    <w:rsid w:val="00E845CB"/>
    <w:rsid w:val="00E84793"/>
    <w:rsid w:val="00E849EB"/>
    <w:rsid w:val="00E84CB3"/>
    <w:rsid w:val="00E84D12"/>
    <w:rsid w:val="00E84E4F"/>
    <w:rsid w:val="00E85448"/>
    <w:rsid w:val="00E85645"/>
    <w:rsid w:val="00E85669"/>
    <w:rsid w:val="00E856F1"/>
    <w:rsid w:val="00E856F5"/>
    <w:rsid w:val="00E85798"/>
    <w:rsid w:val="00E859BE"/>
    <w:rsid w:val="00E85C21"/>
    <w:rsid w:val="00E85E4A"/>
    <w:rsid w:val="00E862AE"/>
    <w:rsid w:val="00E864C1"/>
    <w:rsid w:val="00E86863"/>
    <w:rsid w:val="00E868D9"/>
    <w:rsid w:val="00E873AC"/>
    <w:rsid w:val="00E87427"/>
    <w:rsid w:val="00E87572"/>
    <w:rsid w:val="00E87725"/>
    <w:rsid w:val="00E8775D"/>
    <w:rsid w:val="00E87A43"/>
    <w:rsid w:val="00E87BE1"/>
    <w:rsid w:val="00E87D92"/>
    <w:rsid w:val="00E87E10"/>
    <w:rsid w:val="00E904AB"/>
    <w:rsid w:val="00E9064D"/>
    <w:rsid w:val="00E90A94"/>
    <w:rsid w:val="00E90C1C"/>
    <w:rsid w:val="00E90C4F"/>
    <w:rsid w:val="00E90DB4"/>
    <w:rsid w:val="00E91284"/>
    <w:rsid w:val="00E91324"/>
    <w:rsid w:val="00E91565"/>
    <w:rsid w:val="00E917F5"/>
    <w:rsid w:val="00E918BD"/>
    <w:rsid w:val="00E9208E"/>
    <w:rsid w:val="00E9223E"/>
    <w:rsid w:val="00E92512"/>
    <w:rsid w:val="00E92552"/>
    <w:rsid w:val="00E929B0"/>
    <w:rsid w:val="00E92A2F"/>
    <w:rsid w:val="00E93223"/>
    <w:rsid w:val="00E9324A"/>
    <w:rsid w:val="00E93331"/>
    <w:rsid w:val="00E93544"/>
    <w:rsid w:val="00E9367C"/>
    <w:rsid w:val="00E937D4"/>
    <w:rsid w:val="00E939C3"/>
    <w:rsid w:val="00E93B4D"/>
    <w:rsid w:val="00E9412F"/>
    <w:rsid w:val="00E9449C"/>
    <w:rsid w:val="00E9469D"/>
    <w:rsid w:val="00E94E1D"/>
    <w:rsid w:val="00E95160"/>
    <w:rsid w:val="00E951B6"/>
    <w:rsid w:val="00E9559A"/>
    <w:rsid w:val="00E95743"/>
    <w:rsid w:val="00E957C8"/>
    <w:rsid w:val="00E9587C"/>
    <w:rsid w:val="00E95A64"/>
    <w:rsid w:val="00E95C41"/>
    <w:rsid w:val="00E95E70"/>
    <w:rsid w:val="00E95F0A"/>
    <w:rsid w:val="00E95FB3"/>
    <w:rsid w:val="00E96216"/>
    <w:rsid w:val="00E96431"/>
    <w:rsid w:val="00E96A64"/>
    <w:rsid w:val="00E96EE3"/>
    <w:rsid w:val="00E96F4E"/>
    <w:rsid w:val="00E96F6B"/>
    <w:rsid w:val="00E974F1"/>
    <w:rsid w:val="00E977E4"/>
    <w:rsid w:val="00E97A93"/>
    <w:rsid w:val="00E97F4C"/>
    <w:rsid w:val="00EA00F1"/>
    <w:rsid w:val="00EA01C9"/>
    <w:rsid w:val="00EA02D9"/>
    <w:rsid w:val="00EA0391"/>
    <w:rsid w:val="00EA0759"/>
    <w:rsid w:val="00EA093A"/>
    <w:rsid w:val="00EA0AF1"/>
    <w:rsid w:val="00EA0D98"/>
    <w:rsid w:val="00EA0E89"/>
    <w:rsid w:val="00EA0F9D"/>
    <w:rsid w:val="00EA1181"/>
    <w:rsid w:val="00EA1436"/>
    <w:rsid w:val="00EA15A4"/>
    <w:rsid w:val="00EA1839"/>
    <w:rsid w:val="00EA1C12"/>
    <w:rsid w:val="00EA1DAA"/>
    <w:rsid w:val="00EA1DD1"/>
    <w:rsid w:val="00EA1DF7"/>
    <w:rsid w:val="00EA2062"/>
    <w:rsid w:val="00EA251A"/>
    <w:rsid w:val="00EA25CE"/>
    <w:rsid w:val="00EA2C74"/>
    <w:rsid w:val="00EA30D0"/>
    <w:rsid w:val="00EA33CC"/>
    <w:rsid w:val="00EA34F5"/>
    <w:rsid w:val="00EA35DD"/>
    <w:rsid w:val="00EA3680"/>
    <w:rsid w:val="00EA4161"/>
    <w:rsid w:val="00EA4438"/>
    <w:rsid w:val="00EA46E3"/>
    <w:rsid w:val="00EA49B6"/>
    <w:rsid w:val="00EA4B1C"/>
    <w:rsid w:val="00EA4B9F"/>
    <w:rsid w:val="00EA5054"/>
    <w:rsid w:val="00EA57C8"/>
    <w:rsid w:val="00EA5868"/>
    <w:rsid w:val="00EA588D"/>
    <w:rsid w:val="00EA5C82"/>
    <w:rsid w:val="00EA5D2B"/>
    <w:rsid w:val="00EA5D8A"/>
    <w:rsid w:val="00EA5E05"/>
    <w:rsid w:val="00EA641F"/>
    <w:rsid w:val="00EA691B"/>
    <w:rsid w:val="00EA6957"/>
    <w:rsid w:val="00EA6C67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A7CC0"/>
    <w:rsid w:val="00EB00A6"/>
    <w:rsid w:val="00EB02A5"/>
    <w:rsid w:val="00EB02C0"/>
    <w:rsid w:val="00EB04AF"/>
    <w:rsid w:val="00EB0729"/>
    <w:rsid w:val="00EB10C9"/>
    <w:rsid w:val="00EB14BA"/>
    <w:rsid w:val="00EB1598"/>
    <w:rsid w:val="00EB17DD"/>
    <w:rsid w:val="00EB1865"/>
    <w:rsid w:val="00EB186E"/>
    <w:rsid w:val="00EB189E"/>
    <w:rsid w:val="00EB1902"/>
    <w:rsid w:val="00EB1C44"/>
    <w:rsid w:val="00EB1C4F"/>
    <w:rsid w:val="00EB1CF6"/>
    <w:rsid w:val="00EB1DA5"/>
    <w:rsid w:val="00EB1E61"/>
    <w:rsid w:val="00EB209C"/>
    <w:rsid w:val="00EB2138"/>
    <w:rsid w:val="00EB2435"/>
    <w:rsid w:val="00EB25A5"/>
    <w:rsid w:val="00EB2651"/>
    <w:rsid w:val="00EB286C"/>
    <w:rsid w:val="00EB2988"/>
    <w:rsid w:val="00EB2E0C"/>
    <w:rsid w:val="00EB2E59"/>
    <w:rsid w:val="00EB30E9"/>
    <w:rsid w:val="00EB30F3"/>
    <w:rsid w:val="00EB3128"/>
    <w:rsid w:val="00EB315A"/>
    <w:rsid w:val="00EB3359"/>
    <w:rsid w:val="00EB36A8"/>
    <w:rsid w:val="00EB36F1"/>
    <w:rsid w:val="00EB398D"/>
    <w:rsid w:val="00EB3CB2"/>
    <w:rsid w:val="00EB3D3E"/>
    <w:rsid w:val="00EB3F1E"/>
    <w:rsid w:val="00EB3FE3"/>
    <w:rsid w:val="00EB40BF"/>
    <w:rsid w:val="00EB4162"/>
    <w:rsid w:val="00EB43FA"/>
    <w:rsid w:val="00EB44BA"/>
    <w:rsid w:val="00EB4725"/>
    <w:rsid w:val="00EB480D"/>
    <w:rsid w:val="00EB48B7"/>
    <w:rsid w:val="00EB4975"/>
    <w:rsid w:val="00EB4A56"/>
    <w:rsid w:val="00EB4DD2"/>
    <w:rsid w:val="00EB4DF9"/>
    <w:rsid w:val="00EB4F68"/>
    <w:rsid w:val="00EB53C4"/>
    <w:rsid w:val="00EB5BA7"/>
    <w:rsid w:val="00EB63F4"/>
    <w:rsid w:val="00EB646B"/>
    <w:rsid w:val="00EB6533"/>
    <w:rsid w:val="00EB658F"/>
    <w:rsid w:val="00EB672B"/>
    <w:rsid w:val="00EB67C2"/>
    <w:rsid w:val="00EB696B"/>
    <w:rsid w:val="00EB7301"/>
    <w:rsid w:val="00EB76A8"/>
    <w:rsid w:val="00EB7910"/>
    <w:rsid w:val="00EB79DF"/>
    <w:rsid w:val="00EB7C67"/>
    <w:rsid w:val="00EC0570"/>
    <w:rsid w:val="00EC08E1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992"/>
    <w:rsid w:val="00EC1C68"/>
    <w:rsid w:val="00EC1DF7"/>
    <w:rsid w:val="00EC21EC"/>
    <w:rsid w:val="00EC2785"/>
    <w:rsid w:val="00EC2B6D"/>
    <w:rsid w:val="00EC2C42"/>
    <w:rsid w:val="00EC2CAC"/>
    <w:rsid w:val="00EC3295"/>
    <w:rsid w:val="00EC33FD"/>
    <w:rsid w:val="00EC343B"/>
    <w:rsid w:val="00EC3490"/>
    <w:rsid w:val="00EC3853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0D7"/>
    <w:rsid w:val="00EC5293"/>
    <w:rsid w:val="00EC5679"/>
    <w:rsid w:val="00EC56A9"/>
    <w:rsid w:val="00EC56D9"/>
    <w:rsid w:val="00EC56EA"/>
    <w:rsid w:val="00EC5946"/>
    <w:rsid w:val="00EC59D6"/>
    <w:rsid w:val="00EC5A2F"/>
    <w:rsid w:val="00EC5D1A"/>
    <w:rsid w:val="00EC661B"/>
    <w:rsid w:val="00EC675B"/>
    <w:rsid w:val="00EC67FF"/>
    <w:rsid w:val="00EC6894"/>
    <w:rsid w:val="00EC6B7E"/>
    <w:rsid w:val="00EC6D85"/>
    <w:rsid w:val="00EC6DF0"/>
    <w:rsid w:val="00EC777C"/>
    <w:rsid w:val="00EC77F1"/>
    <w:rsid w:val="00EC79EC"/>
    <w:rsid w:val="00EC7ABA"/>
    <w:rsid w:val="00ED01C9"/>
    <w:rsid w:val="00ED04D3"/>
    <w:rsid w:val="00ED07D9"/>
    <w:rsid w:val="00ED07EF"/>
    <w:rsid w:val="00ED0847"/>
    <w:rsid w:val="00ED0935"/>
    <w:rsid w:val="00ED0A4E"/>
    <w:rsid w:val="00ED0C09"/>
    <w:rsid w:val="00ED0FC3"/>
    <w:rsid w:val="00ED18A9"/>
    <w:rsid w:val="00ED18CD"/>
    <w:rsid w:val="00ED1B21"/>
    <w:rsid w:val="00ED1F1D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36"/>
    <w:rsid w:val="00ED3C6E"/>
    <w:rsid w:val="00ED3DE7"/>
    <w:rsid w:val="00ED44B6"/>
    <w:rsid w:val="00ED4E02"/>
    <w:rsid w:val="00ED4FE7"/>
    <w:rsid w:val="00ED5047"/>
    <w:rsid w:val="00ED5155"/>
    <w:rsid w:val="00ED518C"/>
    <w:rsid w:val="00ED5305"/>
    <w:rsid w:val="00ED58C9"/>
    <w:rsid w:val="00ED5902"/>
    <w:rsid w:val="00ED59A9"/>
    <w:rsid w:val="00ED6181"/>
    <w:rsid w:val="00ED6690"/>
    <w:rsid w:val="00ED68DE"/>
    <w:rsid w:val="00ED6A16"/>
    <w:rsid w:val="00ED6A6A"/>
    <w:rsid w:val="00ED6ED8"/>
    <w:rsid w:val="00ED6F34"/>
    <w:rsid w:val="00ED6F5F"/>
    <w:rsid w:val="00ED6FA6"/>
    <w:rsid w:val="00ED6FDF"/>
    <w:rsid w:val="00ED74F9"/>
    <w:rsid w:val="00ED7814"/>
    <w:rsid w:val="00ED7A54"/>
    <w:rsid w:val="00ED7AC4"/>
    <w:rsid w:val="00ED7E7B"/>
    <w:rsid w:val="00ED7ECB"/>
    <w:rsid w:val="00EE03D7"/>
    <w:rsid w:val="00EE0481"/>
    <w:rsid w:val="00EE0586"/>
    <w:rsid w:val="00EE0653"/>
    <w:rsid w:val="00EE091C"/>
    <w:rsid w:val="00EE0B24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413C"/>
    <w:rsid w:val="00EE434C"/>
    <w:rsid w:val="00EE43BE"/>
    <w:rsid w:val="00EE45FF"/>
    <w:rsid w:val="00EE4ACC"/>
    <w:rsid w:val="00EE50D4"/>
    <w:rsid w:val="00EE595B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4D"/>
    <w:rsid w:val="00EF06FB"/>
    <w:rsid w:val="00EF0734"/>
    <w:rsid w:val="00EF0967"/>
    <w:rsid w:val="00EF0CBC"/>
    <w:rsid w:val="00EF0D7B"/>
    <w:rsid w:val="00EF0F34"/>
    <w:rsid w:val="00EF104D"/>
    <w:rsid w:val="00EF1116"/>
    <w:rsid w:val="00EF122F"/>
    <w:rsid w:val="00EF128B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8F1"/>
    <w:rsid w:val="00EF292D"/>
    <w:rsid w:val="00EF2977"/>
    <w:rsid w:val="00EF2A02"/>
    <w:rsid w:val="00EF2C2C"/>
    <w:rsid w:val="00EF2DE6"/>
    <w:rsid w:val="00EF303A"/>
    <w:rsid w:val="00EF3383"/>
    <w:rsid w:val="00EF3403"/>
    <w:rsid w:val="00EF3425"/>
    <w:rsid w:val="00EF35A6"/>
    <w:rsid w:val="00EF36E6"/>
    <w:rsid w:val="00EF392A"/>
    <w:rsid w:val="00EF3ACC"/>
    <w:rsid w:val="00EF3CAA"/>
    <w:rsid w:val="00EF3F9E"/>
    <w:rsid w:val="00EF43B9"/>
    <w:rsid w:val="00EF43BC"/>
    <w:rsid w:val="00EF43E0"/>
    <w:rsid w:val="00EF47A4"/>
    <w:rsid w:val="00EF4A23"/>
    <w:rsid w:val="00EF4C47"/>
    <w:rsid w:val="00EF4E6D"/>
    <w:rsid w:val="00EF52D4"/>
    <w:rsid w:val="00EF5622"/>
    <w:rsid w:val="00EF61E3"/>
    <w:rsid w:val="00EF62DF"/>
    <w:rsid w:val="00EF63C8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421"/>
    <w:rsid w:val="00EF74D9"/>
    <w:rsid w:val="00EF799E"/>
    <w:rsid w:val="00EF7A7E"/>
    <w:rsid w:val="00EF7B32"/>
    <w:rsid w:val="00EF7B63"/>
    <w:rsid w:val="00EF7BA9"/>
    <w:rsid w:val="00EF7E38"/>
    <w:rsid w:val="00F005F0"/>
    <w:rsid w:val="00F00625"/>
    <w:rsid w:val="00F008CF"/>
    <w:rsid w:val="00F009DD"/>
    <w:rsid w:val="00F0131D"/>
    <w:rsid w:val="00F0158D"/>
    <w:rsid w:val="00F015F7"/>
    <w:rsid w:val="00F01F46"/>
    <w:rsid w:val="00F020A0"/>
    <w:rsid w:val="00F02126"/>
    <w:rsid w:val="00F0226D"/>
    <w:rsid w:val="00F02579"/>
    <w:rsid w:val="00F026E7"/>
    <w:rsid w:val="00F028A7"/>
    <w:rsid w:val="00F02FE6"/>
    <w:rsid w:val="00F035A9"/>
    <w:rsid w:val="00F03BF1"/>
    <w:rsid w:val="00F03F7D"/>
    <w:rsid w:val="00F045BA"/>
    <w:rsid w:val="00F04B07"/>
    <w:rsid w:val="00F05219"/>
    <w:rsid w:val="00F05443"/>
    <w:rsid w:val="00F05581"/>
    <w:rsid w:val="00F05881"/>
    <w:rsid w:val="00F05989"/>
    <w:rsid w:val="00F05AE0"/>
    <w:rsid w:val="00F05B30"/>
    <w:rsid w:val="00F05F1C"/>
    <w:rsid w:val="00F0610B"/>
    <w:rsid w:val="00F065D0"/>
    <w:rsid w:val="00F067D8"/>
    <w:rsid w:val="00F067E2"/>
    <w:rsid w:val="00F0687F"/>
    <w:rsid w:val="00F069B9"/>
    <w:rsid w:val="00F069EA"/>
    <w:rsid w:val="00F06B3B"/>
    <w:rsid w:val="00F06B95"/>
    <w:rsid w:val="00F06C1A"/>
    <w:rsid w:val="00F0751D"/>
    <w:rsid w:val="00F07B9F"/>
    <w:rsid w:val="00F07C86"/>
    <w:rsid w:val="00F07E5D"/>
    <w:rsid w:val="00F07FA9"/>
    <w:rsid w:val="00F100D9"/>
    <w:rsid w:val="00F10395"/>
    <w:rsid w:val="00F104CB"/>
    <w:rsid w:val="00F10616"/>
    <w:rsid w:val="00F10A65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039"/>
    <w:rsid w:val="00F122CF"/>
    <w:rsid w:val="00F12738"/>
    <w:rsid w:val="00F12A3A"/>
    <w:rsid w:val="00F12D27"/>
    <w:rsid w:val="00F12E43"/>
    <w:rsid w:val="00F12FD0"/>
    <w:rsid w:val="00F1312D"/>
    <w:rsid w:val="00F1362B"/>
    <w:rsid w:val="00F136AC"/>
    <w:rsid w:val="00F1372D"/>
    <w:rsid w:val="00F13A7C"/>
    <w:rsid w:val="00F13C5B"/>
    <w:rsid w:val="00F13D55"/>
    <w:rsid w:val="00F140BF"/>
    <w:rsid w:val="00F14233"/>
    <w:rsid w:val="00F14427"/>
    <w:rsid w:val="00F1490F"/>
    <w:rsid w:val="00F14A84"/>
    <w:rsid w:val="00F14B62"/>
    <w:rsid w:val="00F14D7B"/>
    <w:rsid w:val="00F15291"/>
    <w:rsid w:val="00F1531B"/>
    <w:rsid w:val="00F157A9"/>
    <w:rsid w:val="00F159E8"/>
    <w:rsid w:val="00F15A16"/>
    <w:rsid w:val="00F15A8D"/>
    <w:rsid w:val="00F15B27"/>
    <w:rsid w:val="00F15C94"/>
    <w:rsid w:val="00F15D08"/>
    <w:rsid w:val="00F15D94"/>
    <w:rsid w:val="00F15EC0"/>
    <w:rsid w:val="00F15F15"/>
    <w:rsid w:val="00F160FE"/>
    <w:rsid w:val="00F1621E"/>
    <w:rsid w:val="00F16576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13C"/>
    <w:rsid w:val="00F20261"/>
    <w:rsid w:val="00F204D2"/>
    <w:rsid w:val="00F20862"/>
    <w:rsid w:val="00F20B35"/>
    <w:rsid w:val="00F20E2C"/>
    <w:rsid w:val="00F218F9"/>
    <w:rsid w:val="00F21F33"/>
    <w:rsid w:val="00F21F46"/>
    <w:rsid w:val="00F220C4"/>
    <w:rsid w:val="00F2247A"/>
    <w:rsid w:val="00F228AB"/>
    <w:rsid w:val="00F2291A"/>
    <w:rsid w:val="00F22B71"/>
    <w:rsid w:val="00F22C23"/>
    <w:rsid w:val="00F22E43"/>
    <w:rsid w:val="00F232E8"/>
    <w:rsid w:val="00F23386"/>
    <w:rsid w:val="00F23778"/>
    <w:rsid w:val="00F23A81"/>
    <w:rsid w:val="00F23A89"/>
    <w:rsid w:val="00F23CA9"/>
    <w:rsid w:val="00F23CAB"/>
    <w:rsid w:val="00F23CB2"/>
    <w:rsid w:val="00F23CD1"/>
    <w:rsid w:val="00F23D64"/>
    <w:rsid w:val="00F23E5E"/>
    <w:rsid w:val="00F23ED8"/>
    <w:rsid w:val="00F2463B"/>
    <w:rsid w:val="00F24887"/>
    <w:rsid w:val="00F24B4F"/>
    <w:rsid w:val="00F24CBC"/>
    <w:rsid w:val="00F24D41"/>
    <w:rsid w:val="00F24FB0"/>
    <w:rsid w:val="00F251F7"/>
    <w:rsid w:val="00F255FC"/>
    <w:rsid w:val="00F25AC0"/>
    <w:rsid w:val="00F25B40"/>
    <w:rsid w:val="00F25BEF"/>
    <w:rsid w:val="00F25C66"/>
    <w:rsid w:val="00F25EAF"/>
    <w:rsid w:val="00F25F30"/>
    <w:rsid w:val="00F260D2"/>
    <w:rsid w:val="00F26160"/>
    <w:rsid w:val="00F2641E"/>
    <w:rsid w:val="00F26428"/>
    <w:rsid w:val="00F26869"/>
    <w:rsid w:val="00F268F8"/>
    <w:rsid w:val="00F26AAF"/>
    <w:rsid w:val="00F26B62"/>
    <w:rsid w:val="00F2701E"/>
    <w:rsid w:val="00F27194"/>
    <w:rsid w:val="00F27A26"/>
    <w:rsid w:val="00F27AC8"/>
    <w:rsid w:val="00F27CB7"/>
    <w:rsid w:val="00F27D81"/>
    <w:rsid w:val="00F300AA"/>
    <w:rsid w:val="00F30171"/>
    <w:rsid w:val="00F305B9"/>
    <w:rsid w:val="00F3068D"/>
    <w:rsid w:val="00F30795"/>
    <w:rsid w:val="00F3084E"/>
    <w:rsid w:val="00F308A2"/>
    <w:rsid w:val="00F30A63"/>
    <w:rsid w:val="00F30AD2"/>
    <w:rsid w:val="00F313AC"/>
    <w:rsid w:val="00F317F9"/>
    <w:rsid w:val="00F318D4"/>
    <w:rsid w:val="00F31B51"/>
    <w:rsid w:val="00F31C0F"/>
    <w:rsid w:val="00F31E10"/>
    <w:rsid w:val="00F3201E"/>
    <w:rsid w:val="00F32F78"/>
    <w:rsid w:val="00F33102"/>
    <w:rsid w:val="00F331B2"/>
    <w:rsid w:val="00F334B6"/>
    <w:rsid w:val="00F337A0"/>
    <w:rsid w:val="00F33A74"/>
    <w:rsid w:val="00F33D18"/>
    <w:rsid w:val="00F3426E"/>
    <w:rsid w:val="00F34297"/>
    <w:rsid w:val="00F34362"/>
    <w:rsid w:val="00F34511"/>
    <w:rsid w:val="00F347E0"/>
    <w:rsid w:val="00F34B0B"/>
    <w:rsid w:val="00F34BAD"/>
    <w:rsid w:val="00F352B8"/>
    <w:rsid w:val="00F35350"/>
    <w:rsid w:val="00F3552C"/>
    <w:rsid w:val="00F35825"/>
    <w:rsid w:val="00F35856"/>
    <w:rsid w:val="00F35A17"/>
    <w:rsid w:val="00F35B57"/>
    <w:rsid w:val="00F35CCA"/>
    <w:rsid w:val="00F360FB"/>
    <w:rsid w:val="00F361F5"/>
    <w:rsid w:val="00F362CB"/>
    <w:rsid w:val="00F367D9"/>
    <w:rsid w:val="00F368EA"/>
    <w:rsid w:val="00F368FA"/>
    <w:rsid w:val="00F3695E"/>
    <w:rsid w:val="00F369D8"/>
    <w:rsid w:val="00F370F0"/>
    <w:rsid w:val="00F3710B"/>
    <w:rsid w:val="00F37179"/>
    <w:rsid w:val="00F372B7"/>
    <w:rsid w:val="00F372FB"/>
    <w:rsid w:val="00F37627"/>
    <w:rsid w:val="00F378B2"/>
    <w:rsid w:val="00F37903"/>
    <w:rsid w:val="00F37B83"/>
    <w:rsid w:val="00F37C12"/>
    <w:rsid w:val="00F37D23"/>
    <w:rsid w:val="00F37D91"/>
    <w:rsid w:val="00F37F4B"/>
    <w:rsid w:val="00F400D0"/>
    <w:rsid w:val="00F401E9"/>
    <w:rsid w:val="00F40479"/>
    <w:rsid w:val="00F40A6B"/>
    <w:rsid w:val="00F40C0C"/>
    <w:rsid w:val="00F40C79"/>
    <w:rsid w:val="00F4104D"/>
    <w:rsid w:val="00F417D7"/>
    <w:rsid w:val="00F41A62"/>
    <w:rsid w:val="00F41B8F"/>
    <w:rsid w:val="00F4215D"/>
    <w:rsid w:val="00F42358"/>
    <w:rsid w:val="00F42A49"/>
    <w:rsid w:val="00F42B2A"/>
    <w:rsid w:val="00F42D5A"/>
    <w:rsid w:val="00F42EEC"/>
    <w:rsid w:val="00F42FC9"/>
    <w:rsid w:val="00F431FA"/>
    <w:rsid w:val="00F43AF2"/>
    <w:rsid w:val="00F43DCF"/>
    <w:rsid w:val="00F43E3A"/>
    <w:rsid w:val="00F44F09"/>
    <w:rsid w:val="00F44F49"/>
    <w:rsid w:val="00F44FBF"/>
    <w:rsid w:val="00F44FFC"/>
    <w:rsid w:val="00F4504A"/>
    <w:rsid w:val="00F45809"/>
    <w:rsid w:val="00F458EF"/>
    <w:rsid w:val="00F45D70"/>
    <w:rsid w:val="00F461B2"/>
    <w:rsid w:val="00F462FD"/>
    <w:rsid w:val="00F464FA"/>
    <w:rsid w:val="00F46657"/>
    <w:rsid w:val="00F46760"/>
    <w:rsid w:val="00F467C3"/>
    <w:rsid w:val="00F46840"/>
    <w:rsid w:val="00F46DE9"/>
    <w:rsid w:val="00F47100"/>
    <w:rsid w:val="00F47106"/>
    <w:rsid w:val="00F472A3"/>
    <w:rsid w:val="00F47663"/>
    <w:rsid w:val="00F476BC"/>
    <w:rsid w:val="00F4770E"/>
    <w:rsid w:val="00F47789"/>
    <w:rsid w:val="00F47903"/>
    <w:rsid w:val="00F47A06"/>
    <w:rsid w:val="00F47B08"/>
    <w:rsid w:val="00F47CCD"/>
    <w:rsid w:val="00F47F70"/>
    <w:rsid w:val="00F504A2"/>
    <w:rsid w:val="00F50520"/>
    <w:rsid w:val="00F50570"/>
    <w:rsid w:val="00F505AE"/>
    <w:rsid w:val="00F50860"/>
    <w:rsid w:val="00F50996"/>
    <w:rsid w:val="00F50A8A"/>
    <w:rsid w:val="00F50A99"/>
    <w:rsid w:val="00F50C63"/>
    <w:rsid w:val="00F512A5"/>
    <w:rsid w:val="00F513B3"/>
    <w:rsid w:val="00F515CF"/>
    <w:rsid w:val="00F51CD5"/>
    <w:rsid w:val="00F51FAD"/>
    <w:rsid w:val="00F52080"/>
    <w:rsid w:val="00F520A8"/>
    <w:rsid w:val="00F52168"/>
    <w:rsid w:val="00F5224D"/>
    <w:rsid w:val="00F5248C"/>
    <w:rsid w:val="00F524C9"/>
    <w:rsid w:val="00F5250E"/>
    <w:rsid w:val="00F52633"/>
    <w:rsid w:val="00F527A2"/>
    <w:rsid w:val="00F527AE"/>
    <w:rsid w:val="00F527D4"/>
    <w:rsid w:val="00F5286A"/>
    <w:rsid w:val="00F52BEC"/>
    <w:rsid w:val="00F52FAB"/>
    <w:rsid w:val="00F5306B"/>
    <w:rsid w:val="00F53252"/>
    <w:rsid w:val="00F5326D"/>
    <w:rsid w:val="00F532CD"/>
    <w:rsid w:val="00F53727"/>
    <w:rsid w:val="00F53AB1"/>
    <w:rsid w:val="00F53B35"/>
    <w:rsid w:val="00F54153"/>
    <w:rsid w:val="00F5422C"/>
    <w:rsid w:val="00F5451A"/>
    <w:rsid w:val="00F54E36"/>
    <w:rsid w:val="00F5501E"/>
    <w:rsid w:val="00F5532A"/>
    <w:rsid w:val="00F553CA"/>
    <w:rsid w:val="00F555B0"/>
    <w:rsid w:val="00F55751"/>
    <w:rsid w:val="00F558D6"/>
    <w:rsid w:val="00F558F1"/>
    <w:rsid w:val="00F5594F"/>
    <w:rsid w:val="00F55A9D"/>
    <w:rsid w:val="00F55BAB"/>
    <w:rsid w:val="00F55EB6"/>
    <w:rsid w:val="00F560D6"/>
    <w:rsid w:val="00F5622D"/>
    <w:rsid w:val="00F565AC"/>
    <w:rsid w:val="00F56929"/>
    <w:rsid w:val="00F56D9F"/>
    <w:rsid w:val="00F56E4C"/>
    <w:rsid w:val="00F56F5E"/>
    <w:rsid w:val="00F57217"/>
    <w:rsid w:val="00F57485"/>
    <w:rsid w:val="00F57893"/>
    <w:rsid w:val="00F57D8B"/>
    <w:rsid w:val="00F57E47"/>
    <w:rsid w:val="00F602AB"/>
    <w:rsid w:val="00F603C4"/>
    <w:rsid w:val="00F6056B"/>
    <w:rsid w:val="00F60DFC"/>
    <w:rsid w:val="00F6141B"/>
    <w:rsid w:val="00F615EA"/>
    <w:rsid w:val="00F61718"/>
    <w:rsid w:val="00F617AD"/>
    <w:rsid w:val="00F61983"/>
    <w:rsid w:val="00F61BB9"/>
    <w:rsid w:val="00F61EA2"/>
    <w:rsid w:val="00F61F1F"/>
    <w:rsid w:val="00F620A7"/>
    <w:rsid w:val="00F620C9"/>
    <w:rsid w:val="00F623DB"/>
    <w:rsid w:val="00F6242D"/>
    <w:rsid w:val="00F62781"/>
    <w:rsid w:val="00F629E5"/>
    <w:rsid w:val="00F62C06"/>
    <w:rsid w:val="00F62CDC"/>
    <w:rsid w:val="00F62E36"/>
    <w:rsid w:val="00F62ED6"/>
    <w:rsid w:val="00F63021"/>
    <w:rsid w:val="00F634FA"/>
    <w:rsid w:val="00F63840"/>
    <w:rsid w:val="00F63C76"/>
    <w:rsid w:val="00F63DB1"/>
    <w:rsid w:val="00F6424E"/>
    <w:rsid w:val="00F64375"/>
    <w:rsid w:val="00F647B3"/>
    <w:rsid w:val="00F649A2"/>
    <w:rsid w:val="00F650AE"/>
    <w:rsid w:val="00F6584E"/>
    <w:rsid w:val="00F65F43"/>
    <w:rsid w:val="00F65FE4"/>
    <w:rsid w:val="00F65FFA"/>
    <w:rsid w:val="00F669A2"/>
    <w:rsid w:val="00F66CEE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453"/>
    <w:rsid w:val="00F7051B"/>
    <w:rsid w:val="00F70582"/>
    <w:rsid w:val="00F7058E"/>
    <w:rsid w:val="00F706CC"/>
    <w:rsid w:val="00F70AA5"/>
    <w:rsid w:val="00F70D61"/>
    <w:rsid w:val="00F71130"/>
    <w:rsid w:val="00F712A0"/>
    <w:rsid w:val="00F7164D"/>
    <w:rsid w:val="00F71686"/>
    <w:rsid w:val="00F71688"/>
    <w:rsid w:val="00F7194E"/>
    <w:rsid w:val="00F71BDD"/>
    <w:rsid w:val="00F71C40"/>
    <w:rsid w:val="00F71CAA"/>
    <w:rsid w:val="00F720EB"/>
    <w:rsid w:val="00F7218D"/>
    <w:rsid w:val="00F7228E"/>
    <w:rsid w:val="00F722E5"/>
    <w:rsid w:val="00F72428"/>
    <w:rsid w:val="00F724DA"/>
    <w:rsid w:val="00F724E9"/>
    <w:rsid w:val="00F72B61"/>
    <w:rsid w:val="00F72F0D"/>
    <w:rsid w:val="00F737CA"/>
    <w:rsid w:val="00F73AFC"/>
    <w:rsid w:val="00F73CC4"/>
    <w:rsid w:val="00F74213"/>
    <w:rsid w:val="00F746B4"/>
    <w:rsid w:val="00F74764"/>
    <w:rsid w:val="00F74B15"/>
    <w:rsid w:val="00F74B1E"/>
    <w:rsid w:val="00F74C89"/>
    <w:rsid w:val="00F74FE4"/>
    <w:rsid w:val="00F751A3"/>
    <w:rsid w:val="00F752C2"/>
    <w:rsid w:val="00F753FA"/>
    <w:rsid w:val="00F754D9"/>
    <w:rsid w:val="00F756CB"/>
    <w:rsid w:val="00F756D2"/>
    <w:rsid w:val="00F75887"/>
    <w:rsid w:val="00F75A87"/>
    <w:rsid w:val="00F75CCE"/>
    <w:rsid w:val="00F75DFD"/>
    <w:rsid w:val="00F76092"/>
    <w:rsid w:val="00F760CC"/>
    <w:rsid w:val="00F7622F"/>
    <w:rsid w:val="00F7632D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422"/>
    <w:rsid w:val="00F7790F"/>
    <w:rsid w:val="00F77973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1B3"/>
    <w:rsid w:val="00F81356"/>
    <w:rsid w:val="00F81A9D"/>
    <w:rsid w:val="00F8207A"/>
    <w:rsid w:val="00F82A1C"/>
    <w:rsid w:val="00F82ED4"/>
    <w:rsid w:val="00F82FDA"/>
    <w:rsid w:val="00F8307E"/>
    <w:rsid w:val="00F8351E"/>
    <w:rsid w:val="00F8367C"/>
    <w:rsid w:val="00F83901"/>
    <w:rsid w:val="00F83D15"/>
    <w:rsid w:val="00F83DE1"/>
    <w:rsid w:val="00F8463B"/>
    <w:rsid w:val="00F8490C"/>
    <w:rsid w:val="00F8490F"/>
    <w:rsid w:val="00F84A72"/>
    <w:rsid w:val="00F85438"/>
    <w:rsid w:val="00F8586B"/>
    <w:rsid w:val="00F85A35"/>
    <w:rsid w:val="00F85ACF"/>
    <w:rsid w:val="00F85CE4"/>
    <w:rsid w:val="00F85EE1"/>
    <w:rsid w:val="00F8694D"/>
    <w:rsid w:val="00F8709E"/>
    <w:rsid w:val="00F8757D"/>
    <w:rsid w:val="00F87828"/>
    <w:rsid w:val="00F87870"/>
    <w:rsid w:val="00F87984"/>
    <w:rsid w:val="00F901A8"/>
    <w:rsid w:val="00F9020A"/>
    <w:rsid w:val="00F903E9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7D1"/>
    <w:rsid w:val="00F92903"/>
    <w:rsid w:val="00F929AB"/>
    <w:rsid w:val="00F92C7D"/>
    <w:rsid w:val="00F92E3E"/>
    <w:rsid w:val="00F9302E"/>
    <w:rsid w:val="00F930D9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69D"/>
    <w:rsid w:val="00F95911"/>
    <w:rsid w:val="00F9599F"/>
    <w:rsid w:val="00F95C7E"/>
    <w:rsid w:val="00F95CFD"/>
    <w:rsid w:val="00F95D07"/>
    <w:rsid w:val="00F95F8A"/>
    <w:rsid w:val="00F9633C"/>
    <w:rsid w:val="00F96398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65"/>
    <w:rsid w:val="00FA0574"/>
    <w:rsid w:val="00FA093B"/>
    <w:rsid w:val="00FA0969"/>
    <w:rsid w:val="00FA1066"/>
    <w:rsid w:val="00FA12F1"/>
    <w:rsid w:val="00FA130B"/>
    <w:rsid w:val="00FA1438"/>
    <w:rsid w:val="00FA166F"/>
    <w:rsid w:val="00FA1D5A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889"/>
    <w:rsid w:val="00FA3D72"/>
    <w:rsid w:val="00FA3DE6"/>
    <w:rsid w:val="00FA478E"/>
    <w:rsid w:val="00FA48E6"/>
    <w:rsid w:val="00FA4B87"/>
    <w:rsid w:val="00FA4BE4"/>
    <w:rsid w:val="00FA4C11"/>
    <w:rsid w:val="00FA5273"/>
    <w:rsid w:val="00FA5542"/>
    <w:rsid w:val="00FA5663"/>
    <w:rsid w:val="00FA5796"/>
    <w:rsid w:val="00FA5820"/>
    <w:rsid w:val="00FA5CB7"/>
    <w:rsid w:val="00FA5D86"/>
    <w:rsid w:val="00FA5DD5"/>
    <w:rsid w:val="00FA5F7F"/>
    <w:rsid w:val="00FA6340"/>
    <w:rsid w:val="00FA6474"/>
    <w:rsid w:val="00FA653D"/>
    <w:rsid w:val="00FA6702"/>
    <w:rsid w:val="00FA6A5C"/>
    <w:rsid w:val="00FA6F81"/>
    <w:rsid w:val="00FA72A1"/>
    <w:rsid w:val="00FA73F5"/>
    <w:rsid w:val="00FA7420"/>
    <w:rsid w:val="00FA7747"/>
    <w:rsid w:val="00FA7B2C"/>
    <w:rsid w:val="00FA7B99"/>
    <w:rsid w:val="00FA7BA2"/>
    <w:rsid w:val="00FA7C88"/>
    <w:rsid w:val="00FA7D8F"/>
    <w:rsid w:val="00FB00F4"/>
    <w:rsid w:val="00FB0858"/>
    <w:rsid w:val="00FB0AD7"/>
    <w:rsid w:val="00FB0AF3"/>
    <w:rsid w:val="00FB0B9D"/>
    <w:rsid w:val="00FB0EF0"/>
    <w:rsid w:val="00FB0EF9"/>
    <w:rsid w:val="00FB100F"/>
    <w:rsid w:val="00FB10B0"/>
    <w:rsid w:val="00FB158A"/>
    <w:rsid w:val="00FB186B"/>
    <w:rsid w:val="00FB1A62"/>
    <w:rsid w:val="00FB1C9D"/>
    <w:rsid w:val="00FB200D"/>
    <w:rsid w:val="00FB217E"/>
    <w:rsid w:val="00FB22F5"/>
    <w:rsid w:val="00FB23C9"/>
    <w:rsid w:val="00FB2584"/>
    <w:rsid w:val="00FB261C"/>
    <w:rsid w:val="00FB27EF"/>
    <w:rsid w:val="00FB2A1A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07A"/>
    <w:rsid w:val="00FB49A4"/>
    <w:rsid w:val="00FB4ACA"/>
    <w:rsid w:val="00FB4BD7"/>
    <w:rsid w:val="00FB4CAB"/>
    <w:rsid w:val="00FB4ECA"/>
    <w:rsid w:val="00FB51CF"/>
    <w:rsid w:val="00FB5446"/>
    <w:rsid w:val="00FB5507"/>
    <w:rsid w:val="00FB5858"/>
    <w:rsid w:val="00FB5991"/>
    <w:rsid w:val="00FB5B09"/>
    <w:rsid w:val="00FB5B6E"/>
    <w:rsid w:val="00FB5C3F"/>
    <w:rsid w:val="00FB606D"/>
    <w:rsid w:val="00FB618C"/>
    <w:rsid w:val="00FB6291"/>
    <w:rsid w:val="00FB6613"/>
    <w:rsid w:val="00FB6820"/>
    <w:rsid w:val="00FB68C3"/>
    <w:rsid w:val="00FB698B"/>
    <w:rsid w:val="00FB710F"/>
    <w:rsid w:val="00FB7227"/>
    <w:rsid w:val="00FB77D8"/>
    <w:rsid w:val="00FB781A"/>
    <w:rsid w:val="00FB799A"/>
    <w:rsid w:val="00FB7E5F"/>
    <w:rsid w:val="00FC0026"/>
    <w:rsid w:val="00FC0344"/>
    <w:rsid w:val="00FC0691"/>
    <w:rsid w:val="00FC08B7"/>
    <w:rsid w:val="00FC09EF"/>
    <w:rsid w:val="00FC0A8C"/>
    <w:rsid w:val="00FC1033"/>
    <w:rsid w:val="00FC14AC"/>
    <w:rsid w:val="00FC1566"/>
    <w:rsid w:val="00FC1697"/>
    <w:rsid w:val="00FC1D0B"/>
    <w:rsid w:val="00FC1E21"/>
    <w:rsid w:val="00FC20EF"/>
    <w:rsid w:val="00FC228C"/>
    <w:rsid w:val="00FC22D4"/>
    <w:rsid w:val="00FC28D2"/>
    <w:rsid w:val="00FC2B5B"/>
    <w:rsid w:val="00FC2DF4"/>
    <w:rsid w:val="00FC2E79"/>
    <w:rsid w:val="00FC2F26"/>
    <w:rsid w:val="00FC3158"/>
    <w:rsid w:val="00FC345C"/>
    <w:rsid w:val="00FC3694"/>
    <w:rsid w:val="00FC3D10"/>
    <w:rsid w:val="00FC3D39"/>
    <w:rsid w:val="00FC3DC5"/>
    <w:rsid w:val="00FC3F35"/>
    <w:rsid w:val="00FC3FAB"/>
    <w:rsid w:val="00FC417A"/>
    <w:rsid w:val="00FC4180"/>
    <w:rsid w:val="00FC43C5"/>
    <w:rsid w:val="00FC454D"/>
    <w:rsid w:val="00FC4C36"/>
    <w:rsid w:val="00FC4CDE"/>
    <w:rsid w:val="00FC4F80"/>
    <w:rsid w:val="00FC5624"/>
    <w:rsid w:val="00FC5774"/>
    <w:rsid w:val="00FC57DF"/>
    <w:rsid w:val="00FC584D"/>
    <w:rsid w:val="00FC5923"/>
    <w:rsid w:val="00FC5C64"/>
    <w:rsid w:val="00FC5FAC"/>
    <w:rsid w:val="00FC665F"/>
    <w:rsid w:val="00FC66B2"/>
    <w:rsid w:val="00FC6809"/>
    <w:rsid w:val="00FC68BD"/>
    <w:rsid w:val="00FC6B2D"/>
    <w:rsid w:val="00FC73A2"/>
    <w:rsid w:val="00FC751E"/>
    <w:rsid w:val="00FC75D5"/>
    <w:rsid w:val="00FC7831"/>
    <w:rsid w:val="00FC7A88"/>
    <w:rsid w:val="00FC7DB3"/>
    <w:rsid w:val="00FD0226"/>
    <w:rsid w:val="00FD0270"/>
    <w:rsid w:val="00FD06BE"/>
    <w:rsid w:val="00FD0738"/>
    <w:rsid w:val="00FD0AA3"/>
    <w:rsid w:val="00FD0F11"/>
    <w:rsid w:val="00FD137E"/>
    <w:rsid w:val="00FD1422"/>
    <w:rsid w:val="00FD14D9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6F3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2D3"/>
    <w:rsid w:val="00FD4306"/>
    <w:rsid w:val="00FD43FD"/>
    <w:rsid w:val="00FD441F"/>
    <w:rsid w:val="00FD4421"/>
    <w:rsid w:val="00FD463B"/>
    <w:rsid w:val="00FD4640"/>
    <w:rsid w:val="00FD497E"/>
    <w:rsid w:val="00FD4BD9"/>
    <w:rsid w:val="00FD4EAE"/>
    <w:rsid w:val="00FD4FC2"/>
    <w:rsid w:val="00FD50AA"/>
    <w:rsid w:val="00FD5288"/>
    <w:rsid w:val="00FD5C5F"/>
    <w:rsid w:val="00FD5D4A"/>
    <w:rsid w:val="00FD5DDD"/>
    <w:rsid w:val="00FD5EB5"/>
    <w:rsid w:val="00FD5F1A"/>
    <w:rsid w:val="00FD6549"/>
    <w:rsid w:val="00FD664A"/>
    <w:rsid w:val="00FD678F"/>
    <w:rsid w:val="00FD689C"/>
    <w:rsid w:val="00FD69BD"/>
    <w:rsid w:val="00FD69FF"/>
    <w:rsid w:val="00FD6DB7"/>
    <w:rsid w:val="00FD6DE8"/>
    <w:rsid w:val="00FD6EF3"/>
    <w:rsid w:val="00FD78C0"/>
    <w:rsid w:val="00FD7C9C"/>
    <w:rsid w:val="00FD7DA1"/>
    <w:rsid w:val="00FD7E98"/>
    <w:rsid w:val="00FE013F"/>
    <w:rsid w:val="00FE05D6"/>
    <w:rsid w:val="00FE0B0C"/>
    <w:rsid w:val="00FE0BBD"/>
    <w:rsid w:val="00FE0EE6"/>
    <w:rsid w:val="00FE0F94"/>
    <w:rsid w:val="00FE0FC2"/>
    <w:rsid w:val="00FE128B"/>
    <w:rsid w:val="00FE1409"/>
    <w:rsid w:val="00FE17D7"/>
    <w:rsid w:val="00FE1827"/>
    <w:rsid w:val="00FE2076"/>
    <w:rsid w:val="00FE2380"/>
    <w:rsid w:val="00FE23F9"/>
    <w:rsid w:val="00FE24B6"/>
    <w:rsid w:val="00FE24DF"/>
    <w:rsid w:val="00FE2550"/>
    <w:rsid w:val="00FE2C61"/>
    <w:rsid w:val="00FE2E1F"/>
    <w:rsid w:val="00FE2EA7"/>
    <w:rsid w:val="00FE2F1B"/>
    <w:rsid w:val="00FE2F24"/>
    <w:rsid w:val="00FE3347"/>
    <w:rsid w:val="00FE33B9"/>
    <w:rsid w:val="00FE36BF"/>
    <w:rsid w:val="00FE37AF"/>
    <w:rsid w:val="00FE3C89"/>
    <w:rsid w:val="00FE41B2"/>
    <w:rsid w:val="00FE421B"/>
    <w:rsid w:val="00FE4240"/>
    <w:rsid w:val="00FE4887"/>
    <w:rsid w:val="00FE4B70"/>
    <w:rsid w:val="00FE4CDC"/>
    <w:rsid w:val="00FE4D22"/>
    <w:rsid w:val="00FE4E22"/>
    <w:rsid w:val="00FE4F1A"/>
    <w:rsid w:val="00FE503A"/>
    <w:rsid w:val="00FE53A5"/>
    <w:rsid w:val="00FE55BB"/>
    <w:rsid w:val="00FE56B1"/>
    <w:rsid w:val="00FE5831"/>
    <w:rsid w:val="00FE606B"/>
    <w:rsid w:val="00FE608D"/>
    <w:rsid w:val="00FE6102"/>
    <w:rsid w:val="00FE61D9"/>
    <w:rsid w:val="00FE64E9"/>
    <w:rsid w:val="00FE6506"/>
    <w:rsid w:val="00FE6608"/>
    <w:rsid w:val="00FE661F"/>
    <w:rsid w:val="00FE6A40"/>
    <w:rsid w:val="00FE6C3E"/>
    <w:rsid w:val="00FE71CC"/>
    <w:rsid w:val="00FE7652"/>
    <w:rsid w:val="00FE76AA"/>
    <w:rsid w:val="00FE7726"/>
    <w:rsid w:val="00FE79BB"/>
    <w:rsid w:val="00FE7BEF"/>
    <w:rsid w:val="00FE7DA1"/>
    <w:rsid w:val="00FE7F2A"/>
    <w:rsid w:val="00FF027A"/>
    <w:rsid w:val="00FF0427"/>
    <w:rsid w:val="00FF0574"/>
    <w:rsid w:val="00FF0E5D"/>
    <w:rsid w:val="00FF0E74"/>
    <w:rsid w:val="00FF11E4"/>
    <w:rsid w:val="00FF11F0"/>
    <w:rsid w:val="00FF1308"/>
    <w:rsid w:val="00FF13FB"/>
    <w:rsid w:val="00FF15CF"/>
    <w:rsid w:val="00FF1614"/>
    <w:rsid w:val="00FF1A73"/>
    <w:rsid w:val="00FF1B84"/>
    <w:rsid w:val="00FF1BF3"/>
    <w:rsid w:val="00FF1CFB"/>
    <w:rsid w:val="00FF2061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167"/>
    <w:rsid w:val="00FF3615"/>
    <w:rsid w:val="00FF3AE2"/>
    <w:rsid w:val="00FF3C8F"/>
    <w:rsid w:val="00FF3D00"/>
    <w:rsid w:val="00FF40F9"/>
    <w:rsid w:val="00FF4184"/>
    <w:rsid w:val="00FF42BC"/>
    <w:rsid w:val="00FF4571"/>
    <w:rsid w:val="00FF4884"/>
    <w:rsid w:val="00FF4B1C"/>
    <w:rsid w:val="00FF4C60"/>
    <w:rsid w:val="00FF4FF3"/>
    <w:rsid w:val="00FF50B2"/>
    <w:rsid w:val="00FF5236"/>
    <w:rsid w:val="00FF5465"/>
    <w:rsid w:val="00FF54EC"/>
    <w:rsid w:val="00FF556D"/>
    <w:rsid w:val="00FF55B9"/>
    <w:rsid w:val="00FF569B"/>
    <w:rsid w:val="00FF5713"/>
    <w:rsid w:val="00FF5752"/>
    <w:rsid w:val="00FF592E"/>
    <w:rsid w:val="00FF5A79"/>
    <w:rsid w:val="00FF5BB4"/>
    <w:rsid w:val="00FF5CD4"/>
    <w:rsid w:val="00FF5D4A"/>
    <w:rsid w:val="00FF65A1"/>
    <w:rsid w:val="00FF6A79"/>
    <w:rsid w:val="00FF6A8E"/>
    <w:rsid w:val="00FF6AE8"/>
    <w:rsid w:val="00FF6B3C"/>
    <w:rsid w:val="00FF6B81"/>
    <w:rsid w:val="00FF6BA6"/>
    <w:rsid w:val="00FF6BEF"/>
    <w:rsid w:val="00FF6C99"/>
    <w:rsid w:val="00FF72EF"/>
    <w:rsid w:val="00FF73E0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F6A9CF6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7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674F9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 w:val="0"/>
      <w:iCs w:val="0"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D2B24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E37E9D"/>
    <w:rPr>
      <w:rFonts w:ascii="Tahoma" w:hAnsi="Tahoma" w:cs="Tahoma"/>
      <w:shd w:val="clear" w:color="auto" w:fill="00008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7E9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A77CD8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833F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4C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C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C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C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CA2"/>
    <w:rPr>
      <w:rFonts w:ascii="Arial" w:hAnsi="Arial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763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header" Target="header1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818F7-2D6B-4046-9820-1991C6A0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69</Pages>
  <Words>16539</Words>
  <Characters>69766</Characters>
  <Application>Microsoft Office Word</Application>
  <DocSecurity>0</DocSecurity>
  <Lines>581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Saisamorn, Chimyoo</cp:lastModifiedBy>
  <cp:revision>3</cp:revision>
  <cp:lastPrinted>2022-02-16T08:18:00Z</cp:lastPrinted>
  <dcterms:created xsi:type="dcterms:W3CDTF">2022-02-22T11:47:00Z</dcterms:created>
  <dcterms:modified xsi:type="dcterms:W3CDTF">2022-02-22T11:48:00Z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2022-02-07T14:38:32Z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23ec7846-1dfa-44c7-b4f7-1793ed7cd0d1</vt:lpwstr>
  </property>
  <property fmtid="{D5CDD505-2E9C-101B-9397-08002B2CF9AE}" pid="8" name="MSIP_Label_4ed8881d-4062-46d6-b0ca-1cc939420954_ContentBits">
    <vt:lpwstr>0</vt:lpwstr>
  </property>
</Properties>
</file>