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7695E" w14:textId="39C6CFF4" w:rsidR="00767916" w:rsidRDefault="00767916" w:rsidP="00B62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0645628" w14:textId="25996E28" w:rsidR="00767916" w:rsidRDefault="00767916" w:rsidP="00767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  <w:t>สำหรับ</w:t>
      </w:r>
      <w:r w:rsidR="00AD6D32" w:rsidRPr="00AD6D32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ปีสิ้นสุดวันที่ </w:t>
      </w:r>
      <w:r w:rsidR="00382969" w:rsidRPr="00382969">
        <w:rPr>
          <w:rFonts w:ascii="Angsana New" w:hAnsi="Angsana New"/>
          <w:b/>
          <w:bCs/>
          <w:sz w:val="30"/>
          <w:szCs w:val="30"/>
        </w:rPr>
        <w:t>31</w:t>
      </w:r>
      <w:r w:rsidR="00AD6D32" w:rsidRPr="0038296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AD6D32" w:rsidRPr="00AD6D32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ธันวาคม </w:t>
      </w:r>
      <w:r w:rsidR="00382969" w:rsidRPr="00382969">
        <w:rPr>
          <w:rFonts w:ascii="Angsana New" w:hAnsi="Angsana New"/>
          <w:b/>
          <w:bCs/>
          <w:sz w:val="30"/>
          <w:szCs w:val="30"/>
        </w:rPr>
        <w:t>2564</w:t>
      </w:r>
    </w:p>
    <w:p w14:paraId="03CCFD81" w14:textId="77777777" w:rsidR="003F3E8B" w:rsidRPr="00184215" w:rsidRDefault="003F3E8B" w:rsidP="00C8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F8A68E" w14:textId="78A52CAF" w:rsidR="003F3E8B" w:rsidRPr="00184215" w:rsidRDefault="00013F45" w:rsidP="003F3E8B">
      <w:pPr>
        <w:rPr>
          <w:rFonts w:ascii="Angsana New" w:hAnsi="Angsana New"/>
          <w:sz w:val="30"/>
          <w:szCs w:val="30"/>
          <w:cs/>
        </w:rPr>
      </w:pPr>
      <w:r>
        <w:rPr>
          <w:noProof/>
        </w:rPr>
        <w:drawing>
          <wp:inline distT="0" distB="0" distL="0" distR="0" wp14:anchorId="73B020DE" wp14:editId="0B2064F5">
            <wp:extent cx="6099175" cy="37707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29" t="10541" b="3438"/>
                    <a:stretch/>
                  </pic:blipFill>
                  <pic:spPr bwMode="auto">
                    <a:xfrm>
                      <a:off x="0" y="0"/>
                      <a:ext cx="6099175" cy="3770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5681B9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67123B3D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40792F7" w14:textId="417771A5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E4FA2A8" w14:textId="47A61179" w:rsidR="00767916" w:rsidRDefault="00767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8F936CF" w14:textId="77777777" w:rsidR="007C5193" w:rsidRPr="00184215" w:rsidRDefault="007C5193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  <w:cs/>
        </w:rPr>
        <w:sectPr w:rsidR="007C5193" w:rsidRPr="00184215" w:rsidSect="00C424B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6"/>
          <w:cols w:space="720"/>
          <w:titlePg/>
          <w:docGrid w:linePitch="360"/>
        </w:sectPr>
      </w:pPr>
    </w:p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19F2A2A0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C559730" w14:textId="39C95B18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7134C00B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85BC9" w14:textId="6266D475" w:rsidR="000300EB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DF1800C" w14:textId="7BEC231C" w:rsidR="00394E9C" w:rsidRPr="00184215" w:rsidRDefault="00394E9C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94E9C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0A38866A" w14:textId="15F1C1C3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14AEB18F" w14:textId="77777777" w:rsidR="00B67BFD" w:rsidRPr="00184215" w:rsidRDefault="00B67BFD" w:rsidP="00B67BFD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8038EDE" w14:textId="77777777" w:rsidR="00AA0B84" w:rsidRPr="00184215" w:rsidRDefault="00163C17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ประมาณการหนี้สิน</w:t>
      </w:r>
      <w:r w:rsidR="00E37913" w:rsidRPr="00184215">
        <w:rPr>
          <w:rFonts w:ascii="Angsana New" w:hAnsi="Angsana New" w:hint="cs"/>
          <w:sz w:val="30"/>
          <w:szCs w:val="30"/>
          <w:cs/>
          <w:lang w:bidi="th-TH"/>
        </w:rPr>
        <w:t>ไม่หมุนเวียน</w:t>
      </w:r>
      <w:r w:rsidRPr="00184215">
        <w:rPr>
          <w:rFonts w:ascii="Angsana New" w:hAnsi="Angsana New"/>
          <w:sz w:val="30"/>
          <w:szCs w:val="30"/>
          <w:cs/>
          <w:lang w:bidi="th-TH"/>
        </w:rPr>
        <w:t>สำหรับผลประโยชน์พนักงาน</w:t>
      </w:r>
    </w:p>
    <w:p w14:paraId="6F4EA356" w14:textId="55510763" w:rsidR="00AA0B84" w:rsidRPr="00184215" w:rsidRDefault="00AA0B84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ประมาณการหนี้สินสำหรับการบำรุงรักษา</w:t>
      </w:r>
      <w:r w:rsidR="00991ECE" w:rsidRPr="00184215">
        <w:rPr>
          <w:rFonts w:ascii="Angsana New" w:hAnsi="Angsana New"/>
          <w:sz w:val="30"/>
          <w:szCs w:val="30"/>
          <w:cs/>
          <w:lang w:bidi="th-TH"/>
        </w:rPr>
        <w:t>ทางยกระดับ</w:t>
      </w:r>
    </w:p>
    <w:p w14:paraId="278D5533" w14:textId="1F673460" w:rsidR="00373D37" w:rsidRPr="00184215" w:rsidRDefault="00373D37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740A498F" w14:textId="6C17363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CA37EE">
        <w:rPr>
          <w:rFonts w:ascii="Angsana New" w:hAnsi="Angsana New" w:hint="cs"/>
          <w:sz w:val="30"/>
          <w:szCs w:val="30"/>
          <w:cs/>
          <w:lang w:bidi="th-TH"/>
        </w:rPr>
        <w:t>ตามกฏหมาย</w:t>
      </w:r>
    </w:p>
    <w:p w14:paraId="6354AD91" w14:textId="3D9136B1" w:rsidR="00467842" w:rsidRPr="00184215" w:rsidRDefault="00FA2EDA" w:rsidP="0046784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4FF18988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003602B9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33131E4B" w14:textId="77777777" w:rsidR="007B5A98" w:rsidRPr="00184215" w:rsidRDefault="007B5A98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14:paraId="7F7DE7BA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1C2FD9E9" w14:textId="002F4B2E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163D41E" w14:textId="65E7BB92" w:rsidR="00C850DE" w:rsidRPr="00184215" w:rsidRDefault="00C850DE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72C7858D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7945EEE" w14:textId="77777777" w:rsidR="009D6D0A" w:rsidRPr="009D6D0A" w:rsidRDefault="00B310CD" w:rsidP="009D6D0A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A73F48">
        <w:rPr>
          <w:rFonts w:ascii="Angsana New" w:hAnsi="Angsana New" w:hint="cs"/>
          <w:sz w:val="30"/>
          <w:szCs w:val="30"/>
          <w:cs/>
          <w:lang w:val="en-US" w:bidi="th-TH"/>
        </w:rPr>
        <w:t>ความ</w:t>
      </w:r>
    </w:p>
    <w:p w14:paraId="709E1CF6" w14:textId="6D6B471F" w:rsidR="009D6D0A" w:rsidRPr="009D6D0A" w:rsidRDefault="009D6D0A" w:rsidP="009D6D0A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9D6D0A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4F7E146" w14:textId="77777777" w:rsidR="009D6D0A" w:rsidRPr="00875B52" w:rsidRDefault="009D6D0A" w:rsidP="009D6D0A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EF2B967" w14:textId="77777777" w:rsidR="00C71DAF" w:rsidRPr="00272BB6" w:rsidRDefault="00C71DAF" w:rsidP="00272BB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D67C84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D67C8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290194" w14:textId="77777777" w:rsidR="000300EB" w:rsidRPr="00D67C84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2E6C79" w14:textId="40313E8F" w:rsidR="000300EB" w:rsidRPr="00D67C84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7C8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D67C84">
        <w:rPr>
          <w:rFonts w:ascii="Angsana New" w:hAnsi="Angsana New"/>
          <w:sz w:val="30"/>
          <w:szCs w:val="30"/>
          <w:cs/>
        </w:rPr>
        <w:t>บริษัท</w:t>
      </w:r>
      <w:r w:rsidRPr="00D67C8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725E3" w:rsidRPr="00D67C84">
        <w:rPr>
          <w:rFonts w:ascii="Angsana New" w:hAnsi="Angsana New"/>
          <w:sz w:val="30"/>
          <w:szCs w:val="30"/>
        </w:rPr>
        <w:t>22</w:t>
      </w:r>
      <w:r w:rsidR="00CD276D" w:rsidRPr="00D67C84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E013D" w:rsidRPr="00D67C84">
        <w:rPr>
          <w:rFonts w:ascii="Angsana New" w:hAnsi="Angsana New"/>
          <w:sz w:val="30"/>
          <w:szCs w:val="30"/>
        </w:rPr>
        <w:t>256</w:t>
      </w:r>
      <w:r w:rsidR="000725E3" w:rsidRPr="00D67C84">
        <w:rPr>
          <w:rFonts w:ascii="Angsana New" w:hAnsi="Angsana New"/>
          <w:sz w:val="30"/>
          <w:szCs w:val="30"/>
        </w:rPr>
        <w:t>5</w:t>
      </w:r>
    </w:p>
    <w:p w14:paraId="7F043266" w14:textId="77777777" w:rsidR="00327A4C" w:rsidRPr="00D67C84" w:rsidRDefault="00327A4C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0E6817" w14:textId="77777777" w:rsidR="000300EB" w:rsidRPr="00D67C84" w:rsidRDefault="000300EB" w:rsidP="002831D6">
      <w:pPr>
        <w:pStyle w:val="Heading1"/>
        <w:keepLines/>
        <w:numPr>
          <w:ilvl w:val="0"/>
          <w:numId w:val="19"/>
        </w:numPr>
        <w:shd w:val="clear" w:color="auto" w:fill="auto"/>
        <w:tabs>
          <w:tab w:val="clear" w:pos="340"/>
          <w:tab w:val="left" w:pos="540"/>
        </w:tabs>
        <w:spacing w:line="240" w:lineRule="auto"/>
        <w:ind w:left="630" w:hanging="63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D67C84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6BC3011" w14:textId="48DE9363" w:rsidR="000300EB" w:rsidRPr="00D67C84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BE9A0E" w14:textId="193C42EC" w:rsidR="00DB6E6B" w:rsidRPr="00D67C84" w:rsidRDefault="00DB6E6B" w:rsidP="00DB6E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D67C84">
        <w:rPr>
          <w:rFonts w:ascii="Angsana New" w:hAnsi="Angsana New"/>
          <w:sz w:val="30"/>
          <w:szCs w:val="30"/>
          <w:cs/>
        </w:rPr>
        <w:t>บริษัท ทางยกระดับดอนเมือง จำกัด (มหาชน) “บริษัท” เป็นนิติบุคคลที่จัดตั้งขึ้นในประเทศไทย และจดทะเบียนกับตลาดหลักทรัพย์แห่งประเทศไทยเมื่อ</w:t>
      </w:r>
      <w:r w:rsidR="00231E4C" w:rsidRPr="00D67C84">
        <w:rPr>
          <w:rFonts w:ascii="Angsana New" w:hAnsi="Angsana New"/>
          <w:sz w:val="30"/>
          <w:szCs w:val="30"/>
          <w:cs/>
        </w:rPr>
        <w:t xml:space="preserve">พฤษภาคม </w:t>
      </w:r>
      <w:r w:rsidR="00231E4C" w:rsidRPr="00D67C84">
        <w:rPr>
          <w:rFonts w:ascii="Angsana New" w:hAnsi="Angsana New"/>
          <w:sz w:val="30"/>
          <w:szCs w:val="30"/>
        </w:rPr>
        <w:t>2564</w:t>
      </w:r>
      <w:r w:rsidR="00231E4C" w:rsidRPr="00D67C84">
        <w:rPr>
          <w:rFonts w:ascii="Angsana New" w:hAnsi="Angsana New"/>
          <w:sz w:val="30"/>
          <w:szCs w:val="30"/>
          <w:cs/>
        </w:rPr>
        <w:t xml:space="preserve"> </w:t>
      </w:r>
      <w:r w:rsidRPr="00D67C84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9E40A0" w:rsidRPr="00D67C84">
        <w:rPr>
          <w:rFonts w:ascii="Angsana New" w:hAnsi="Angsana New"/>
          <w:sz w:val="30"/>
          <w:szCs w:val="30"/>
        </w:rPr>
        <w:t>40</w:t>
      </w:r>
      <w:r w:rsidR="009E40A0" w:rsidRPr="00D67C84">
        <w:rPr>
          <w:rFonts w:ascii="Angsana New" w:hAnsi="Angsana New"/>
          <w:sz w:val="30"/>
          <w:szCs w:val="30"/>
          <w:cs/>
        </w:rPr>
        <w:t>/</w:t>
      </w:r>
      <w:r w:rsidR="009E40A0" w:rsidRPr="00D67C84">
        <w:rPr>
          <w:rFonts w:ascii="Angsana New" w:hAnsi="Angsana New"/>
          <w:sz w:val="30"/>
          <w:szCs w:val="30"/>
        </w:rPr>
        <w:t>40</w:t>
      </w:r>
      <w:r w:rsidR="009E40A0" w:rsidRPr="00D67C84">
        <w:rPr>
          <w:rFonts w:ascii="Angsana New" w:hAnsi="Angsana New"/>
          <w:sz w:val="30"/>
          <w:szCs w:val="30"/>
          <w:cs/>
        </w:rPr>
        <w:t xml:space="preserve"> ถนนวิภาวดีรังสิต แขวงสนามบิน เขตดอนเมือง กรุงเทพมหานคร</w:t>
      </w:r>
    </w:p>
    <w:p w14:paraId="04093176" w14:textId="77777777" w:rsidR="00B50D31" w:rsidRPr="00D67C84" w:rsidRDefault="00B50D31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BB3C01" w14:textId="22602988" w:rsidR="00B50D31" w:rsidRPr="00D67C84" w:rsidRDefault="00B50D31" w:rsidP="002831D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67C84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FA2EDA" w:rsidRPr="00D67C84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D67C84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="00C446E9" w:rsidRPr="00D67C84">
        <w:rPr>
          <w:rFonts w:ascii="Angsana New" w:hAnsi="Angsana New" w:cs="Angsana New"/>
          <w:sz w:val="30"/>
          <w:szCs w:val="30"/>
          <w:cs/>
          <w:lang w:bidi="th-TH"/>
        </w:rPr>
        <w:t>บริษัท ธานินทร์ โฮลดิ้ง จำกัด</w:t>
      </w:r>
      <w:r w:rsidR="00ED3339" w:rsidRPr="00D67C8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67C84">
        <w:rPr>
          <w:rFonts w:ascii="Angsana New" w:hAnsi="Angsana New" w:cs="Angsana New"/>
          <w:sz w:val="30"/>
          <w:szCs w:val="30"/>
          <w:cs/>
          <w:lang w:bidi="th-TH"/>
        </w:rPr>
        <w:t xml:space="preserve">(ถือหุ้นร้อยละ </w:t>
      </w:r>
      <w:r w:rsidR="00ED3339" w:rsidRPr="00D67C84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ED3339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ED3339" w:rsidRPr="00D67C84">
        <w:rPr>
          <w:rFonts w:ascii="Angsana New" w:hAnsi="Angsana New" w:cs="Angsana New"/>
          <w:sz w:val="30"/>
          <w:szCs w:val="30"/>
          <w:lang w:val="en-US" w:bidi="th-TH"/>
        </w:rPr>
        <w:t>68</w:t>
      </w:r>
      <w:r w:rsidRPr="00D67C84">
        <w:rPr>
          <w:rFonts w:ascii="Angsana New" w:hAnsi="Angsana New" w:cs="Angsana New"/>
          <w:sz w:val="30"/>
          <w:szCs w:val="30"/>
          <w:cs/>
          <w:lang w:bidi="th-TH"/>
        </w:rPr>
        <w:t xml:space="preserve">) ซึ่งเป็นนิติบุคคลที่จัดตั้งในประเทศไทย และกระทรวงการคลัง (ถือหุ้นร้อยละ </w:t>
      </w:r>
      <w:r w:rsidR="00306DFD" w:rsidRPr="00D67C84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="00306DFD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306DFD" w:rsidRPr="00D67C84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Pr="00D67C84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14:paraId="7CF9DEC8" w14:textId="77777777" w:rsidR="000300EB" w:rsidRPr="00D67C84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0312B8" w14:textId="188C1A4B" w:rsidR="001F07A0" w:rsidRPr="00D67C84" w:rsidRDefault="000300EB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D67C84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บริษัทดำเนินธุรกิจหลักเกี่ยวกับการให้บริการทางยกระดับช่วงดินแดงถึงอนุสรณ์สถานแห่งชาติ ภายใต้สัญญาสัมปทานทางหลวงแผ่นดินหมายเลข </w:t>
      </w:r>
      <w:r w:rsidR="004E013D" w:rsidRPr="00D67C84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ถนนวิภาวดีรังสิต จากกรมทางหลวง กระทรวงคมนาคม ซึ่งมีระยะเวลาสัมปทานจนถึงวันที่ </w:t>
      </w:r>
      <w:r w:rsidR="004E013D" w:rsidRPr="00D67C84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กันยายน </w:t>
      </w:r>
      <w:r w:rsidR="004E013D" w:rsidRPr="00D67C84">
        <w:rPr>
          <w:rFonts w:ascii="Angsana New" w:hAnsi="Angsana New" w:cs="Angsana New"/>
          <w:sz w:val="30"/>
          <w:szCs w:val="30"/>
          <w:lang w:val="en-US" w:bidi="th-TH"/>
        </w:rPr>
        <w:t>2577</w:t>
      </w:r>
      <w:r w:rsidR="00BA4045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โดยบริษัทในฐานะผู้รับสัมปทาน</w:t>
      </w:r>
      <w:r w:rsidR="00607C8E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เป็นผู้ลงทุน ออกแบบ ก่อสร้าง และบำรุงรักษา</w:t>
      </w:r>
      <w:r w:rsidR="00CE46D9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ทางหลวงสัมปทานรวมทั้งอุปกรณ์โครงสร้างและสิ่งอำนวย</w:t>
      </w:r>
      <w:r w:rsidR="003E6510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ความสะดวก</w:t>
      </w:r>
      <w:r w:rsidR="00CE46D9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ต่างๆ</w:t>
      </w:r>
      <w:r w:rsidR="00607C8E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บริษัทมีสิทธิในการ</w:t>
      </w:r>
      <w:r w:rsidR="001A60C7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จัดเก็บ</w:t>
      </w:r>
      <w:r w:rsidR="00131A5F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รายได้</w:t>
      </w:r>
      <w:r w:rsidR="00607C8E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ค่าผ่านทางตลอดอายุสัมปทาน ตามอัตราที่กำหนดในสัญญาสัมปทาน </w:t>
      </w:r>
      <w:r w:rsidR="001F07A0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เมื่ออายุสัมปทานได้สิ้นสุดล</w:t>
      </w:r>
      <w:r w:rsidR="009E339F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ง</w:t>
      </w:r>
      <w:r w:rsidR="00421616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A3FB1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บริษัทต้องคืนสัมปทาน</w:t>
      </w:r>
      <w:r w:rsidR="00FD50EC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A3FB1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รวมทั้งส่งมอบพื้นที่</w:t>
      </w:r>
      <w:r w:rsidR="008638B3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สัมปทาน</w:t>
      </w:r>
      <w:r w:rsidR="00510D4A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94279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ทางหลวงสัมปทาน</w:t>
      </w:r>
      <w:r w:rsidR="008A3FB1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อาคารและสิ่งปลูกสร้างทั้งหมด</w:t>
      </w:r>
      <w:r w:rsidR="002B0F81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ภายในพื้นที่สัมปทาน</w:t>
      </w:r>
      <w:r w:rsidR="00773757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ใน</w:t>
      </w:r>
      <w:r w:rsidR="008A3FB1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สภาพที่เป็นอยู่ให้แก่กรมทางหลวงโดยไม่คิดมูลค่าใดๆ และต้องส่งมอบเครื่อง</w:t>
      </w:r>
      <w:r w:rsidR="006276A6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อุปกรณ์</w:t>
      </w:r>
      <w:r w:rsidR="008A3FB1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470F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             </w:t>
      </w:r>
      <w:r w:rsidR="008A3FB1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คู่มือปฏิบัติงาน</w:t>
      </w:r>
      <w:r w:rsidR="00344CFE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เอกสารทางเทคนิค</w:t>
      </w:r>
      <w:r w:rsidR="008B1B10"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>และอุปกรณ์ในการดำเนินการและบำรุงรักษาทั้งหมด บรรดาที่เกี่ยวข้องให้แก่กรมทางหลวงด้วย</w:t>
      </w:r>
    </w:p>
    <w:p w14:paraId="14BDBA89" w14:textId="70061F3F" w:rsidR="00B70BE2" w:rsidRPr="00D67C84" w:rsidRDefault="008B1B10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67C8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4DA9D4AA" w14:textId="77777777" w:rsidR="000300EB" w:rsidRPr="00D67C84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D67C84">
        <w:rPr>
          <w:rFonts w:ascii="Angsana New" w:hAnsi="Angsana New" w:cs="Angsana New"/>
          <w:cs/>
        </w:rPr>
        <w:t>เกณฑ์การจัดทำงบการเงิน</w:t>
      </w:r>
    </w:p>
    <w:p w14:paraId="07504EC2" w14:textId="77777777" w:rsidR="000300EB" w:rsidRPr="00D67C84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F8DC63" w14:textId="569525F0" w:rsidR="00344A5A" w:rsidRPr="00D67C84" w:rsidRDefault="00344A5A" w:rsidP="0034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D67C8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4763A" w:rsidRPr="00D67C84">
        <w:rPr>
          <w:rFonts w:ascii="Angsana New" w:hAnsi="Angsana New"/>
          <w:sz w:val="30"/>
          <w:szCs w:val="30"/>
          <w:cs/>
        </w:rPr>
        <w:t xml:space="preserve">        </w:t>
      </w:r>
      <w:r w:rsidRPr="00D67C84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EC15B1" w:rsidRPr="00D67C84">
        <w:rPr>
          <w:rFonts w:ascii="Angsana New" w:hAnsi="Angsana New"/>
          <w:sz w:val="30"/>
          <w:szCs w:val="30"/>
          <w:cs/>
        </w:rPr>
        <w:t xml:space="preserve">            </w:t>
      </w:r>
      <w:r w:rsidRPr="00D67C84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 </w:t>
      </w:r>
    </w:p>
    <w:p w14:paraId="5204C3E5" w14:textId="77777777" w:rsidR="006C78BC" w:rsidRDefault="006C7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bookmarkStart w:id="0" w:name="_Hlk31809850"/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9EF059B" w14:textId="0F15CA76" w:rsidR="00344A5A" w:rsidRPr="008C66F4" w:rsidRDefault="00344A5A" w:rsidP="0034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66F4">
        <w:rPr>
          <w:rFonts w:asciiTheme="majorBidi" w:hAnsiTheme="majorBidi" w:cstheme="majorBidi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8C66F4">
        <w:rPr>
          <w:rFonts w:asciiTheme="majorBidi" w:hAnsiTheme="majorBidi"/>
          <w:sz w:val="30"/>
          <w:szCs w:val="30"/>
          <w:cs/>
        </w:rPr>
        <w:t xml:space="preserve"> </w:t>
      </w:r>
      <w:r w:rsidRPr="008C66F4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bookmarkEnd w:id="0"/>
    <w:p w14:paraId="4BDCF221" w14:textId="5B697B06" w:rsidR="001D0643" w:rsidRPr="008C66F4" w:rsidRDefault="001D0643" w:rsidP="0034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</w:rPr>
      </w:pPr>
    </w:p>
    <w:p w14:paraId="6549EA64" w14:textId="0EE74CBE" w:rsidR="000300EB" w:rsidRPr="008C66F4" w:rsidRDefault="000300EB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8C66F4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5FB1E4E7" w14:textId="77777777" w:rsidR="00B90BC3" w:rsidRPr="008C66F4" w:rsidRDefault="00B90B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AF1E892" w14:textId="3A5EA69A" w:rsidR="000F39CC" w:rsidRPr="008C66F4" w:rsidRDefault="000F39CC" w:rsidP="000F39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Cs/>
          <w:sz w:val="30"/>
          <w:szCs w:val="30"/>
          <w:shd w:val="clear" w:color="auto" w:fill="D9D9D9" w:themeFill="background1" w:themeFillShade="D9"/>
        </w:rPr>
      </w:pPr>
      <w:r w:rsidRPr="008C66F4">
        <w:rPr>
          <w:rFonts w:asciiTheme="majorBidi" w:hAnsiTheme="majorBidi" w:cstheme="majorBidi"/>
          <w:sz w:val="30"/>
          <w:szCs w:val="30"/>
          <w:cs/>
        </w:rPr>
        <w:t>บุคคล</w:t>
      </w:r>
      <w:r w:rsidRPr="008C66F4">
        <w:rPr>
          <w:rFonts w:asciiTheme="majorBidi" w:hAnsiTheme="majorBidi" w:cstheme="majorBidi"/>
          <w:b/>
          <w:sz w:val="30"/>
          <w:szCs w:val="30"/>
          <w:cs/>
        </w:rPr>
        <w:t>หรือกิจการที่เกี่ยวข้องกัน หมายถึง บุคคลหรือกิจการที่มีอำนาจควบคุม</w:t>
      </w:r>
      <w:r w:rsidRPr="008C66F4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8C66F4">
        <w:rPr>
          <w:rFonts w:asciiTheme="majorBidi" w:hAnsiTheme="majorBidi" w:cstheme="majorBidi"/>
          <w:b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D73E368" w14:textId="77777777" w:rsidR="000F39CC" w:rsidRPr="008C66F4" w:rsidRDefault="000F39CC" w:rsidP="000F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71E7F9B9" w14:textId="615FC6AC" w:rsidR="000F39CC" w:rsidRPr="008C66F4" w:rsidRDefault="000F39CC" w:rsidP="000F39CC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C66F4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1116956C" w14:textId="2A6EFFBE" w:rsidR="000F39CC" w:rsidRPr="008C66F4" w:rsidRDefault="000F39CC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800"/>
        <w:gridCol w:w="2835"/>
      </w:tblGrid>
      <w:tr w:rsidR="000300EB" w:rsidRPr="008C66F4" w14:paraId="0EB330B9" w14:textId="77777777" w:rsidTr="00CC3543">
        <w:trPr>
          <w:trHeight w:val="20"/>
          <w:tblHeader/>
        </w:trPr>
        <w:tc>
          <w:tcPr>
            <w:tcW w:w="4500" w:type="dxa"/>
            <w:shd w:val="clear" w:color="auto" w:fill="auto"/>
          </w:tcPr>
          <w:p w14:paraId="51F2AEB4" w14:textId="3028AA7A" w:rsidR="000300EB" w:rsidRPr="008C66F4" w:rsidRDefault="000300EB" w:rsidP="00163C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00" w:type="dxa"/>
            <w:shd w:val="clear" w:color="auto" w:fill="auto"/>
          </w:tcPr>
          <w:p w14:paraId="34EE78F8" w14:textId="3D45C871" w:rsidR="000300EB" w:rsidRPr="008C66F4" w:rsidRDefault="000300EB" w:rsidP="00694D5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835" w:type="dxa"/>
            <w:shd w:val="clear" w:color="auto" w:fill="auto"/>
          </w:tcPr>
          <w:p w14:paraId="3BA39C62" w14:textId="77777777" w:rsidR="000300EB" w:rsidRPr="008C66F4" w:rsidRDefault="000300EB" w:rsidP="00163CDC">
            <w:pPr>
              <w:tabs>
                <w:tab w:val="clear" w:pos="22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92501" w:rsidRPr="008C66F4" w14:paraId="4B186D39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79DE32E6" w14:textId="0A1CE70B" w:rsidR="00792501" w:rsidRPr="008C66F4" w:rsidRDefault="007A10D5" w:rsidP="00625F13">
            <w:pPr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เอฟดับบลิวดีประกันภัย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C5391CC" w14:textId="77777777" w:rsidR="00792501" w:rsidRPr="008C66F4" w:rsidRDefault="00792501" w:rsidP="007925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0D0D1CD9" w14:textId="310D09A1" w:rsidR="00792501" w:rsidRPr="008C66F4" w:rsidRDefault="00792501" w:rsidP="00792501">
            <w:pPr>
              <w:tabs>
                <w:tab w:val="clear" w:pos="227"/>
                <w:tab w:val="clear" w:pos="3742"/>
                <w:tab w:val="left" w:pos="3951"/>
              </w:tabs>
              <w:spacing w:line="240" w:lineRule="auto"/>
              <w:ind w:left="-108" w:right="-99" w:firstLine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50D31" w:rsidRPr="008C66F4" w14:paraId="6DBE301B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03230CFC" w14:textId="332ECBF4" w:rsidR="00B50D31" w:rsidRPr="008C66F4" w:rsidRDefault="00587702" w:rsidP="00625F13">
            <w:pPr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886DDC" w:rsidRPr="008C66F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หลักทรัพย์ เกียรตินาคินภัทร จำกัด (มหาชน) </w:t>
            </w:r>
            <w:r w:rsidR="00FF25BF" w:rsidRPr="008C66F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00" w:type="dxa"/>
            <w:shd w:val="clear" w:color="auto" w:fill="auto"/>
          </w:tcPr>
          <w:p w14:paraId="72B5DAE3" w14:textId="77777777" w:rsidR="00B50D31" w:rsidRPr="008C66F4" w:rsidRDefault="00B50D31" w:rsidP="00163CD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459B3146" w14:textId="77777777" w:rsidR="00B50D31" w:rsidRPr="008C66F4" w:rsidRDefault="00B50D31" w:rsidP="00163CDC">
            <w:pPr>
              <w:tabs>
                <w:tab w:val="clear" w:pos="227"/>
                <w:tab w:val="clear" w:pos="3742"/>
                <w:tab w:val="left" w:pos="3951"/>
              </w:tabs>
              <w:spacing w:line="240" w:lineRule="auto"/>
              <w:ind w:left="-108" w:right="-99" w:firstLine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01D96" w:rsidRPr="008C66F4" w14:paraId="417B93A0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3337749C" w14:textId="17DB1345" w:rsidR="00501D96" w:rsidRPr="008C66F4" w:rsidRDefault="00501D96" w:rsidP="00501D96">
            <w:pPr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บริษัท ล็อกซ์เล่ย์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1814D80" w14:textId="4A7F0C84" w:rsidR="00501D96" w:rsidRPr="008C66F4" w:rsidRDefault="00501D96" w:rsidP="00501D9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0887169F" w14:textId="0710049D" w:rsidR="00501D96" w:rsidRPr="008C66F4" w:rsidRDefault="00501D96" w:rsidP="00501D96">
            <w:pPr>
              <w:tabs>
                <w:tab w:val="clear" w:pos="227"/>
                <w:tab w:val="clear" w:pos="3742"/>
                <w:tab w:val="left" w:pos="3951"/>
              </w:tabs>
              <w:spacing w:line="240" w:lineRule="auto"/>
              <w:ind w:left="-108" w:right="-99" w:firstLine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01D96" w:rsidRPr="008C66F4" w14:paraId="345A1A4E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4CB9656B" w14:textId="3515898A" w:rsidR="00501D96" w:rsidRPr="008C66F4" w:rsidRDefault="00501D96" w:rsidP="00501D9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กรุงไทยพานิช ประกันภัย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F7492A8" w14:textId="3B4CA012" w:rsidR="00501D96" w:rsidRPr="008C66F4" w:rsidRDefault="00501D96" w:rsidP="00501D9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362B409A" w14:textId="3D85916C" w:rsidR="00501D96" w:rsidRPr="008C66F4" w:rsidRDefault="00501D96" w:rsidP="00501D96">
            <w:pPr>
              <w:tabs>
                <w:tab w:val="clear" w:pos="22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8264360" w14:textId="23D25093" w:rsidR="00CD3F32" w:rsidRPr="008C66F4" w:rsidRDefault="00CD3F32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2"/>
        <w:gridCol w:w="1231"/>
        <w:gridCol w:w="248"/>
        <w:gridCol w:w="1236"/>
      </w:tblGrid>
      <w:tr w:rsidR="00021202" w:rsidRPr="008C66F4" w14:paraId="6A5AAE55" w14:textId="77777777" w:rsidTr="006C1F8F">
        <w:trPr>
          <w:tblHeader/>
        </w:trPr>
        <w:tc>
          <w:tcPr>
            <w:tcW w:w="3524" w:type="pct"/>
          </w:tcPr>
          <w:p w14:paraId="0CAAA5C8" w14:textId="455DCE7C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6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8C66F4" w:rsidDel="001E04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9" w:type="pct"/>
            <w:vAlign w:val="bottom"/>
          </w:tcPr>
          <w:p w14:paraId="09A6AF45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A9E93BA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1096201D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202" w:rsidRPr="008C66F4" w14:paraId="53D8BFAE" w14:textId="77777777" w:rsidTr="006C1F8F">
        <w:trPr>
          <w:tblHeader/>
        </w:trPr>
        <w:tc>
          <w:tcPr>
            <w:tcW w:w="3524" w:type="pct"/>
            <w:vAlign w:val="bottom"/>
          </w:tcPr>
          <w:p w14:paraId="73D5A5CA" w14:textId="3ECF9A1F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C66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C66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69" w:type="pct"/>
            <w:vAlign w:val="bottom"/>
          </w:tcPr>
          <w:p w14:paraId="66461A2F" w14:textId="11E94B2E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  <w:vAlign w:val="bottom"/>
          </w:tcPr>
          <w:p w14:paraId="2A677B2E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EED6216" w14:textId="729C8DB0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21202" w:rsidRPr="008C66F4" w14:paraId="613DC25A" w14:textId="77777777" w:rsidTr="00D607AB">
        <w:trPr>
          <w:tblHeader/>
        </w:trPr>
        <w:tc>
          <w:tcPr>
            <w:tcW w:w="3524" w:type="pct"/>
            <w:vAlign w:val="bottom"/>
          </w:tcPr>
          <w:p w14:paraId="3D3E604F" w14:textId="77777777" w:rsidR="00021202" w:rsidRPr="008C66F4" w:rsidRDefault="00021202" w:rsidP="0002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pct"/>
            <w:gridSpan w:val="3"/>
            <w:vAlign w:val="bottom"/>
          </w:tcPr>
          <w:p w14:paraId="1D019855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202" w:rsidRPr="008C66F4" w14:paraId="5FF42EB2" w14:textId="77777777" w:rsidTr="006C1F8F">
        <w:tc>
          <w:tcPr>
            <w:tcW w:w="3524" w:type="pct"/>
            <w:vAlign w:val="bottom"/>
          </w:tcPr>
          <w:p w14:paraId="6517C1DA" w14:textId="77777777" w:rsidR="00021202" w:rsidRPr="008C66F4" w:rsidRDefault="00021202" w:rsidP="00021202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C66F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 w:type="page"/>
            </w:r>
            <w:r w:rsidRPr="008C66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8C66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669" w:type="pct"/>
            <w:vAlign w:val="bottom"/>
          </w:tcPr>
          <w:p w14:paraId="5B74C5D9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9D70720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393922AE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202" w:rsidRPr="008C66F4" w14:paraId="44B25772" w14:textId="77777777" w:rsidTr="006C1F8F">
        <w:tc>
          <w:tcPr>
            <w:tcW w:w="3524" w:type="pct"/>
            <w:vAlign w:val="bottom"/>
          </w:tcPr>
          <w:p w14:paraId="35B0596D" w14:textId="77777777" w:rsidR="00021202" w:rsidRPr="008C66F4" w:rsidRDefault="00021202" w:rsidP="00021202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ค่าที่ปรึกษากฎหมาย</w:t>
            </w: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4963809D" w14:textId="3509F70B" w:rsidR="00021202" w:rsidRPr="008C66F4" w:rsidRDefault="00640B7D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135" w:type="pct"/>
            <w:vAlign w:val="bottom"/>
          </w:tcPr>
          <w:p w14:paraId="0949F4F5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72062" w14:textId="4AB5000B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1,056</w:t>
            </w:r>
          </w:p>
        </w:tc>
      </w:tr>
      <w:tr w:rsidR="00021202" w:rsidRPr="008C66F4" w14:paraId="54717E69" w14:textId="77777777" w:rsidTr="006C1F8F">
        <w:tc>
          <w:tcPr>
            <w:tcW w:w="3524" w:type="pct"/>
            <w:vAlign w:val="bottom"/>
          </w:tcPr>
          <w:p w14:paraId="08D19665" w14:textId="77777777" w:rsidR="00021202" w:rsidRPr="008C66F4" w:rsidRDefault="00021202" w:rsidP="00021202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6B835C55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97A1933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2577CB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202" w:rsidRPr="008C66F4" w14:paraId="2D3C9396" w14:textId="77777777" w:rsidTr="006C1F8F">
        <w:tc>
          <w:tcPr>
            <w:tcW w:w="3524" w:type="pct"/>
            <w:vAlign w:val="bottom"/>
          </w:tcPr>
          <w:p w14:paraId="210B6FEB" w14:textId="77777777" w:rsidR="00021202" w:rsidRPr="008C66F4" w:rsidRDefault="00021202" w:rsidP="00021202">
            <w:pPr>
              <w:spacing w:line="380" w:lineRule="exact"/>
              <w:ind w:left="227" w:hanging="65"/>
              <w:rPr>
                <w:rFonts w:asciiTheme="majorBidi" w:hAnsiTheme="majorBidi" w:cstheme="majorBidi"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9" w:type="pct"/>
          </w:tcPr>
          <w:p w14:paraId="4ED141D1" w14:textId="00CE9264" w:rsidR="00021202" w:rsidRPr="008C66F4" w:rsidRDefault="000E1246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28,919</w:t>
            </w:r>
          </w:p>
        </w:tc>
        <w:tc>
          <w:tcPr>
            <w:tcW w:w="135" w:type="pct"/>
            <w:vAlign w:val="bottom"/>
          </w:tcPr>
          <w:p w14:paraId="4CD6D8A6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9423D75" w14:textId="28981081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</w:rPr>
              <w:t>33,107</w:t>
            </w:r>
          </w:p>
        </w:tc>
      </w:tr>
      <w:tr w:rsidR="00D607AB" w:rsidRPr="008C66F4" w14:paraId="5E7E552E" w14:textId="1AAEF603" w:rsidTr="006C1F8F">
        <w:tc>
          <w:tcPr>
            <w:tcW w:w="3524" w:type="pct"/>
            <w:vAlign w:val="bottom"/>
          </w:tcPr>
          <w:p w14:paraId="07F6B26B" w14:textId="77777777" w:rsidR="00D607AB" w:rsidRPr="008C66F4" w:rsidRDefault="00D607AB" w:rsidP="00021202">
            <w:pPr>
              <w:spacing w:line="380" w:lineRule="exact"/>
              <w:ind w:left="227" w:hanging="65"/>
              <w:rPr>
                <w:rFonts w:asciiTheme="majorBidi" w:hAnsiTheme="majorBidi" w:cstheme="majorBidi"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9" w:type="pct"/>
          </w:tcPr>
          <w:p w14:paraId="1E276CF1" w14:textId="3EEFF83D" w:rsidR="00D607AB" w:rsidRPr="008C66F4" w:rsidRDefault="000E1246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135" w:type="pct"/>
            <w:vAlign w:val="bottom"/>
          </w:tcPr>
          <w:p w14:paraId="698B2A9F" w14:textId="77777777" w:rsidR="00D607AB" w:rsidRPr="008C66F4" w:rsidRDefault="00D607AB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AEF0422" w14:textId="4F543766" w:rsidR="00D607AB" w:rsidRPr="008C66F4" w:rsidRDefault="00D607AB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</w:tr>
      <w:tr w:rsidR="00D607AB" w:rsidRPr="008C66F4" w14:paraId="5F0D389B" w14:textId="7B81945E" w:rsidTr="006C1F8F">
        <w:tc>
          <w:tcPr>
            <w:tcW w:w="3524" w:type="pct"/>
            <w:vAlign w:val="bottom"/>
          </w:tcPr>
          <w:p w14:paraId="2F96B4D5" w14:textId="77777777" w:rsidR="00D607AB" w:rsidRPr="008C66F4" w:rsidRDefault="00D607AB" w:rsidP="00021202">
            <w:pPr>
              <w:spacing w:line="380" w:lineRule="exact"/>
              <w:ind w:left="227" w:hanging="65"/>
              <w:rPr>
                <w:rFonts w:asciiTheme="majorBidi" w:hAnsiTheme="majorBidi" w:cstheme="majorBidi"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3A4112B" w14:textId="485ED4B2" w:rsidR="00D607AB" w:rsidRPr="008C66F4" w:rsidRDefault="00F175E9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  <w:vAlign w:val="bottom"/>
          </w:tcPr>
          <w:p w14:paraId="08336488" w14:textId="77777777" w:rsidR="00D607AB" w:rsidRPr="008C66F4" w:rsidRDefault="00D607AB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6A47AF1" w14:textId="21A35B0E" w:rsidR="00D607AB" w:rsidRPr="008C66F4" w:rsidRDefault="00D607AB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21202" w:rsidRPr="008C66F4" w14:paraId="0B0BCB8B" w14:textId="77777777" w:rsidTr="006C1F8F">
        <w:tc>
          <w:tcPr>
            <w:tcW w:w="3524" w:type="pct"/>
            <w:vAlign w:val="bottom"/>
          </w:tcPr>
          <w:p w14:paraId="19416FF9" w14:textId="137F068B" w:rsidR="00021202" w:rsidRPr="008C66F4" w:rsidRDefault="00021202" w:rsidP="00021202">
            <w:pPr>
              <w:tabs>
                <w:tab w:val="clear" w:pos="227"/>
                <w:tab w:val="left" w:pos="162"/>
              </w:tabs>
              <w:spacing w:line="380" w:lineRule="exact"/>
              <w:ind w:left="227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6F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</w:t>
            </w:r>
            <w:r w:rsidRPr="008C66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E7158E1" w14:textId="49591D61" w:rsidR="00021202" w:rsidRPr="008C66F4" w:rsidRDefault="00F175E9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30,803</w:t>
            </w:r>
          </w:p>
        </w:tc>
        <w:tc>
          <w:tcPr>
            <w:tcW w:w="135" w:type="pct"/>
            <w:vAlign w:val="bottom"/>
          </w:tcPr>
          <w:p w14:paraId="5D6B9D22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802B0" w14:textId="10D81C46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34,898</w:t>
            </w:r>
          </w:p>
        </w:tc>
      </w:tr>
      <w:tr w:rsidR="007056B4" w:rsidRPr="008C66F4" w14:paraId="6FEA3722" w14:textId="77777777" w:rsidTr="00737CC9">
        <w:trPr>
          <w:trHeight w:val="62"/>
        </w:trPr>
        <w:tc>
          <w:tcPr>
            <w:tcW w:w="3524" w:type="pct"/>
            <w:vAlign w:val="bottom"/>
          </w:tcPr>
          <w:p w14:paraId="0A9C1F33" w14:textId="77777777" w:rsidR="007056B4" w:rsidRPr="008C66F4" w:rsidRDefault="007056B4" w:rsidP="00021202">
            <w:pPr>
              <w:spacing w:line="380" w:lineRule="exact"/>
              <w:ind w:left="227" w:hanging="20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9" w:type="pct"/>
          </w:tcPr>
          <w:p w14:paraId="22658DE5" w14:textId="77777777" w:rsidR="007056B4" w:rsidRPr="008C66F4" w:rsidRDefault="007056B4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pct"/>
            <w:vAlign w:val="bottom"/>
          </w:tcPr>
          <w:p w14:paraId="2D013DAB" w14:textId="77777777" w:rsidR="007056B4" w:rsidRPr="008C66F4" w:rsidRDefault="007056B4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23A79ACC" w14:textId="77777777" w:rsidR="007056B4" w:rsidRPr="008C66F4" w:rsidRDefault="007056B4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21202" w:rsidRPr="008C66F4" w14:paraId="53647712" w14:textId="77777777" w:rsidTr="006C1F8F">
        <w:tc>
          <w:tcPr>
            <w:tcW w:w="3524" w:type="pct"/>
            <w:vAlign w:val="bottom"/>
          </w:tcPr>
          <w:p w14:paraId="77E2AB06" w14:textId="7C4A88F9" w:rsidR="00021202" w:rsidRPr="008C66F4" w:rsidRDefault="00021202" w:rsidP="00021202">
            <w:pPr>
              <w:spacing w:line="380" w:lineRule="exact"/>
              <w:ind w:left="227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69" w:type="pct"/>
          </w:tcPr>
          <w:p w14:paraId="4DC80A1A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E386A47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2551EFAD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1202" w:rsidRPr="008C66F4" w14:paraId="63EA1363" w14:textId="77777777" w:rsidTr="006C1F8F">
        <w:tc>
          <w:tcPr>
            <w:tcW w:w="3524" w:type="pct"/>
            <w:vAlign w:val="bottom"/>
          </w:tcPr>
          <w:p w14:paraId="06824314" w14:textId="6EEAE80C" w:rsidR="00021202" w:rsidRPr="008C66F4" w:rsidRDefault="00A156B6" w:rsidP="00021202">
            <w:pPr>
              <w:ind w:left="227" w:hanging="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69" w:type="pct"/>
          </w:tcPr>
          <w:p w14:paraId="4E540672" w14:textId="7EA0EED3" w:rsidR="00021202" w:rsidRPr="008C66F4" w:rsidRDefault="00285518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6,815</w:t>
            </w:r>
          </w:p>
        </w:tc>
        <w:tc>
          <w:tcPr>
            <w:tcW w:w="135" w:type="pct"/>
            <w:vAlign w:val="bottom"/>
          </w:tcPr>
          <w:p w14:paraId="08881564" w14:textId="77777777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7A945DD" w14:textId="02281E61" w:rsidR="00021202" w:rsidRPr="008C66F4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C66F4">
              <w:rPr>
                <w:rFonts w:asciiTheme="majorBidi" w:hAnsiTheme="majorBidi" w:cstheme="majorBidi"/>
                <w:sz w:val="30"/>
                <w:szCs w:val="30"/>
              </w:rPr>
              <w:t>8,268</w:t>
            </w:r>
          </w:p>
        </w:tc>
      </w:tr>
    </w:tbl>
    <w:p w14:paraId="164DC687" w14:textId="77777777" w:rsidR="00E568CC" w:rsidRDefault="00E568CC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7F5BFD5" w14:textId="40C5D447" w:rsidR="000300EB" w:rsidRPr="008A5699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5699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AE69C4" w:rsidRPr="008A5699">
        <w:rPr>
          <w:rFonts w:asciiTheme="majorBidi" w:hAnsiTheme="majorBidi" w:cstheme="majorBidi"/>
          <w:sz w:val="30"/>
          <w:szCs w:val="30"/>
          <w:cs/>
        </w:rPr>
        <w:t>บุคคล</w:t>
      </w:r>
      <w:r w:rsidR="00017DA6" w:rsidRPr="008A5699">
        <w:rPr>
          <w:rFonts w:asciiTheme="majorBidi" w:hAnsiTheme="majorBidi" w:cstheme="majorBidi"/>
          <w:sz w:val="30"/>
          <w:szCs w:val="30"/>
          <w:cs/>
        </w:rPr>
        <w:t>หรือ</w:t>
      </w:r>
      <w:r w:rsidRPr="008A5699">
        <w:rPr>
          <w:rFonts w:asciiTheme="majorBidi" w:hAnsiTheme="majorBidi" w:cstheme="majorBidi"/>
          <w:sz w:val="30"/>
          <w:szCs w:val="30"/>
          <w:cs/>
        </w:rPr>
        <w:t xml:space="preserve">กิจการที่เกี่ยวข้องกัน ณ วันที่ </w:t>
      </w:r>
      <w:r w:rsidR="004E013D" w:rsidRPr="008A5699">
        <w:rPr>
          <w:rFonts w:asciiTheme="majorBidi" w:hAnsiTheme="majorBidi" w:cstheme="majorBidi"/>
          <w:sz w:val="30"/>
          <w:szCs w:val="30"/>
        </w:rPr>
        <w:t>31</w:t>
      </w:r>
      <w:r w:rsidRPr="008A5699">
        <w:rPr>
          <w:rFonts w:asciiTheme="majorBidi" w:hAnsiTheme="majorBidi"/>
          <w:sz w:val="30"/>
          <w:szCs w:val="30"/>
          <w:cs/>
        </w:rPr>
        <w:t xml:space="preserve"> </w:t>
      </w:r>
      <w:r w:rsidRPr="008A569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39CD399A" w14:textId="77777777" w:rsidR="000300EB" w:rsidRPr="008A5699" w:rsidRDefault="000300EB" w:rsidP="00163CDC">
      <w:pPr>
        <w:pStyle w:val="BodyText"/>
        <w:tabs>
          <w:tab w:val="clear" w:pos="454"/>
          <w:tab w:val="left" w:pos="96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231"/>
        <w:gridCol w:w="248"/>
        <w:gridCol w:w="1238"/>
      </w:tblGrid>
      <w:tr w:rsidR="00B032BE" w:rsidRPr="008A5699" w14:paraId="348FF325" w14:textId="77777777" w:rsidTr="00F6557F">
        <w:tc>
          <w:tcPr>
            <w:tcW w:w="3523" w:type="pct"/>
            <w:vAlign w:val="bottom"/>
          </w:tcPr>
          <w:p w14:paraId="1127A004" w14:textId="77777777" w:rsidR="00B032BE" w:rsidRPr="008A569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38326F7A" w14:textId="76A1F1D6" w:rsidR="00B032BE" w:rsidRPr="008A5699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54A" w:rsidRPr="008A569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" w:type="pct"/>
            <w:vAlign w:val="bottom"/>
          </w:tcPr>
          <w:p w14:paraId="01EB73BD" w14:textId="77777777" w:rsidR="00B032BE" w:rsidRPr="008A569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40C3DA06" w14:textId="3B853C65" w:rsidR="00B032BE" w:rsidRPr="008A5699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54A" w:rsidRPr="008A569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032BE" w:rsidRPr="008A5699" w14:paraId="78198D2B" w14:textId="77777777" w:rsidTr="00F6557F">
        <w:tc>
          <w:tcPr>
            <w:tcW w:w="3523" w:type="pct"/>
            <w:vAlign w:val="bottom"/>
          </w:tcPr>
          <w:p w14:paraId="116FB08E" w14:textId="77777777" w:rsidR="00B032BE" w:rsidRPr="008A5699" w:rsidRDefault="00B032BE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  <w:vAlign w:val="bottom"/>
          </w:tcPr>
          <w:p w14:paraId="04D4F076" w14:textId="77777777" w:rsidR="00B032BE" w:rsidRPr="008A569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32BE" w:rsidRPr="008A5699" w14:paraId="240D5822" w14:textId="77777777" w:rsidTr="00F6557F">
        <w:tc>
          <w:tcPr>
            <w:tcW w:w="3523" w:type="pct"/>
            <w:vAlign w:val="bottom"/>
          </w:tcPr>
          <w:p w14:paraId="0749B491" w14:textId="32D3EA8C" w:rsidR="00B032BE" w:rsidRPr="008A5699" w:rsidRDefault="00F35F5A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</w:t>
            </w:r>
            <w:r w:rsidR="00B032BE" w:rsidRPr="008A5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B032BE" w:rsidRPr="008A56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9" w:type="pct"/>
            <w:vAlign w:val="bottom"/>
          </w:tcPr>
          <w:p w14:paraId="31A0E197" w14:textId="77777777" w:rsidR="00B032BE" w:rsidRPr="008A569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3FB1934" w14:textId="77777777" w:rsidR="00B032BE" w:rsidRPr="008A569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53028DF8" w14:textId="77777777" w:rsidR="00B032BE" w:rsidRPr="008A569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54A" w:rsidRPr="008A5699" w14:paraId="2CAF184D" w14:textId="77777777" w:rsidTr="00F6557F">
        <w:tc>
          <w:tcPr>
            <w:tcW w:w="3523" w:type="pct"/>
            <w:vAlign w:val="bottom"/>
          </w:tcPr>
          <w:p w14:paraId="19A2DD3F" w14:textId="2E01B0B8" w:rsidR="005F254A" w:rsidRPr="008A5699" w:rsidRDefault="005F254A" w:rsidP="005F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69" w:type="pct"/>
            <w:vAlign w:val="bottom"/>
          </w:tcPr>
          <w:p w14:paraId="180E681F" w14:textId="69895946" w:rsidR="005F254A" w:rsidRPr="008A5699" w:rsidRDefault="00AD27B4" w:rsidP="00AD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  <w:vAlign w:val="bottom"/>
          </w:tcPr>
          <w:p w14:paraId="7BBD2382" w14:textId="77777777" w:rsidR="005F254A" w:rsidRPr="008A5699" w:rsidRDefault="005F254A" w:rsidP="005F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2081F8D" w14:textId="47EF7454" w:rsidR="005F254A" w:rsidRPr="008A5699" w:rsidRDefault="005F254A" w:rsidP="005F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5D501417" w14:textId="3AB9E602" w:rsidR="00484A81" w:rsidRPr="008A5699" w:rsidRDefault="00484A81" w:rsidP="004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9AC379" w14:textId="03292A80" w:rsidR="00A7487B" w:rsidRPr="008A5699" w:rsidRDefault="00A7487B" w:rsidP="00163CD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A56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149E261" w14:textId="0F202011" w:rsidR="00B90BC3" w:rsidRPr="008A5699" w:rsidRDefault="00B90BC3" w:rsidP="00163CDC">
      <w:pPr>
        <w:pStyle w:val="BodyText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A7E92E2" w14:textId="199662A0" w:rsidR="004141B7" w:rsidRPr="008A5699" w:rsidRDefault="004141B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A5699">
        <w:rPr>
          <w:rFonts w:asciiTheme="majorBidi" w:hAnsiTheme="majorBidi" w:cstheme="majorBidi"/>
          <w:i/>
          <w:iCs/>
          <w:sz w:val="30"/>
          <w:szCs w:val="30"/>
          <w:cs/>
        </w:rPr>
        <w:t>ค่าที่ปรึกษากฎหมาย</w:t>
      </w:r>
    </w:p>
    <w:p w14:paraId="395242CE" w14:textId="77777777" w:rsidR="000E6FB1" w:rsidRPr="008A5699" w:rsidRDefault="000E6FB1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9136098" w14:textId="77777777" w:rsidR="005C07A0" w:rsidRPr="008A5699" w:rsidRDefault="005C07A0" w:rsidP="005C0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5699">
        <w:rPr>
          <w:rFonts w:asciiTheme="majorBidi" w:hAnsiTheme="majorBidi" w:cstheme="majorBidi"/>
          <w:sz w:val="30"/>
          <w:szCs w:val="30"/>
          <w:cs/>
        </w:rPr>
        <w:t>บริษัทได้ทำสัญญาว่าจ้างที่ปรึกษาทางกฎหมายกับบุคคลที่เกี่ยวข้องกันรายหนึ่ง สัญญาดังกล่าวมีระยะเวลา</w:t>
      </w:r>
      <w:r w:rsidRPr="008A5699">
        <w:rPr>
          <w:rFonts w:asciiTheme="majorBidi" w:hAnsiTheme="majorBidi" w:cstheme="majorBidi"/>
          <w:sz w:val="30"/>
          <w:szCs w:val="30"/>
        </w:rPr>
        <w:t xml:space="preserve"> 1 </w:t>
      </w:r>
      <w:r w:rsidRPr="008A5699">
        <w:rPr>
          <w:rFonts w:asciiTheme="majorBidi" w:hAnsiTheme="majorBidi" w:cstheme="majorBidi"/>
          <w:sz w:val="30"/>
          <w:szCs w:val="30"/>
          <w:cs/>
        </w:rPr>
        <w:t xml:space="preserve">ปี สิ้นสุดวันที่ </w:t>
      </w:r>
      <w:r w:rsidRPr="008A5699">
        <w:rPr>
          <w:rFonts w:asciiTheme="majorBidi" w:hAnsiTheme="majorBidi" w:cstheme="majorBidi"/>
          <w:sz w:val="30"/>
          <w:szCs w:val="30"/>
        </w:rPr>
        <w:t>31</w:t>
      </w:r>
      <w:r w:rsidRPr="008A569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8A5699">
        <w:rPr>
          <w:rFonts w:asciiTheme="majorBidi" w:hAnsiTheme="majorBidi" w:cstheme="majorBidi"/>
          <w:sz w:val="30"/>
          <w:szCs w:val="30"/>
        </w:rPr>
        <w:t xml:space="preserve">2564 </w:t>
      </w:r>
      <w:r w:rsidRPr="008A5699">
        <w:rPr>
          <w:rFonts w:asciiTheme="majorBidi" w:hAnsiTheme="majorBidi" w:cstheme="majorBidi"/>
          <w:sz w:val="30"/>
          <w:szCs w:val="30"/>
          <w:cs/>
        </w:rPr>
        <w:t xml:space="preserve">ภายหลังเมื่อวันที่ </w:t>
      </w:r>
      <w:r w:rsidRPr="008A5699">
        <w:rPr>
          <w:rFonts w:asciiTheme="majorBidi" w:hAnsiTheme="majorBidi" w:cstheme="majorBidi"/>
          <w:sz w:val="30"/>
          <w:szCs w:val="30"/>
        </w:rPr>
        <w:t xml:space="preserve">26 </w:t>
      </w:r>
      <w:r w:rsidRPr="008A569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A5699">
        <w:rPr>
          <w:rFonts w:asciiTheme="majorBidi" w:hAnsiTheme="majorBidi" w:cstheme="majorBidi"/>
          <w:sz w:val="30"/>
          <w:szCs w:val="30"/>
        </w:rPr>
        <w:t xml:space="preserve">2564 </w:t>
      </w:r>
      <w:r w:rsidRPr="008A5699">
        <w:rPr>
          <w:rFonts w:asciiTheme="majorBidi" w:hAnsiTheme="majorBidi" w:cstheme="majorBidi"/>
          <w:sz w:val="30"/>
          <w:szCs w:val="30"/>
          <w:cs/>
        </w:rPr>
        <w:t xml:space="preserve">บริษัทได้ขยายกำหนดระยะเวลาสัญญาดังกล่าวเป็นสิ้นสุดวันที่ </w:t>
      </w:r>
      <w:r w:rsidRPr="008A5699">
        <w:rPr>
          <w:rFonts w:asciiTheme="majorBidi" w:hAnsiTheme="majorBidi" w:cstheme="majorBidi"/>
          <w:sz w:val="30"/>
          <w:szCs w:val="30"/>
        </w:rPr>
        <w:t xml:space="preserve">31 </w:t>
      </w:r>
      <w:r w:rsidRPr="008A569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A5699">
        <w:rPr>
          <w:rFonts w:asciiTheme="majorBidi" w:hAnsiTheme="majorBidi" w:cstheme="majorBidi"/>
          <w:sz w:val="30"/>
          <w:szCs w:val="30"/>
        </w:rPr>
        <w:t xml:space="preserve">2565 </w:t>
      </w:r>
      <w:r w:rsidRPr="008A5699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บริษัทจะต้องจ่ายค่าที่ปรึกษารายเดือนตามที่ระบุไว้ในสัญญา </w:t>
      </w:r>
    </w:p>
    <w:p w14:paraId="2B11B977" w14:textId="6125B39E" w:rsidR="004E234C" w:rsidRPr="008A5699" w:rsidRDefault="004E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9682D08" w14:textId="61B9AC3E" w:rsidR="000300EB" w:rsidRPr="008A5699" w:rsidRDefault="000300EB" w:rsidP="005375EA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8A5699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0C9471F6" w14:textId="7B5E37E1" w:rsidR="000300EB" w:rsidRPr="008A5699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41B483F" w14:textId="00E1BD7F" w:rsidR="00FD29D3" w:rsidRPr="008A5699" w:rsidRDefault="00FD29D3" w:rsidP="00FD29D3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 w:rsidRPr="008A5699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5AF6551" w14:textId="6B9D6D22" w:rsidR="00FD29D3" w:rsidRPr="008A5699" w:rsidRDefault="00FD29D3" w:rsidP="00FD2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shd w:val="clear" w:color="auto" w:fill="D9D9D9" w:themeFill="background1" w:themeFillShade="D9"/>
          <w:lang w:eastAsia="en-GB"/>
        </w:rPr>
      </w:pPr>
      <w:r w:rsidRPr="008A569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170A1D2" w14:textId="28FCC17E" w:rsidR="00C10CF2" w:rsidRPr="008A5699" w:rsidRDefault="00C10CF2" w:rsidP="00FD2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shd w:val="clear" w:color="auto" w:fill="D9D9D9" w:themeFill="background1" w:themeFillShade="D9"/>
          <w:lang w:eastAsia="en-GB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231"/>
        <w:gridCol w:w="250"/>
        <w:gridCol w:w="1236"/>
      </w:tblGrid>
      <w:tr w:rsidR="00B032BE" w:rsidRPr="008A5699" w14:paraId="3D6504BB" w14:textId="77777777" w:rsidTr="00F6557F">
        <w:tc>
          <w:tcPr>
            <w:tcW w:w="3523" w:type="pct"/>
            <w:vAlign w:val="bottom"/>
          </w:tcPr>
          <w:p w14:paraId="35E4ACFB" w14:textId="77777777" w:rsidR="00B032BE" w:rsidRPr="008A569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20CCDF05" w14:textId="7A485A51" w:rsidR="00B032BE" w:rsidRPr="008A5699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00D6" w:rsidRPr="008A569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  <w:vAlign w:val="bottom"/>
          </w:tcPr>
          <w:p w14:paraId="6E948161" w14:textId="77777777" w:rsidR="00B032BE" w:rsidRPr="008A569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23459C7" w14:textId="6C19C9EA" w:rsidR="00B032BE" w:rsidRPr="008A5699" w:rsidRDefault="003500D6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032BE" w:rsidRPr="008A5699" w14:paraId="175DDB00" w14:textId="77777777" w:rsidTr="00F6557F">
        <w:tc>
          <w:tcPr>
            <w:tcW w:w="3523" w:type="pct"/>
            <w:vAlign w:val="bottom"/>
          </w:tcPr>
          <w:p w14:paraId="677340D0" w14:textId="77777777" w:rsidR="00B032BE" w:rsidRPr="008A5699" w:rsidRDefault="00B032BE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  <w:vAlign w:val="bottom"/>
          </w:tcPr>
          <w:p w14:paraId="4B8A6552" w14:textId="77777777" w:rsidR="00B032BE" w:rsidRPr="008A5699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00D6" w:rsidRPr="008A5699" w14:paraId="57C2411A" w14:textId="77777777" w:rsidTr="00F6557F">
        <w:tc>
          <w:tcPr>
            <w:tcW w:w="3523" w:type="pct"/>
            <w:vAlign w:val="bottom"/>
          </w:tcPr>
          <w:p w14:paraId="06A74B2C" w14:textId="77777777" w:rsidR="003500D6" w:rsidRPr="008A5699" w:rsidRDefault="003500D6" w:rsidP="0035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69" w:type="pct"/>
            <w:vAlign w:val="bottom"/>
          </w:tcPr>
          <w:p w14:paraId="5AFB84FD" w14:textId="001E3E94" w:rsidR="003500D6" w:rsidRPr="008A5699" w:rsidRDefault="008E6E00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10,261</w:t>
            </w:r>
          </w:p>
        </w:tc>
        <w:tc>
          <w:tcPr>
            <w:tcW w:w="136" w:type="pct"/>
            <w:vAlign w:val="bottom"/>
          </w:tcPr>
          <w:p w14:paraId="7E29CBFA" w14:textId="77777777" w:rsidR="003500D6" w:rsidRPr="008A5699" w:rsidRDefault="003500D6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24832F81" w14:textId="6E7020AA" w:rsidR="003500D6" w:rsidRPr="008A5699" w:rsidRDefault="003500D6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</w:rPr>
              <w:t>9,030</w:t>
            </w:r>
          </w:p>
        </w:tc>
      </w:tr>
      <w:tr w:rsidR="003500D6" w:rsidRPr="008A5699" w14:paraId="5D98E164" w14:textId="77777777" w:rsidTr="00F6557F">
        <w:tc>
          <w:tcPr>
            <w:tcW w:w="3523" w:type="pct"/>
            <w:vAlign w:val="bottom"/>
          </w:tcPr>
          <w:p w14:paraId="52486919" w14:textId="12CAB7CB" w:rsidR="003500D6" w:rsidRPr="008A5699" w:rsidRDefault="003500D6" w:rsidP="0035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69" w:type="pct"/>
            <w:vAlign w:val="bottom"/>
          </w:tcPr>
          <w:p w14:paraId="3EF4B814" w14:textId="5981C911" w:rsidR="003500D6" w:rsidRPr="008A5699" w:rsidRDefault="009332A7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301,650</w:t>
            </w:r>
          </w:p>
        </w:tc>
        <w:tc>
          <w:tcPr>
            <w:tcW w:w="136" w:type="pct"/>
            <w:vAlign w:val="bottom"/>
          </w:tcPr>
          <w:p w14:paraId="4D46A27E" w14:textId="77777777" w:rsidR="003500D6" w:rsidRPr="008A5699" w:rsidRDefault="003500D6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29D4A3B3" w14:textId="52DF6A8F" w:rsidR="003500D6" w:rsidRPr="008A5699" w:rsidRDefault="009F52E5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</w:rPr>
              <w:t>400,925</w:t>
            </w:r>
          </w:p>
        </w:tc>
      </w:tr>
      <w:tr w:rsidR="003500D6" w:rsidRPr="008A5699" w14:paraId="2E286E90" w14:textId="77777777" w:rsidTr="00F6557F">
        <w:tc>
          <w:tcPr>
            <w:tcW w:w="3523" w:type="pct"/>
            <w:vAlign w:val="bottom"/>
          </w:tcPr>
          <w:p w14:paraId="0571E3E1" w14:textId="77777777" w:rsidR="003500D6" w:rsidRPr="008A5699" w:rsidRDefault="003500D6" w:rsidP="0035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7D3FD087" w14:textId="7ED057E8" w:rsidR="003500D6" w:rsidRPr="008A5699" w:rsidRDefault="00943C34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9,842</w:t>
            </w:r>
          </w:p>
        </w:tc>
        <w:tc>
          <w:tcPr>
            <w:tcW w:w="136" w:type="pct"/>
            <w:vAlign w:val="bottom"/>
          </w:tcPr>
          <w:p w14:paraId="142FC82D" w14:textId="77777777" w:rsidR="003500D6" w:rsidRPr="008A5699" w:rsidRDefault="003500D6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081F2704" w14:textId="66DADABA" w:rsidR="003500D6" w:rsidRPr="008A5699" w:rsidRDefault="003500D6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sz w:val="30"/>
                <w:szCs w:val="30"/>
              </w:rPr>
              <w:t>7,240</w:t>
            </w:r>
          </w:p>
        </w:tc>
      </w:tr>
      <w:tr w:rsidR="003500D6" w:rsidRPr="008A5699" w14:paraId="68BB1909" w14:textId="77777777" w:rsidTr="00F6557F">
        <w:tc>
          <w:tcPr>
            <w:tcW w:w="3523" w:type="pct"/>
            <w:vAlign w:val="bottom"/>
          </w:tcPr>
          <w:p w14:paraId="6026674C" w14:textId="20F8BC05" w:rsidR="003500D6" w:rsidRPr="008A5699" w:rsidRDefault="003500D6" w:rsidP="003500D6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5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5B869" w14:textId="5F492FBD" w:rsidR="003500D6" w:rsidRPr="008A5699" w:rsidRDefault="00AC7508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321,753</w:t>
            </w:r>
          </w:p>
        </w:tc>
        <w:tc>
          <w:tcPr>
            <w:tcW w:w="136" w:type="pct"/>
            <w:vAlign w:val="bottom"/>
          </w:tcPr>
          <w:p w14:paraId="3F9059E7" w14:textId="77777777" w:rsidR="003500D6" w:rsidRPr="008A5699" w:rsidRDefault="003500D6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5D0E1" w14:textId="042F92C1" w:rsidR="003500D6" w:rsidRPr="008A5699" w:rsidRDefault="003500D6" w:rsidP="00350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56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417,195</w:t>
            </w:r>
          </w:p>
        </w:tc>
      </w:tr>
    </w:tbl>
    <w:p w14:paraId="61F387DC" w14:textId="77777777" w:rsidR="00501638" w:rsidRPr="00517AF1" w:rsidRDefault="00501638" w:rsidP="00501638">
      <w:pPr>
        <w:pStyle w:val="Heading9"/>
        <w:tabs>
          <w:tab w:val="left" w:pos="540"/>
        </w:tabs>
        <w:ind w:left="540"/>
        <w:rPr>
          <w:rFonts w:ascii="Angsana New" w:hAnsi="Angsana New" w:cs="Angsana New"/>
          <w:cs/>
        </w:rPr>
      </w:pPr>
    </w:p>
    <w:p w14:paraId="363319CD" w14:textId="77777777" w:rsidR="00501638" w:rsidRPr="00517AF1" w:rsidRDefault="00501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17AF1">
        <w:rPr>
          <w:rFonts w:ascii="Angsana New" w:hAnsi="Angsana New"/>
          <w:sz w:val="30"/>
          <w:szCs w:val="30"/>
          <w:cs/>
        </w:rPr>
        <w:br w:type="page"/>
      </w:r>
    </w:p>
    <w:p w14:paraId="3297CAE6" w14:textId="56AFED65" w:rsidR="00CD3FCA" w:rsidRPr="00435DAB" w:rsidRDefault="00CD3FCA" w:rsidP="004016BB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435DAB">
        <w:rPr>
          <w:rFonts w:asciiTheme="majorBidi" w:hAnsiTheme="majorBidi" w:cstheme="majorBidi"/>
          <w:cs/>
        </w:rPr>
        <w:lastRenderedPageBreak/>
        <w:t>สินทรัพย์ทางการเงินที่อยู่ในความต้องการของตลาด</w:t>
      </w:r>
    </w:p>
    <w:p w14:paraId="5F8C4E53" w14:textId="00CD0008" w:rsidR="00CD3FCA" w:rsidRPr="00435DAB" w:rsidRDefault="00CD3FCA" w:rsidP="004016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386D96B" w14:textId="70F18BAA" w:rsidR="008C178F" w:rsidRPr="00435DAB" w:rsidRDefault="003D5FCD" w:rsidP="004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435DAB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4F13D5" w:rsidRPr="00435DAB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1</w:t>
      </w:r>
      <w:r w:rsidR="007A12B6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7</w:t>
      </w:r>
    </w:p>
    <w:p w14:paraId="456514ED" w14:textId="77777777" w:rsidR="00201CE3" w:rsidRPr="00435DAB" w:rsidRDefault="00201CE3" w:rsidP="004016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757952" w:rsidRPr="00435DAB" w14:paraId="1A663BBA" w14:textId="77777777" w:rsidTr="00A05AFE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D0CFF44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435DA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16A9847C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 w:rsidRPr="00435DAB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35DA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4C460B" w14:textId="77777777" w:rsidR="00757952" w:rsidRPr="00435DAB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927C1EE" w14:textId="77777777" w:rsidR="00757952" w:rsidRPr="00435DAB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478833" w14:textId="77777777" w:rsidR="00757952" w:rsidRPr="00435DAB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440F259" w14:textId="77777777" w:rsidR="00757952" w:rsidRPr="00435DAB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9E051E" w14:textId="77777777" w:rsidR="00757952" w:rsidRPr="00435DAB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B371FFF" w14:textId="77777777" w:rsidR="00757952" w:rsidRPr="00435DAB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CD35A24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336157C" w14:textId="77777777" w:rsidR="00757952" w:rsidRPr="00435DAB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4CE2FA02" w14:textId="77777777" w:rsidR="00757952" w:rsidRPr="00435DAB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A9DEEE7" w14:textId="77777777" w:rsidR="00757952" w:rsidRPr="00435DAB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E2EC08" w14:textId="77777777" w:rsidR="00757952" w:rsidRPr="00435DAB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785E020" w14:textId="77777777" w:rsidR="00757952" w:rsidRPr="00435DAB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5F3F0B6" w14:textId="4CF143F1" w:rsidR="00757952" w:rsidRPr="00435DAB" w:rsidRDefault="00442178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7952" w:rsidRPr="00435D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7952" w:rsidRPr="00435DAB" w14:paraId="31169CA4" w14:textId="77777777" w:rsidTr="00A05AFE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5F0E1E98" w14:textId="77777777" w:rsidR="00757952" w:rsidRPr="00435DAB" w:rsidRDefault="00757952" w:rsidP="004016BB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3BB886C2" w14:textId="77777777" w:rsidR="00757952" w:rsidRPr="00435DAB" w:rsidRDefault="00757952" w:rsidP="00AF0AAA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435DA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7952" w:rsidRPr="00435DAB" w14:paraId="22775616" w14:textId="77777777" w:rsidTr="00A05AFE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4B840317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435D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435D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</w:tr>
      <w:tr w:rsidR="00757952" w:rsidRPr="00435DAB" w14:paraId="0159B3BD" w14:textId="77777777" w:rsidTr="00A05AFE">
        <w:tc>
          <w:tcPr>
            <w:tcW w:w="2700" w:type="dxa"/>
            <w:shd w:val="clear" w:color="auto" w:fill="auto"/>
            <w:vAlign w:val="bottom"/>
          </w:tcPr>
          <w:p w14:paraId="572E3D78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23F8F645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10C6818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4022EF1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2CFC5AB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7DEFD2C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0A368D6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7F9AA24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000FD19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0FA6FA4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299ABF7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C66DDDA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7952" w:rsidRPr="00435DAB" w14:paraId="5EF490C8" w14:textId="77777777" w:rsidTr="00A05AFE">
        <w:tc>
          <w:tcPr>
            <w:tcW w:w="2700" w:type="dxa"/>
            <w:shd w:val="clear" w:color="auto" w:fill="auto"/>
            <w:vAlign w:val="bottom"/>
          </w:tcPr>
          <w:p w14:paraId="69510E55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59FC751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AE5E12" w14:textId="77777777" w:rsidR="00757952" w:rsidRPr="00435DAB" w:rsidRDefault="00757952" w:rsidP="00B31B8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435D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5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655BA4BD" w14:textId="77777777" w:rsidR="00757952" w:rsidRPr="00435DAB" w:rsidRDefault="00757952" w:rsidP="00B31B88">
            <w:pPr>
              <w:pStyle w:val="acctfourfigures"/>
              <w:tabs>
                <w:tab w:val="clear" w:pos="765"/>
              </w:tabs>
              <w:spacing w:line="240" w:lineRule="auto"/>
              <w:ind w:left="-136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BDC74" w14:textId="4CD2C7D4" w:rsidR="00757952" w:rsidRPr="00435DAB" w:rsidRDefault="00821567" w:rsidP="00B31B8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2D4EFEF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57A98" w14:textId="14AB8B02" w:rsidR="00757952" w:rsidRPr="00435DAB" w:rsidRDefault="00671031" w:rsidP="00B31B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33CD9BC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079C3D5" w14:textId="0354104F" w:rsidR="00757952" w:rsidRPr="00435DAB" w:rsidRDefault="00821567" w:rsidP="00B31B88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136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0A5AA79C" w14:textId="77777777" w:rsidR="00757952" w:rsidRPr="00435DAB" w:rsidRDefault="00757952" w:rsidP="00B31B88">
            <w:pPr>
              <w:pStyle w:val="acctfourfigures"/>
              <w:tabs>
                <w:tab w:val="clear" w:pos="76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CCE6F" w14:textId="4784EB8C" w:rsidR="00757952" w:rsidRPr="00435DAB" w:rsidRDefault="00417C17" w:rsidP="00B31B8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E84C17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C1168" w14:textId="6D69B6EE" w:rsidR="00757952" w:rsidRPr="00435DAB" w:rsidRDefault="00821567" w:rsidP="00B31B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757952" w:rsidRPr="00435DAB" w14:paraId="014E6CD1" w14:textId="77777777" w:rsidTr="00A05AFE">
        <w:tc>
          <w:tcPr>
            <w:tcW w:w="2700" w:type="dxa"/>
            <w:shd w:val="clear" w:color="auto" w:fill="auto"/>
            <w:vAlign w:val="bottom"/>
          </w:tcPr>
          <w:p w14:paraId="676325DD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08DFD" w14:textId="77777777" w:rsidR="00757952" w:rsidRPr="00435DAB" w:rsidRDefault="00757952" w:rsidP="00B31B8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5D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Pr="00435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5D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4D4402AB" w14:textId="77777777" w:rsidR="00757952" w:rsidRPr="00435DAB" w:rsidRDefault="00757952" w:rsidP="00B31B88">
            <w:pPr>
              <w:pStyle w:val="acctfourfigures"/>
              <w:tabs>
                <w:tab w:val="clear" w:pos="765"/>
              </w:tabs>
              <w:spacing w:line="240" w:lineRule="auto"/>
              <w:ind w:left="-136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73935" w14:textId="4D48F7B7" w:rsidR="00757952" w:rsidRPr="00435DAB" w:rsidRDefault="00821567" w:rsidP="00B31B8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CCA6CFD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3EB5E" w14:textId="183AC00C" w:rsidR="00757952" w:rsidRPr="00435DAB" w:rsidRDefault="00671031" w:rsidP="00B31B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3295D9A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8985D" w14:textId="4B025E98" w:rsidR="00757952" w:rsidRPr="00435DAB" w:rsidRDefault="00821567" w:rsidP="00B31B88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136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FFA0333" w14:textId="77777777" w:rsidR="00757952" w:rsidRPr="00435DAB" w:rsidRDefault="00757952" w:rsidP="00B31B88">
            <w:pPr>
              <w:pStyle w:val="acctfourfigures"/>
              <w:tabs>
                <w:tab w:val="clear" w:pos="76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98614" w14:textId="375C71F5" w:rsidR="00757952" w:rsidRPr="00435DAB" w:rsidRDefault="00417C17" w:rsidP="00B31B8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679A335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6D823" w14:textId="70180CF6" w:rsidR="00757952" w:rsidRPr="00435DAB" w:rsidRDefault="00821567" w:rsidP="00B31B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  <w:tr w:rsidR="00757952" w:rsidRPr="00435DAB" w14:paraId="64E54F32" w14:textId="77777777" w:rsidTr="00A05AFE">
        <w:tc>
          <w:tcPr>
            <w:tcW w:w="2700" w:type="dxa"/>
            <w:shd w:val="clear" w:color="auto" w:fill="auto"/>
            <w:vAlign w:val="bottom"/>
          </w:tcPr>
          <w:p w14:paraId="38B146F2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3FB9486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57D991E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67F5D5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4EAF5E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AA6B77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2E95E31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5DCF4CD9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4C412DF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14E063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8F0F4AE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E79254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7952" w:rsidRPr="00435DAB" w14:paraId="29C71E39" w14:textId="77777777" w:rsidTr="00A05AFE">
        <w:tc>
          <w:tcPr>
            <w:tcW w:w="2700" w:type="dxa"/>
            <w:shd w:val="clear" w:color="auto" w:fill="auto"/>
            <w:vAlign w:val="bottom"/>
          </w:tcPr>
          <w:p w14:paraId="4C1C1139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5D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6BCD8C4C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78C4295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AE33B72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A6C8524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03C9251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EC5F7E7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BC447E4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406A9AD" w14:textId="77777777" w:rsidR="00757952" w:rsidRPr="00435DAB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EA8465D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8A02292" w14:textId="77777777" w:rsidR="00757952" w:rsidRPr="00435DAB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25B0B22" w14:textId="77777777" w:rsidR="00757952" w:rsidRPr="00435DAB" w:rsidRDefault="00757952" w:rsidP="004016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7952" w:rsidRPr="00435DAB" w14:paraId="04F9FEDF" w14:textId="77777777" w:rsidTr="00A05AFE">
        <w:tc>
          <w:tcPr>
            <w:tcW w:w="2700" w:type="dxa"/>
            <w:shd w:val="clear" w:color="auto" w:fill="auto"/>
            <w:vAlign w:val="bottom"/>
          </w:tcPr>
          <w:p w14:paraId="56DF48BF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4EF6B1A2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6909836B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DAB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D038B78" w14:textId="77777777" w:rsidR="00757952" w:rsidRPr="00435DAB" w:rsidRDefault="00757952" w:rsidP="00B31B8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435D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5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1" w:type="dxa"/>
            <w:vAlign w:val="bottom"/>
          </w:tcPr>
          <w:p w14:paraId="7C0A4E23" w14:textId="77777777" w:rsidR="00757952" w:rsidRPr="00435DAB" w:rsidRDefault="00757952" w:rsidP="00B31B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26482DC" w14:textId="77FA4156" w:rsidR="00757952" w:rsidRPr="00435DAB" w:rsidRDefault="00E60829" w:rsidP="00B31B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FD0C5C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06A5008" w14:textId="56A98577" w:rsidR="00757952" w:rsidRPr="00435DAB" w:rsidRDefault="00E60829" w:rsidP="00B31B8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8D18DA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4FF23C9" w14:textId="1401D41D" w:rsidR="00757952" w:rsidRPr="00435DAB" w:rsidRDefault="00E60829" w:rsidP="00B31B8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14,917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6B0C9F86" w14:textId="77777777" w:rsidR="00757952" w:rsidRPr="00435DAB" w:rsidRDefault="00757952" w:rsidP="00B31B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E50B8C9" w14:textId="25332106" w:rsidR="00757952" w:rsidRPr="00435DAB" w:rsidRDefault="00E60829" w:rsidP="00B31B8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9CDE071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A283EB2" w14:textId="5F5C4EE3" w:rsidR="00757952" w:rsidRPr="00435DAB" w:rsidRDefault="008B5DB1" w:rsidP="00B31B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51,450</w:t>
            </w:r>
          </w:p>
        </w:tc>
      </w:tr>
      <w:tr w:rsidR="00757952" w:rsidRPr="00435DAB" w14:paraId="31984318" w14:textId="77777777" w:rsidTr="00A05AFE">
        <w:tc>
          <w:tcPr>
            <w:tcW w:w="2700" w:type="dxa"/>
            <w:shd w:val="clear" w:color="auto" w:fill="auto"/>
            <w:vAlign w:val="bottom"/>
          </w:tcPr>
          <w:p w14:paraId="05B35A14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</w:t>
            </w:r>
          </w:p>
          <w:p w14:paraId="4C93530F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DAB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E63D37" w14:textId="77777777" w:rsidR="00757952" w:rsidRPr="00435DAB" w:rsidRDefault="00757952" w:rsidP="00B31B8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435D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5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7DC74DDB" w14:textId="77777777" w:rsidR="00757952" w:rsidRPr="00435DAB" w:rsidRDefault="00757952" w:rsidP="00B31B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B74BC" w14:textId="498D6253" w:rsidR="00757952" w:rsidRPr="00435DAB" w:rsidRDefault="00FB229E" w:rsidP="00B31B8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8AA12FB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A937" w14:textId="5001DCA6" w:rsidR="00757952" w:rsidRPr="00435DAB" w:rsidRDefault="00FB229E" w:rsidP="00B31B8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62A7781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07E3985" w14:textId="727AA59E" w:rsidR="00757952" w:rsidRPr="00435DAB" w:rsidRDefault="00FB229E" w:rsidP="00B31B88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5717D4D" w14:textId="77777777" w:rsidR="00757952" w:rsidRPr="00435DAB" w:rsidRDefault="00757952" w:rsidP="00B31B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0F8F2" w14:textId="03F8925F" w:rsidR="00757952" w:rsidRPr="00435DAB" w:rsidRDefault="00417C17" w:rsidP="00B31B8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BB2D0F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C8DC9" w14:textId="66308C04" w:rsidR="00757952" w:rsidRPr="00435DAB" w:rsidRDefault="00FB229E" w:rsidP="00B31B8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57952" w:rsidRPr="00435DAB" w14:paraId="174CACDD" w14:textId="77777777" w:rsidTr="00A05AFE">
        <w:tc>
          <w:tcPr>
            <w:tcW w:w="2700" w:type="dxa"/>
            <w:shd w:val="clear" w:color="auto" w:fill="auto"/>
            <w:vAlign w:val="bottom"/>
          </w:tcPr>
          <w:p w14:paraId="3952B8D9" w14:textId="77777777" w:rsidR="00757952" w:rsidRPr="00435DAB" w:rsidRDefault="00757952" w:rsidP="004016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D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A4176" w14:textId="77777777" w:rsidR="00757952" w:rsidRPr="00435DAB" w:rsidRDefault="00757952" w:rsidP="00B31B8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5D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</w:t>
            </w:r>
            <w:r w:rsidRPr="00435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5D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41" w:type="dxa"/>
            <w:vAlign w:val="bottom"/>
          </w:tcPr>
          <w:p w14:paraId="13FE2389" w14:textId="77777777" w:rsidR="00757952" w:rsidRPr="00435DAB" w:rsidRDefault="00757952" w:rsidP="00B31B8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6062E" w14:textId="469FAC0D" w:rsidR="00757952" w:rsidRPr="00435DAB" w:rsidRDefault="00FB229E" w:rsidP="00B31B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47CA28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34A41" w14:textId="76985A18" w:rsidR="00757952" w:rsidRPr="00435DAB" w:rsidRDefault="00FB229E" w:rsidP="00B31B8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CE484C3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6356F" w14:textId="7003F3D3" w:rsidR="00757952" w:rsidRPr="00435DAB" w:rsidRDefault="00FB229E" w:rsidP="00B31B8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14,917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7FFCC241" w14:textId="77777777" w:rsidR="00757952" w:rsidRPr="00435DAB" w:rsidRDefault="00757952" w:rsidP="00B31B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53D23" w14:textId="0B4D2959" w:rsidR="00757952" w:rsidRPr="00435DAB" w:rsidRDefault="00417C17" w:rsidP="00B31B8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F73591" w14:textId="77777777" w:rsidR="00757952" w:rsidRPr="00435DAB" w:rsidRDefault="0075795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ECAF4" w14:textId="5E3AA357" w:rsidR="00757952" w:rsidRPr="00435DAB" w:rsidRDefault="00FB229E" w:rsidP="00B31B8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51,450</w:t>
            </w:r>
          </w:p>
        </w:tc>
      </w:tr>
    </w:tbl>
    <w:p w14:paraId="016A9FC7" w14:textId="10176308" w:rsidR="00CD3FCA" w:rsidRDefault="00CD3FCA" w:rsidP="00CD3FCA">
      <w:pPr>
        <w:rPr>
          <w:sz w:val="2"/>
          <w:szCs w:val="2"/>
        </w:rPr>
      </w:pPr>
    </w:p>
    <w:p w14:paraId="6C3EE552" w14:textId="43F07C91" w:rsidR="007846EC" w:rsidRDefault="007846EC" w:rsidP="00CD3FCA">
      <w:pPr>
        <w:rPr>
          <w:sz w:val="2"/>
          <w:szCs w:val="2"/>
        </w:rPr>
      </w:pPr>
    </w:p>
    <w:p w14:paraId="7BE7913A" w14:textId="7DBB5401" w:rsidR="007846EC" w:rsidRDefault="007846EC" w:rsidP="00CD3FCA">
      <w:pPr>
        <w:rPr>
          <w:sz w:val="2"/>
          <w:szCs w:val="2"/>
        </w:rPr>
      </w:pPr>
    </w:p>
    <w:p w14:paraId="1692A6F9" w14:textId="131C54A2" w:rsidR="007846EC" w:rsidRDefault="007846EC" w:rsidP="00CD3FCA">
      <w:pPr>
        <w:rPr>
          <w:sz w:val="2"/>
          <w:szCs w:val="2"/>
        </w:rPr>
      </w:pPr>
    </w:p>
    <w:p w14:paraId="40E78AD7" w14:textId="0DC63898" w:rsidR="007846EC" w:rsidRDefault="007846EC" w:rsidP="00CD3FCA">
      <w:pPr>
        <w:rPr>
          <w:sz w:val="2"/>
          <w:szCs w:val="2"/>
        </w:rPr>
      </w:pPr>
    </w:p>
    <w:p w14:paraId="0875D492" w14:textId="2B68A51B" w:rsidR="007846EC" w:rsidRDefault="007846EC" w:rsidP="00CD3FCA">
      <w:pPr>
        <w:rPr>
          <w:sz w:val="2"/>
          <w:szCs w:val="2"/>
        </w:rPr>
      </w:pPr>
    </w:p>
    <w:p w14:paraId="6892BBE5" w14:textId="77777777" w:rsidR="007846EC" w:rsidRPr="0086587C" w:rsidRDefault="007846EC" w:rsidP="00CD3FCA">
      <w:pPr>
        <w:rPr>
          <w:sz w:val="2"/>
          <w:szCs w:val="2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145FA6" w:rsidRPr="00CB3CE7" w14:paraId="3A89C7F8" w14:textId="77777777" w:rsidTr="00A05AFE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F53A386" w14:textId="77777777" w:rsidR="00145FA6" w:rsidRPr="00CB3CE7" w:rsidRDefault="00145FA6" w:rsidP="001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lastRenderedPageBreak/>
              <w:br w:type="page"/>
            </w:r>
            <w:r w:rsidRPr="00CB3CE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76B54AAE" w14:textId="77777777" w:rsidR="00145FA6" w:rsidRPr="00CB3CE7" w:rsidRDefault="00145FA6" w:rsidP="001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 w:rsidRPr="00CB3CE7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B3CE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FEF0EB" w14:textId="77777777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66D3D05" w14:textId="77777777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7CA8D88" w14:textId="77777777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0A47466" w14:textId="77777777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12264C" w14:textId="77777777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354291F" w14:textId="77777777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EBA593D" w14:textId="77777777" w:rsidR="00145FA6" w:rsidRPr="00CB3CE7" w:rsidRDefault="00145FA6" w:rsidP="001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DFE3DDF" w14:textId="77777777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6D985D24" w14:textId="77777777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93A12B6" w14:textId="77777777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3EC817F" w14:textId="77777777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4CF5DCE" w14:textId="77777777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E638248" w14:textId="224E51B9" w:rsidR="00145FA6" w:rsidRPr="00CB3CE7" w:rsidRDefault="00145FA6" w:rsidP="00145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A417A" w:rsidRPr="00CB3CE7" w14:paraId="53D6ADF7" w14:textId="77777777" w:rsidTr="00A05AFE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52C93754" w14:textId="77777777" w:rsidR="00DA417A" w:rsidRPr="00CB3CE7" w:rsidRDefault="00DA417A" w:rsidP="00A05AFE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0C5C813D" w14:textId="77777777" w:rsidR="00DA417A" w:rsidRPr="00CB3CE7" w:rsidRDefault="00DA417A" w:rsidP="00AF0AAA">
            <w:pPr>
              <w:pStyle w:val="acctfourfigures"/>
              <w:tabs>
                <w:tab w:val="clear" w:pos="765"/>
              </w:tabs>
              <w:spacing w:line="240" w:lineRule="atLeast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CB3CE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A417A" w:rsidRPr="00CB3CE7" w14:paraId="4AE6E796" w14:textId="77777777" w:rsidTr="00A05AFE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6DDCCE65" w14:textId="77777777" w:rsidR="00DA417A" w:rsidRPr="00CB3CE7" w:rsidRDefault="00DA417A" w:rsidP="00A05A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CB3C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CB3C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</w:tr>
      <w:tr w:rsidR="00DA417A" w:rsidRPr="00CB3CE7" w14:paraId="10F404AE" w14:textId="77777777" w:rsidTr="00A05AFE">
        <w:tc>
          <w:tcPr>
            <w:tcW w:w="2700" w:type="dxa"/>
            <w:shd w:val="clear" w:color="auto" w:fill="auto"/>
            <w:vAlign w:val="bottom"/>
          </w:tcPr>
          <w:p w14:paraId="174F38BE" w14:textId="77777777" w:rsidR="00DA417A" w:rsidRPr="00CB3CE7" w:rsidRDefault="00DA417A" w:rsidP="00A05AF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55407CEE" w14:textId="77777777" w:rsidR="00DA417A" w:rsidRPr="00CB3CE7" w:rsidRDefault="00DA417A" w:rsidP="00A05AF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605A13C" w14:textId="77777777" w:rsidR="00DA417A" w:rsidRPr="00CB3CE7" w:rsidRDefault="00DA417A" w:rsidP="00A05AF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1074E6B" w14:textId="77777777" w:rsidR="00DA417A" w:rsidRPr="00CB3CE7" w:rsidRDefault="00DA417A" w:rsidP="00A05AF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0582D9F" w14:textId="77777777" w:rsidR="00DA417A" w:rsidRPr="00CB3CE7" w:rsidRDefault="00DA417A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1DB02ED" w14:textId="77777777" w:rsidR="00DA417A" w:rsidRPr="00CB3CE7" w:rsidRDefault="00DA417A" w:rsidP="00A0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A0C39F5" w14:textId="77777777" w:rsidR="00DA417A" w:rsidRPr="00CB3CE7" w:rsidRDefault="00DA417A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2182926" w14:textId="77777777" w:rsidR="00DA417A" w:rsidRPr="00CB3CE7" w:rsidRDefault="00DA417A" w:rsidP="00A0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63EF52AC" w14:textId="77777777" w:rsidR="00DA417A" w:rsidRPr="00CB3CE7" w:rsidRDefault="00DA417A" w:rsidP="00A0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F436F57" w14:textId="77777777" w:rsidR="00DA417A" w:rsidRPr="00CB3CE7" w:rsidRDefault="00DA417A" w:rsidP="00A0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9135B2A" w14:textId="77777777" w:rsidR="00DA417A" w:rsidRPr="00CB3CE7" w:rsidRDefault="00DA417A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9D05CB" w14:textId="77777777" w:rsidR="00DA417A" w:rsidRPr="00CB3CE7" w:rsidRDefault="00DA417A" w:rsidP="00A05A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250B" w:rsidRPr="00CB3CE7" w14:paraId="38014DC6" w14:textId="77777777" w:rsidTr="00A05AFE">
        <w:tc>
          <w:tcPr>
            <w:tcW w:w="2700" w:type="dxa"/>
            <w:shd w:val="clear" w:color="auto" w:fill="auto"/>
            <w:vAlign w:val="bottom"/>
          </w:tcPr>
          <w:p w14:paraId="7C644912" w14:textId="77777777" w:rsidR="00B6250B" w:rsidRPr="00CB3CE7" w:rsidRDefault="00B6250B" w:rsidP="00B625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</w:t>
            </w:r>
          </w:p>
          <w:p w14:paraId="2E542AC8" w14:textId="77777777" w:rsidR="00B6250B" w:rsidRPr="00CB3CE7" w:rsidRDefault="00B6250B" w:rsidP="00B625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6DF9FC37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CB3C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2A4DC7B6" w14:textId="77777777" w:rsidR="00B6250B" w:rsidRPr="00CB3CE7" w:rsidRDefault="00B6250B" w:rsidP="00B31B88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4F3632B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08301821" w14:textId="60083A59" w:rsidR="00B6250B" w:rsidRPr="00CB3CE7" w:rsidRDefault="00B6250B" w:rsidP="00B31B8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Pr="00CB3C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81A639C" w14:textId="77777777" w:rsidR="00B6250B" w:rsidRPr="00CB3CE7" w:rsidRDefault="00B6250B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76C254C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  <w:p w14:paraId="3ADFB558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CB3C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33CB78D" w14:textId="77777777" w:rsidR="00B6250B" w:rsidRPr="00CB3CE7" w:rsidRDefault="00B6250B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3B5A7A1C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0B4E81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 w:firstLine="193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61CF6588" w14:textId="77777777" w:rsidR="00B6250B" w:rsidRPr="00CB3CE7" w:rsidRDefault="00B6250B" w:rsidP="00B31B88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FD44A88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-107" w:firstLine="19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9C8FB0" w14:textId="7E3C0D48" w:rsidR="00B6250B" w:rsidRPr="00CB3CE7" w:rsidRDefault="00B6250B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 w:firstLine="193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3411ED7" w14:textId="77777777" w:rsidR="00B6250B" w:rsidRPr="00CB3CE7" w:rsidRDefault="00B6250B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448F806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FB074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 w:firstLine="193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6250B" w:rsidRPr="00CB3CE7" w14:paraId="1344E621" w14:textId="77777777" w:rsidTr="00A05AFE">
        <w:tc>
          <w:tcPr>
            <w:tcW w:w="2700" w:type="dxa"/>
            <w:shd w:val="clear" w:color="auto" w:fill="auto"/>
            <w:vAlign w:val="bottom"/>
          </w:tcPr>
          <w:p w14:paraId="251173AE" w14:textId="77777777" w:rsidR="00B6250B" w:rsidRPr="00CB3CE7" w:rsidRDefault="00B6250B" w:rsidP="00B625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298FB061" w14:textId="77777777" w:rsidR="00B6250B" w:rsidRPr="00CB3CE7" w:rsidRDefault="00B6250B" w:rsidP="00B625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6E4EBC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41" w:type="dxa"/>
            <w:vAlign w:val="bottom"/>
          </w:tcPr>
          <w:p w14:paraId="0ACF3F71" w14:textId="77777777" w:rsidR="00B6250B" w:rsidRPr="00CB3CE7" w:rsidRDefault="00B6250B" w:rsidP="00B31B88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18DEB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6E4F3B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1E262A0" w14:textId="77777777" w:rsidR="00B6250B" w:rsidRPr="00CB3CE7" w:rsidRDefault="00B6250B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E65F2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8C9DC3D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CB3C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312FC81" w14:textId="77777777" w:rsidR="00B6250B" w:rsidRPr="00CB3CE7" w:rsidRDefault="00B6250B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A6DD3BB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6071DF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 w:firstLine="193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48FD2FAF" w14:textId="77777777" w:rsidR="00B6250B" w:rsidRPr="00CB3CE7" w:rsidRDefault="00B6250B" w:rsidP="00B31B88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B24D8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4" w:firstLine="193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  <w:p w14:paraId="10613BE7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4" w:firstLine="193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D43C0B1" w14:textId="77777777" w:rsidR="00B6250B" w:rsidRPr="00CB3CE7" w:rsidRDefault="00B6250B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433D9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7285D4E2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B6250B" w:rsidRPr="00CB3CE7" w14:paraId="4529B35D" w14:textId="77777777" w:rsidTr="00A05AFE">
        <w:tc>
          <w:tcPr>
            <w:tcW w:w="2700" w:type="dxa"/>
            <w:shd w:val="clear" w:color="auto" w:fill="auto"/>
            <w:vAlign w:val="bottom"/>
          </w:tcPr>
          <w:p w14:paraId="553D3590" w14:textId="77777777" w:rsidR="00B6250B" w:rsidRPr="00CB3CE7" w:rsidRDefault="00B6250B" w:rsidP="00B6250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CAA48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245,000</w:t>
            </w:r>
          </w:p>
        </w:tc>
        <w:tc>
          <w:tcPr>
            <w:tcW w:w="241" w:type="dxa"/>
            <w:vAlign w:val="bottom"/>
          </w:tcPr>
          <w:p w14:paraId="3A5D653F" w14:textId="77777777" w:rsidR="00B6250B" w:rsidRPr="00CB3CE7" w:rsidRDefault="00B6250B" w:rsidP="00B31B88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1FA9A" w14:textId="164080AF" w:rsidR="00B6250B" w:rsidRPr="00CB3CE7" w:rsidRDefault="00B6250B" w:rsidP="00B31B8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2F7C22E" w14:textId="77777777" w:rsidR="00B6250B" w:rsidRPr="00CB3CE7" w:rsidRDefault="00B6250B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14F8D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CB3CE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</w:t>
            </w: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CB3CE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B5C331" w14:textId="77777777" w:rsidR="00B6250B" w:rsidRPr="00CB3CE7" w:rsidRDefault="00B6250B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E0904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CB3CE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247CAC9B" w14:textId="77777777" w:rsidR="00B6250B" w:rsidRPr="00CB3CE7" w:rsidRDefault="00B6250B" w:rsidP="00B31B88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F67B17" w14:textId="6D047C5C" w:rsidR="00B6250B" w:rsidRPr="00CB3CE7" w:rsidRDefault="00B6250B" w:rsidP="00B31B8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4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3DD17D1" w14:textId="77777777" w:rsidR="00B6250B" w:rsidRPr="00CB3CE7" w:rsidRDefault="00B6250B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78D6E" w14:textId="77777777" w:rsidR="00B6250B" w:rsidRPr="00CB3CE7" w:rsidRDefault="00B6250B" w:rsidP="00B31B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</w:tr>
      <w:tr w:rsidR="002654E9" w:rsidRPr="00CB3CE7" w14:paraId="4FA70BFD" w14:textId="77777777" w:rsidTr="002654E9">
        <w:tc>
          <w:tcPr>
            <w:tcW w:w="2700" w:type="dxa"/>
            <w:shd w:val="clear" w:color="auto" w:fill="auto"/>
            <w:vAlign w:val="bottom"/>
          </w:tcPr>
          <w:p w14:paraId="09A1533B" w14:textId="77777777" w:rsidR="002654E9" w:rsidRPr="00CB3CE7" w:rsidRDefault="002654E9" w:rsidP="00B6250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02B5BC" w14:textId="77777777" w:rsidR="002654E9" w:rsidRPr="00CB3CE7" w:rsidRDefault="002654E9" w:rsidP="00B31B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3C02A2B9" w14:textId="77777777" w:rsidR="002654E9" w:rsidRPr="00CB3CE7" w:rsidRDefault="002654E9" w:rsidP="00B31B88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95A3D" w14:textId="77777777" w:rsidR="002654E9" w:rsidRPr="00CB3CE7" w:rsidRDefault="002654E9" w:rsidP="00B31B8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977B77D" w14:textId="77777777" w:rsidR="002654E9" w:rsidRPr="00CB3CE7" w:rsidRDefault="002654E9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734BE" w14:textId="77777777" w:rsidR="002654E9" w:rsidRPr="00CB3CE7" w:rsidRDefault="002654E9" w:rsidP="00B31B8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53F19F0" w14:textId="77777777" w:rsidR="002654E9" w:rsidRPr="00CB3CE7" w:rsidRDefault="002654E9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40D2FFE1" w14:textId="77777777" w:rsidR="002654E9" w:rsidRPr="00CB3CE7" w:rsidRDefault="002654E9" w:rsidP="00B31B8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9AF1F98" w14:textId="77777777" w:rsidR="002654E9" w:rsidRPr="00CB3CE7" w:rsidRDefault="002654E9" w:rsidP="00B31B88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07A6" w14:textId="77777777" w:rsidR="002654E9" w:rsidRPr="00CB3CE7" w:rsidRDefault="002654E9" w:rsidP="00B31B8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4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B9E47D7" w14:textId="77777777" w:rsidR="002654E9" w:rsidRPr="00CB3CE7" w:rsidRDefault="002654E9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6E975" w14:textId="77777777" w:rsidR="002654E9" w:rsidRPr="00CB3CE7" w:rsidRDefault="002654E9" w:rsidP="00B31B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250B" w:rsidRPr="00CB3CE7" w14:paraId="4649B047" w14:textId="77777777" w:rsidTr="002654E9">
        <w:tc>
          <w:tcPr>
            <w:tcW w:w="2700" w:type="dxa"/>
            <w:shd w:val="clear" w:color="auto" w:fill="auto"/>
            <w:vAlign w:val="bottom"/>
          </w:tcPr>
          <w:p w14:paraId="6BD2E108" w14:textId="77777777" w:rsidR="00B6250B" w:rsidRPr="00CB3CE7" w:rsidRDefault="00B6250B" w:rsidP="00B625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140FDF7A" w14:textId="77777777" w:rsidR="00B6250B" w:rsidRPr="00CB3CE7" w:rsidRDefault="00B6250B" w:rsidP="00B6250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FFD10A1" w14:textId="77777777" w:rsidR="00B6250B" w:rsidRPr="00CB3CE7" w:rsidRDefault="00B6250B" w:rsidP="00B6250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6A73CB00" w14:textId="77777777" w:rsidR="00B6250B" w:rsidRPr="00CB3CE7" w:rsidRDefault="00B6250B" w:rsidP="00B6250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73FA905" w14:textId="77777777" w:rsidR="00B6250B" w:rsidRPr="00CB3CE7" w:rsidRDefault="00B6250B" w:rsidP="00B6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04425D7" w14:textId="77777777" w:rsidR="00B6250B" w:rsidRPr="00CB3CE7" w:rsidRDefault="00B6250B" w:rsidP="00B6250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16CA137" w14:textId="77777777" w:rsidR="00B6250B" w:rsidRPr="00CB3CE7" w:rsidRDefault="00B6250B" w:rsidP="00B6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F719B57" w14:textId="77777777" w:rsidR="00B6250B" w:rsidRPr="00CB3CE7" w:rsidRDefault="00B6250B" w:rsidP="00B6250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46122B6" w14:textId="77777777" w:rsidR="00B6250B" w:rsidRPr="00CB3CE7" w:rsidRDefault="00B6250B" w:rsidP="00B625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0D7D6C3F" w14:textId="77777777" w:rsidR="00B6250B" w:rsidRPr="00CB3CE7" w:rsidRDefault="00B6250B" w:rsidP="00B6250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14:paraId="1FAE7558" w14:textId="77777777" w:rsidR="00B6250B" w:rsidRPr="00CB3CE7" w:rsidRDefault="00B6250B" w:rsidP="00B6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02D87D40" w14:textId="77777777" w:rsidR="00B6250B" w:rsidRPr="00CB3CE7" w:rsidRDefault="00B6250B" w:rsidP="00B6250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5332" w:rsidRPr="00CB3CE7" w14:paraId="7C21CF36" w14:textId="77777777" w:rsidTr="002654E9">
        <w:tc>
          <w:tcPr>
            <w:tcW w:w="2700" w:type="dxa"/>
            <w:shd w:val="clear" w:color="auto" w:fill="auto"/>
            <w:vAlign w:val="bottom"/>
          </w:tcPr>
          <w:p w14:paraId="0CE56DB4" w14:textId="77777777" w:rsidR="00C35332" w:rsidRPr="00435DAB" w:rsidRDefault="00C35332" w:rsidP="00C353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58AE58AC" w14:textId="77777777" w:rsidR="00C35332" w:rsidRPr="00435DAB" w:rsidRDefault="00C35332" w:rsidP="00C353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58820BF2" w14:textId="338CA6DC" w:rsidR="00C35332" w:rsidRPr="00CB3CE7" w:rsidRDefault="00C35332" w:rsidP="00C353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DAB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</w:tcPr>
          <w:p w14:paraId="10111D35" w14:textId="77777777" w:rsidR="00C35332" w:rsidRPr="00CB3CE7" w:rsidRDefault="00C35332" w:rsidP="00B31B88">
            <w:pPr>
              <w:pStyle w:val="acctfourfigures"/>
              <w:tabs>
                <w:tab w:val="clear" w:pos="765"/>
                <w:tab w:val="decimal" w:pos="435"/>
                <w:tab w:val="decimal" w:pos="860"/>
              </w:tabs>
              <w:spacing w:line="240" w:lineRule="atLeast"/>
              <w:ind w:left="-471" w:right="-105" w:firstLine="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939769" w14:textId="77777777" w:rsidR="002C605C" w:rsidRDefault="002C605C" w:rsidP="00B31B8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71" w:right="-105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9A2901" w14:textId="6ED05681" w:rsidR="00C35332" w:rsidRPr="00CB3CE7" w:rsidRDefault="00C35332" w:rsidP="00B31B8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71" w:right="-105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42418C0" w14:textId="77777777" w:rsidR="00C35332" w:rsidRPr="00CB3CE7" w:rsidRDefault="00C35332" w:rsidP="00B31B88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2A130DE3" w14:textId="77777777" w:rsidR="00C35332" w:rsidRPr="00CB3CE7" w:rsidRDefault="00C35332" w:rsidP="00B31B8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71" w:right="-109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C6FC1" w14:textId="77777777" w:rsidR="002C605C" w:rsidRDefault="002C605C" w:rsidP="00B31B8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71" w:right="-109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465B59" w14:textId="3E247D6C" w:rsidR="00C35332" w:rsidRPr="00CB3CE7" w:rsidRDefault="00C35332" w:rsidP="00B31B8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71" w:right="-109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</w:rPr>
              <w:t>49,421</w:t>
            </w:r>
          </w:p>
        </w:tc>
        <w:tc>
          <w:tcPr>
            <w:tcW w:w="249" w:type="dxa"/>
            <w:shd w:val="clear" w:color="auto" w:fill="auto"/>
          </w:tcPr>
          <w:p w14:paraId="7B2B4B02" w14:textId="77777777" w:rsidR="00C35332" w:rsidRPr="00CB3CE7" w:rsidRDefault="00C3533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46E97839" w14:textId="77777777" w:rsidR="00C35332" w:rsidRPr="00CB3CE7" w:rsidRDefault="00C35332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58522F" w14:textId="77777777" w:rsidR="002C605C" w:rsidRDefault="002C605C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B5FD26" w14:textId="4187F895" w:rsidR="00C35332" w:rsidRPr="00CB3CE7" w:rsidRDefault="00C35332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1BD577F" w14:textId="77777777" w:rsidR="00C35332" w:rsidRPr="00CB3CE7" w:rsidRDefault="00C3533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89CA530" w14:textId="77777777" w:rsidR="00C35332" w:rsidRPr="00CB3CE7" w:rsidRDefault="00C35332" w:rsidP="00B31B8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1A900C5" w14:textId="77777777" w:rsidR="002C605C" w:rsidRDefault="002C605C" w:rsidP="00B31B8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1CF0BF4" w14:textId="0F5597B0" w:rsidR="00C35332" w:rsidRPr="00CB3CE7" w:rsidRDefault="00C35332" w:rsidP="00B31B8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2F0A8BF3" w14:textId="77777777" w:rsidR="00C35332" w:rsidRPr="00CB3CE7" w:rsidRDefault="00C35332" w:rsidP="00B31B88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6E30B2C" w14:textId="77777777" w:rsidR="00C35332" w:rsidRPr="00CB3CE7" w:rsidRDefault="00C35332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-107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2F5306" w14:textId="5F30759E" w:rsidR="00C35332" w:rsidRPr="00CB3CE7" w:rsidRDefault="00C35332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390EA2A" w14:textId="77777777" w:rsidR="00C35332" w:rsidRPr="00CB3CE7" w:rsidRDefault="00C3533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7CAE82D2" w14:textId="77777777" w:rsidR="00C35332" w:rsidRPr="00CB3CE7" w:rsidRDefault="00C35332" w:rsidP="00B31B8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55750" w14:textId="77777777" w:rsidR="002C605C" w:rsidRDefault="002C605C" w:rsidP="00B31B8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710036" w14:textId="2B8F6A7F" w:rsidR="00C35332" w:rsidRPr="00CB3CE7" w:rsidRDefault="00C35332" w:rsidP="00B31B8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</w:rPr>
              <w:t>48,500</w:t>
            </w:r>
          </w:p>
        </w:tc>
      </w:tr>
      <w:tr w:rsidR="00AC654D" w:rsidRPr="00CB3CE7" w14:paraId="11A6C421" w14:textId="77777777" w:rsidTr="00A05AFE">
        <w:tc>
          <w:tcPr>
            <w:tcW w:w="2700" w:type="dxa"/>
            <w:shd w:val="clear" w:color="auto" w:fill="auto"/>
            <w:vAlign w:val="bottom"/>
          </w:tcPr>
          <w:p w14:paraId="38174247" w14:textId="77777777" w:rsidR="00AC654D" w:rsidRPr="00CB3CE7" w:rsidRDefault="00AC654D" w:rsidP="00AC654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F567AC7" w14:textId="77777777" w:rsidR="00AC654D" w:rsidRPr="00CB3CE7" w:rsidRDefault="00AC654D" w:rsidP="00AC65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3CE7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CB3CE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B10E17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41" w:type="dxa"/>
            <w:vAlign w:val="bottom"/>
          </w:tcPr>
          <w:p w14:paraId="1A76747B" w14:textId="77777777" w:rsidR="00AC654D" w:rsidRPr="00CB3CE7" w:rsidRDefault="00AC654D" w:rsidP="00B31B88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4D5F4A48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B17D74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right="-108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326A80D" w14:textId="77777777" w:rsidR="00AC654D" w:rsidRPr="00CB3CE7" w:rsidRDefault="00AC654D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D09DD8E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855A77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1CEC64D2" w14:textId="77777777" w:rsidR="00AC654D" w:rsidRPr="00CB3CE7" w:rsidRDefault="00AC654D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3E47ABF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5BC8A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115EDB18" w14:textId="77777777" w:rsidR="00AC654D" w:rsidRPr="00CB3CE7" w:rsidRDefault="00AC654D" w:rsidP="00B31B88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7F07DCD7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BB01BFD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70,000</w:t>
            </w:r>
            <w:r w:rsidRPr="00CB3CE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E2EAABA" w14:textId="77777777" w:rsidR="00AC654D" w:rsidRPr="00CB3CE7" w:rsidRDefault="00AC654D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3F58781D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004C282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3C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AC654D" w:rsidRPr="00CB3CE7" w14:paraId="2A906307" w14:textId="77777777" w:rsidTr="00A05AFE">
        <w:tc>
          <w:tcPr>
            <w:tcW w:w="2700" w:type="dxa"/>
            <w:shd w:val="clear" w:color="auto" w:fill="auto"/>
            <w:vAlign w:val="bottom"/>
          </w:tcPr>
          <w:p w14:paraId="45BEE3BB" w14:textId="77777777" w:rsidR="00AC654D" w:rsidRPr="00CB3CE7" w:rsidRDefault="00AC654D" w:rsidP="00AC65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34A2F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41" w:type="dxa"/>
            <w:vAlign w:val="bottom"/>
          </w:tcPr>
          <w:p w14:paraId="15B1D155" w14:textId="77777777" w:rsidR="00AC654D" w:rsidRPr="00CB3CE7" w:rsidRDefault="00AC654D" w:rsidP="00B31B88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85EB4" w14:textId="1D4A0CE3" w:rsidR="00AC654D" w:rsidRPr="00CB3CE7" w:rsidRDefault="00AC654D" w:rsidP="00B31B8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71" w:right="-19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49,421</w:t>
            </w:r>
          </w:p>
        </w:tc>
        <w:tc>
          <w:tcPr>
            <w:tcW w:w="249" w:type="dxa"/>
            <w:shd w:val="clear" w:color="auto" w:fill="auto"/>
          </w:tcPr>
          <w:p w14:paraId="7915FB66" w14:textId="77777777" w:rsidR="00AC654D" w:rsidRPr="00CB3CE7" w:rsidRDefault="00AC654D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A7A5B" w14:textId="77777777" w:rsidR="00AC654D" w:rsidRPr="00CB3CE7" w:rsidRDefault="00AC654D" w:rsidP="00B31B8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3CE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914CA1A" w14:textId="77777777" w:rsidR="00AC654D" w:rsidRPr="00CB3CE7" w:rsidRDefault="00AC654D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D9A2780" w14:textId="00BF9FEA" w:rsidR="00AC654D" w:rsidRPr="00CB3CE7" w:rsidRDefault="00AC654D" w:rsidP="00B31B8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3CE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</w:t>
            </w:r>
            <w:r w:rsidRPr="00CB3CE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4DEA5475" w14:textId="77777777" w:rsidR="00AC654D" w:rsidRPr="00CB3CE7" w:rsidRDefault="00AC654D" w:rsidP="00B31B88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6E931" w14:textId="7250B646" w:rsidR="00AC654D" w:rsidRPr="00CB3CE7" w:rsidRDefault="00AC654D" w:rsidP="00B31B8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3CE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70,000</w:t>
            </w:r>
            <w:r w:rsidRPr="00CB3CE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11CCABA" w14:textId="77777777" w:rsidR="00AC654D" w:rsidRPr="00CB3CE7" w:rsidRDefault="00AC654D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17D0" w14:textId="7DFB457D" w:rsidR="00AC654D" w:rsidRPr="00CB3CE7" w:rsidRDefault="00AC654D" w:rsidP="00B31B8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56F9F"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F7446E"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CB3C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</w:tr>
    </w:tbl>
    <w:p w14:paraId="40CF10B0" w14:textId="77777777" w:rsidR="0086587C" w:rsidRPr="00CB3CE7" w:rsidRDefault="0086587C" w:rsidP="00CD3FCA">
      <w:pPr>
        <w:rPr>
          <w:rFonts w:asciiTheme="majorBidi" w:hAnsiTheme="majorBidi" w:cstheme="majorBidi"/>
          <w:sz w:val="30"/>
          <w:szCs w:val="30"/>
        </w:rPr>
      </w:pPr>
    </w:p>
    <w:p w14:paraId="364DBF84" w14:textId="625A3E4B" w:rsidR="000A332D" w:rsidRPr="005B3291" w:rsidRDefault="000A332D" w:rsidP="005A0E80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5B3291">
        <w:rPr>
          <w:rFonts w:asciiTheme="majorBidi" w:hAnsiTheme="majorBidi" w:cstheme="majorBidi"/>
          <w:cs/>
        </w:rPr>
        <w:t>ต้นทุนสัมปทานในการใช้ทางยกระดับ</w:t>
      </w:r>
    </w:p>
    <w:p w14:paraId="663008C1" w14:textId="5BCCB418" w:rsidR="00BF4AF2" w:rsidRPr="005B3291" w:rsidRDefault="00BF4AF2" w:rsidP="00BF4AF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96E307C" w14:textId="7AF6B94F" w:rsidR="00B80E32" w:rsidRPr="005B3291" w:rsidRDefault="00B80E32" w:rsidP="00BF4AF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B3291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C090295" w14:textId="77777777" w:rsidR="00D65C64" w:rsidRPr="005B3291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3291">
        <w:rPr>
          <w:rFonts w:asciiTheme="majorBidi" w:hAnsiTheme="majorBidi" w:cstheme="majorBidi"/>
          <w:sz w:val="30"/>
          <w:szCs w:val="30"/>
          <w:cs/>
        </w:rPr>
        <w:t>ต้นทุนสัมปทานในการใช้ทางยกระดับวัดมูลค่าด้วยราคาทุนหักค่าตัดจำหน่ายสะสมและขาดทุนจากการด้อยค่า</w:t>
      </w:r>
    </w:p>
    <w:p w14:paraId="20B4C414" w14:textId="77777777" w:rsidR="00D65C64" w:rsidRPr="005B3291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304B6" w14:textId="77777777" w:rsidR="00D65C64" w:rsidRPr="005B3291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329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ราคาทุนรวมถึงต้นทุนทั้งหมดและค่าใช้จ่ายที่เกี่ยวข้องกับต้นทุนสัมปทานในการใช้ทางยกระดับ รวมถึงค่าธรรมเนียมการจัดการและค่าที่ปรึกษา</w:t>
      </w:r>
      <w:r w:rsidRPr="005B3291">
        <w:rPr>
          <w:rFonts w:asciiTheme="majorBidi" w:hAnsiTheme="majorBidi"/>
          <w:sz w:val="30"/>
          <w:szCs w:val="30"/>
          <w:cs/>
        </w:rPr>
        <w:t xml:space="preserve"> </w:t>
      </w:r>
      <w:r w:rsidRPr="005B3291">
        <w:rPr>
          <w:rFonts w:asciiTheme="majorBidi" w:hAnsiTheme="majorBidi" w:cstheme="majorBidi"/>
          <w:sz w:val="30"/>
          <w:szCs w:val="30"/>
          <w:cs/>
        </w:rPr>
        <w:t>ค่าออกแบบก่อสร้าง ค่าก่อสร้างและต้นทุนทางตรงอื่นๆ</w:t>
      </w:r>
      <w:r w:rsidRPr="005B3291">
        <w:rPr>
          <w:rFonts w:asciiTheme="majorBidi" w:hAnsiTheme="majorBidi"/>
          <w:sz w:val="30"/>
          <w:szCs w:val="30"/>
          <w:cs/>
        </w:rPr>
        <w:t xml:space="preserve"> </w:t>
      </w:r>
      <w:r w:rsidRPr="005B3291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</w:p>
    <w:p w14:paraId="2768A4F7" w14:textId="1743D764" w:rsidR="00D65C6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ACA5B" w14:textId="5321D348" w:rsidR="008A3B6D" w:rsidRDefault="008A3B6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B36345" w14:textId="23F44069" w:rsidR="008A3B6D" w:rsidRDefault="008A3B6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57B6A9" w14:textId="77777777" w:rsidR="008A3B6D" w:rsidRPr="005B3291" w:rsidRDefault="008A3B6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A5935" w14:textId="77777777" w:rsidR="00B716C3" w:rsidRPr="005B3291" w:rsidRDefault="00B716C3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329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2A69A56A" w14:textId="31C9B17A" w:rsidR="00D65C64" w:rsidRPr="005B3291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3291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รายจ่ายภายหลังการรับรู้รายการจะรับรู้เป็นต้นทุนสัมปทานในการใช้ทางยกระดับ -</w:t>
      </w:r>
      <w:r w:rsidRPr="005B3291">
        <w:rPr>
          <w:rFonts w:asciiTheme="majorBidi" w:hAnsiTheme="majorBidi"/>
          <w:sz w:val="30"/>
          <w:szCs w:val="30"/>
          <w:cs/>
        </w:rPr>
        <w:t xml:space="preserve"> </w:t>
      </w:r>
      <w:r w:rsidRPr="005B3291">
        <w:rPr>
          <w:rFonts w:asciiTheme="majorBidi" w:hAnsiTheme="majorBidi" w:cstheme="majorBidi"/>
          <w:sz w:val="30"/>
          <w:szCs w:val="30"/>
          <w:cs/>
        </w:rPr>
        <w:t>ส่วนเดิมและส่วนต่อขยายด้านทิศเหนือ 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ส่วนค่าใช้จ่ายในการซ่อมแซมและบำรุงรักษารับรู้เป็นค่าใช้จ่ายในกำไรหรือขาดทุนเมื่อเกิดรายการ</w:t>
      </w:r>
    </w:p>
    <w:p w14:paraId="43D1B570" w14:textId="77777777" w:rsidR="008A3B6D" w:rsidRDefault="008A3B6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FBA58E" w14:textId="7C076C46" w:rsidR="00D65C64" w:rsidRPr="005B3291" w:rsidRDefault="00204A5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3291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24DF9141" w14:textId="77777777" w:rsidR="00D65C64" w:rsidRPr="005B3291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3291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2FD424FC" w14:textId="77777777" w:rsidR="00D65C64" w:rsidRPr="00636A1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B9E20" w14:textId="77777777" w:rsidR="00D65C64" w:rsidRPr="00636A1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6A14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ค่าตัดจำหน่ายต้นทุนสัมปทานในการใช้ทางยกระดับบันทึกเป็นค่าใช้จ่ายในกำไรหรือขาดทุนโดย</w:t>
      </w:r>
      <w:r w:rsidRPr="00636A14">
        <w:rPr>
          <w:rFonts w:asciiTheme="majorBidi" w:hAnsiTheme="majorBidi" w:cstheme="majorBidi"/>
          <w:sz w:val="30"/>
          <w:szCs w:val="30"/>
          <w:cs/>
        </w:rPr>
        <w:t>วิธีจำนวนผลผลิต</w:t>
      </w:r>
      <w:r w:rsidRPr="00636A14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636A14">
        <w:rPr>
          <w:rFonts w:asciiTheme="majorBidi" w:hAnsiTheme="majorBidi" w:cstheme="majorBidi"/>
          <w:spacing w:val="-4"/>
          <w:sz w:val="30"/>
          <w:szCs w:val="30"/>
        </w:rPr>
        <w:t>Unit</w:t>
      </w:r>
      <w:r w:rsidRPr="00636A14">
        <w:rPr>
          <w:rFonts w:asciiTheme="majorBidi" w:hAnsiTheme="majorBidi"/>
          <w:spacing w:val="-4"/>
          <w:sz w:val="30"/>
          <w:szCs w:val="30"/>
          <w:cs/>
        </w:rPr>
        <w:t>-</w:t>
      </w:r>
      <w:r w:rsidRPr="00636A14">
        <w:rPr>
          <w:rFonts w:asciiTheme="majorBidi" w:hAnsiTheme="majorBidi" w:cstheme="majorBidi"/>
          <w:spacing w:val="-4"/>
          <w:sz w:val="30"/>
          <w:szCs w:val="30"/>
        </w:rPr>
        <w:t>of</w:t>
      </w:r>
      <w:r w:rsidRPr="00636A14">
        <w:rPr>
          <w:rFonts w:asciiTheme="majorBidi" w:hAnsiTheme="majorBidi"/>
          <w:spacing w:val="-4"/>
          <w:sz w:val="30"/>
          <w:szCs w:val="30"/>
          <w:cs/>
        </w:rPr>
        <w:t>-</w:t>
      </w:r>
      <w:r w:rsidRPr="00636A14">
        <w:rPr>
          <w:rFonts w:asciiTheme="majorBidi" w:hAnsiTheme="majorBidi" w:cstheme="majorBidi"/>
          <w:spacing w:val="-4"/>
          <w:sz w:val="30"/>
          <w:szCs w:val="30"/>
        </w:rPr>
        <w:t>production method</w:t>
      </w:r>
      <w:r w:rsidRPr="00636A14">
        <w:rPr>
          <w:rFonts w:asciiTheme="majorBidi" w:hAnsiTheme="majorBidi"/>
          <w:spacing w:val="-4"/>
          <w:sz w:val="30"/>
          <w:szCs w:val="30"/>
          <w:cs/>
        </w:rPr>
        <w:t>)</w:t>
      </w:r>
      <w:r w:rsidRPr="00636A1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อย่างเป็นระบบตลอดอายุการให้ประโยชน์เชิงเศรษฐกิจนับจากวันที่อยู่ในสภาพพร้อมใช้งาน</w:t>
      </w:r>
      <w:r w:rsidRPr="00636A14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636A14" w:rsidDel="00E44C55">
        <w:rPr>
          <w:rFonts w:asciiTheme="majorBidi" w:hAnsiTheme="majorBidi"/>
          <w:sz w:val="30"/>
          <w:szCs w:val="30"/>
          <w:cs/>
        </w:rPr>
        <w:t xml:space="preserve"> </w:t>
      </w:r>
      <w:r w:rsidRPr="00636A14">
        <w:rPr>
          <w:rFonts w:asciiTheme="majorBidi" w:hAnsiTheme="majorBidi" w:cstheme="majorBidi"/>
          <w:sz w:val="30"/>
          <w:szCs w:val="30"/>
          <w:cs/>
        </w:rPr>
        <w:t>ค่าตัดจำหน่ายคำนวณดังนี้</w:t>
      </w:r>
    </w:p>
    <w:p w14:paraId="7BDDF426" w14:textId="09DF6E65" w:rsidR="00D45B94" w:rsidRPr="00636A14" w:rsidRDefault="00D45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D359CC8" w14:textId="1331E2FE" w:rsidR="00D65C64" w:rsidRPr="00636A1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6A14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ค่าตัดจำหน่ายสำหรับปี </w:t>
      </w:r>
      <w:r w:rsidRPr="00636A14">
        <w:rPr>
          <w:rFonts w:asciiTheme="majorBidi" w:hAnsiTheme="majorBidi"/>
          <w:sz w:val="30"/>
          <w:szCs w:val="30"/>
          <w:cs/>
        </w:rPr>
        <w:t xml:space="preserve">= </w:t>
      </w:r>
      <w:r w:rsidRPr="00636A14">
        <w:rPr>
          <w:rFonts w:asciiTheme="majorBidi" w:hAnsiTheme="majorBidi" w:cstheme="majorBidi"/>
          <w:sz w:val="30"/>
          <w:szCs w:val="30"/>
          <w:cs/>
        </w:rPr>
        <w:t xml:space="preserve">ต้นทุนสัมปทานในการใช้ทางยกระดับสุทธิ </w:t>
      </w:r>
      <w:r w:rsidRPr="00636A14">
        <w:rPr>
          <w:rFonts w:asciiTheme="majorBidi" w:hAnsiTheme="majorBidi" w:cstheme="majorBidi"/>
          <w:sz w:val="30"/>
          <w:szCs w:val="30"/>
        </w:rPr>
        <w:t xml:space="preserve">x </w:t>
      </w:r>
      <w:r w:rsidRPr="00636A14">
        <w:rPr>
          <w:rFonts w:asciiTheme="majorBidi" w:hAnsiTheme="majorBidi" w:cstheme="majorBidi"/>
          <w:sz w:val="30"/>
          <w:szCs w:val="30"/>
          <w:cs/>
        </w:rPr>
        <w:t>อัตราส่วนปริมาณจราจรที่ใช้สำหรับปี</w:t>
      </w:r>
    </w:p>
    <w:p w14:paraId="5CCC664B" w14:textId="77777777" w:rsidR="00D65C64" w:rsidRPr="00636A1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Look w:val="04A0" w:firstRow="1" w:lastRow="0" w:firstColumn="1" w:lastColumn="0" w:noHBand="0" w:noVBand="1"/>
      </w:tblPr>
      <w:tblGrid>
        <w:gridCol w:w="3415"/>
        <w:gridCol w:w="6125"/>
      </w:tblGrid>
      <w:tr w:rsidR="00D65C64" w:rsidRPr="00636A14" w14:paraId="7662BA96" w14:textId="77777777" w:rsidTr="00132371"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D2995" w14:textId="77777777" w:rsidR="00D65C64" w:rsidRPr="00636A14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6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อัตราส่วนปริมาณจราจรที่ใช้สำหรับปี </w:t>
            </w:r>
            <w:r w:rsidRPr="00636A14">
              <w:rPr>
                <w:rFonts w:asciiTheme="majorBidi" w:hAnsiTheme="majorBidi"/>
                <w:sz w:val="30"/>
                <w:szCs w:val="30"/>
                <w:cs/>
              </w:rPr>
              <w:t>=</w:t>
            </w:r>
            <w:r w:rsidRPr="00636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106E7" w14:textId="77777777" w:rsidR="00D65C64" w:rsidRPr="00636A14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6A14">
              <w:rPr>
                <w:rFonts w:asciiTheme="majorBidi" w:hAnsiTheme="majorBidi" w:cstheme="majorBidi"/>
                <w:sz w:val="30"/>
                <w:szCs w:val="30"/>
                <w:cs/>
              </w:rPr>
              <w:t>ปริมาณจราจรที่ใช้บริการจริงสำหรับปีปัจจุบัน</w:t>
            </w:r>
          </w:p>
        </w:tc>
      </w:tr>
      <w:tr w:rsidR="00D65C64" w:rsidRPr="00636A14" w14:paraId="035F20C3" w14:textId="77777777" w:rsidTr="00132371"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CF132" w14:textId="77777777" w:rsidR="00D65C64" w:rsidRPr="00636A14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DE9CC" w14:textId="77777777" w:rsidR="00D65C64" w:rsidRPr="00636A14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6A1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636A1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ปริมาณจราจรที่ใช้บริการจริงสำหรับปีปัจจุบัน + ประมาณการปริมาณจราจรที่ใช้บริการหลังจากปีปัจจุบันจนถึงตลอดอายุที่เหลือของสัญญาสัมปทาน</w:t>
            </w:r>
            <w:r w:rsidRPr="00636A1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737890A9" w14:textId="77777777" w:rsidR="00D65C64" w:rsidRPr="00636A1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28998" w14:textId="77777777" w:rsidR="00D65C64" w:rsidRPr="00636A1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6A14">
        <w:rPr>
          <w:rFonts w:asciiTheme="majorBidi" w:hAnsiTheme="majorBidi" w:cstheme="majorBidi"/>
          <w:sz w:val="30"/>
          <w:szCs w:val="30"/>
          <w:cs/>
        </w:rPr>
        <w:t xml:space="preserve">ต้นทุนสัมปทานในการใช้ทางยกระดับสุทธิ </w:t>
      </w:r>
      <w:r w:rsidRPr="00636A14">
        <w:rPr>
          <w:rFonts w:asciiTheme="majorBidi" w:hAnsiTheme="majorBidi"/>
          <w:sz w:val="30"/>
          <w:szCs w:val="30"/>
          <w:cs/>
        </w:rPr>
        <w:t>=</w:t>
      </w:r>
      <w:r w:rsidRPr="00636A14">
        <w:rPr>
          <w:rFonts w:asciiTheme="majorBidi" w:hAnsiTheme="majorBidi" w:cstheme="majorBidi"/>
          <w:sz w:val="30"/>
          <w:szCs w:val="30"/>
          <w:cs/>
        </w:rPr>
        <w:t xml:space="preserve"> ต้นทุนสัมปทานในการใช้ทางยกระดับ </w:t>
      </w:r>
      <w:r w:rsidRPr="00636A14">
        <w:rPr>
          <w:rFonts w:asciiTheme="majorBidi" w:hAnsiTheme="majorBidi"/>
          <w:sz w:val="30"/>
          <w:szCs w:val="30"/>
          <w:cs/>
        </w:rPr>
        <w:t xml:space="preserve">- </w:t>
      </w:r>
      <w:r w:rsidRPr="00636A14">
        <w:rPr>
          <w:rFonts w:asciiTheme="majorBidi" w:hAnsiTheme="majorBidi" w:cstheme="majorBidi"/>
          <w:sz w:val="30"/>
          <w:szCs w:val="30"/>
          <w:cs/>
        </w:rPr>
        <w:t>ค่าตัดจำหน่ายสะสม</w:t>
      </w:r>
    </w:p>
    <w:p w14:paraId="40758321" w14:textId="77777777" w:rsidR="00D65C64" w:rsidRPr="00636A1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46D04" w14:textId="775F9921" w:rsidR="00D65C64" w:rsidRPr="00636A1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6A14">
        <w:rPr>
          <w:rFonts w:asciiTheme="majorBidi" w:hAnsiTheme="majorBidi" w:cstheme="majorBidi"/>
          <w:sz w:val="30"/>
          <w:szCs w:val="30"/>
          <w:cs/>
        </w:rPr>
        <w:t>ประมาณการปริมาณจราจรที่ใช้บริการตลอดอายุสัญญาที่เหลือของสัญญาสัมปทานคำนวณจากประมาณการที่ดีที่สุดที่เกี่ยวข้องกับการใช้ข้อสมมติ</w:t>
      </w:r>
    </w:p>
    <w:p w14:paraId="5E22473B" w14:textId="77777777" w:rsidR="007971B8" w:rsidRPr="00636A14" w:rsidRDefault="007971B8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471F1A" w14:textId="6859F53E" w:rsidR="00D65C64" w:rsidRPr="00636A1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6A14">
        <w:rPr>
          <w:rFonts w:asciiTheme="majorBidi" w:hAnsiTheme="majorBidi" w:cstheme="majorBidi"/>
          <w:sz w:val="30"/>
          <w:szCs w:val="30"/>
          <w:cs/>
        </w:rPr>
        <w:t xml:space="preserve">การประมาณการระยะเวลาที่คาดว่าจะได้รับประโยชน์ของสินทรัพย์เป็นไปตามข้อตกลงสัมปทานทางยกระดับ </w:t>
      </w:r>
      <w:r w:rsidRPr="00636A14">
        <w:rPr>
          <w:rFonts w:asciiTheme="majorBidi" w:hAnsiTheme="majorBidi"/>
          <w:sz w:val="30"/>
          <w:szCs w:val="30"/>
          <w:cs/>
        </w:rPr>
        <w:t xml:space="preserve">     </w:t>
      </w:r>
      <w:r w:rsidRPr="00636A14">
        <w:rPr>
          <w:rFonts w:asciiTheme="majorBidi" w:hAnsiTheme="majorBidi" w:cstheme="majorBidi"/>
          <w:sz w:val="30"/>
          <w:szCs w:val="30"/>
          <w:cs/>
        </w:rPr>
        <w:t>เริ่มจากระยะเวลาที่บริษัทสามารถเรียกเก็บค่าผ่านทางจากผู้ใช้ทางยกระดับและสิ้นสุดเมื่อหมดอายุสัมปทานทางยกระดับ</w:t>
      </w:r>
    </w:p>
    <w:p w14:paraId="1080EA9C" w14:textId="77777777" w:rsidR="00D65C64" w:rsidRPr="00636A1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5250F" w14:textId="1E5C36DB" w:rsidR="00D65C64" w:rsidRPr="00636A14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36A14">
        <w:rPr>
          <w:rFonts w:asciiTheme="majorBidi" w:hAnsiTheme="majorBidi" w:cstheme="majorBidi"/>
          <w:sz w:val="30"/>
          <w:szCs w:val="30"/>
          <w:cs/>
        </w:rPr>
        <w:t>บริษัทไม่ตัดจำหน่ายสินทรัพย์ระหว่างก่อสร้างภายใต้สัมปทาน</w:t>
      </w:r>
    </w:p>
    <w:p w14:paraId="4BE39693" w14:textId="71E19332" w:rsidR="00036B89" w:rsidRPr="00636A14" w:rsidRDefault="00036B89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94D500F" w14:textId="4605156F" w:rsidR="00291747" w:rsidRPr="00636A14" w:rsidRDefault="00291747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C140FD3" w14:textId="38AFFCF3" w:rsidR="00291747" w:rsidRPr="00636A14" w:rsidRDefault="00291747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530"/>
        <w:gridCol w:w="270"/>
        <w:gridCol w:w="1440"/>
        <w:gridCol w:w="270"/>
        <w:gridCol w:w="1260"/>
      </w:tblGrid>
      <w:tr w:rsidR="0076744D" w:rsidRPr="00BD6431" w14:paraId="1DBC85F9" w14:textId="3BE0086B" w:rsidTr="009628A5">
        <w:trPr>
          <w:tblHeader/>
        </w:trPr>
        <w:tc>
          <w:tcPr>
            <w:tcW w:w="4230" w:type="dxa"/>
            <w:vAlign w:val="bottom"/>
          </w:tcPr>
          <w:p w14:paraId="7EFDE843" w14:textId="77777777" w:rsidR="0076744D" w:rsidRPr="00BD6431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DC445F4" w14:textId="2BB5E7E2" w:rsidR="0076744D" w:rsidRPr="00BD6431" w:rsidRDefault="005A59B3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</w:t>
            </w:r>
          </w:p>
        </w:tc>
        <w:tc>
          <w:tcPr>
            <w:tcW w:w="270" w:type="dxa"/>
            <w:vAlign w:val="bottom"/>
          </w:tcPr>
          <w:p w14:paraId="054FA55F" w14:textId="77777777" w:rsidR="0076744D" w:rsidRPr="00BD6431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C15CD7D" w14:textId="52E97A91" w:rsidR="0076744D" w:rsidRPr="00BD6431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F534424" w14:textId="6DFC1DF2" w:rsidR="0076744D" w:rsidRPr="00BD6431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AFB2A9" w14:textId="3D6D25E3" w:rsidR="0076744D" w:rsidRPr="00BD6431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5724" w:rsidRPr="00BD6431" w14:paraId="28CACADD" w14:textId="77777777" w:rsidTr="009628A5">
        <w:trPr>
          <w:tblHeader/>
        </w:trPr>
        <w:tc>
          <w:tcPr>
            <w:tcW w:w="4230" w:type="dxa"/>
            <w:vAlign w:val="bottom"/>
          </w:tcPr>
          <w:p w14:paraId="542307A6" w14:textId="7777777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E93C14" w14:textId="7F71BF67" w:rsidR="00A05724" w:rsidRPr="00BD6431" w:rsidRDefault="005A59B3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ในการใช้</w:t>
            </w:r>
          </w:p>
        </w:tc>
        <w:tc>
          <w:tcPr>
            <w:tcW w:w="270" w:type="dxa"/>
            <w:vAlign w:val="bottom"/>
          </w:tcPr>
          <w:p w14:paraId="34B2B4C4" w14:textId="7777777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CD9374" w14:textId="28D6C654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79E9138" w14:textId="7777777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9360781" w14:textId="7777777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5724" w:rsidRPr="00BD6431" w14:paraId="56987CD1" w14:textId="77777777" w:rsidTr="009628A5">
        <w:trPr>
          <w:tblHeader/>
        </w:trPr>
        <w:tc>
          <w:tcPr>
            <w:tcW w:w="4230" w:type="dxa"/>
            <w:vAlign w:val="bottom"/>
          </w:tcPr>
          <w:p w14:paraId="6E227C92" w14:textId="7777777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11E6CC" w14:textId="49C8C86E" w:rsidR="00A05724" w:rsidRPr="00BD6431" w:rsidRDefault="00733F15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cs/>
              </w:rPr>
              <w:t>ทาง</w:t>
            </w:r>
            <w:r w:rsidR="005A59B3" w:rsidRPr="00BD6431">
              <w:rPr>
                <w:rFonts w:asciiTheme="majorBidi" w:hAnsiTheme="majorBidi" w:cstheme="majorBidi"/>
                <w:sz w:val="30"/>
                <w:szCs w:val="30"/>
                <w:cs/>
              </w:rPr>
              <w:t>ยกระดับ</w:t>
            </w:r>
          </w:p>
        </w:tc>
        <w:tc>
          <w:tcPr>
            <w:tcW w:w="270" w:type="dxa"/>
            <w:vAlign w:val="bottom"/>
          </w:tcPr>
          <w:p w14:paraId="15D00065" w14:textId="7777777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ABE5D3" w14:textId="0ABA4CD6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70" w:type="dxa"/>
            <w:vAlign w:val="bottom"/>
          </w:tcPr>
          <w:p w14:paraId="489CC643" w14:textId="7777777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16EE6C9" w14:textId="373FFB33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05724" w:rsidRPr="00BD6431" w14:paraId="17655B19" w14:textId="77777777" w:rsidTr="009628A5">
        <w:trPr>
          <w:tblHeader/>
        </w:trPr>
        <w:tc>
          <w:tcPr>
            <w:tcW w:w="4230" w:type="dxa"/>
            <w:vAlign w:val="bottom"/>
          </w:tcPr>
          <w:p w14:paraId="55AE29D0" w14:textId="7777777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55F4476F" w14:textId="7A7A53B8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D64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724" w:rsidRPr="00BD6431" w14:paraId="71B70347" w14:textId="1B65C34E" w:rsidTr="00DA1E9D">
        <w:tc>
          <w:tcPr>
            <w:tcW w:w="4230" w:type="dxa"/>
            <w:vAlign w:val="bottom"/>
          </w:tcPr>
          <w:p w14:paraId="646C5D53" w14:textId="7777777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6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2C451803" w14:textId="7777777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8A1EB1" w14:textId="7777777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23D0F5" w14:textId="5B87DF30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00C568" w14:textId="6B7928EC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024CDF" w14:textId="5869E847" w:rsidR="00A05724" w:rsidRPr="00BD6431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8D8" w:rsidRPr="00BD6431" w14:paraId="7A355FC9" w14:textId="354BD011" w:rsidTr="001748D8">
        <w:tc>
          <w:tcPr>
            <w:tcW w:w="4230" w:type="dxa"/>
            <w:vAlign w:val="bottom"/>
          </w:tcPr>
          <w:p w14:paraId="1505B2FB" w14:textId="1B29D7B8" w:rsidR="001748D8" w:rsidRPr="00BD6431" w:rsidRDefault="001748D8" w:rsidP="0017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D64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64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D643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16B00826" w14:textId="5F66720D" w:rsidR="001748D8" w:rsidRPr="00BD6431" w:rsidRDefault="001748D8" w:rsidP="001748D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058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0" w:type="dxa"/>
            <w:vAlign w:val="bottom"/>
          </w:tcPr>
          <w:p w14:paraId="44F9C3AD" w14:textId="77777777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5D554CC" w14:textId="3BE23E47" w:rsidR="001748D8" w:rsidRPr="00BD6431" w:rsidRDefault="001748D8" w:rsidP="001748D8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270" w:type="dxa"/>
            <w:vAlign w:val="bottom"/>
          </w:tcPr>
          <w:p w14:paraId="3D631579" w14:textId="53141E25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879F9D6" w14:textId="3D1A35BB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</w:tr>
      <w:tr w:rsidR="001748D8" w:rsidRPr="00BD6431" w14:paraId="08B856E0" w14:textId="77777777" w:rsidTr="001748D8">
        <w:tc>
          <w:tcPr>
            <w:tcW w:w="4230" w:type="dxa"/>
            <w:vAlign w:val="bottom"/>
          </w:tcPr>
          <w:p w14:paraId="5221DDF5" w14:textId="37046F48" w:rsidR="001748D8" w:rsidRPr="00BD6431" w:rsidRDefault="001748D8" w:rsidP="0017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84CD63E" w14:textId="29E677E3" w:rsidR="001748D8" w:rsidRPr="00BD6431" w:rsidRDefault="001748D8" w:rsidP="001748D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43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C40B59" w14:textId="77777777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9F434DE" w14:textId="416C3ED7" w:rsidR="001748D8" w:rsidRPr="00BD6431" w:rsidRDefault="001748D8" w:rsidP="001748D8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1,426</w:t>
            </w:r>
          </w:p>
        </w:tc>
        <w:tc>
          <w:tcPr>
            <w:tcW w:w="270" w:type="dxa"/>
            <w:vAlign w:val="bottom"/>
          </w:tcPr>
          <w:p w14:paraId="489CF2D4" w14:textId="77777777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1C821C" w14:textId="35462BAC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1,426</w:t>
            </w:r>
          </w:p>
        </w:tc>
      </w:tr>
      <w:tr w:rsidR="001748D8" w:rsidRPr="00BD6431" w14:paraId="75268C1B" w14:textId="77777777" w:rsidTr="001748D8">
        <w:tc>
          <w:tcPr>
            <w:tcW w:w="4230" w:type="dxa"/>
            <w:vAlign w:val="bottom"/>
          </w:tcPr>
          <w:p w14:paraId="5DE0F324" w14:textId="4C151636" w:rsidR="001748D8" w:rsidRPr="00BD6431" w:rsidRDefault="001748D8" w:rsidP="0017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9DC8B17" w14:textId="60063BBA" w:rsidR="001748D8" w:rsidRPr="00BD6431" w:rsidRDefault="001748D8" w:rsidP="001748D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43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D0B11F" w14:textId="77777777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27BBD8" w14:textId="6A2E2B08" w:rsidR="001748D8" w:rsidRPr="00BD6431" w:rsidRDefault="001748D8" w:rsidP="001748D8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643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  <w:r w:rsidRPr="00BD643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5E0F2E" w14:textId="77777777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793D03" w14:textId="0835B14B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643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D6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  <w:r w:rsidRPr="00BD643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748D8" w:rsidRPr="00BD6431" w14:paraId="1E94400A" w14:textId="3A726288" w:rsidTr="00F542DE">
        <w:tc>
          <w:tcPr>
            <w:tcW w:w="4230" w:type="dxa"/>
            <w:vAlign w:val="bottom"/>
          </w:tcPr>
          <w:p w14:paraId="6CA894E2" w14:textId="0D9F7A56" w:rsidR="001748D8" w:rsidRPr="00BD6431" w:rsidRDefault="001748D8" w:rsidP="0017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648D7A" w14:textId="787465F1" w:rsidR="001748D8" w:rsidRPr="00BD6431" w:rsidRDefault="001748D8" w:rsidP="001748D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058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0" w:type="dxa"/>
            <w:vAlign w:val="bottom"/>
          </w:tcPr>
          <w:p w14:paraId="42C0C579" w14:textId="77777777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875884" w14:textId="24578772" w:rsidR="001748D8" w:rsidRPr="00BD6431" w:rsidRDefault="001748D8" w:rsidP="005E6D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643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1DB9BE" w14:textId="2422EA68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3AC270" w14:textId="46028ABA" w:rsidR="001748D8" w:rsidRPr="00BD6431" w:rsidRDefault="001748D8" w:rsidP="001748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058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</w:tr>
      <w:tr w:rsidR="00713BCA" w:rsidRPr="00BD6431" w14:paraId="74F2FA34" w14:textId="77777777" w:rsidTr="00F542DE">
        <w:tc>
          <w:tcPr>
            <w:tcW w:w="4230" w:type="dxa"/>
            <w:vAlign w:val="bottom"/>
          </w:tcPr>
          <w:p w14:paraId="4B88DD0F" w14:textId="6BE4033F" w:rsidR="00713BCA" w:rsidRPr="00BD6431" w:rsidRDefault="00713BCA" w:rsidP="0071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643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C956030" w14:textId="75A771A8" w:rsidR="00713BCA" w:rsidRPr="00713BCA" w:rsidRDefault="00713BCA" w:rsidP="00713B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3BC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98062C" w14:textId="77777777" w:rsidR="00713BCA" w:rsidRPr="00713BCA" w:rsidRDefault="00713BCA" w:rsidP="00713B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831C60A" w14:textId="33C03B0F" w:rsidR="00713BCA" w:rsidRPr="00713BCA" w:rsidRDefault="00713BCA" w:rsidP="00713B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3B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10,057</w:t>
            </w:r>
          </w:p>
        </w:tc>
        <w:tc>
          <w:tcPr>
            <w:tcW w:w="270" w:type="dxa"/>
            <w:vAlign w:val="bottom"/>
          </w:tcPr>
          <w:p w14:paraId="7887315D" w14:textId="77777777" w:rsidR="00713BCA" w:rsidRPr="00713BCA" w:rsidRDefault="00713BCA" w:rsidP="00713B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57DC4C7" w14:textId="70A68031" w:rsidR="00713BCA" w:rsidRPr="00713BCA" w:rsidRDefault="00713BCA" w:rsidP="00713B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3BCA">
              <w:rPr>
                <w:rFonts w:asciiTheme="majorBidi" w:hAnsiTheme="majorBidi" w:cstheme="majorBidi"/>
                <w:sz w:val="30"/>
                <w:szCs w:val="30"/>
              </w:rPr>
              <w:t>10,057</w:t>
            </w:r>
          </w:p>
        </w:tc>
      </w:tr>
      <w:tr w:rsidR="00713BCA" w:rsidRPr="00BD6431" w14:paraId="3B2CA200" w14:textId="56422405" w:rsidTr="00DA1E9D">
        <w:tc>
          <w:tcPr>
            <w:tcW w:w="4230" w:type="dxa"/>
            <w:vAlign w:val="bottom"/>
          </w:tcPr>
          <w:p w14:paraId="38697462" w14:textId="33545FC9" w:rsidR="00713BCA" w:rsidRPr="00BD6431" w:rsidRDefault="00713BCA" w:rsidP="00713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D6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2A8A5" w14:textId="3E90DE86" w:rsidR="00713BCA" w:rsidRPr="00713BCA" w:rsidRDefault="00713BCA" w:rsidP="00713BC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3B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15,058,337</w:t>
            </w:r>
          </w:p>
        </w:tc>
        <w:tc>
          <w:tcPr>
            <w:tcW w:w="270" w:type="dxa"/>
            <w:vAlign w:val="bottom"/>
          </w:tcPr>
          <w:p w14:paraId="448B7F01" w14:textId="77777777" w:rsidR="00713BCA" w:rsidRPr="00713BCA" w:rsidRDefault="00713BCA" w:rsidP="00713B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B9458" w14:textId="56B584EF" w:rsidR="00713BCA" w:rsidRPr="00713BCA" w:rsidRDefault="00713BCA" w:rsidP="00DD5A5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3B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10,057</w:t>
            </w:r>
          </w:p>
        </w:tc>
        <w:tc>
          <w:tcPr>
            <w:tcW w:w="270" w:type="dxa"/>
            <w:vAlign w:val="bottom"/>
          </w:tcPr>
          <w:p w14:paraId="49068BF9" w14:textId="655BBDC1" w:rsidR="00713BCA" w:rsidRPr="00713BCA" w:rsidRDefault="00713BCA" w:rsidP="00713B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CABC8" w14:textId="0CB99EE4" w:rsidR="00713BCA" w:rsidRPr="00713BCA" w:rsidRDefault="00713BCA" w:rsidP="00713BC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3B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15,068,394</w:t>
            </w:r>
          </w:p>
        </w:tc>
      </w:tr>
      <w:tr w:rsidR="00AD3F0D" w:rsidRPr="00D04348" w14:paraId="2F568756" w14:textId="5E06FAEF" w:rsidTr="00DA1E9D">
        <w:tc>
          <w:tcPr>
            <w:tcW w:w="4230" w:type="dxa"/>
            <w:vAlign w:val="bottom"/>
          </w:tcPr>
          <w:p w14:paraId="3A4FAE98" w14:textId="5AA178EE" w:rsidR="009F03F6" w:rsidRPr="00D04348" w:rsidRDefault="009F03F6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E9D9D5" w14:textId="77777777" w:rsidR="00AD3F0D" w:rsidRPr="00D04348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113CCC" w14:textId="77777777" w:rsidR="00AD3F0D" w:rsidRPr="00D04348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8535E4" w14:textId="36943064" w:rsidR="00AD3F0D" w:rsidRPr="00D04348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97CE11" w14:textId="04C6B7C8" w:rsidR="00AD3F0D" w:rsidRPr="00D04348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D59683" w14:textId="1B349DD6" w:rsidR="00AD3F0D" w:rsidRPr="00D04348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0D" w:rsidRPr="00D04348" w14:paraId="68630B98" w14:textId="38FC0AD0" w:rsidTr="00DA1E9D">
        <w:tc>
          <w:tcPr>
            <w:tcW w:w="4230" w:type="dxa"/>
            <w:vAlign w:val="bottom"/>
          </w:tcPr>
          <w:p w14:paraId="2592C89C" w14:textId="77777777" w:rsidR="00AD3F0D" w:rsidRPr="00D04348" w:rsidRDefault="00AD3F0D" w:rsidP="00AD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3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B26BE66" w14:textId="77777777" w:rsidR="00AD3F0D" w:rsidRPr="00D04348" w:rsidRDefault="00AD3F0D" w:rsidP="00AD3F0D">
            <w:pPr>
              <w:pStyle w:val="acctfourfigures"/>
              <w:tabs>
                <w:tab w:val="clear" w:pos="765"/>
                <w:tab w:val="decimal" w:pos="882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E5AF60" w14:textId="77777777" w:rsidR="00AD3F0D" w:rsidRPr="00D04348" w:rsidRDefault="00AD3F0D" w:rsidP="00AD3F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D1DD08" w14:textId="26566176" w:rsidR="00AD3F0D" w:rsidRPr="00D04348" w:rsidRDefault="00AD3F0D" w:rsidP="00AD3F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7FFB10" w14:textId="4F715B8C" w:rsidR="00AD3F0D" w:rsidRPr="00D04348" w:rsidRDefault="00AD3F0D" w:rsidP="00AD3F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37A4A1" w14:textId="76C94C45" w:rsidR="00AD3F0D" w:rsidRPr="00D04348" w:rsidRDefault="00AD3F0D" w:rsidP="00AD3F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CBE" w:rsidRPr="00D04348" w14:paraId="3F4070CB" w14:textId="49B390E0" w:rsidTr="00DA1E9D">
        <w:tc>
          <w:tcPr>
            <w:tcW w:w="4230" w:type="dxa"/>
            <w:vAlign w:val="bottom"/>
          </w:tcPr>
          <w:p w14:paraId="3AC0BD6E" w14:textId="52F2D8FB" w:rsidR="00B01CBE" w:rsidRPr="00D04348" w:rsidRDefault="00B01CBE" w:rsidP="00B0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3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0434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043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043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0F2FFE6E" w14:textId="4C70D968" w:rsidR="00B01CBE" w:rsidRPr="00D04348" w:rsidRDefault="00B01CBE" w:rsidP="00B01CB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3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5,134,439</w:t>
            </w:r>
          </w:p>
        </w:tc>
        <w:tc>
          <w:tcPr>
            <w:tcW w:w="270" w:type="dxa"/>
            <w:vAlign w:val="bottom"/>
          </w:tcPr>
          <w:p w14:paraId="04472593" w14:textId="77777777" w:rsidR="00B01CBE" w:rsidRPr="00D04348" w:rsidRDefault="00B01CBE" w:rsidP="00B01C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4CDAB27" w14:textId="6AD061C4" w:rsidR="00B01CBE" w:rsidRPr="00D04348" w:rsidRDefault="00B01CBE" w:rsidP="00B01CB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34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FD638C" w14:textId="70194735" w:rsidR="00B01CBE" w:rsidRPr="00D04348" w:rsidRDefault="00B01CBE" w:rsidP="00B01C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8C9B9CB" w14:textId="53FA1FD0" w:rsidR="00B01CBE" w:rsidRPr="00D04348" w:rsidRDefault="00B01CBE" w:rsidP="00B01C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3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043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043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  <w:r w:rsidRPr="00D043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043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</w:p>
        </w:tc>
      </w:tr>
      <w:tr w:rsidR="00B01CBE" w:rsidRPr="00D04348" w14:paraId="2D039A38" w14:textId="3DE9611C" w:rsidTr="00DA1E9D">
        <w:tc>
          <w:tcPr>
            <w:tcW w:w="4230" w:type="dxa"/>
            <w:vAlign w:val="bottom"/>
          </w:tcPr>
          <w:p w14:paraId="2633E361" w14:textId="77777777" w:rsidR="00B01CBE" w:rsidRPr="00D04348" w:rsidRDefault="00B01CBE" w:rsidP="00B0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34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FA6CC97" w14:textId="601A651A" w:rsidR="00B01CBE" w:rsidRPr="00D04348" w:rsidRDefault="00B01CBE" w:rsidP="00B01CB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D043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315,790</w:t>
            </w:r>
          </w:p>
        </w:tc>
        <w:tc>
          <w:tcPr>
            <w:tcW w:w="270" w:type="dxa"/>
            <w:vAlign w:val="bottom"/>
          </w:tcPr>
          <w:p w14:paraId="1A5BD682" w14:textId="77777777" w:rsidR="00B01CBE" w:rsidRPr="00D04348" w:rsidRDefault="00B01CBE" w:rsidP="00B01C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158FE" w14:textId="3AA5FD1D" w:rsidR="00B01CBE" w:rsidRPr="00D04348" w:rsidRDefault="00B01CBE" w:rsidP="00B01CB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34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743B59" w14:textId="312BA40D" w:rsidR="00B01CBE" w:rsidRPr="00D04348" w:rsidRDefault="00B01CBE" w:rsidP="00B01C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3F4A23" w14:textId="55E665F2" w:rsidR="00B01CBE" w:rsidRPr="00D04348" w:rsidRDefault="00B01CBE" w:rsidP="00B01C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3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315,790</w:t>
            </w:r>
          </w:p>
        </w:tc>
      </w:tr>
      <w:tr w:rsidR="00B01CBE" w:rsidRPr="00D04348" w14:paraId="2CB2F69C" w14:textId="400BE7D2" w:rsidTr="00DA1E9D">
        <w:tc>
          <w:tcPr>
            <w:tcW w:w="4230" w:type="dxa"/>
            <w:vAlign w:val="bottom"/>
          </w:tcPr>
          <w:p w14:paraId="7E401641" w14:textId="26A866F6" w:rsidR="00B01CBE" w:rsidRPr="00D04348" w:rsidRDefault="00B01CBE" w:rsidP="00B01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A2B97D" w14:textId="2F016E8A" w:rsidR="00B01CBE" w:rsidRPr="00D04348" w:rsidRDefault="00B01CBE" w:rsidP="00B01CB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5,450,229</w:t>
            </w:r>
          </w:p>
        </w:tc>
        <w:tc>
          <w:tcPr>
            <w:tcW w:w="270" w:type="dxa"/>
            <w:vAlign w:val="bottom"/>
          </w:tcPr>
          <w:p w14:paraId="69C7B8E4" w14:textId="77777777" w:rsidR="00B01CBE" w:rsidRPr="00D04348" w:rsidRDefault="00B01CBE" w:rsidP="00B01C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BE70E" w14:textId="790A5EC4" w:rsidR="00B01CBE" w:rsidRPr="00D04348" w:rsidRDefault="00B01CBE" w:rsidP="00B01CB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34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3FD8D3" w14:textId="4FFFF30C" w:rsidR="00B01CBE" w:rsidRPr="00D04348" w:rsidRDefault="00B01CBE" w:rsidP="00B01C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C94B97" w14:textId="15E85B52" w:rsidR="00B01CBE" w:rsidRPr="00D04348" w:rsidRDefault="00B01CBE" w:rsidP="00B01CB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5,450,229</w:t>
            </w:r>
          </w:p>
        </w:tc>
      </w:tr>
      <w:tr w:rsidR="006B7FA9" w:rsidRPr="00D04348" w14:paraId="252D10C8" w14:textId="7C65B3B2" w:rsidTr="00DA1E9D">
        <w:tc>
          <w:tcPr>
            <w:tcW w:w="4230" w:type="dxa"/>
            <w:vAlign w:val="bottom"/>
          </w:tcPr>
          <w:p w14:paraId="68AB7E6F" w14:textId="77777777" w:rsidR="006B7FA9" w:rsidRPr="00D04348" w:rsidRDefault="006B7FA9" w:rsidP="006B7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34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1E5845" w14:textId="2EF6C4E0" w:rsidR="006B7FA9" w:rsidRPr="006B7FA9" w:rsidRDefault="006B7FA9" w:rsidP="006B7FA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FA9">
              <w:rPr>
                <w:rFonts w:asciiTheme="majorBidi" w:hAnsiTheme="majorBidi" w:cstheme="majorBidi"/>
                <w:sz w:val="30"/>
                <w:szCs w:val="30"/>
              </w:rPr>
              <w:t>200,422</w:t>
            </w:r>
          </w:p>
        </w:tc>
        <w:tc>
          <w:tcPr>
            <w:tcW w:w="270" w:type="dxa"/>
            <w:vAlign w:val="bottom"/>
          </w:tcPr>
          <w:p w14:paraId="42265381" w14:textId="77777777" w:rsidR="006B7FA9" w:rsidRPr="006B7FA9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85E1" w14:textId="4BEB9014" w:rsidR="006B7FA9" w:rsidRPr="006B7FA9" w:rsidRDefault="006B7FA9" w:rsidP="006B7F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7FA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70D1CD" w14:textId="2E7BD9CE" w:rsidR="006B7FA9" w:rsidRPr="006B7FA9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ABBDAE" w14:textId="27032CC7" w:rsidR="006B7FA9" w:rsidRPr="006B7FA9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FA9">
              <w:rPr>
                <w:rFonts w:asciiTheme="majorBidi" w:hAnsiTheme="majorBidi" w:cstheme="majorBidi"/>
                <w:sz w:val="30"/>
                <w:szCs w:val="30"/>
              </w:rPr>
              <w:t>200,422</w:t>
            </w:r>
          </w:p>
        </w:tc>
      </w:tr>
      <w:tr w:rsidR="006B7FA9" w:rsidRPr="00D04348" w14:paraId="493F66D7" w14:textId="2B98AC88" w:rsidTr="00DA1E9D">
        <w:tc>
          <w:tcPr>
            <w:tcW w:w="4230" w:type="dxa"/>
            <w:vAlign w:val="bottom"/>
          </w:tcPr>
          <w:p w14:paraId="4CE98798" w14:textId="1F4B33B0" w:rsidR="006B7FA9" w:rsidRPr="00D04348" w:rsidRDefault="006B7FA9" w:rsidP="006B7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3C23D" w14:textId="3FD99C25" w:rsidR="006B7FA9" w:rsidRPr="006B7FA9" w:rsidRDefault="006B7FA9" w:rsidP="006B7FA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5,650,651</w:t>
            </w:r>
          </w:p>
        </w:tc>
        <w:tc>
          <w:tcPr>
            <w:tcW w:w="270" w:type="dxa"/>
            <w:vAlign w:val="bottom"/>
          </w:tcPr>
          <w:p w14:paraId="643E953E" w14:textId="77777777" w:rsidR="006B7FA9" w:rsidRPr="006B7FA9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B7E13" w14:textId="1A4806B8" w:rsidR="006B7FA9" w:rsidRPr="006B7FA9" w:rsidRDefault="006B7FA9" w:rsidP="006B7F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7F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FB776D" w14:textId="4BA004F8" w:rsidR="006B7FA9" w:rsidRPr="006B7FA9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F9B99" w14:textId="58367B10" w:rsidR="006B7FA9" w:rsidRPr="006B7FA9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7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5,650,651</w:t>
            </w:r>
          </w:p>
        </w:tc>
      </w:tr>
      <w:tr w:rsidR="006B7FA9" w:rsidRPr="00D04348" w14:paraId="14493605" w14:textId="77777777" w:rsidTr="009F03F6">
        <w:tc>
          <w:tcPr>
            <w:tcW w:w="4230" w:type="dxa"/>
            <w:vAlign w:val="bottom"/>
          </w:tcPr>
          <w:p w14:paraId="637799F2" w14:textId="77777777" w:rsidR="006B7FA9" w:rsidRPr="00D04348" w:rsidRDefault="006B7FA9" w:rsidP="006B7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59C93A" w14:textId="77777777" w:rsidR="006B7FA9" w:rsidRPr="00D04348" w:rsidRDefault="006B7FA9" w:rsidP="006B7FA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89C0FD" w14:textId="77777777" w:rsidR="006B7FA9" w:rsidRPr="00D04348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D7AC3" w14:textId="77777777" w:rsidR="006B7FA9" w:rsidRPr="00D04348" w:rsidRDefault="006B7FA9" w:rsidP="006B7FA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1B3DF1" w14:textId="77777777" w:rsidR="006B7FA9" w:rsidRPr="00D04348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241BBE" w14:textId="77777777" w:rsidR="006B7FA9" w:rsidRPr="00D04348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7FA9" w:rsidRPr="00D04348" w14:paraId="22F5DCE1" w14:textId="60E26D02" w:rsidTr="00DA1E9D">
        <w:tc>
          <w:tcPr>
            <w:tcW w:w="4230" w:type="dxa"/>
            <w:vAlign w:val="bottom"/>
          </w:tcPr>
          <w:p w14:paraId="088C9F34" w14:textId="77777777" w:rsidR="006B7FA9" w:rsidRPr="00D04348" w:rsidRDefault="006B7FA9" w:rsidP="006B7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043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15C4336F" w14:textId="77777777" w:rsidR="006B7FA9" w:rsidRPr="00D04348" w:rsidRDefault="006B7FA9" w:rsidP="006B7FA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9CEE4A" w14:textId="77777777" w:rsidR="006B7FA9" w:rsidRPr="00D04348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B75E14" w14:textId="3EB7F774" w:rsidR="006B7FA9" w:rsidRPr="00D04348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C6122F" w14:textId="10E7FBE6" w:rsidR="006B7FA9" w:rsidRPr="00D04348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7CD2F8" w14:textId="2B0D6AC7" w:rsidR="006B7FA9" w:rsidRPr="00D04348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7FA9" w:rsidRPr="00D04348" w14:paraId="5518524F" w14:textId="74B66DD9" w:rsidTr="00DA1E9D">
        <w:trPr>
          <w:trHeight w:val="62"/>
        </w:trPr>
        <w:tc>
          <w:tcPr>
            <w:tcW w:w="4230" w:type="dxa"/>
            <w:vAlign w:val="bottom"/>
          </w:tcPr>
          <w:p w14:paraId="55A4E481" w14:textId="688509AB" w:rsidR="006B7FA9" w:rsidRPr="00D04348" w:rsidRDefault="006B7FA9" w:rsidP="006B7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1DF0D91" w14:textId="4A451F5D" w:rsidR="006B7FA9" w:rsidRPr="00D04348" w:rsidRDefault="006B7FA9" w:rsidP="006B7FA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608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  <w:vAlign w:val="bottom"/>
          </w:tcPr>
          <w:p w14:paraId="29C6CBA2" w14:textId="77777777" w:rsidR="006B7FA9" w:rsidRPr="00D04348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8147B3F" w14:textId="660F311B" w:rsidR="006B7FA9" w:rsidRPr="00D04348" w:rsidRDefault="006B7FA9" w:rsidP="006B7F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34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43965A" w14:textId="4BA0EF98" w:rsidR="006B7FA9" w:rsidRPr="00D04348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A12468" w14:textId="5E88EC20" w:rsidR="006B7FA9" w:rsidRPr="00D04348" w:rsidRDefault="006B7FA9" w:rsidP="006B7F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608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  <w:tr w:rsidR="005D1823" w:rsidRPr="00D04348" w14:paraId="6315EC27" w14:textId="61FE65F2" w:rsidTr="00A05AFE">
        <w:tc>
          <w:tcPr>
            <w:tcW w:w="4230" w:type="dxa"/>
            <w:vAlign w:val="bottom"/>
          </w:tcPr>
          <w:p w14:paraId="211A8A5A" w14:textId="32569A32" w:rsidR="005D1823" w:rsidRPr="00D04348" w:rsidRDefault="005D1823" w:rsidP="005D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43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123A5685" w14:textId="7BE46FDC" w:rsidR="005D1823" w:rsidRPr="00CD2AFC" w:rsidRDefault="005D1823" w:rsidP="005D182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A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9,407,686</w:t>
            </w:r>
          </w:p>
        </w:tc>
        <w:tc>
          <w:tcPr>
            <w:tcW w:w="270" w:type="dxa"/>
          </w:tcPr>
          <w:p w14:paraId="7DD757CF" w14:textId="77777777" w:rsidR="005D1823" w:rsidRPr="00CD2AFC" w:rsidRDefault="005D1823" w:rsidP="005D18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42B754D" w14:textId="05A44C07" w:rsidR="005D1823" w:rsidRPr="00CD2AFC" w:rsidRDefault="005D1823" w:rsidP="00CF18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A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10,057</w:t>
            </w:r>
          </w:p>
        </w:tc>
        <w:tc>
          <w:tcPr>
            <w:tcW w:w="270" w:type="dxa"/>
          </w:tcPr>
          <w:p w14:paraId="5795D9D2" w14:textId="44C928B5" w:rsidR="005D1823" w:rsidRPr="00CD2AFC" w:rsidRDefault="005D1823" w:rsidP="005D18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799EFA5" w14:textId="0B055AD3" w:rsidR="005D1823" w:rsidRPr="00CD2AFC" w:rsidRDefault="005D1823" w:rsidP="005D18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D2A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9,417,743</w:t>
            </w:r>
          </w:p>
        </w:tc>
      </w:tr>
    </w:tbl>
    <w:p w14:paraId="0F587647" w14:textId="2B823437" w:rsidR="000C4192" w:rsidRPr="00D04348" w:rsidRDefault="000C4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270DD8A6" w14:textId="77777777" w:rsidR="00937736" w:rsidRDefault="0093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CB56956" w14:textId="159C44F3" w:rsidR="00036B89" w:rsidRPr="00BE134E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D0434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</w:t>
      </w:r>
      <w:r w:rsidRPr="00BE134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สมมติในการประมาณ</w:t>
      </w:r>
      <w:r w:rsidR="00EE16AC" w:rsidRPr="00BE134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BE134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ตลอดอายุสัญญาสัมปทาน </w:t>
      </w:r>
    </w:p>
    <w:p w14:paraId="0696FA23" w14:textId="77777777" w:rsidR="00036B89" w:rsidRPr="00BE134E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4DBF9F19" w14:textId="0F64B4AE" w:rsidR="00036B89" w:rsidRPr="00BE134E" w:rsidRDefault="0019526C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134E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บริษัทมีการประมาณการ</w:t>
      </w:r>
      <w:r w:rsidR="00AA36B4" w:rsidRPr="00BE134E">
        <w:rPr>
          <w:rFonts w:asciiTheme="majorBidi" w:hAnsiTheme="majorBidi" w:cstheme="majorBidi"/>
          <w:spacing w:val="-4"/>
          <w:sz w:val="30"/>
          <w:szCs w:val="30"/>
          <w:cs/>
        </w:rPr>
        <w:t>ปริมาณการจราจร</w:t>
      </w:r>
      <w:r w:rsidR="005770FC" w:rsidRPr="00BE134E">
        <w:rPr>
          <w:rFonts w:asciiTheme="majorBidi" w:hAnsiTheme="majorBidi" w:cstheme="majorBidi"/>
          <w:spacing w:val="-4"/>
          <w:sz w:val="30"/>
          <w:szCs w:val="30"/>
          <w:cs/>
        </w:rPr>
        <w:t>ที่ใช้บริการ</w:t>
      </w:r>
      <w:r w:rsidR="003C3E41" w:rsidRPr="00BE134E">
        <w:rPr>
          <w:rFonts w:asciiTheme="majorBidi" w:hAnsiTheme="majorBidi" w:cstheme="majorBidi"/>
          <w:spacing w:val="-4"/>
          <w:sz w:val="30"/>
          <w:szCs w:val="30"/>
          <w:cs/>
        </w:rPr>
        <w:t>หลังจากปีปัจจุบัน</w:t>
      </w:r>
      <w:r w:rsidR="000D0880" w:rsidRPr="00BE134E">
        <w:rPr>
          <w:rFonts w:asciiTheme="majorBidi" w:hAnsiTheme="majorBidi" w:cstheme="majorBidi"/>
          <w:spacing w:val="-4"/>
          <w:sz w:val="30"/>
          <w:szCs w:val="30"/>
          <w:cs/>
        </w:rPr>
        <w:t>จนถึง</w:t>
      </w:r>
      <w:r w:rsidR="005770FC" w:rsidRPr="00BE134E">
        <w:rPr>
          <w:rFonts w:asciiTheme="majorBidi" w:hAnsiTheme="majorBidi" w:cstheme="majorBidi"/>
          <w:spacing w:val="-4"/>
          <w:sz w:val="30"/>
          <w:szCs w:val="30"/>
          <w:cs/>
        </w:rPr>
        <w:t>ตลอดอายุ</w:t>
      </w:r>
      <w:r w:rsidR="00E353C6" w:rsidRPr="00BE134E">
        <w:rPr>
          <w:rFonts w:asciiTheme="majorBidi" w:hAnsiTheme="majorBidi" w:cstheme="majorBidi"/>
          <w:spacing w:val="-4"/>
          <w:sz w:val="30"/>
          <w:szCs w:val="30"/>
          <w:cs/>
        </w:rPr>
        <w:t>ที่เหลือของ</w:t>
      </w:r>
      <w:r w:rsidR="005770FC" w:rsidRPr="00BE134E">
        <w:rPr>
          <w:rFonts w:asciiTheme="majorBidi" w:hAnsiTheme="majorBidi" w:cstheme="majorBidi"/>
          <w:spacing w:val="-4"/>
          <w:sz w:val="30"/>
          <w:szCs w:val="30"/>
          <w:cs/>
        </w:rPr>
        <w:t>สัญญา</w:t>
      </w:r>
      <w:r w:rsidR="0019541F" w:rsidRPr="00BE13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สัมปทาน </w:t>
      </w:r>
      <w:r w:rsidR="00AA36B4" w:rsidRPr="00BE134E">
        <w:rPr>
          <w:rFonts w:asciiTheme="majorBidi" w:hAnsiTheme="majorBidi" w:cstheme="majorBidi"/>
          <w:spacing w:val="-4"/>
          <w:sz w:val="30"/>
          <w:szCs w:val="30"/>
          <w:cs/>
        </w:rPr>
        <w:t>เพื่อใช้ในการ</w:t>
      </w:r>
      <w:r w:rsidR="00857145" w:rsidRPr="00BE134E">
        <w:rPr>
          <w:rFonts w:asciiTheme="majorBidi" w:hAnsiTheme="majorBidi" w:cstheme="majorBidi"/>
          <w:spacing w:val="-4"/>
          <w:sz w:val="30"/>
          <w:szCs w:val="30"/>
          <w:cs/>
        </w:rPr>
        <w:t>คำนวณ</w:t>
      </w:r>
      <w:r w:rsidR="00AA36B4" w:rsidRPr="00BE134E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ค่าตัดจำหน่ายโดยวิธีจำนวนผลผลิต</w:t>
      </w:r>
      <w:r w:rsidR="00036B89" w:rsidRPr="00BE134E">
        <w:rPr>
          <w:rFonts w:asciiTheme="majorBidi" w:hAnsiTheme="majorBidi" w:cstheme="majorBidi"/>
          <w:spacing w:val="-4"/>
          <w:sz w:val="30"/>
          <w:szCs w:val="30"/>
          <w:cs/>
        </w:rPr>
        <w:t>โดยผู้เชี่ยวชาญ</w:t>
      </w:r>
      <w:r w:rsidR="003D2EB9" w:rsidRPr="00BE134E">
        <w:rPr>
          <w:rFonts w:asciiTheme="majorBidi" w:hAnsiTheme="majorBidi" w:cstheme="majorBidi" w:hint="cs"/>
          <w:spacing w:val="-4"/>
          <w:sz w:val="30"/>
          <w:szCs w:val="30"/>
          <w:cs/>
        </w:rPr>
        <w:t>ภายนอก</w:t>
      </w:r>
      <w:r w:rsidR="00036B89" w:rsidRPr="00BE134E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โดยใช้วิธีพิจารณาจาก</w:t>
      </w:r>
      <w:r w:rsidR="00036B89" w:rsidRPr="00BE134E">
        <w:rPr>
          <w:rFonts w:asciiTheme="majorBidi" w:hAnsiTheme="majorBidi" w:cstheme="majorBidi"/>
          <w:sz w:val="30"/>
          <w:szCs w:val="30"/>
          <w:cs/>
        </w:rPr>
        <w:t>ข้อสมมติในการประมาณการ</w:t>
      </w:r>
      <w:r w:rsidR="00257C15" w:rsidRPr="00BE134E">
        <w:rPr>
          <w:rFonts w:asciiTheme="majorBidi" w:hAnsiTheme="majorBidi" w:cstheme="majorBidi"/>
          <w:sz w:val="30"/>
          <w:szCs w:val="30"/>
          <w:cs/>
        </w:rPr>
        <w:t>จราจร</w:t>
      </w:r>
      <w:r w:rsidR="00036B89" w:rsidRPr="00BE134E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</w:p>
    <w:p w14:paraId="109609D9" w14:textId="77777777" w:rsidR="00925E64" w:rsidRPr="00BE134E" w:rsidRDefault="00925E64" w:rsidP="00A6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E2E1DE0" w14:textId="77777777" w:rsidR="00036B89" w:rsidRPr="00BE134E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134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ข้อสมมติทางสังคมและเศรษฐกิจ </w:t>
      </w:r>
      <w:r w:rsidRPr="00BE134E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ได้แก่ อัตราเงินเฟ้อ</w:t>
      </w:r>
      <w:r w:rsidRPr="00BE134E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BE134E">
        <w:rPr>
          <w:rFonts w:asciiTheme="majorBidi" w:hAnsiTheme="majorBidi" w:cstheme="majorBidi"/>
          <w:sz w:val="30"/>
          <w:szCs w:val="30"/>
          <w:cs/>
          <w:lang w:val="en-US" w:bidi="th-TH"/>
        </w:rPr>
        <w:t>ผลิตภัณฑ์มวลรวมในประเทศ</w:t>
      </w:r>
      <w:r w:rsidRPr="00BE134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Pr="00BE134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การรับรู้คุณค่าของเวลา</w:t>
      </w:r>
      <w:r w:rsidRPr="00BE134E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BE134E">
        <w:rPr>
          <w:rFonts w:asciiTheme="majorBidi" w:hAnsiTheme="majorBidi" w:cstheme="majorBidi"/>
          <w:sz w:val="30"/>
          <w:szCs w:val="30"/>
          <w:cs/>
          <w:lang w:val="en-US" w:bidi="th-TH"/>
        </w:rPr>
        <w:t>ต้นทุนยานพาหนะ</w:t>
      </w:r>
      <w:r w:rsidRPr="00BE134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</w:p>
    <w:p w14:paraId="7A3D0871" w14:textId="77777777" w:rsidR="00036B89" w:rsidRPr="00BE134E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134E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</w:t>
      </w:r>
      <w:r w:rsidRPr="00BE134E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การใช้ที่ดิน ได้แก่</w:t>
      </w:r>
      <w:r w:rsidRPr="00BE134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E134E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การใช้ประโยชน์พื้นที่กรุงเทพและเขตปริมณฑล</w:t>
      </w:r>
      <w:r w:rsidRPr="00BE134E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="00C80520" w:rsidRPr="00BE134E">
        <w:rPr>
          <w:rFonts w:asciiTheme="majorBidi" w:hAnsiTheme="majorBidi" w:cstheme="majorBidi"/>
          <w:sz w:val="30"/>
          <w:szCs w:val="30"/>
          <w:cs/>
          <w:lang w:bidi="th-TH"/>
        </w:rPr>
        <w:t>การคาดการณ์การขยาย</w:t>
      </w:r>
      <w:r w:rsidRPr="00BE134E">
        <w:rPr>
          <w:rFonts w:asciiTheme="majorBidi" w:hAnsiTheme="majorBidi" w:cstheme="majorBidi"/>
          <w:sz w:val="30"/>
          <w:szCs w:val="30"/>
          <w:cs/>
          <w:lang w:bidi="th-TH"/>
        </w:rPr>
        <w:t>ตัวของการใช้ประโยชน์พื้นที่กรุงเทพและเขตปริมณฑล</w:t>
      </w:r>
    </w:p>
    <w:p w14:paraId="1279D0D0" w14:textId="576D0E81" w:rsidR="00036B89" w:rsidRPr="00BE134E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134E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ข้อสมมติเครือข่ายทางหลวงและสมมติฐานทางหลวงในอนาคต</w:t>
      </w:r>
    </w:p>
    <w:p w14:paraId="0DD24BC0" w14:textId="2FF21FE0" w:rsidR="00607C0A" w:rsidRPr="00BE134E" w:rsidRDefault="00607C0A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134E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</w:t>
      </w:r>
      <w:r w:rsidR="00073C06" w:rsidRPr="00BE134E">
        <w:rPr>
          <w:rFonts w:asciiTheme="majorBidi" w:hAnsiTheme="majorBidi" w:cstheme="majorBidi"/>
          <w:sz w:val="30"/>
          <w:szCs w:val="30"/>
          <w:cs/>
          <w:lang w:bidi="th-TH"/>
        </w:rPr>
        <w:t>อัตราค่าผ่านทางในอนาคต</w:t>
      </w:r>
      <w:r w:rsidR="00C91832" w:rsidRPr="00BE134E">
        <w:rPr>
          <w:rFonts w:asciiTheme="majorBidi" w:hAnsiTheme="majorBidi" w:cstheme="majorBidi"/>
          <w:sz w:val="30"/>
          <w:szCs w:val="30"/>
          <w:cs/>
          <w:lang w:bidi="th-TH"/>
        </w:rPr>
        <w:t>ของ</w:t>
      </w:r>
      <w:r w:rsidR="00253AFE" w:rsidRPr="00BE134E">
        <w:rPr>
          <w:rFonts w:asciiTheme="majorBidi" w:hAnsiTheme="majorBidi" w:cstheme="majorBidi"/>
          <w:sz w:val="30"/>
          <w:szCs w:val="30"/>
          <w:cs/>
          <w:lang w:bidi="th-TH"/>
        </w:rPr>
        <w:t>ทางหลวงต่างๆใน</w:t>
      </w:r>
      <w:r w:rsidR="00253AFE" w:rsidRPr="00BE134E">
        <w:rPr>
          <w:rFonts w:asciiTheme="majorBidi" w:hAnsiTheme="majorBidi" w:cstheme="majorBidi"/>
          <w:sz w:val="30"/>
          <w:szCs w:val="30"/>
          <w:cs/>
          <w:lang w:val="en-US" w:bidi="th-TH"/>
        </w:rPr>
        <w:t>กรุงเทพและเขตปริมณฑล</w:t>
      </w:r>
    </w:p>
    <w:p w14:paraId="664C757B" w14:textId="77777777" w:rsidR="00036B89" w:rsidRPr="00BE134E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134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ข้อสมมติการพัฒนารถไฟฟ้าขนส่งมวลชน </w:t>
      </w:r>
    </w:p>
    <w:p w14:paraId="1E43D92F" w14:textId="77777777" w:rsidR="006906B6" w:rsidRPr="00BE134E" w:rsidRDefault="006906B6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134E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ข้อสมมติการปริมาณการจราจรทางอากาศ และการเติบโตของการขนส่งทางอากาศ</w:t>
      </w:r>
    </w:p>
    <w:p w14:paraId="5E7FD24B" w14:textId="0B718D96" w:rsidR="004044EB" w:rsidRPr="00BE134E" w:rsidRDefault="00404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39421E3" w14:textId="339461FC" w:rsidR="00B520B5" w:rsidRPr="00BE134E" w:rsidRDefault="00B520B5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BE134E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44E4EDF6" w14:textId="4573A14F" w:rsidR="00B520B5" w:rsidRPr="00BE134E" w:rsidRDefault="00B520B5" w:rsidP="00C121C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449DD00" w14:textId="77777777" w:rsidR="00CA2E1B" w:rsidRPr="00BE134E" w:rsidRDefault="00CA2E1B" w:rsidP="00C121CC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BE134E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0003DA7" w14:textId="1E0AC579" w:rsidR="00CA2E1B" w:rsidRPr="00BE134E" w:rsidRDefault="005A7021" w:rsidP="00C12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E13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บริษัทรับรู้รายการและวัดมูลค่าหนี้สินทางการเงินตามที่เปิดเผยในหมายเหตุข้อ </w:t>
      </w:r>
      <w:r w:rsidR="001D4607" w:rsidRPr="00BE134E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CC62BB" w:rsidRPr="00BE134E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081C6C4E" w14:textId="77777777" w:rsidR="00CA2E1B" w:rsidRPr="00BE134E" w:rsidRDefault="00CA2E1B" w:rsidP="00C121C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B945A0" w:rsidRPr="00BE134E" w14:paraId="69DDE2C5" w14:textId="77777777" w:rsidTr="00DA1E9D">
        <w:tc>
          <w:tcPr>
            <w:tcW w:w="3490" w:type="pct"/>
            <w:vAlign w:val="bottom"/>
          </w:tcPr>
          <w:p w14:paraId="445211A9" w14:textId="77777777" w:rsidR="00B945A0" w:rsidRPr="00BE134E" w:rsidRDefault="00B945A0" w:rsidP="00C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1B7C49FA" w14:textId="38D1A2AE" w:rsidR="00B945A0" w:rsidRPr="00BE134E" w:rsidRDefault="004E013D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3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A38" w:rsidRPr="00BE134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0A2EBD89" w14:textId="77777777" w:rsidR="00B945A0" w:rsidRPr="00BE134E" w:rsidRDefault="00B945A0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3E29EFB6" w14:textId="2D43DAA2" w:rsidR="00B945A0" w:rsidRPr="00BE134E" w:rsidRDefault="00CE3A38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3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945A0" w:rsidRPr="00BE134E" w14:paraId="40DDB697" w14:textId="77777777" w:rsidTr="00DA1E9D">
        <w:trPr>
          <w:trHeight w:hRule="exact" w:val="389"/>
        </w:trPr>
        <w:tc>
          <w:tcPr>
            <w:tcW w:w="3490" w:type="pct"/>
            <w:vAlign w:val="bottom"/>
          </w:tcPr>
          <w:p w14:paraId="00518E9D" w14:textId="77777777" w:rsidR="00B945A0" w:rsidRPr="00BE134E" w:rsidRDefault="00B945A0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pct"/>
            <w:gridSpan w:val="3"/>
            <w:vAlign w:val="bottom"/>
          </w:tcPr>
          <w:p w14:paraId="53D8D7DA" w14:textId="77777777" w:rsidR="00B945A0" w:rsidRPr="00BE134E" w:rsidRDefault="00B945A0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3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4BB" w:rsidRPr="00BE134E" w14:paraId="05452D3B" w14:textId="77777777" w:rsidTr="00DA1E9D">
        <w:trPr>
          <w:trHeight w:hRule="exact" w:val="389"/>
        </w:trPr>
        <w:tc>
          <w:tcPr>
            <w:tcW w:w="3490" w:type="pct"/>
            <w:vAlign w:val="bottom"/>
          </w:tcPr>
          <w:p w14:paraId="12327E1C" w14:textId="12D5AAFD" w:rsidR="00D614BB" w:rsidRPr="00BE134E" w:rsidRDefault="004A0C8B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13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510" w:type="pct"/>
            <w:gridSpan w:val="3"/>
            <w:vAlign w:val="bottom"/>
          </w:tcPr>
          <w:p w14:paraId="361CADD2" w14:textId="77777777" w:rsidR="00D614BB" w:rsidRPr="00BE134E" w:rsidRDefault="00D614BB" w:rsidP="00C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E3A38" w:rsidRPr="00BE134E" w14:paraId="3D709AB1" w14:textId="77777777" w:rsidTr="00376942">
        <w:trPr>
          <w:trHeight w:hRule="exact" w:val="403"/>
        </w:trPr>
        <w:tc>
          <w:tcPr>
            <w:tcW w:w="3490" w:type="pct"/>
            <w:vAlign w:val="bottom"/>
          </w:tcPr>
          <w:p w14:paraId="6BABAD53" w14:textId="316106E0" w:rsidR="00CE3A38" w:rsidRPr="00BE134E" w:rsidRDefault="00CE3A38" w:rsidP="00CE3A3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34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="00E9421E" w:rsidRPr="00BE134E">
              <w:rPr>
                <w:rFonts w:asciiTheme="majorBidi" w:hAnsiTheme="majorBidi" w:cstheme="majorBidi"/>
                <w:sz w:val="30"/>
                <w:szCs w:val="30"/>
                <w:cs/>
              </w:rPr>
              <w:t>ยืม</w:t>
            </w:r>
            <w:r w:rsidRPr="00BE134E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689" w:type="pct"/>
            <w:vAlign w:val="bottom"/>
          </w:tcPr>
          <w:p w14:paraId="34254C6E" w14:textId="176023E2" w:rsidR="00CE3A38" w:rsidRPr="00BE134E" w:rsidRDefault="00F2567C" w:rsidP="00F2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BE134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15F1D46E" w14:textId="77777777" w:rsidR="00CE3A38" w:rsidRPr="00BE134E" w:rsidRDefault="00CE3A38" w:rsidP="00CE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796F49D6" w14:textId="4E0245C3" w:rsidR="00CE3A38" w:rsidRPr="00BE134E" w:rsidRDefault="00CE3A38" w:rsidP="00CE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BE134E">
              <w:rPr>
                <w:rFonts w:asciiTheme="majorBidi" w:hAnsiTheme="majorBidi" w:cstheme="majorBidi"/>
                <w:sz w:val="30"/>
                <w:szCs w:val="30"/>
              </w:rPr>
              <w:t>558,340</w:t>
            </w:r>
          </w:p>
        </w:tc>
      </w:tr>
      <w:tr w:rsidR="00CE3A38" w:rsidRPr="00BE134E" w14:paraId="37F19E10" w14:textId="77777777" w:rsidTr="009F3297">
        <w:trPr>
          <w:trHeight w:hRule="exact" w:val="403"/>
        </w:trPr>
        <w:tc>
          <w:tcPr>
            <w:tcW w:w="3490" w:type="pct"/>
            <w:vAlign w:val="bottom"/>
          </w:tcPr>
          <w:p w14:paraId="1BDE7185" w14:textId="630E184A" w:rsidR="00CE3A38" w:rsidRPr="00BE134E" w:rsidRDefault="00CE3A38" w:rsidP="00CE3A3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34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="00E9421E" w:rsidRPr="00BE134E">
              <w:rPr>
                <w:rFonts w:asciiTheme="majorBidi" w:hAnsiTheme="majorBidi" w:cstheme="majorBidi"/>
                <w:sz w:val="30"/>
                <w:szCs w:val="30"/>
                <w:cs/>
              </w:rPr>
              <w:t>ยืม</w:t>
            </w:r>
            <w:r w:rsidRPr="00BE134E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689" w:type="pct"/>
            <w:vAlign w:val="bottom"/>
          </w:tcPr>
          <w:p w14:paraId="3FB5CC8A" w14:textId="5E4D474D" w:rsidR="00CE3A38" w:rsidRPr="00BE134E" w:rsidRDefault="00F2567C" w:rsidP="00F2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BE134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3C74A013" w14:textId="77777777" w:rsidR="00CE3A38" w:rsidRPr="00BE134E" w:rsidRDefault="00CE3A38" w:rsidP="00CE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12DDFDA" w14:textId="1D35EF0D" w:rsidR="00CE3A38" w:rsidRPr="00BE134E" w:rsidRDefault="00CE3A38" w:rsidP="00CE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287" w:right="-133" w:firstLine="287"/>
              <w:rPr>
                <w:rFonts w:asciiTheme="majorBidi" w:hAnsiTheme="majorBidi" w:cstheme="majorBidi"/>
                <w:sz w:val="30"/>
                <w:szCs w:val="30"/>
              </w:rPr>
            </w:pPr>
            <w:r w:rsidRPr="00BE134E">
              <w:rPr>
                <w:rFonts w:asciiTheme="majorBidi" w:hAnsiTheme="majorBidi" w:cstheme="majorBidi"/>
                <w:sz w:val="30"/>
                <w:szCs w:val="30"/>
              </w:rPr>
              <w:t>1,596,797</w:t>
            </w:r>
          </w:p>
        </w:tc>
      </w:tr>
      <w:tr w:rsidR="00CE3A38" w:rsidRPr="00BE134E" w14:paraId="036AFECD" w14:textId="77777777" w:rsidTr="00DD7296">
        <w:trPr>
          <w:trHeight w:hRule="exact" w:val="403"/>
        </w:trPr>
        <w:tc>
          <w:tcPr>
            <w:tcW w:w="3490" w:type="pct"/>
          </w:tcPr>
          <w:p w14:paraId="62283F2A" w14:textId="7C55CD0D" w:rsidR="00CE3A38" w:rsidRPr="00BE134E" w:rsidRDefault="00CE3A38" w:rsidP="00CE3A3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34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3D0C20C0" w14:textId="07DAD47D" w:rsidR="00CE3A38" w:rsidRPr="00BE134E" w:rsidRDefault="00680B7F" w:rsidP="00CE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  <w:r w:rsidRPr="00BE134E">
              <w:rPr>
                <w:rFonts w:asciiTheme="majorBidi" w:hAnsiTheme="majorBidi" w:cstheme="majorBidi"/>
                <w:sz w:val="30"/>
                <w:szCs w:val="30"/>
              </w:rPr>
              <w:t>16,690</w:t>
            </w:r>
          </w:p>
        </w:tc>
        <w:tc>
          <w:tcPr>
            <w:tcW w:w="147" w:type="pct"/>
            <w:vAlign w:val="bottom"/>
          </w:tcPr>
          <w:p w14:paraId="15512E35" w14:textId="77777777" w:rsidR="00CE3A38" w:rsidRPr="00BE134E" w:rsidRDefault="00CE3A38" w:rsidP="00CE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66667387" w14:textId="31B33EB6" w:rsidR="00CE3A38" w:rsidRPr="00BE134E" w:rsidRDefault="00CE3A38" w:rsidP="00CE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287" w:right="-133" w:firstLine="287"/>
              <w:rPr>
                <w:rFonts w:asciiTheme="majorBidi" w:hAnsiTheme="majorBidi" w:cstheme="majorBidi"/>
                <w:sz w:val="30"/>
                <w:szCs w:val="30"/>
              </w:rPr>
            </w:pPr>
            <w:r w:rsidRPr="00BE134E">
              <w:rPr>
                <w:rFonts w:asciiTheme="majorBidi" w:hAnsiTheme="majorBidi" w:cstheme="majorBidi"/>
                <w:sz w:val="30"/>
                <w:szCs w:val="30"/>
              </w:rPr>
              <w:t>19,793</w:t>
            </w:r>
          </w:p>
        </w:tc>
      </w:tr>
      <w:tr w:rsidR="00CE3A38" w:rsidRPr="00BE134E" w14:paraId="1E7843D0" w14:textId="77777777" w:rsidTr="00376942">
        <w:trPr>
          <w:trHeight w:hRule="exact" w:val="403"/>
        </w:trPr>
        <w:tc>
          <w:tcPr>
            <w:tcW w:w="3490" w:type="pct"/>
            <w:vAlign w:val="bottom"/>
          </w:tcPr>
          <w:p w14:paraId="13752E7C" w14:textId="77777777" w:rsidR="00CE3A38" w:rsidRPr="00BE134E" w:rsidRDefault="00CE3A38" w:rsidP="00CE3A38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3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4FE60" w14:textId="4A755113" w:rsidR="00CE3A38" w:rsidRPr="00BE134E" w:rsidRDefault="00680B7F" w:rsidP="00CE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3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16,690</w:t>
            </w:r>
          </w:p>
        </w:tc>
        <w:tc>
          <w:tcPr>
            <w:tcW w:w="147" w:type="pct"/>
            <w:vAlign w:val="bottom"/>
          </w:tcPr>
          <w:p w14:paraId="361F6C9C" w14:textId="77777777" w:rsidR="00CE3A38" w:rsidRPr="00BE134E" w:rsidRDefault="00CE3A38" w:rsidP="00CE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67E4D" w14:textId="0A14375A" w:rsidR="00CE3A38" w:rsidRPr="00BE134E" w:rsidRDefault="00CE3A38" w:rsidP="00CE3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3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2,174,930</w:t>
            </w:r>
          </w:p>
        </w:tc>
      </w:tr>
    </w:tbl>
    <w:p w14:paraId="524514AC" w14:textId="77777777" w:rsidR="00A113F5" w:rsidRPr="00BE134E" w:rsidRDefault="00A113F5" w:rsidP="00B5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1A7E4" w14:textId="77777777" w:rsidR="00F554CF" w:rsidRPr="00BE134E" w:rsidRDefault="00F55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E13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E118B78" w14:textId="62C0F5C6" w:rsidR="0040459B" w:rsidRPr="00D04348" w:rsidRDefault="0040459B" w:rsidP="00B5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043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</w:t>
      </w:r>
      <w:r w:rsidR="009922D3" w:rsidRPr="00D043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ยืม</w:t>
      </w:r>
      <w:r w:rsidRPr="00D043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ระยะสั้นจากสถาบันการเงิน</w:t>
      </w:r>
    </w:p>
    <w:p w14:paraId="2ABE355A" w14:textId="65BF5558" w:rsidR="0040459B" w:rsidRPr="00592209" w:rsidRDefault="0040459B" w:rsidP="00B5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68004" w14:textId="77777777" w:rsidR="00690717" w:rsidRPr="00592209" w:rsidRDefault="00690717" w:rsidP="006907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220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92209">
        <w:rPr>
          <w:rFonts w:asciiTheme="majorBidi" w:hAnsiTheme="majorBidi" w:cstheme="majorBidi"/>
          <w:sz w:val="30"/>
          <w:szCs w:val="30"/>
        </w:rPr>
        <w:t xml:space="preserve">31 </w:t>
      </w:r>
      <w:r w:rsidRPr="0059220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92209">
        <w:rPr>
          <w:rFonts w:asciiTheme="majorBidi" w:hAnsiTheme="majorBidi" w:cstheme="majorBidi"/>
          <w:sz w:val="30"/>
          <w:szCs w:val="30"/>
        </w:rPr>
        <w:t> 2563</w:t>
      </w:r>
      <w:r w:rsidRPr="00592209">
        <w:rPr>
          <w:rFonts w:asciiTheme="majorBidi" w:hAnsiTheme="majorBidi" w:cstheme="majorBidi"/>
          <w:sz w:val="30"/>
          <w:szCs w:val="30"/>
          <w:cs/>
        </w:rPr>
        <w:t xml:space="preserve"> บริษัทมีสัญญากู้ยืมเงินระยะสั้นจากสถาบันการเงินในประเทศซึ่งประกอบด้วย</w:t>
      </w:r>
    </w:p>
    <w:p w14:paraId="45AA15FC" w14:textId="77777777" w:rsidR="00690717" w:rsidRPr="00592209" w:rsidRDefault="00690717" w:rsidP="006907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A3A0B" w14:textId="107D1525" w:rsidR="00690717" w:rsidRPr="00592209" w:rsidRDefault="00690717" w:rsidP="00690717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92209">
        <w:rPr>
          <w:rFonts w:asciiTheme="majorBidi" w:hAnsiTheme="majorBidi" w:cstheme="majorBidi"/>
          <w:sz w:val="30"/>
          <w:szCs w:val="30"/>
          <w:cs/>
        </w:rPr>
        <w:t xml:space="preserve">ตั๋วสัญญาใช้เงินอายุ </w:t>
      </w:r>
      <w:r w:rsidRPr="00592209">
        <w:rPr>
          <w:rFonts w:asciiTheme="majorBidi" w:hAnsiTheme="majorBidi" w:cstheme="majorBidi"/>
          <w:sz w:val="30"/>
          <w:szCs w:val="30"/>
        </w:rPr>
        <w:t xml:space="preserve">3 </w:t>
      </w:r>
      <w:r w:rsidRPr="00592209">
        <w:rPr>
          <w:rFonts w:asciiTheme="majorBidi" w:hAnsiTheme="majorBidi" w:cstheme="majorBidi"/>
          <w:sz w:val="30"/>
          <w:szCs w:val="30"/>
          <w:cs/>
        </w:rPr>
        <w:t>เดือน จำนวน</w:t>
      </w:r>
      <w:r w:rsidR="00A55AFC" w:rsidRPr="00592209">
        <w:rPr>
          <w:rFonts w:asciiTheme="majorBidi" w:hAnsiTheme="majorBidi" w:cstheme="majorBidi"/>
          <w:sz w:val="30"/>
          <w:szCs w:val="30"/>
          <w:cs/>
        </w:rPr>
        <w:t>รวม</w:t>
      </w:r>
      <w:r w:rsidRPr="005922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4F89" w:rsidRPr="00592209">
        <w:rPr>
          <w:rFonts w:asciiTheme="majorBidi" w:hAnsiTheme="majorBidi" w:cstheme="majorBidi"/>
          <w:sz w:val="30"/>
          <w:szCs w:val="30"/>
        </w:rPr>
        <w:t>2</w:t>
      </w:r>
      <w:r w:rsidRPr="00592209">
        <w:rPr>
          <w:rFonts w:asciiTheme="majorBidi" w:hAnsiTheme="majorBidi" w:cstheme="majorBidi"/>
          <w:sz w:val="30"/>
          <w:szCs w:val="30"/>
        </w:rPr>
        <w:t>58</w:t>
      </w:r>
      <w:r w:rsidRPr="00592209">
        <w:rPr>
          <w:rFonts w:asciiTheme="majorBidi" w:hAnsiTheme="majorBidi"/>
          <w:sz w:val="30"/>
          <w:szCs w:val="30"/>
          <w:cs/>
        </w:rPr>
        <w:t>.</w:t>
      </w:r>
      <w:r w:rsidRPr="00592209">
        <w:rPr>
          <w:rFonts w:asciiTheme="majorBidi" w:hAnsiTheme="majorBidi" w:cstheme="majorBidi"/>
          <w:sz w:val="30"/>
          <w:szCs w:val="30"/>
        </w:rPr>
        <w:t>34 </w:t>
      </w:r>
      <w:r w:rsidRPr="00592209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โดยมีอัตราดอกเบี้ยร้อยละ </w:t>
      </w:r>
      <w:r w:rsidRPr="00592209">
        <w:rPr>
          <w:rFonts w:asciiTheme="majorBidi" w:hAnsiTheme="majorBidi" w:cstheme="majorBidi"/>
          <w:sz w:val="30"/>
          <w:szCs w:val="30"/>
        </w:rPr>
        <w:t>2</w:t>
      </w:r>
      <w:r w:rsidRPr="00592209">
        <w:rPr>
          <w:rFonts w:asciiTheme="majorBidi" w:hAnsiTheme="majorBidi"/>
          <w:sz w:val="30"/>
          <w:szCs w:val="30"/>
          <w:cs/>
        </w:rPr>
        <w:t>.</w:t>
      </w:r>
      <w:r w:rsidR="00E261B4" w:rsidRPr="00592209">
        <w:rPr>
          <w:rFonts w:asciiTheme="majorBidi" w:hAnsiTheme="majorBidi" w:cstheme="majorBidi"/>
          <w:sz w:val="30"/>
          <w:szCs w:val="30"/>
        </w:rPr>
        <w:t>15</w:t>
      </w:r>
      <w:r w:rsidRPr="0059220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6B795F" w:rsidRPr="00592209">
        <w:rPr>
          <w:rFonts w:asciiTheme="majorBidi" w:hAnsiTheme="majorBidi"/>
          <w:sz w:val="30"/>
          <w:szCs w:val="30"/>
          <w:cs/>
        </w:rPr>
        <w:t xml:space="preserve"> </w:t>
      </w:r>
      <w:r w:rsidR="006B795F" w:rsidRPr="00592209">
        <w:rPr>
          <w:rFonts w:asciiTheme="majorBidi" w:hAnsiTheme="majorBidi" w:cstheme="majorBidi"/>
          <w:sz w:val="30"/>
          <w:szCs w:val="30"/>
          <w:cs/>
        </w:rPr>
        <w:t>ถึง</w:t>
      </w:r>
      <w:r w:rsidRPr="005922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795F" w:rsidRPr="00592209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อัตราดอกเบี้ยร้อยละ </w:t>
      </w:r>
      <w:r w:rsidR="006B795F" w:rsidRPr="00592209">
        <w:rPr>
          <w:rFonts w:asciiTheme="majorBidi" w:hAnsiTheme="majorBidi" w:cstheme="majorBidi"/>
          <w:sz w:val="30"/>
          <w:szCs w:val="30"/>
        </w:rPr>
        <w:t>2</w:t>
      </w:r>
      <w:r w:rsidR="006B795F" w:rsidRPr="00592209">
        <w:rPr>
          <w:rFonts w:asciiTheme="majorBidi" w:hAnsiTheme="majorBidi"/>
          <w:sz w:val="30"/>
          <w:szCs w:val="30"/>
          <w:cs/>
        </w:rPr>
        <w:t>.</w:t>
      </w:r>
      <w:r w:rsidR="00E261B4" w:rsidRPr="00592209">
        <w:rPr>
          <w:rFonts w:asciiTheme="majorBidi" w:hAnsiTheme="majorBidi" w:cstheme="majorBidi"/>
          <w:sz w:val="30"/>
          <w:szCs w:val="30"/>
        </w:rPr>
        <w:t>63</w:t>
      </w:r>
      <w:r w:rsidR="006B795F" w:rsidRPr="0059220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CB3CEA" w:rsidRPr="00592209">
        <w:rPr>
          <w:rFonts w:asciiTheme="majorBidi" w:hAnsiTheme="majorBidi"/>
          <w:sz w:val="30"/>
          <w:szCs w:val="30"/>
          <w:cs/>
        </w:rPr>
        <w:t xml:space="preserve"> </w:t>
      </w:r>
      <w:r w:rsidRPr="00592209">
        <w:rPr>
          <w:rFonts w:asciiTheme="majorBidi" w:hAnsiTheme="majorBidi" w:cstheme="majorBidi"/>
          <w:sz w:val="30"/>
          <w:szCs w:val="30"/>
          <w:cs/>
        </w:rPr>
        <w:t>ดอกเบี้ยกำหนดชำระคืนเป็นรายเดือน</w:t>
      </w:r>
    </w:p>
    <w:p w14:paraId="74BC9FD8" w14:textId="77777777" w:rsidR="00690717" w:rsidRPr="00592209" w:rsidRDefault="00690717" w:rsidP="006907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08BEB" w14:textId="6FD66083" w:rsidR="00690717" w:rsidRPr="00592209" w:rsidRDefault="00690717" w:rsidP="007701AF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92209">
        <w:rPr>
          <w:rFonts w:asciiTheme="majorBidi" w:hAnsiTheme="majorBidi" w:cstheme="majorBidi"/>
          <w:sz w:val="30"/>
          <w:szCs w:val="30"/>
          <w:cs/>
        </w:rPr>
        <w:t xml:space="preserve">ตั๋วสัญญาใช้เงินอายุ </w:t>
      </w:r>
      <w:r w:rsidRPr="00592209">
        <w:rPr>
          <w:rFonts w:asciiTheme="majorBidi" w:hAnsiTheme="majorBidi" w:cstheme="majorBidi"/>
          <w:sz w:val="30"/>
          <w:szCs w:val="30"/>
        </w:rPr>
        <w:t>3</w:t>
      </w:r>
      <w:r w:rsidRPr="00592209">
        <w:rPr>
          <w:rFonts w:asciiTheme="majorBidi" w:hAnsiTheme="majorBidi" w:cstheme="majorBidi"/>
          <w:sz w:val="30"/>
          <w:szCs w:val="30"/>
          <w:cs/>
        </w:rPr>
        <w:t xml:space="preserve"> เดือน จำนวน </w:t>
      </w:r>
      <w:r w:rsidRPr="00592209">
        <w:rPr>
          <w:rFonts w:asciiTheme="majorBidi" w:hAnsiTheme="majorBidi" w:cstheme="majorBidi"/>
          <w:sz w:val="30"/>
          <w:szCs w:val="30"/>
        </w:rPr>
        <w:t>300</w:t>
      </w:r>
      <w:r w:rsidRPr="00592209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โดยมีอัตราดอกเบี้ยร้อยละ </w:t>
      </w:r>
      <w:r w:rsidRPr="00592209">
        <w:rPr>
          <w:rFonts w:asciiTheme="majorBidi" w:hAnsiTheme="majorBidi" w:cstheme="majorBidi"/>
          <w:sz w:val="30"/>
          <w:szCs w:val="30"/>
        </w:rPr>
        <w:t>2</w:t>
      </w:r>
      <w:r w:rsidRPr="00592209">
        <w:rPr>
          <w:rFonts w:asciiTheme="majorBidi" w:hAnsiTheme="majorBidi"/>
          <w:sz w:val="30"/>
          <w:szCs w:val="30"/>
          <w:cs/>
        </w:rPr>
        <w:t>.</w:t>
      </w:r>
      <w:r w:rsidRPr="00592209">
        <w:rPr>
          <w:rFonts w:asciiTheme="majorBidi" w:hAnsiTheme="majorBidi" w:cstheme="majorBidi"/>
          <w:sz w:val="30"/>
          <w:szCs w:val="30"/>
        </w:rPr>
        <w:t xml:space="preserve">08 </w:t>
      </w:r>
      <w:r w:rsidRPr="00592209">
        <w:rPr>
          <w:rFonts w:asciiTheme="majorBidi" w:hAnsiTheme="majorBidi" w:cstheme="majorBidi"/>
          <w:sz w:val="30"/>
          <w:szCs w:val="30"/>
          <w:cs/>
        </w:rPr>
        <w:t xml:space="preserve">ต่อปี ดอกเบี้ยกำหนดชำระคืนเมื่อตั๋วสัญญาครบกำหนด </w:t>
      </w:r>
    </w:p>
    <w:p w14:paraId="260A536E" w14:textId="5E0B8807" w:rsidR="007701AF" w:rsidRPr="00592209" w:rsidRDefault="0077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6FEB7FF" w14:textId="2F2E1593" w:rsidR="007701AF" w:rsidRPr="00592209" w:rsidRDefault="007701AF" w:rsidP="007701A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922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</w:t>
      </w:r>
      <w:r w:rsidR="000B717A" w:rsidRPr="005922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ยืม</w:t>
      </w:r>
      <w:r w:rsidRPr="005922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ระยะยาวจากสถาบันการเงิน</w:t>
      </w:r>
    </w:p>
    <w:p w14:paraId="34E5967E" w14:textId="77777777" w:rsidR="007701AF" w:rsidRPr="00592209" w:rsidRDefault="007701AF" w:rsidP="007701A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CB25FB" w14:textId="2F0EDDF9" w:rsidR="007701AF" w:rsidRPr="00592209" w:rsidRDefault="007701AF" w:rsidP="007701A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สิงหาคม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บริษัทได้ทำสัญญาเงินกู้</w:t>
      </w:r>
      <w:r w:rsidR="00205278" w:rsidRPr="00592209">
        <w:rPr>
          <w:rFonts w:asciiTheme="majorBidi" w:hAnsiTheme="majorBidi" w:cstheme="majorBidi"/>
          <w:color w:val="000000"/>
          <w:sz w:val="30"/>
          <w:szCs w:val="30"/>
          <w:cs/>
        </w:rPr>
        <w:t>ยืม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ระยะยาวกับสถาบันการเงินในประเทศเพื่อขอรับวงเงินสินเชื่อจำนวน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1,100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บริษัทได้เบิกเงินกู้</w:t>
      </w:r>
      <w:r w:rsidR="00987C09" w:rsidRPr="00592209">
        <w:rPr>
          <w:rFonts w:asciiTheme="majorBidi" w:hAnsiTheme="majorBidi" w:cstheme="majorBidi"/>
          <w:color w:val="000000"/>
          <w:sz w:val="30"/>
          <w:szCs w:val="30"/>
          <w:cs/>
        </w:rPr>
        <w:t>ยืม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ดังกล่าวในวันที่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โดยมีดอกเบี้ยกำหนดชำระเป็น</w:t>
      </w:r>
      <w:r w:rsidRPr="00592209">
        <w:rPr>
          <w:rFonts w:asciiTheme="majorBidi" w:hAnsiTheme="majorBidi"/>
          <w:color w:val="000000"/>
          <w:sz w:val="30"/>
          <w:szCs w:val="30"/>
          <w:cs/>
        </w:rPr>
        <w:t xml:space="preserve">         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รายเดือนในอัตรา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 xml:space="preserve">BIBOR 3 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บวกอัตราร้อยละ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592209">
        <w:rPr>
          <w:rFonts w:asciiTheme="majorBidi" w:hAnsiTheme="majorBidi"/>
          <w:color w:val="000000"/>
          <w:sz w:val="30"/>
          <w:szCs w:val="30"/>
          <w:cs/>
        </w:rPr>
        <w:t>.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ต่อปี เงินกู้ยืมดังกล่าวมีกำหนดชำระคืนเดือนละ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45</w:t>
      </w:r>
      <w:r w:rsidRPr="00592209">
        <w:rPr>
          <w:rFonts w:asciiTheme="majorBidi" w:hAnsiTheme="majorBidi"/>
          <w:color w:val="000000"/>
          <w:sz w:val="30"/>
          <w:szCs w:val="30"/>
          <w:cs/>
        </w:rPr>
        <w:t>.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83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ตั้งแต่วันที่มีการเบิกเงินกู้</w:t>
      </w:r>
      <w:r w:rsidR="00987C09" w:rsidRPr="00592209">
        <w:rPr>
          <w:rFonts w:asciiTheme="majorBidi" w:hAnsiTheme="majorBidi" w:cstheme="majorBidi"/>
          <w:color w:val="000000"/>
          <w:sz w:val="30"/>
          <w:szCs w:val="30"/>
          <w:cs/>
        </w:rPr>
        <w:t>ยืม</w:t>
      </w:r>
      <w:r w:rsidR="00F04F6C"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D6ECD" w:rsidRPr="00592209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บริษัทได้ชำระคืนเงินกู้ยืมดังกล่าวเต็มจำนวนในปี </w:t>
      </w:r>
      <w:r w:rsidR="00AD6ECD" w:rsidRPr="00592209">
        <w:rPr>
          <w:rFonts w:asciiTheme="majorBidi" w:hAnsiTheme="majorBidi" w:cstheme="majorBidi"/>
          <w:sz w:val="30"/>
          <w:szCs w:val="30"/>
        </w:rPr>
        <w:t>2564</w:t>
      </w:r>
    </w:p>
    <w:p w14:paraId="1A7CEF98" w14:textId="77777777" w:rsidR="007701AF" w:rsidRPr="00592209" w:rsidRDefault="007701AF" w:rsidP="007701AF">
      <w:pPr>
        <w:pStyle w:val="BodyText"/>
        <w:tabs>
          <w:tab w:val="left" w:pos="540"/>
        </w:tabs>
        <w:spacing w:after="0" w:line="240" w:lineRule="auto"/>
        <w:ind w:left="550"/>
        <w:rPr>
          <w:rFonts w:asciiTheme="majorBidi" w:hAnsiTheme="majorBidi" w:cstheme="majorBidi"/>
          <w:sz w:val="30"/>
          <w:szCs w:val="30"/>
        </w:rPr>
      </w:pPr>
    </w:p>
    <w:p w14:paraId="6AAFFDDE" w14:textId="657CA1BA" w:rsidR="00F011F3" w:rsidRPr="00592209" w:rsidRDefault="007701AF" w:rsidP="004130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20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สิงหาคม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บริษัทได้ทำสัญญาเงินกู้</w:t>
      </w:r>
      <w:r w:rsidR="00205278" w:rsidRPr="00592209">
        <w:rPr>
          <w:rFonts w:asciiTheme="majorBidi" w:hAnsiTheme="majorBidi" w:cstheme="majorBidi"/>
          <w:color w:val="000000"/>
          <w:sz w:val="30"/>
          <w:szCs w:val="30"/>
          <w:cs/>
        </w:rPr>
        <w:t>ยืม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ระยะยาวกับสถาบันการเงินในประเทศเพื่อขอรับวงเงินสินเชื่อจำนวน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500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บริษัทได้เบิกเงินกู้</w:t>
      </w:r>
      <w:r w:rsidR="007F2C8F" w:rsidRPr="00592209">
        <w:rPr>
          <w:rFonts w:asciiTheme="majorBidi" w:hAnsiTheme="majorBidi" w:cstheme="majorBidi"/>
          <w:color w:val="000000"/>
          <w:sz w:val="30"/>
          <w:szCs w:val="30"/>
          <w:cs/>
        </w:rPr>
        <w:t>ยืม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ดังกล่าวในวันที่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พฤศจิกายน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>โดยมีดอกเบี้ยกำหนดชำระเป็น</w:t>
      </w:r>
      <w:r w:rsidRPr="0059220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รายเดือนในอัตรา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MLR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ลบอัตราร้อยละ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875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ต่อปี เงินกู้</w:t>
      </w:r>
      <w:r w:rsidR="008709E0" w:rsidRPr="00592209">
        <w:rPr>
          <w:rFonts w:asciiTheme="majorBidi" w:hAnsiTheme="majorBidi" w:cstheme="majorBidi"/>
          <w:color w:val="000000"/>
          <w:sz w:val="30"/>
          <w:szCs w:val="30"/>
          <w:cs/>
        </w:rPr>
        <w:t>ยืม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ดังกล่าวมีกำหนดชำระคืนไตรมาสละ </w:t>
      </w:r>
      <w:r w:rsidR="00231C27" w:rsidRPr="00592209">
        <w:rPr>
          <w:rFonts w:asciiTheme="majorBidi" w:hAnsiTheme="majorBidi"/>
          <w:color w:val="000000"/>
          <w:sz w:val="30"/>
          <w:szCs w:val="30"/>
          <w:cs/>
        </w:rPr>
        <w:t xml:space="preserve">                  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62</w:t>
      </w:r>
      <w:r w:rsidRPr="00592209">
        <w:rPr>
          <w:rFonts w:asciiTheme="majorBidi" w:hAnsiTheme="majorBidi"/>
          <w:color w:val="000000"/>
          <w:sz w:val="30"/>
          <w:szCs w:val="30"/>
          <w:cs/>
        </w:rPr>
        <w:t>.</w:t>
      </w:r>
      <w:r w:rsidRPr="00592209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59220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ตั้งแต่วันที่มีการเบิกเงินกู้</w:t>
      </w:r>
      <w:r w:rsidR="008709E0" w:rsidRPr="00592209">
        <w:rPr>
          <w:rFonts w:asciiTheme="majorBidi" w:hAnsiTheme="majorBidi" w:cstheme="majorBidi"/>
          <w:color w:val="000000"/>
          <w:sz w:val="30"/>
          <w:szCs w:val="30"/>
          <w:cs/>
        </w:rPr>
        <w:t>ยืม</w:t>
      </w:r>
      <w:r w:rsidR="004130CA" w:rsidRPr="00592209">
        <w:rPr>
          <w:rFonts w:asciiTheme="majorBidi" w:hAnsiTheme="majorBidi"/>
          <w:sz w:val="30"/>
          <w:szCs w:val="30"/>
          <w:cs/>
        </w:rPr>
        <w:t xml:space="preserve"> </w:t>
      </w:r>
      <w:r w:rsidR="00A137F1" w:rsidRPr="00592209">
        <w:rPr>
          <w:rFonts w:asciiTheme="majorBidi" w:hAnsiTheme="majorBidi" w:cstheme="majorBidi"/>
          <w:sz w:val="30"/>
          <w:szCs w:val="30"/>
          <w:cs/>
        </w:rPr>
        <w:t>บริษัทได้ชำระคืนเงินกู้</w:t>
      </w:r>
      <w:r w:rsidR="001532EB" w:rsidRPr="00592209">
        <w:rPr>
          <w:rFonts w:asciiTheme="majorBidi" w:hAnsiTheme="majorBidi" w:cstheme="majorBidi"/>
          <w:sz w:val="30"/>
          <w:szCs w:val="30"/>
          <w:cs/>
        </w:rPr>
        <w:t>ยืม</w:t>
      </w:r>
      <w:r w:rsidR="002049FC" w:rsidRPr="00592209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A137F1" w:rsidRPr="00592209">
        <w:rPr>
          <w:rFonts w:asciiTheme="majorBidi" w:hAnsiTheme="majorBidi" w:cstheme="majorBidi"/>
          <w:sz w:val="30"/>
          <w:szCs w:val="30"/>
          <w:cs/>
        </w:rPr>
        <w:t xml:space="preserve">เต็มจำนวนในปี </w:t>
      </w:r>
      <w:r w:rsidR="009D1FDB" w:rsidRPr="00592209">
        <w:rPr>
          <w:rFonts w:asciiTheme="majorBidi" w:hAnsiTheme="majorBidi" w:cstheme="majorBidi"/>
          <w:sz w:val="30"/>
          <w:szCs w:val="30"/>
        </w:rPr>
        <w:t>2564</w:t>
      </w:r>
    </w:p>
    <w:p w14:paraId="63179BAD" w14:textId="77777777" w:rsidR="004D5C19" w:rsidRPr="00592209" w:rsidRDefault="004D5C19" w:rsidP="000A7784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F9AF5" w14:textId="682EB661" w:rsidR="002109FB" w:rsidRPr="00592209" w:rsidRDefault="00B520B5" w:rsidP="000A7784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220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92209">
        <w:rPr>
          <w:rFonts w:asciiTheme="majorBidi" w:hAnsiTheme="majorBidi"/>
          <w:sz w:val="30"/>
          <w:szCs w:val="30"/>
          <w:cs/>
        </w:rPr>
        <w:t xml:space="preserve"> </w:t>
      </w:r>
      <w:r w:rsidR="004E013D" w:rsidRPr="00592209">
        <w:rPr>
          <w:rFonts w:asciiTheme="majorBidi" w:hAnsiTheme="majorBidi" w:cstheme="majorBidi"/>
          <w:sz w:val="30"/>
          <w:szCs w:val="30"/>
        </w:rPr>
        <w:t>31</w:t>
      </w:r>
      <w:r w:rsidRPr="00592209">
        <w:rPr>
          <w:rFonts w:asciiTheme="majorBidi" w:hAnsiTheme="majorBidi"/>
          <w:sz w:val="30"/>
          <w:szCs w:val="30"/>
          <w:cs/>
        </w:rPr>
        <w:t xml:space="preserve"> </w:t>
      </w:r>
      <w:r w:rsidRPr="0059220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E013D" w:rsidRPr="00592209">
        <w:rPr>
          <w:rFonts w:asciiTheme="majorBidi" w:hAnsiTheme="majorBidi" w:cstheme="majorBidi"/>
          <w:sz w:val="30"/>
          <w:szCs w:val="30"/>
        </w:rPr>
        <w:t>256</w:t>
      </w:r>
      <w:r w:rsidR="00116D94" w:rsidRPr="00592209">
        <w:rPr>
          <w:rFonts w:asciiTheme="majorBidi" w:hAnsiTheme="majorBidi" w:cstheme="majorBidi"/>
          <w:sz w:val="30"/>
          <w:szCs w:val="30"/>
        </w:rPr>
        <w:t>4</w:t>
      </w:r>
      <w:r w:rsidRPr="00592209">
        <w:rPr>
          <w:rFonts w:asciiTheme="majorBidi" w:hAnsiTheme="majorBidi"/>
          <w:sz w:val="30"/>
          <w:szCs w:val="30"/>
          <w:cs/>
        </w:rPr>
        <w:t xml:space="preserve"> </w:t>
      </w:r>
      <w:r w:rsidRPr="00592209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592209">
        <w:rPr>
          <w:rFonts w:asciiTheme="majorBidi" w:hAnsiTheme="majorBidi"/>
          <w:sz w:val="30"/>
          <w:szCs w:val="30"/>
          <w:cs/>
        </w:rPr>
        <w:t xml:space="preserve"> </w:t>
      </w:r>
      <w:r w:rsidR="00CB782F" w:rsidRPr="00592209">
        <w:rPr>
          <w:rFonts w:asciiTheme="majorBidi" w:hAnsiTheme="majorBidi" w:cstheme="majorBidi"/>
          <w:sz w:val="30"/>
          <w:szCs w:val="30"/>
        </w:rPr>
        <w:t>1,000</w:t>
      </w:r>
      <w:r w:rsidRPr="00592209">
        <w:rPr>
          <w:rFonts w:asciiTheme="majorBidi" w:hAnsiTheme="majorBidi"/>
          <w:sz w:val="30"/>
          <w:szCs w:val="30"/>
          <w:cs/>
        </w:rPr>
        <w:t xml:space="preserve"> </w:t>
      </w:r>
      <w:r w:rsidRPr="0059220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92209">
        <w:rPr>
          <w:rFonts w:asciiTheme="majorBidi" w:hAnsiTheme="majorBidi"/>
          <w:i/>
          <w:iCs/>
          <w:sz w:val="30"/>
          <w:szCs w:val="30"/>
          <w:cs/>
        </w:rPr>
        <w:t>(</w:t>
      </w:r>
      <w:r w:rsidR="004E013D" w:rsidRPr="0059220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16D94" w:rsidRPr="0059220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92209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116D94" w:rsidRPr="00592209">
        <w:rPr>
          <w:rFonts w:asciiTheme="majorBidi" w:hAnsiTheme="majorBidi" w:cstheme="majorBidi"/>
          <w:i/>
          <w:iCs/>
          <w:sz w:val="30"/>
          <w:szCs w:val="30"/>
        </w:rPr>
        <w:t>350</w:t>
      </w:r>
      <w:r w:rsidR="0080322B" w:rsidRPr="0059220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30BC9" w:rsidRPr="00592209">
        <w:rPr>
          <w:rFonts w:asciiTheme="majorBidi" w:hAnsiTheme="majorBidi"/>
          <w:i/>
          <w:iCs/>
          <w:sz w:val="30"/>
          <w:szCs w:val="30"/>
          <w:cs/>
        </w:rPr>
        <w:t xml:space="preserve">      </w:t>
      </w:r>
      <w:r w:rsidRPr="0059220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592209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402EEAF7" w14:textId="77777777" w:rsidR="0074532D" w:rsidRPr="00592209" w:rsidRDefault="0074532D" w:rsidP="00EE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36CF805" w14:textId="77777777" w:rsidR="00086666" w:rsidRDefault="00086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922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B29B66D" w14:textId="27C7B4B9" w:rsidR="00B520B5" w:rsidRPr="003C393F" w:rsidRDefault="00B520B5" w:rsidP="00443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C39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6A486377" w14:textId="77777777" w:rsidR="00B520B5" w:rsidRPr="007B3D42" w:rsidRDefault="00B520B5" w:rsidP="00995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1532"/>
        <w:gridCol w:w="239"/>
        <w:gridCol w:w="1566"/>
        <w:gridCol w:w="239"/>
        <w:gridCol w:w="1383"/>
        <w:gridCol w:w="239"/>
        <w:gridCol w:w="1285"/>
      </w:tblGrid>
      <w:tr w:rsidR="00143687" w:rsidRPr="003C393F" w14:paraId="162F082D" w14:textId="27C1DA1F" w:rsidTr="003A69BB">
        <w:tc>
          <w:tcPr>
            <w:tcW w:w="1470" w:type="pct"/>
            <w:vAlign w:val="bottom"/>
          </w:tcPr>
          <w:p w14:paraId="241E95E0" w14:textId="77777777" w:rsidR="005E5FD1" w:rsidRPr="003C393F" w:rsidRDefault="005E5FD1" w:rsidP="00FE0E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34" w:type="pct"/>
            <w:vAlign w:val="bottom"/>
          </w:tcPr>
          <w:p w14:paraId="4468663A" w14:textId="69E3F7D7" w:rsidR="005E5FD1" w:rsidRPr="003C393F" w:rsidRDefault="005E5FD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="00B67C71"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ยืม</w:t>
            </w: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30" w:type="pct"/>
            <w:vAlign w:val="bottom"/>
          </w:tcPr>
          <w:p w14:paraId="6A769838" w14:textId="77777777" w:rsidR="005E5FD1" w:rsidRPr="003C393F" w:rsidRDefault="005E5FD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3" w:type="pct"/>
            <w:vAlign w:val="bottom"/>
          </w:tcPr>
          <w:p w14:paraId="78EB5AEE" w14:textId="56903CB5" w:rsidR="005E5FD1" w:rsidRPr="003C393F" w:rsidRDefault="005E5FD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="00B67C71"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ยืม</w:t>
            </w: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30" w:type="pct"/>
            <w:vAlign w:val="bottom"/>
          </w:tcPr>
          <w:p w14:paraId="28CAB9E3" w14:textId="77777777" w:rsidR="005E5FD1" w:rsidRPr="003C393F" w:rsidRDefault="005E5FD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19D55F90" w14:textId="2E18788B" w:rsidR="005E5FD1" w:rsidRPr="003C393F" w:rsidRDefault="005E5FD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" w:type="pct"/>
            <w:vAlign w:val="bottom"/>
          </w:tcPr>
          <w:p w14:paraId="768C00A6" w14:textId="77777777" w:rsidR="005E5FD1" w:rsidRPr="003C393F" w:rsidRDefault="005E5FD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pct"/>
            <w:vAlign w:val="bottom"/>
          </w:tcPr>
          <w:p w14:paraId="23B1EA77" w14:textId="77777777" w:rsidR="005E5FD1" w:rsidRPr="003C393F" w:rsidRDefault="005E5FD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99813" w14:textId="10795B6A" w:rsidR="005E5FD1" w:rsidRPr="003C393F" w:rsidRDefault="005E5FD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22C2D" w:rsidRPr="003C393F" w14:paraId="29AA058A" w14:textId="00ABEF51" w:rsidTr="003A69BB">
        <w:tc>
          <w:tcPr>
            <w:tcW w:w="1470" w:type="pct"/>
            <w:vAlign w:val="bottom"/>
          </w:tcPr>
          <w:p w14:paraId="25596C55" w14:textId="345F6857" w:rsidR="00FE0E42" w:rsidRPr="003C393F" w:rsidRDefault="00FE0E42" w:rsidP="00FE0E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30" w:type="pct"/>
            <w:gridSpan w:val="7"/>
          </w:tcPr>
          <w:p w14:paraId="5F08A4CE" w14:textId="609DE799" w:rsidR="00FE0E42" w:rsidRPr="003C393F" w:rsidRDefault="00FE0E42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C6F12" w:rsidRPr="003C393F" w14:paraId="4E1BDDE6" w14:textId="77777777" w:rsidTr="003A69BB">
        <w:tc>
          <w:tcPr>
            <w:tcW w:w="1470" w:type="pct"/>
            <w:vAlign w:val="bottom"/>
          </w:tcPr>
          <w:p w14:paraId="362CA13D" w14:textId="1AEDE0B9" w:rsidR="002C6F12" w:rsidRPr="003C393F" w:rsidRDefault="002C6F12" w:rsidP="002C6F1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</w:t>
            </w:r>
            <w:r w:rsidR="00E82F99" w:rsidRPr="003C3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3530" w:type="pct"/>
            <w:gridSpan w:val="7"/>
          </w:tcPr>
          <w:p w14:paraId="69326A10" w14:textId="77777777" w:rsidR="002C6F12" w:rsidRPr="003C393F" w:rsidRDefault="002C6F12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143687" w:rsidRPr="003C393F" w14:paraId="7A295480" w14:textId="69A75D62" w:rsidTr="003A69BB">
        <w:tc>
          <w:tcPr>
            <w:tcW w:w="1470" w:type="pct"/>
            <w:shd w:val="clear" w:color="auto" w:fill="auto"/>
            <w:vAlign w:val="bottom"/>
          </w:tcPr>
          <w:p w14:paraId="7AA336CD" w14:textId="13126999" w:rsidR="005E5FD1" w:rsidRPr="003C393F" w:rsidRDefault="005E5FD1" w:rsidP="002C6F12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393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34" w:type="pct"/>
            <w:vAlign w:val="bottom"/>
          </w:tcPr>
          <w:p w14:paraId="627A551A" w14:textId="3E9A7379" w:rsidR="005E5FD1" w:rsidRPr="003C393F" w:rsidRDefault="005E5FD1" w:rsidP="0042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</w:rPr>
              <w:t>558,340</w:t>
            </w:r>
          </w:p>
        </w:tc>
        <w:tc>
          <w:tcPr>
            <w:tcW w:w="130" w:type="pct"/>
            <w:vAlign w:val="bottom"/>
          </w:tcPr>
          <w:p w14:paraId="74362FF4" w14:textId="77777777" w:rsidR="005E5FD1" w:rsidRPr="003C393F" w:rsidRDefault="005E5FD1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pct"/>
            <w:vAlign w:val="bottom"/>
          </w:tcPr>
          <w:p w14:paraId="250BCA2F" w14:textId="78E75437" w:rsidR="005E5FD1" w:rsidRPr="003C393F" w:rsidRDefault="005E5FD1" w:rsidP="0042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</w:rPr>
              <w:t>1,596,797</w:t>
            </w:r>
          </w:p>
        </w:tc>
        <w:tc>
          <w:tcPr>
            <w:tcW w:w="130" w:type="pct"/>
            <w:vAlign w:val="bottom"/>
          </w:tcPr>
          <w:p w14:paraId="3E2AD702" w14:textId="77777777" w:rsidR="005E5FD1" w:rsidRPr="003C393F" w:rsidRDefault="005E5FD1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2CAB3987" w14:textId="0A122CC7" w:rsidR="005E5FD1" w:rsidRPr="003C393F" w:rsidRDefault="005E5FD1" w:rsidP="0042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</w:rPr>
              <w:t>19,793</w:t>
            </w:r>
          </w:p>
        </w:tc>
        <w:tc>
          <w:tcPr>
            <w:tcW w:w="130" w:type="pct"/>
            <w:vAlign w:val="bottom"/>
          </w:tcPr>
          <w:p w14:paraId="0F11F34E" w14:textId="77777777" w:rsidR="005E5FD1" w:rsidRPr="003C393F" w:rsidRDefault="005E5FD1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54B66925" w14:textId="1A0DC493" w:rsidR="005E5FD1" w:rsidRPr="003C393F" w:rsidRDefault="005E5FD1" w:rsidP="0042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</w:rPr>
              <w:t>2,174,930</w:t>
            </w:r>
          </w:p>
        </w:tc>
      </w:tr>
      <w:tr w:rsidR="002244BE" w:rsidRPr="003C393F" w14:paraId="4BAFE6F7" w14:textId="74EC8389" w:rsidTr="003A69BB">
        <w:tc>
          <w:tcPr>
            <w:tcW w:w="1470" w:type="pct"/>
            <w:shd w:val="clear" w:color="auto" w:fill="auto"/>
            <w:vAlign w:val="bottom"/>
          </w:tcPr>
          <w:p w14:paraId="63138856" w14:textId="77777777" w:rsidR="009C679E" w:rsidRDefault="002244BE" w:rsidP="002244BE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</w:t>
            </w:r>
          </w:p>
          <w:p w14:paraId="1E9BA2AC" w14:textId="71BE9E6D" w:rsidR="002244BE" w:rsidRPr="003C393F" w:rsidRDefault="009C679E" w:rsidP="009C679E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="002244BE"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834" w:type="pct"/>
          </w:tcPr>
          <w:p w14:paraId="50EC6932" w14:textId="77777777" w:rsidR="006404D4" w:rsidRDefault="006404D4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BC50D0" w14:textId="06A3B1E6" w:rsidR="002244BE" w:rsidRPr="003C393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F4FEF">
              <w:rPr>
                <w:rFonts w:asciiTheme="majorBidi" w:hAnsiTheme="majorBidi" w:cstheme="majorBidi"/>
                <w:sz w:val="30"/>
                <w:szCs w:val="30"/>
              </w:rPr>
              <w:t>558,340</w:t>
            </w: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26C11352" w14:textId="77777777" w:rsidR="002244BE" w:rsidRPr="003C393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pct"/>
          </w:tcPr>
          <w:p w14:paraId="6089197D" w14:textId="77777777" w:rsidR="006404D4" w:rsidRDefault="006404D4" w:rsidP="00C8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801DDE" w14:textId="0152CCD8" w:rsidR="002244BE" w:rsidRPr="003C393F" w:rsidRDefault="002244BE" w:rsidP="00C8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F4FEF">
              <w:rPr>
                <w:rFonts w:asciiTheme="majorBidi" w:hAnsiTheme="majorBidi" w:cstheme="majorBidi"/>
                <w:sz w:val="30"/>
                <w:szCs w:val="30"/>
              </w:rPr>
              <w:t>1,600,000</w:t>
            </w: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3C416578" w14:textId="77777777" w:rsidR="002244BE" w:rsidRPr="003C393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4FDA35E7" w14:textId="77777777" w:rsidR="006404D4" w:rsidRDefault="006404D4" w:rsidP="0000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1D1CC" w14:textId="33D6BB3F" w:rsidR="002244BE" w:rsidRPr="003C393F" w:rsidRDefault="002244BE" w:rsidP="0000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F4FEF">
              <w:rPr>
                <w:rFonts w:asciiTheme="majorBidi" w:hAnsiTheme="majorBidi" w:cstheme="majorBidi"/>
                <w:sz w:val="30"/>
                <w:szCs w:val="30"/>
              </w:rPr>
              <w:t>9,077</w:t>
            </w: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739206BB" w14:textId="77777777" w:rsidR="002244BE" w:rsidRPr="003C393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B1F1E35" w14:textId="77777777" w:rsidR="006404D4" w:rsidRDefault="006404D4" w:rsidP="00ED1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7F0978" w14:textId="070738EA" w:rsidR="002244BE" w:rsidRPr="003C393F" w:rsidRDefault="002244BE" w:rsidP="00ED1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F4FEF">
              <w:rPr>
                <w:rFonts w:asciiTheme="majorBidi" w:hAnsiTheme="majorBidi" w:cstheme="majorBidi"/>
                <w:sz w:val="30"/>
                <w:szCs w:val="30"/>
              </w:rPr>
              <w:t>2,167,417</w:t>
            </w: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244BE" w:rsidRPr="003C393F" w14:paraId="48A288E7" w14:textId="149B0D40" w:rsidTr="003A69BB">
        <w:tc>
          <w:tcPr>
            <w:tcW w:w="1470" w:type="pct"/>
            <w:shd w:val="clear" w:color="auto" w:fill="auto"/>
            <w:vAlign w:val="bottom"/>
          </w:tcPr>
          <w:p w14:paraId="62D51B78" w14:textId="77777777" w:rsidR="00EC0B5F" w:rsidRDefault="002244BE" w:rsidP="002244B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ตัดจำหน่ายค่าธรรมเนียมใน</w:t>
            </w:r>
          </w:p>
          <w:p w14:paraId="363C5EFC" w14:textId="0B6E5B7A" w:rsidR="002244BE" w:rsidRPr="003C393F" w:rsidRDefault="00EC0B5F" w:rsidP="00EC0B5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 </w:t>
            </w:r>
            <w:r w:rsidR="002244BE" w:rsidRPr="003C39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การจัดหาเงินกู้ยืม</w:t>
            </w:r>
          </w:p>
        </w:tc>
        <w:tc>
          <w:tcPr>
            <w:tcW w:w="834" w:type="pct"/>
          </w:tcPr>
          <w:p w14:paraId="3965F522" w14:textId="77777777" w:rsidR="000047A5" w:rsidRDefault="000047A5" w:rsidP="00C8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14A770" w14:textId="523AEB69" w:rsidR="002244BE" w:rsidRPr="003C393F" w:rsidRDefault="002244BE" w:rsidP="00C8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04EDFBE" w14:textId="77777777" w:rsidR="002244BE" w:rsidRPr="003C393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pct"/>
          </w:tcPr>
          <w:p w14:paraId="77996169" w14:textId="77777777" w:rsidR="000047A5" w:rsidRDefault="000047A5" w:rsidP="00C8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C3797C" w14:textId="211D2ECE" w:rsidR="002244BE" w:rsidRPr="003C393F" w:rsidRDefault="002244BE" w:rsidP="00C8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 w:cstheme="majorBidi"/>
                <w:sz w:val="30"/>
                <w:szCs w:val="30"/>
              </w:rPr>
              <w:t>3,203</w:t>
            </w:r>
          </w:p>
        </w:tc>
        <w:tc>
          <w:tcPr>
            <w:tcW w:w="130" w:type="pct"/>
          </w:tcPr>
          <w:p w14:paraId="797F3183" w14:textId="77777777" w:rsidR="002244BE" w:rsidRPr="003C393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51ED8BE8" w14:textId="77777777" w:rsidR="000047A5" w:rsidRDefault="000047A5" w:rsidP="0000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10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CF1AD" w14:textId="6639C954" w:rsidR="002244BE" w:rsidRPr="003C393F" w:rsidRDefault="002244BE" w:rsidP="0000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733E5FB" w14:textId="77777777" w:rsidR="002244BE" w:rsidRPr="003C393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121C174" w14:textId="77777777" w:rsidR="006404D4" w:rsidRDefault="006404D4" w:rsidP="00ED1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7FCC3" w14:textId="64ADF876" w:rsidR="002244BE" w:rsidRPr="003C393F" w:rsidRDefault="002244BE" w:rsidP="00ED1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 w:cstheme="majorBidi"/>
                <w:sz w:val="30"/>
                <w:szCs w:val="30"/>
              </w:rPr>
              <w:t>3,203</w:t>
            </w:r>
          </w:p>
        </w:tc>
      </w:tr>
      <w:tr w:rsidR="002244BE" w:rsidRPr="003C393F" w14:paraId="013DCBAA" w14:textId="77777777" w:rsidTr="003A69BB">
        <w:tc>
          <w:tcPr>
            <w:tcW w:w="1470" w:type="pct"/>
            <w:shd w:val="clear" w:color="auto" w:fill="auto"/>
            <w:vAlign w:val="bottom"/>
          </w:tcPr>
          <w:p w14:paraId="25622E14" w14:textId="604FB8DB" w:rsidR="002244BE" w:rsidRPr="003C393F" w:rsidRDefault="002244BE" w:rsidP="002244B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428E7900" w14:textId="4EEEE3A9" w:rsidR="002244BE" w:rsidRPr="005F4FEF" w:rsidRDefault="002244BE" w:rsidP="00C8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6D13B375" w14:textId="77777777" w:rsidR="002244BE" w:rsidRPr="003C393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pct"/>
          </w:tcPr>
          <w:p w14:paraId="27D892A1" w14:textId="3DA0B9E3" w:rsidR="002244BE" w:rsidRPr="005F4FEF" w:rsidRDefault="002244BE" w:rsidP="00C8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3A7DFF88" w14:textId="77777777" w:rsidR="002244BE" w:rsidRPr="005F4FE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0EC0E478" w14:textId="5A081E18" w:rsidR="002244BE" w:rsidRPr="003C393F" w:rsidRDefault="002244BE" w:rsidP="0000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 w:cstheme="majorBidi"/>
                <w:sz w:val="30"/>
                <w:szCs w:val="30"/>
              </w:rPr>
              <w:t>5,974</w:t>
            </w:r>
          </w:p>
        </w:tc>
        <w:tc>
          <w:tcPr>
            <w:tcW w:w="130" w:type="pct"/>
            <w:shd w:val="clear" w:color="auto" w:fill="auto"/>
          </w:tcPr>
          <w:p w14:paraId="19097DD4" w14:textId="77777777" w:rsidR="002244BE" w:rsidRPr="005F4FE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C2CE444" w14:textId="04775664" w:rsidR="002244BE" w:rsidRPr="003C393F" w:rsidRDefault="002244BE" w:rsidP="00ED1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4FEF">
              <w:rPr>
                <w:rFonts w:asciiTheme="majorBidi" w:hAnsiTheme="majorBidi" w:cstheme="majorBidi"/>
                <w:sz w:val="30"/>
                <w:szCs w:val="30"/>
              </w:rPr>
              <w:t>5,974</w:t>
            </w:r>
          </w:p>
        </w:tc>
      </w:tr>
      <w:tr w:rsidR="002244BE" w:rsidRPr="003C393F" w14:paraId="56A63277" w14:textId="19887446" w:rsidTr="003A69BB">
        <w:tc>
          <w:tcPr>
            <w:tcW w:w="1470" w:type="pct"/>
            <w:vAlign w:val="bottom"/>
          </w:tcPr>
          <w:p w14:paraId="1E6ADAF7" w14:textId="536F9229" w:rsidR="002244BE" w:rsidRPr="003C393F" w:rsidRDefault="002244BE" w:rsidP="002244B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C393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</w:tcPr>
          <w:p w14:paraId="045EEF6E" w14:textId="7139DB5E" w:rsidR="002244BE" w:rsidRPr="00C87F5C" w:rsidRDefault="002244BE" w:rsidP="00C8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F5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4603A46A" w14:textId="77777777" w:rsidR="002244BE" w:rsidRPr="005F4FE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</w:tcPr>
          <w:p w14:paraId="5776CB41" w14:textId="53A1A952" w:rsidR="002244BE" w:rsidRPr="00C87F5C" w:rsidRDefault="002244BE" w:rsidP="00C8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F5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843FB83" w14:textId="77777777" w:rsidR="002244BE" w:rsidRPr="005F4FE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6D614" w14:textId="7BE99882" w:rsidR="002244BE" w:rsidRPr="00E82F1A" w:rsidRDefault="002244BE" w:rsidP="0000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F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16,690</w:t>
            </w:r>
          </w:p>
        </w:tc>
        <w:tc>
          <w:tcPr>
            <w:tcW w:w="130" w:type="pct"/>
            <w:shd w:val="clear" w:color="auto" w:fill="auto"/>
          </w:tcPr>
          <w:p w14:paraId="57E918E2" w14:textId="77777777" w:rsidR="002244BE" w:rsidRPr="005F4FEF" w:rsidRDefault="002244BE" w:rsidP="005F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15415" w14:textId="4B8CBEBE" w:rsidR="002244BE" w:rsidRPr="00A12802" w:rsidRDefault="002244BE" w:rsidP="00ED1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8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16,690</w:t>
            </w:r>
          </w:p>
        </w:tc>
      </w:tr>
    </w:tbl>
    <w:p w14:paraId="43DAB38E" w14:textId="09E3F7EF" w:rsidR="004A7E04" w:rsidRPr="007B3D42" w:rsidRDefault="004A7E04" w:rsidP="004A7E04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9"/>
        <w:gridCol w:w="1352"/>
        <w:gridCol w:w="239"/>
        <w:gridCol w:w="1202"/>
        <w:gridCol w:w="238"/>
        <w:gridCol w:w="1292"/>
        <w:gridCol w:w="238"/>
        <w:gridCol w:w="1105"/>
        <w:gridCol w:w="238"/>
        <w:gridCol w:w="1197"/>
      </w:tblGrid>
      <w:tr w:rsidR="00627153" w:rsidRPr="00C46012" w14:paraId="191F0A11" w14:textId="77777777" w:rsidTr="00D52D1C">
        <w:tc>
          <w:tcPr>
            <w:tcW w:w="1274" w:type="pct"/>
            <w:vAlign w:val="bottom"/>
          </w:tcPr>
          <w:p w14:paraId="0929C457" w14:textId="77777777" w:rsidR="008B5811" w:rsidRPr="00C46012" w:rsidRDefault="008B5811" w:rsidP="00A05AF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09" w:type="pct"/>
            <w:vAlign w:val="bottom"/>
          </w:tcPr>
          <w:p w14:paraId="4AAB660E" w14:textId="77777777" w:rsidR="00E93F6E" w:rsidRDefault="008B5811" w:rsidP="00BF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225DE625" w14:textId="1C6E331B" w:rsidR="008B5811" w:rsidRPr="00C46012" w:rsidRDefault="008B5811" w:rsidP="00BF1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5" w:type="pct"/>
            <w:vAlign w:val="bottom"/>
          </w:tcPr>
          <w:p w14:paraId="0752D730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14:paraId="1015F354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5" w:type="pct"/>
            <w:vAlign w:val="bottom"/>
          </w:tcPr>
          <w:p w14:paraId="35249B68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  <w:vAlign w:val="bottom"/>
          </w:tcPr>
          <w:p w14:paraId="7289F671" w14:textId="77777777" w:rsidR="00CD5A38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  <w:p w14:paraId="586ABFF8" w14:textId="55E94F09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25" w:type="pct"/>
            <w:vAlign w:val="bottom"/>
          </w:tcPr>
          <w:p w14:paraId="1253691C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4F40CBF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" w:type="pct"/>
            <w:vAlign w:val="bottom"/>
          </w:tcPr>
          <w:p w14:paraId="4199D05B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vAlign w:val="bottom"/>
          </w:tcPr>
          <w:p w14:paraId="44DB0C26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DE686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31588D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B5811" w:rsidRPr="00C46012" w14:paraId="68ED7CF1" w14:textId="77777777" w:rsidTr="00D52D1C">
        <w:tc>
          <w:tcPr>
            <w:tcW w:w="1274" w:type="pct"/>
            <w:vAlign w:val="bottom"/>
          </w:tcPr>
          <w:p w14:paraId="56D1F6EE" w14:textId="77777777" w:rsidR="008B5811" w:rsidRPr="00C46012" w:rsidRDefault="008B5811" w:rsidP="00A05AF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725" w:type="pct"/>
            <w:gridSpan w:val="9"/>
          </w:tcPr>
          <w:p w14:paraId="4FFAF09C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C46012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05AE8" w:rsidRPr="00C46012" w14:paraId="417C7606" w14:textId="77777777" w:rsidTr="00D52D1C">
        <w:tc>
          <w:tcPr>
            <w:tcW w:w="1274" w:type="pct"/>
            <w:vAlign w:val="bottom"/>
          </w:tcPr>
          <w:p w14:paraId="79DF1572" w14:textId="77777777" w:rsidR="008B5811" w:rsidRPr="00C46012" w:rsidRDefault="008B5811" w:rsidP="00A05AF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460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3" w:type="pct"/>
            <w:gridSpan w:val="3"/>
            <w:vAlign w:val="bottom"/>
          </w:tcPr>
          <w:p w14:paraId="7E46A5D4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" w:type="pct"/>
            <w:vAlign w:val="bottom"/>
          </w:tcPr>
          <w:p w14:paraId="7754BA1C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  <w:vAlign w:val="bottom"/>
          </w:tcPr>
          <w:p w14:paraId="0874CD5F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" w:type="pct"/>
            <w:vAlign w:val="bottom"/>
          </w:tcPr>
          <w:p w14:paraId="03F7591B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vAlign w:val="bottom"/>
          </w:tcPr>
          <w:p w14:paraId="43221F00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" w:type="pct"/>
            <w:vAlign w:val="bottom"/>
          </w:tcPr>
          <w:p w14:paraId="0F0C13B3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vAlign w:val="bottom"/>
          </w:tcPr>
          <w:p w14:paraId="5D5C858E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27153" w:rsidRPr="00C46012" w14:paraId="5323E355" w14:textId="77777777" w:rsidTr="00D52D1C">
        <w:tc>
          <w:tcPr>
            <w:tcW w:w="1274" w:type="pct"/>
            <w:shd w:val="clear" w:color="auto" w:fill="auto"/>
            <w:vAlign w:val="bottom"/>
          </w:tcPr>
          <w:p w14:paraId="5EC88B0F" w14:textId="77777777" w:rsidR="008B5811" w:rsidRPr="00C46012" w:rsidRDefault="008B5811" w:rsidP="00A05AFE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460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4601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09" w:type="pct"/>
            <w:vAlign w:val="bottom"/>
          </w:tcPr>
          <w:p w14:paraId="4E8BB835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</w:rPr>
              <w:t>1,599,606</w:t>
            </w:r>
          </w:p>
        </w:tc>
        <w:tc>
          <w:tcPr>
            <w:tcW w:w="125" w:type="pct"/>
            <w:vAlign w:val="bottom"/>
          </w:tcPr>
          <w:p w14:paraId="6126A976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33FF666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</w:rPr>
              <w:t>1,639,290</w:t>
            </w:r>
          </w:p>
        </w:tc>
        <w:tc>
          <w:tcPr>
            <w:tcW w:w="125" w:type="pct"/>
            <w:vAlign w:val="bottom"/>
          </w:tcPr>
          <w:p w14:paraId="67DC7B6C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1077CC4F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vAlign w:val="bottom"/>
          </w:tcPr>
          <w:p w14:paraId="5EE59FA8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A2AC946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</w:rPr>
              <w:t>21,280</w:t>
            </w:r>
          </w:p>
        </w:tc>
        <w:tc>
          <w:tcPr>
            <w:tcW w:w="125" w:type="pct"/>
            <w:vAlign w:val="bottom"/>
          </w:tcPr>
          <w:p w14:paraId="467842B8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EA460D7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</w:rPr>
              <w:t>3,260,176</w:t>
            </w:r>
          </w:p>
        </w:tc>
      </w:tr>
      <w:tr w:rsidR="00627153" w:rsidRPr="00C46012" w14:paraId="15013B32" w14:textId="77777777" w:rsidTr="00D52D1C">
        <w:tc>
          <w:tcPr>
            <w:tcW w:w="1274" w:type="pct"/>
            <w:shd w:val="clear" w:color="auto" w:fill="auto"/>
            <w:vAlign w:val="bottom"/>
          </w:tcPr>
          <w:p w14:paraId="57CAED21" w14:textId="77777777" w:rsidR="001A40D5" w:rsidRDefault="008B5811" w:rsidP="00A05AFE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</w:t>
            </w:r>
          </w:p>
          <w:p w14:paraId="64988533" w14:textId="51C3CE0D" w:rsidR="008B5811" w:rsidRPr="00C46012" w:rsidRDefault="001A40D5" w:rsidP="001A40D5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="008B5811" w:rsidRPr="00C4601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709" w:type="pct"/>
            <w:vAlign w:val="bottom"/>
          </w:tcPr>
          <w:p w14:paraId="4A3AEDC9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46012">
              <w:rPr>
                <w:rFonts w:asciiTheme="majorBidi" w:hAnsiTheme="majorBidi" w:cstheme="majorBidi"/>
                <w:sz w:val="30"/>
                <w:szCs w:val="30"/>
              </w:rPr>
              <w:t>1,041,660</w:t>
            </w:r>
            <w:r w:rsidRPr="00C4601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5" w:type="pct"/>
            <w:vAlign w:val="bottom"/>
          </w:tcPr>
          <w:p w14:paraId="51C12650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9E7B349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/>
                <w:sz w:val="30"/>
                <w:szCs w:val="30"/>
                <w:cs/>
              </w:rPr>
              <w:t xml:space="preserve">   (</w:t>
            </w:r>
            <w:r w:rsidRPr="00C46012">
              <w:rPr>
                <w:rFonts w:asciiTheme="majorBidi" w:hAnsiTheme="majorBidi" w:cstheme="majorBidi"/>
                <w:sz w:val="30"/>
                <w:szCs w:val="30"/>
              </w:rPr>
              <w:t>1,640,000</w:t>
            </w:r>
            <w:r w:rsidRPr="00C4601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5" w:type="pct"/>
            <w:vAlign w:val="bottom"/>
          </w:tcPr>
          <w:p w14:paraId="48D5EAC2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519BFC67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</w:rPr>
              <w:t>1,596,750</w:t>
            </w:r>
          </w:p>
        </w:tc>
        <w:tc>
          <w:tcPr>
            <w:tcW w:w="125" w:type="pct"/>
            <w:vAlign w:val="bottom"/>
          </w:tcPr>
          <w:p w14:paraId="682ED2C8" w14:textId="77777777" w:rsidR="008B5811" w:rsidRPr="00C46012" w:rsidRDefault="008B5811" w:rsidP="00A05A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2" w:right="200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7593AEA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46012">
              <w:rPr>
                <w:rFonts w:asciiTheme="majorBidi" w:hAnsiTheme="majorBidi" w:cstheme="majorBidi"/>
                <w:sz w:val="30"/>
                <w:szCs w:val="30"/>
              </w:rPr>
              <w:t>8,334</w:t>
            </w:r>
            <w:r w:rsidRPr="00C4601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5" w:type="pct"/>
            <w:vAlign w:val="bottom"/>
          </w:tcPr>
          <w:p w14:paraId="6536114D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6429F32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E23468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46012">
              <w:rPr>
                <w:rFonts w:asciiTheme="majorBidi" w:hAnsiTheme="majorBidi" w:cstheme="majorBidi"/>
                <w:sz w:val="30"/>
                <w:szCs w:val="30"/>
              </w:rPr>
              <w:t>1,093,244</w:t>
            </w:r>
            <w:r w:rsidRPr="00C4601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27153" w:rsidRPr="00C46012" w14:paraId="229CE743" w14:textId="77777777" w:rsidTr="00D52D1C">
        <w:tc>
          <w:tcPr>
            <w:tcW w:w="1274" w:type="pct"/>
            <w:shd w:val="clear" w:color="auto" w:fill="auto"/>
            <w:vAlign w:val="bottom"/>
          </w:tcPr>
          <w:p w14:paraId="0AE8A946" w14:textId="77777777" w:rsidR="002C2D19" w:rsidRDefault="008B5811" w:rsidP="00A05AF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ตัดจำหน่ายค่าธรรมเนียมใน</w:t>
            </w:r>
          </w:p>
          <w:p w14:paraId="5F91BF5B" w14:textId="54894678" w:rsidR="008B5811" w:rsidRPr="00C46012" w:rsidRDefault="002C2D19" w:rsidP="002C2D19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 </w:t>
            </w:r>
            <w:r w:rsidR="008B5811" w:rsidRPr="00C460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การจัดหาเงินกู้ยืม</w:t>
            </w:r>
          </w:p>
        </w:tc>
        <w:tc>
          <w:tcPr>
            <w:tcW w:w="709" w:type="pct"/>
            <w:vAlign w:val="bottom"/>
          </w:tcPr>
          <w:p w14:paraId="7566F3AD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25" w:type="pct"/>
            <w:vAlign w:val="bottom"/>
          </w:tcPr>
          <w:p w14:paraId="099F2A17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A1E59BF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125" w:type="pct"/>
            <w:vAlign w:val="bottom"/>
          </w:tcPr>
          <w:p w14:paraId="3965C05D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0F9190AC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25" w:type="pct"/>
            <w:vAlign w:val="bottom"/>
          </w:tcPr>
          <w:p w14:paraId="5E67C4A4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DEF9D38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vAlign w:val="bottom"/>
          </w:tcPr>
          <w:p w14:paraId="7C6F5EC8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7941F02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766F68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</w:rPr>
              <w:t>1,151</w:t>
            </w:r>
          </w:p>
        </w:tc>
      </w:tr>
      <w:tr w:rsidR="00627153" w:rsidRPr="00C46012" w14:paraId="16F010F2" w14:textId="77777777" w:rsidTr="00D52D1C">
        <w:tc>
          <w:tcPr>
            <w:tcW w:w="1274" w:type="pct"/>
            <w:shd w:val="clear" w:color="auto" w:fill="auto"/>
            <w:vAlign w:val="bottom"/>
          </w:tcPr>
          <w:p w14:paraId="7860C031" w14:textId="77777777" w:rsidR="008B5811" w:rsidRPr="00C46012" w:rsidRDefault="008B5811" w:rsidP="00A05AF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32BA0340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251B7403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93E4EB0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565D873C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D19E5B5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458E3396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B5DCB5E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</w:rPr>
              <w:t>6,847</w:t>
            </w:r>
          </w:p>
        </w:tc>
        <w:tc>
          <w:tcPr>
            <w:tcW w:w="125" w:type="pct"/>
          </w:tcPr>
          <w:p w14:paraId="584FD919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A4868FB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sz w:val="30"/>
                <w:szCs w:val="30"/>
              </w:rPr>
              <w:t>6,847</w:t>
            </w:r>
          </w:p>
        </w:tc>
      </w:tr>
      <w:tr w:rsidR="00627153" w:rsidRPr="00C46012" w14:paraId="10856B65" w14:textId="77777777" w:rsidTr="00D52D1C">
        <w:tc>
          <w:tcPr>
            <w:tcW w:w="1274" w:type="pct"/>
            <w:vAlign w:val="bottom"/>
          </w:tcPr>
          <w:p w14:paraId="12C6CA64" w14:textId="77777777" w:rsidR="008B5811" w:rsidRPr="00C46012" w:rsidRDefault="008B5811" w:rsidP="00A05AF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60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460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C460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C4601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C460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14:paraId="6F4F13D3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558,340</w:t>
            </w:r>
          </w:p>
        </w:tc>
        <w:tc>
          <w:tcPr>
            <w:tcW w:w="125" w:type="pct"/>
          </w:tcPr>
          <w:p w14:paraId="47B87A04" w14:textId="77777777" w:rsidR="008B5811" w:rsidRPr="00C46012" w:rsidRDefault="008B5811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B2DC8BE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01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767AD9F7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6208DABB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1,596,797</w:t>
            </w:r>
          </w:p>
        </w:tc>
        <w:tc>
          <w:tcPr>
            <w:tcW w:w="125" w:type="pct"/>
          </w:tcPr>
          <w:p w14:paraId="08BC1779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2DD20C6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19,793</w:t>
            </w:r>
          </w:p>
        </w:tc>
        <w:tc>
          <w:tcPr>
            <w:tcW w:w="125" w:type="pct"/>
          </w:tcPr>
          <w:p w14:paraId="683F1F06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89613E0" w14:textId="77777777" w:rsidR="008B5811" w:rsidRPr="00C46012" w:rsidRDefault="008B5811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0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2,174,930</w:t>
            </w:r>
          </w:p>
        </w:tc>
      </w:tr>
    </w:tbl>
    <w:p w14:paraId="027E8362" w14:textId="2937F4EE" w:rsidR="000C0479" w:rsidRDefault="000C0479" w:rsidP="000C0479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sz w:val="2"/>
          <w:szCs w:val="2"/>
        </w:rPr>
      </w:pPr>
    </w:p>
    <w:p w14:paraId="62BC1843" w14:textId="64FBBF51" w:rsidR="009F471F" w:rsidRDefault="009F471F" w:rsidP="009F471F"/>
    <w:p w14:paraId="28E785BB" w14:textId="77777777" w:rsidR="009F471F" w:rsidRPr="009F471F" w:rsidRDefault="009F471F" w:rsidP="009F471F"/>
    <w:p w14:paraId="34F45FB3" w14:textId="77777777" w:rsidR="000C795F" w:rsidRDefault="000C7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87235A6" w14:textId="110CD92D" w:rsidR="00036B89" w:rsidRPr="00C46012" w:rsidRDefault="006618A2" w:rsidP="00BC0228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C46012">
        <w:rPr>
          <w:rFonts w:asciiTheme="majorBidi" w:hAnsiTheme="majorBidi" w:cstheme="majorBidi"/>
          <w:cs/>
        </w:rPr>
        <w:lastRenderedPageBreak/>
        <w:t>ประมาณการหนี้สินไม่หมุนเวียนสำหรับ</w:t>
      </w:r>
      <w:r w:rsidR="00036B89" w:rsidRPr="00C46012">
        <w:rPr>
          <w:rFonts w:asciiTheme="majorBidi" w:hAnsiTheme="majorBidi" w:cstheme="majorBidi"/>
          <w:cs/>
        </w:rPr>
        <w:t>ผลประโยชน์พนักงาน</w:t>
      </w:r>
    </w:p>
    <w:p w14:paraId="50810A21" w14:textId="79763276" w:rsidR="00036B89" w:rsidRPr="00C46012" w:rsidRDefault="00036B89" w:rsidP="00163CD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0E1B21B" w14:textId="72F4DC70" w:rsidR="00BA660A" w:rsidRPr="00C46012" w:rsidRDefault="00BA660A" w:rsidP="00BA660A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C46012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D7A9E43" w14:textId="77777777" w:rsidR="00BA660A" w:rsidRPr="00C46012" w:rsidRDefault="00BA660A" w:rsidP="00BA660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color w:val="0000FF"/>
          <w:sz w:val="30"/>
          <w:szCs w:val="30"/>
          <w:shd w:val="clear" w:color="auto" w:fill="E0E0E0"/>
        </w:rPr>
      </w:pPr>
      <w:r w:rsidRPr="00C4601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4162BC2" w14:textId="29DFC554" w:rsidR="00BA660A" w:rsidRPr="00C46012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C46012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C46012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กองทุนสำรองเลี้ยงชีพสำหรับพนักงานของบริษัท</w:t>
      </w:r>
      <w:r w:rsidRPr="00C46012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1998CE3" w14:textId="77777777" w:rsidR="00BA660A" w:rsidRPr="00C46012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ABED162" w14:textId="77777777" w:rsidR="00BA660A" w:rsidRPr="00C46012" w:rsidRDefault="00BA660A" w:rsidP="00BA660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46012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75736C3F" w14:textId="2B04A4C3" w:rsidR="00BA660A" w:rsidRPr="00C46012" w:rsidRDefault="00BA660A" w:rsidP="00BA660A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C46012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C46012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C46012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C46012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680CB04F" w14:textId="45B7767B" w:rsidR="00BA660A" w:rsidRPr="00C46012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9D4B79E" w14:textId="5571696C" w:rsidR="00BA660A" w:rsidRPr="00C46012" w:rsidRDefault="00BA660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46012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4601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46012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4601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4601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6012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7744721" w14:textId="77777777" w:rsidR="009B7668" w:rsidRDefault="009B7668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DF9E18C" w14:textId="3516D19D" w:rsidR="00BA660A" w:rsidRPr="00C96086" w:rsidRDefault="00BA660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96086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264EACC0" w14:textId="77777777" w:rsidR="00BA660A" w:rsidRPr="00C96086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3460E8D" w14:textId="2E50D19E" w:rsidR="00BA660A" w:rsidRPr="00C96086" w:rsidRDefault="00BA660A" w:rsidP="00C46F1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9608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1A91808" w14:textId="77777777" w:rsidR="00BA660A" w:rsidRPr="00C96086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F0BB874" w14:textId="00C16238" w:rsidR="00BA660A" w:rsidRPr="00C96086" w:rsidRDefault="00BA660A" w:rsidP="00BB481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96086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C96086">
        <w:rPr>
          <w:rFonts w:asciiTheme="majorBidi" w:hAnsiTheme="majorBidi" w:cstheme="majorBidi"/>
          <w:iCs/>
          <w:sz w:val="30"/>
          <w:szCs w:val="30"/>
        </w:rPr>
        <w:t>12</w:t>
      </w:r>
      <w:r w:rsidRPr="00C9608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96086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</w:t>
      </w:r>
      <w:r w:rsidRPr="00C96086">
        <w:rPr>
          <w:rFonts w:asciiTheme="majorBidi" w:hAnsiTheme="majorBidi"/>
          <w:i/>
          <w:iCs/>
          <w:sz w:val="30"/>
          <w:szCs w:val="30"/>
          <w:cs/>
        </w:rPr>
        <w:t xml:space="preserve">   </w:t>
      </w:r>
      <w:r w:rsidRPr="00C96086">
        <w:rPr>
          <w:rFonts w:asciiTheme="majorBidi" w:hAnsiTheme="majorBidi" w:cstheme="majorBidi"/>
          <w:i/>
          <w:sz w:val="30"/>
          <w:szCs w:val="30"/>
          <w:cs/>
        </w:rPr>
        <w:t>คิดลดกระแสเงินสด</w:t>
      </w:r>
    </w:p>
    <w:p w14:paraId="16B833EC" w14:textId="56ADDE94" w:rsidR="00BA660A" w:rsidRPr="00C96086" w:rsidRDefault="00BA660A" w:rsidP="00C5143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96086">
        <w:rPr>
          <w:rFonts w:asciiTheme="majorBidi" w:hAnsiTheme="majorBidi" w:cstheme="majorBidi"/>
          <w:i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</w:t>
      </w:r>
      <w:r w:rsidRPr="00C9608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96086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4F7C8DD" w14:textId="77777777" w:rsidR="00BA660A" w:rsidRPr="00C96086" w:rsidRDefault="00BA660A" w:rsidP="00163CD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6A5098" w:rsidRPr="00C96086" w14:paraId="4D97CD18" w14:textId="77777777" w:rsidTr="003E1416">
        <w:tc>
          <w:tcPr>
            <w:tcW w:w="3490" w:type="pct"/>
            <w:vAlign w:val="bottom"/>
          </w:tcPr>
          <w:p w14:paraId="016E7254" w14:textId="28F7B5B9" w:rsidR="006A5098" w:rsidRPr="00C96086" w:rsidRDefault="00AA1508" w:rsidP="00A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60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960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t>31</w:t>
            </w:r>
            <w:r w:rsidRPr="00C960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689" w:type="pct"/>
            <w:vAlign w:val="bottom"/>
          </w:tcPr>
          <w:p w14:paraId="0524A7EF" w14:textId="0AF50367" w:rsidR="006A5098" w:rsidRPr="00C96086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0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1F2C" w:rsidRPr="00C960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6A4B1DC4" w14:textId="77777777" w:rsidR="006A5098" w:rsidRPr="00C96086" w:rsidRDefault="006A5098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EC1D867" w14:textId="534416A0" w:rsidR="006A5098" w:rsidRPr="00C96086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08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1F2C" w:rsidRPr="00C9608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512D9" w:rsidRPr="00C96086" w14:paraId="7CD5B2DC" w14:textId="77777777" w:rsidTr="003E1416">
        <w:tc>
          <w:tcPr>
            <w:tcW w:w="3490" w:type="pct"/>
            <w:vAlign w:val="bottom"/>
          </w:tcPr>
          <w:p w14:paraId="187F8FE2" w14:textId="7A5F8AA5" w:rsidR="00C512D9" w:rsidRPr="00C96086" w:rsidRDefault="00C512D9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10" w:type="pct"/>
            <w:gridSpan w:val="3"/>
            <w:shd w:val="clear" w:color="auto" w:fill="auto"/>
            <w:vAlign w:val="bottom"/>
          </w:tcPr>
          <w:p w14:paraId="12B31FC0" w14:textId="73F4B899" w:rsidR="00C512D9" w:rsidRPr="00C96086" w:rsidRDefault="00C512D9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60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97C" w:rsidRPr="00C96086" w14:paraId="06EC4CD0" w14:textId="77777777" w:rsidTr="00A05AFE">
        <w:trPr>
          <w:trHeight w:hRule="exact" w:val="403"/>
        </w:trPr>
        <w:tc>
          <w:tcPr>
            <w:tcW w:w="3490" w:type="pct"/>
            <w:vAlign w:val="bottom"/>
          </w:tcPr>
          <w:p w14:paraId="4143F2E1" w14:textId="3C36567E" w:rsidR="00F7597C" w:rsidRPr="00C96086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9608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C9608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689" w:type="pct"/>
            <w:shd w:val="clear" w:color="auto" w:fill="auto"/>
          </w:tcPr>
          <w:p w14:paraId="66C98431" w14:textId="3EE1F14B" w:rsidR="00F7597C" w:rsidRPr="00C96086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59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104,429</w:t>
            </w:r>
          </w:p>
        </w:tc>
        <w:tc>
          <w:tcPr>
            <w:tcW w:w="147" w:type="pct"/>
            <w:vAlign w:val="bottom"/>
          </w:tcPr>
          <w:p w14:paraId="5BE13F90" w14:textId="77777777" w:rsidR="00F7597C" w:rsidRPr="00C96086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B506980" w14:textId="4082F8FE" w:rsidR="00F7597C" w:rsidRPr="00C96086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60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99,345</w:t>
            </w:r>
          </w:p>
        </w:tc>
      </w:tr>
      <w:tr w:rsidR="00F7597C" w:rsidRPr="00C96086" w14:paraId="6DD66E9F" w14:textId="77777777" w:rsidTr="00A05AFE">
        <w:trPr>
          <w:trHeight w:hRule="exact" w:val="403"/>
        </w:trPr>
        <w:tc>
          <w:tcPr>
            <w:tcW w:w="3490" w:type="pct"/>
            <w:vAlign w:val="bottom"/>
          </w:tcPr>
          <w:p w14:paraId="324B7E09" w14:textId="77777777" w:rsidR="00F7597C" w:rsidRPr="00C96086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608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ผลประโยชน์พนักงานระยะยาวอื่น</w:t>
            </w:r>
          </w:p>
        </w:tc>
        <w:tc>
          <w:tcPr>
            <w:tcW w:w="689" w:type="pct"/>
            <w:shd w:val="clear" w:color="auto" w:fill="auto"/>
          </w:tcPr>
          <w:p w14:paraId="152EFB22" w14:textId="7CF29BC4" w:rsidR="00F7597C" w:rsidRPr="00C96086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59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8,848</w:t>
            </w:r>
          </w:p>
        </w:tc>
        <w:tc>
          <w:tcPr>
            <w:tcW w:w="147" w:type="pct"/>
            <w:vAlign w:val="bottom"/>
          </w:tcPr>
          <w:p w14:paraId="4665155A" w14:textId="77777777" w:rsidR="00F7597C" w:rsidRPr="00C96086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2EF0FAE8" w14:textId="6A784CDF" w:rsidR="00F7597C" w:rsidRPr="00C96086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60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8,619</w:t>
            </w:r>
          </w:p>
        </w:tc>
      </w:tr>
      <w:tr w:rsidR="00F7597C" w:rsidRPr="00C96086" w14:paraId="79E5EBFA" w14:textId="77777777" w:rsidTr="00A05AFE">
        <w:trPr>
          <w:trHeight w:hRule="exact" w:val="403"/>
        </w:trPr>
        <w:tc>
          <w:tcPr>
            <w:tcW w:w="3490" w:type="pct"/>
            <w:vAlign w:val="bottom"/>
          </w:tcPr>
          <w:p w14:paraId="565EA985" w14:textId="77777777" w:rsidR="00F7597C" w:rsidRPr="00C96086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96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A328E" w14:textId="024EA006" w:rsidR="00F7597C" w:rsidRPr="00BF7132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713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113,277</w:t>
            </w:r>
          </w:p>
        </w:tc>
        <w:tc>
          <w:tcPr>
            <w:tcW w:w="147" w:type="pct"/>
            <w:vAlign w:val="bottom"/>
          </w:tcPr>
          <w:p w14:paraId="1E921FE5" w14:textId="77777777" w:rsidR="00F7597C" w:rsidRPr="00C96086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E5168" w14:textId="76B7D073" w:rsidR="00F7597C" w:rsidRPr="00C96086" w:rsidRDefault="00F7597C" w:rsidP="00F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960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107,964</w:t>
            </w:r>
          </w:p>
        </w:tc>
      </w:tr>
    </w:tbl>
    <w:p w14:paraId="001AD70C" w14:textId="77777777" w:rsidR="00226D91" w:rsidRPr="00C96086" w:rsidRDefault="00226D91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6E7A098" w14:textId="16FADDA7" w:rsidR="00036B89" w:rsidRPr="00C96086" w:rsidRDefault="00E2746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9608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5AB2D3C2" w14:textId="77777777" w:rsidR="00B12E35" w:rsidRPr="00C96086" w:rsidRDefault="00B12E35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0DAED3" w14:textId="57A6CB66" w:rsidR="00036B89" w:rsidRPr="00C96086" w:rsidRDefault="00036B89" w:rsidP="00B87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96086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BE41A3" w:rsidRPr="00C96086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C96086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4E013D" w:rsidRPr="00C96086">
        <w:rPr>
          <w:rFonts w:asciiTheme="majorBidi" w:hAnsiTheme="majorBidi" w:cstheme="majorBidi"/>
          <w:sz w:val="30"/>
          <w:szCs w:val="30"/>
        </w:rPr>
        <w:t>2541</w:t>
      </w:r>
      <w:r w:rsidRPr="00C96086">
        <w:rPr>
          <w:rFonts w:asciiTheme="majorBidi" w:hAnsiTheme="majorBidi"/>
          <w:sz w:val="30"/>
          <w:szCs w:val="30"/>
          <w:cs/>
        </w:rPr>
        <w:t xml:space="preserve"> </w:t>
      </w:r>
      <w:r w:rsidR="00B821CB" w:rsidRPr="00C96086">
        <w:rPr>
          <w:rFonts w:asciiTheme="majorBidi" w:hAnsiTheme="majorBidi"/>
          <w:sz w:val="30"/>
          <w:szCs w:val="30"/>
          <w:cs/>
        </w:rPr>
        <w:t xml:space="preserve">       </w:t>
      </w:r>
      <w:r w:rsidRPr="00C96086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87530" w:rsidRPr="00C96086">
        <w:rPr>
          <w:rFonts w:asciiTheme="majorBidi" w:hAnsiTheme="majorBidi"/>
          <w:sz w:val="30"/>
          <w:szCs w:val="30"/>
          <w:cs/>
        </w:rPr>
        <w:t xml:space="preserve"> </w:t>
      </w:r>
      <w:r w:rsidRPr="00C96086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B87530" w:rsidRPr="00C96086">
        <w:rPr>
          <w:rFonts w:asciiTheme="majorBidi" w:hAnsiTheme="majorBidi"/>
          <w:sz w:val="30"/>
          <w:szCs w:val="30"/>
          <w:cs/>
        </w:rPr>
        <w:t xml:space="preserve"> </w:t>
      </w:r>
      <w:r w:rsidRPr="00C96086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3472F593" w14:textId="77777777" w:rsidR="007A54BE" w:rsidRPr="00FE78EC" w:rsidRDefault="007A54B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5850"/>
        <w:gridCol w:w="453"/>
        <w:gridCol w:w="1271"/>
        <w:gridCol w:w="320"/>
        <w:gridCol w:w="1259"/>
      </w:tblGrid>
      <w:tr w:rsidR="006A5098" w:rsidRPr="00865CBB" w14:paraId="09F88636" w14:textId="77777777" w:rsidTr="00473414">
        <w:tc>
          <w:tcPr>
            <w:tcW w:w="5850" w:type="dxa"/>
            <w:vAlign w:val="bottom"/>
          </w:tcPr>
          <w:p w14:paraId="3BC205D3" w14:textId="6E527168" w:rsidR="006A5098" w:rsidRPr="00865CBB" w:rsidRDefault="00DE45B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มูลค่าปัจจุบันของภาระผูกพันของโครงการผลประโยชน์</w:t>
            </w:r>
            <w:r w:rsidR="008C1BA0" w:rsidRPr="00865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53" w:type="dxa"/>
            <w:vAlign w:val="bottom"/>
          </w:tcPr>
          <w:p w14:paraId="1D66399C" w14:textId="77777777" w:rsidR="006A5098" w:rsidRPr="00865CBB" w:rsidRDefault="006A5098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5BCD3DC" w14:textId="1FA8BF6B" w:rsidR="006A5098" w:rsidRPr="00865CBB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5ABB" w:rsidRPr="00865C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20" w:type="dxa"/>
            <w:vAlign w:val="bottom"/>
          </w:tcPr>
          <w:p w14:paraId="681895FB" w14:textId="77777777" w:rsidR="006A5098" w:rsidRPr="00865CBB" w:rsidRDefault="006A5098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23EB027" w14:textId="29D0EC8F" w:rsidR="006A5098" w:rsidRPr="00865CBB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5ABB" w:rsidRPr="00865C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B50A0" w:rsidRPr="00865CBB" w14:paraId="23A7426F" w14:textId="77777777" w:rsidTr="00473414">
        <w:tc>
          <w:tcPr>
            <w:tcW w:w="5850" w:type="dxa"/>
            <w:vAlign w:val="bottom"/>
          </w:tcPr>
          <w:p w14:paraId="1E418861" w14:textId="77777777" w:rsidR="003B50A0" w:rsidRPr="00865CBB" w:rsidRDefault="003B50A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" w:type="dxa"/>
            <w:vAlign w:val="bottom"/>
          </w:tcPr>
          <w:p w14:paraId="5319C502" w14:textId="77777777" w:rsidR="003B50A0" w:rsidRPr="00865CB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0" w:type="dxa"/>
            <w:gridSpan w:val="3"/>
            <w:vAlign w:val="bottom"/>
          </w:tcPr>
          <w:p w14:paraId="1EA7BA6A" w14:textId="77777777" w:rsidR="003B50A0" w:rsidRPr="00865CB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CBB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5ABB" w:rsidRPr="00865CBB" w14:paraId="452BA661" w14:textId="77777777" w:rsidTr="00473414">
        <w:tc>
          <w:tcPr>
            <w:tcW w:w="5850" w:type="dxa"/>
            <w:vAlign w:val="bottom"/>
          </w:tcPr>
          <w:p w14:paraId="62AC7291" w14:textId="72DD657C" w:rsidR="00295ABB" w:rsidRPr="00865CBB" w:rsidRDefault="00295ABB" w:rsidP="00295AB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5CB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53" w:type="dxa"/>
            <w:vAlign w:val="bottom"/>
          </w:tcPr>
          <w:p w14:paraId="0CB40124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09C7B19" w14:textId="00425C79" w:rsidR="00295ABB" w:rsidRPr="00865CBB" w:rsidRDefault="00295ABB" w:rsidP="00295A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</w:rPr>
              <w:t>99,345</w:t>
            </w:r>
          </w:p>
        </w:tc>
        <w:tc>
          <w:tcPr>
            <w:tcW w:w="320" w:type="dxa"/>
            <w:vAlign w:val="bottom"/>
          </w:tcPr>
          <w:p w14:paraId="3E2B50B0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EC34B47" w14:textId="773391A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Pr="00865C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5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</w:tr>
      <w:tr w:rsidR="00295ABB" w:rsidRPr="00865CBB" w14:paraId="43732631" w14:textId="77777777" w:rsidTr="00473414">
        <w:tc>
          <w:tcPr>
            <w:tcW w:w="5850" w:type="dxa"/>
            <w:vAlign w:val="bottom"/>
          </w:tcPr>
          <w:p w14:paraId="369AAAEF" w14:textId="77777777" w:rsidR="00295ABB" w:rsidRPr="00865CBB" w:rsidRDefault="00295ABB" w:rsidP="00295ABB">
            <w:pPr>
              <w:ind w:left="342" w:hanging="34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453" w:type="dxa"/>
            <w:vAlign w:val="bottom"/>
          </w:tcPr>
          <w:p w14:paraId="669C688A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9636E8C" w14:textId="77777777" w:rsidR="00295ABB" w:rsidRPr="00865CBB" w:rsidRDefault="00295ABB" w:rsidP="00295A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10"/>
                <w:szCs w:val="10"/>
                <w:cs/>
                <w:lang w:bidi="th-TH"/>
              </w:rPr>
            </w:pPr>
          </w:p>
        </w:tc>
        <w:tc>
          <w:tcPr>
            <w:tcW w:w="320" w:type="dxa"/>
            <w:vAlign w:val="bottom"/>
          </w:tcPr>
          <w:p w14:paraId="1694A05E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259" w:type="dxa"/>
            <w:vAlign w:val="bottom"/>
          </w:tcPr>
          <w:p w14:paraId="5ED8EFC4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bidi="th-TH"/>
              </w:rPr>
            </w:pPr>
          </w:p>
        </w:tc>
      </w:tr>
      <w:tr w:rsidR="00295ABB" w:rsidRPr="00865CBB" w14:paraId="0CD91B3B" w14:textId="77777777" w:rsidTr="00473414">
        <w:tc>
          <w:tcPr>
            <w:tcW w:w="5850" w:type="dxa"/>
            <w:vAlign w:val="bottom"/>
          </w:tcPr>
          <w:p w14:paraId="338D0689" w14:textId="604568FC" w:rsidR="00295ABB" w:rsidRPr="00865CBB" w:rsidRDefault="00295ABB" w:rsidP="00295ABB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53" w:type="dxa"/>
            <w:vAlign w:val="bottom"/>
          </w:tcPr>
          <w:p w14:paraId="44407C5A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8EF6694" w14:textId="77777777" w:rsidR="00295ABB" w:rsidRPr="00865CBB" w:rsidRDefault="00295ABB" w:rsidP="00295A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20" w:type="dxa"/>
            <w:vAlign w:val="bottom"/>
          </w:tcPr>
          <w:p w14:paraId="133F2C76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9996588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95ABB" w:rsidRPr="00865CBB" w14:paraId="28E81176" w14:textId="77777777" w:rsidTr="00473414">
        <w:tc>
          <w:tcPr>
            <w:tcW w:w="5850" w:type="dxa"/>
            <w:vAlign w:val="bottom"/>
          </w:tcPr>
          <w:p w14:paraId="7FF64D9E" w14:textId="77777777" w:rsidR="00295ABB" w:rsidRPr="00865CBB" w:rsidRDefault="00295ABB" w:rsidP="00295AB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53" w:type="dxa"/>
            <w:vAlign w:val="bottom"/>
          </w:tcPr>
          <w:p w14:paraId="270CA687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2B5D53E6" w14:textId="5367D56C" w:rsidR="00295ABB" w:rsidRPr="00865CBB" w:rsidRDefault="00C73597" w:rsidP="00C7359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9,834</w:t>
            </w:r>
          </w:p>
        </w:tc>
        <w:tc>
          <w:tcPr>
            <w:tcW w:w="320" w:type="dxa"/>
            <w:vAlign w:val="bottom"/>
          </w:tcPr>
          <w:p w14:paraId="366863A4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DC3502F" w14:textId="72196A09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865C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5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</w:p>
        </w:tc>
      </w:tr>
      <w:tr w:rsidR="00295ABB" w:rsidRPr="00865CBB" w14:paraId="04EC0DF3" w14:textId="77777777" w:rsidTr="00473414">
        <w:tc>
          <w:tcPr>
            <w:tcW w:w="5850" w:type="dxa"/>
            <w:vAlign w:val="bottom"/>
          </w:tcPr>
          <w:p w14:paraId="69F2B567" w14:textId="77777777" w:rsidR="00295ABB" w:rsidRPr="00865CBB" w:rsidRDefault="00295ABB" w:rsidP="00295AB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53" w:type="dxa"/>
            <w:vAlign w:val="bottom"/>
          </w:tcPr>
          <w:p w14:paraId="1F2632F2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77D316D" w14:textId="3524BF90" w:rsidR="00295ABB" w:rsidRPr="00865CBB" w:rsidRDefault="00582AFE" w:rsidP="00295A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1,557</w:t>
            </w:r>
          </w:p>
        </w:tc>
        <w:tc>
          <w:tcPr>
            <w:tcW w:w="320" w:type="dxa"/>
            <w:vAlign w:val="bottom"/>
          </w:tcPr>
          <w:p w14:paraId="38DDEF53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5331CFE" w14:textId="42F78D73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65C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5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415</w:t>
            </w:r>
          </w:p>
        </w:tc>
      </w:tr>
      <w:tr w:rsidR="00295ABB" w:rsidRPr="00865CBB" w14:paraId="2A13F03E" w14:textId="77777777" w:rsidTr="00473414">
        <w:tc>
          <w:tcPr>
            <w:tcW w:w="5850" w:type="dxa"/>
            <w:vAlign w:val="bottom"/>
          </w:tcPr>
          <w:p w14:paraId="6EDFD64D" w14:textId="77777777" w:rsidR="00295ABB" w:rsidRPr="00865CBB" w:rsidRDefault="00295ABB" w:rsidP="00295AB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3" w:type="dxa"/>
            <w:vAlign w:val="bottom"/>
          </w:tcPr>
          <w:p w14:paraId="1C2D3C90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0E792C11" w14:textId="50388A19" w:rsidR="00295ABB" w:rsidRPr="00865CBB" w:rsidRDefault="00C754ED" w:rsidP="00295A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11,391</w:t>
            </w:r>
          </w:p>
        </w:tc>
        <w:tc>
          <w:tcPr>
            <w:tcW w:w="320" w:type="dxa"/>
            <w:vAlign w:val="bottom"/>
          </w:tcPr>
          <w:p w14:paraId="599C5427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D553D0C" w14:textId="7439F100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841</w:t>
            </w:r>
          </w:p>
        </w:tc>
      </w:tr>
      <w:tr w:rsidR="00041450" w:rsidRPr="00865CBB" w14:paraId="430011D7" w14:textId="77777777" w:rsidTr="00473414">
        <w:tc>
          <w:tcPr>
            <w:tcW w:w="5850" w:type="dxa"/>
            <w:vAlign w:val="bottom"/>
          </w:tcPr>
          <w:p w14:paraId="7D01CCAD" w14:textId="77777777" w:rsidR="00041450" w:rsidRPr="00865CBB" w:rsidRDefault="00041450" w:rsidP="00041450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53" w:type="dxa"/>
            <w:vAlign w:val="bottom"/>
          </w:tcPr>
          <w:p w14:paraId="4915F857" w14:textId="77777777" w:rsidR="00041450" w:rsidRPr="00865CBB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6AE5063B" w14:textId="77777777" w:rsidR="00041450" w:rsidRPr="00865CBB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6F2D0376" w14:textId="77777777" w:rsidR="00041450" w:rsidRPr="00865CBB" w:rsidRDefault="00041450" w:rsidP="00041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CEAB3CA" w14:textId="77777777" w:rsidR="00041450" w:rsidRPr="00865CBB" w:rsidRDefault="00041450" w:rsidP="00041450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5ABB" w:rsidRPr="00865CBB" w14:paraId="5AC23A00" w14:textId="77777777" w:rsidTr="00473414">
        <w:tc>
          <w:tcPr>
            <w:tcW w:w="5850" w:type="dxa"/>
            <w:vAlign w:val="bottom"/>
          </w:tcPr>
          <w:p w14:paraId="74B94D8D" w14:textId="37E3D54F" w:rsidR="00295ABB" w:rsidRPr="00865CBB" w:rsidRDefault="00295ABB" w:rsidP="00295AB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453" w:type="dxa"/>
            <w:vAlign w:val="bottom"/>
          </w:tcPr>
          <w:p w14:paraId="03E1225F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6EF04BA2" w14:textId="369EB53B" w:rsidR="00295ABB" w:rsidRPr="00865CBB" w:rsidRDefault="007042D5" w:rsidP="007042D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20" w:type="dxa"/>
            <w:vAlign w:val="bottom"/>
          </w:tcPr>
          <w:p w14:paraId="13927DBD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EE871C" w14:textId="2A1D429F" w:rsidR="00295ABB" w:rsidRPr="00865CBB" w:rsidRDefault="00295ABB" w:rsidP="00295AB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865C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5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</w:tr>
      <w:tr w:rsidR="00295ABB" w:rsidRPr="00865CBB" w14:paraId="2BAFC57C" w14:textId="77777777" w:rsidTr="00473414">
        <w:tc>
          <w:tcPr>
            <w:tcW w:w="5850" w:type="dxa"/>
            <w:vAlign w:val="bottom"/>
          </w:tcPr>
          <w:p w14:paraId="68380384" w14:textId="77777777" w:rsidR="00295ABB" w:rsidRPr="00865CBB" w:rsidRDefault="00295ABB" w:rsidP="00295ABB">
            <w:pPr>
              <w:ind w:left="342" w:hanging="3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3" w:type="dxa"/>
            <w:vAlign w:val="bottom"/>
          </w:tcPr>
          <w:p w14:paraId="47EBBFE9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3A2E2922" w14:textId="0EFC9D5E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17ECCEE0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9" w:type="dxa"/>
            <w:vAlign w:val="bottom"/>
          </w:tcPr>
          <w:p w14:paraId="72C932D3" w14:textId="51719F64" w:rsidR="00295ABB" w:rsidRPr="00865CBB" w:rsidRDefault="00295ABB" w:rsidP="00295AB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95ABB" w:rsidRPr="00865CBB" w14:paraId="0F1D5493" w14:textId="77777777" w:rsidTr="00473414">
        <w:tc>
          <w:tcPr>
            <w:tcW w:w="5850" w:type="dxa"/>
            <w:vAlign w:val="bottom"/>
          </w:tcPr>
          <w:p w14:paraId="1137F134" w14:textId="2CD92C89" w:rsidR="00295ABB" w:rsidRPr="00865CBB" w:rsidRDefault="00295ABB" w:rsidP="00295ABB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453" w:type="dxa"/>
            <w:vAlign w:val="bottom"/>
          </w:tcPr>
          <w:p w14:paraId="2A2D127C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1E2AFA89" w14:textId="6A1C7934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71DA2B4A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9BBA7B3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5ABB" w:rsidRPr="00865CBB" w14:paraId="67264654" w14:textId="77777777" w:rsidTr="00473414">
        <w:tc>
          <w:tcPr>
            <w:tcW w:w="5850" w:type="dxa"/>
            <w:vAlign w:val="bottom"/>
          </w:tcPr>
          <w:p w14:paraId="73423702" w14:textId="77777777" w:rsidR="00295ABB" w:rsidRPr="00865CBB" w:rsidRDefault="00295ABB" w:rsidP="00295AB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453" w:type="dxa"/>
            <w:vAlign w:val="bottom"/>
          </w:tcPr>
          <w:p w14:paraId="4E453CFD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1419A17" w14:textId="436DE213" w:rsidR="00295ABB" w:rsidRPr="00865CBB" w:rsidRDefault="007042D5" w:rsidP="00295A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6,30</w:t>
            </w:r>
            <w:r w:rsidR="0086065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20" w:type="dxa"/>
            <w:vAlign w:val="bottom"/>
          </w:tcPr>
          <w:p w14:paraId="5CC13893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BA43F88" w14:textId="51DA707D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5C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865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65C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5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  <w:r w:rsidRPr="00865C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95ABB" w:rsidRPr="00865CBB" w14:paraId="757679D9" w14:textId="77777777" w:rsidTr="00473414">
        <w:trPr>
          <w:trHeight w:val="109"/>
        </w:trPr>
        <w:tc>
          <w:tcPr>
            <w:tcW w:w="5850" w:type="dxa"/>
            <w:vAlign w:val="bottom"/>
          </w:tcPr>
          <w:p w14:paraId="2757EAA4" w14:textId="77777777" w:rsidR="00295ABB" w:rsidRPr="00865CBB" w:rsidRDefault="00295ABB" w:rsidP="00295ABB">
            <w:pPr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453" w:type="dxa"/>
            <w:vAlign w:val="bottom"/>
          </w:tcPr>
          <w:p w14:paraId="72D1563D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63E658FF" w14:textId="77777777" w:rsidR="00295ABB" w:rsidRPr="00865CBB" w:rsidRDefault="00295ABB" w:rsidP="00295A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14:paraId="16F10BC7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85D7C4D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</w:tr>
      <w:tr w:rsidR="00295ABB" w:rsidRPr="00865CBB" w14:paraId="17DA6C64" w14:textId="77777777" w:rsidTr="00473414">
        <w:tc>
          <w:tcPr>
            <w:tcW w:w="5850" w:type="dxa"/>
            <w:vAlign w:val="bottom"/>
          </w:tcPr>
          <w:p w14:paraId="1DD1FBBF" w14:textId="5E6B258A" w:rsidR="00295ABB" w:rsidRPr="00865CBB" w:rsidRDefault="00295ABB" w:rsidP="00295AB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3" w:type="dxa"/>
            <w:vAlign w:val="bottom"/>
          </w:tcPr>
          <w:p w14:paraId="1BB389CF" w14:textId="77777777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bottom"/>
          </w:tcPr>
          <w:p w14:paraId="51BA7F3F" w14:textId="2DB068EB" w:rsidR="00295ABB" w:rsidRPr="00865CBB" w:rsidRDefault="000D3EA4" w:rsidP="00295A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104,4</w:t>
            </w:r>
            <w:r w:rsidR="00860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320" w:type="dxa"/>
            <w:vAlign w:val="bottom"/>
          </w:tcPr>
          <w:p w14:paraId="7AB084CD" w14:textId="77777777" w:rsidR="00295ABB" w:rsidRPr="00865CBB" w:rsidRDefault="00295ABB" w:rsidP="0029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60E3A268" w14:textId="3E3021D0" w:rsidR="00295ABB" w:rsidRPr="00865CBB" w:rsidRDefault="00295ABB" w:rsidP="00295ABB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345</w:t>
            </w:r>
          </w:p>
        </w:tc>
      </w:tr>
    </w:tbl>
    <w:p w14:paraId="1E0829F8" w14:textId="77777777" w:rsidR="007A54BE" w:rsidRPr="00865CBB" w:rsidRDefault="007A54BE" w:rsidP="00237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15BADE54" w14:textId="79FDF0B4" w:rsidR="00F06466" w:rsidRPr="00865CBB" w:rsidRDefault="00174113" w:rsidP="00237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65CB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ผลประโยชน์พนักงานระยะยาวอื่น</w:t>
      </w:r>
    </w:p>
    <w:p w14:paraId="5CF34824" w14:textId="77777777" w:rsidR="00F06466" w:rsidRPr="00865CBB" w:rsidRDefault="00F06466" w:rsidP="00883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tbl>
      <w:tblPr>
        <w:tblW w:w="9154" w:type="dxa"/>
        <w:tblInd w:w="450" w:type="dxa"/>
        <w:tblLook w:val="01E0" w:firstRow="1" w:lastRow="1" w:firstColumn="1" w:lastColumn="1" w:noHBand="0" w:noVBand="0"/>
      </w:tblPr>
      <w:tblGrid>
        <w:gridCol w:w="5756"/>
        <w:gridCol w:w="543"/>
        <w:gridCol w:w="1271"/>
        <w:gridCol w:w="320"/>
        <w:gridCol w:w="1264"/>
      </w:tblGrid>
      <w:tr w:rsidR="00C71E1E" w:rsidRPr="00865CBB" w14:paraId="069CE94B" w14:textId="77777777" w:rsidTr="00584D5E">
        <w:tc>
          <w:tcPr>
            <w:tcW w:w="5756" w:type="dxa"/>
            <w:vAlign w:val="bottom"/>
          </w:tcPr>
          <w:p w14:paraId="0E4BF6F5" w14:textId="1282A914" w:rsidR="00C71E1E" w:rsidRPr="00865CBB" w:rsidRDefault="00C71E1E" w:rsidP="00B87625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มูลค่าปัจจุบันของภาระผูกพันของ</w:t>
            </w:r>
            <w:r w:rsidR="00CF52D5" w:rsidRPr="00865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543" w:type="dxa"/>
            <w:vAlign w:val="bottom"/>
          </w:tcPr>
          <w:p w14:paraId="134DBCF2" w14:textId="77777777" w:rsidR="00C71E1E" w:rsidRPr="00865CBB" w:rsidRDefault="00C71E1E" w:rsidP="00B876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28563C46" w14:textId="53F56729" w:rsidR="00C71E1E" w:rsidRPr="00865CBB" w:rsidRDefault="004E013D" w:rsidP="00B8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014C8" w:rsidRPr="00865C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20" w:type="dxa"/>
            <w:vAlign w:val="bottom"/>
          </w:tcPr>
          <w:p w14:paraId="0F53114A" w14:textId="77777777" w:rsidR="00C71E1E" w:rsidRPr="00865CBB" w:rsidRDefault="00C71E1E" w:rsidP="00B8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0CAFEC8" w14:textId="338AADD5" w:rsidR="00C71E1E" w:rsidRPr="00865CBB" w:rsidRDefault="004E013D" w:rsidP="00B8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014C8" w:rsidRPr="00865C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71E1E" w:rsidRPr="00865CBB" w14:paraId="3B536279" w14:textId="77777777" w:rsidTr="00584D5E">
        <w:tc>
          <w:tcPr>
            <w:tcW w:w="5756" w:type="dxa"/>
            <w:vAlign w:val="bottom"/>
          </w:tcPr>
          <w:p w14:paraId="4CAEA349" w14:textId="77777777" w:rsidR="00C71E1E" w:rsidRPr="00865CBB" w:rsidRDefault="00C71E1E" w:rsidP="00B87625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dxa"/>
            <w:vAlign w:val="bottom"/>
          </w:tcPr>
          <w:p w14:paraId="62BAFFF7" w14:textId="77777777" w:rsidR="00C71E1E" w:rsidRPr="00865CBB" w:rsidRDefault="00C71E1E" w:rsidP="00B876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5" w:type="dxa"/>
            <w:gridSpan w:val="3"/>
            <w:vAlign w:val="bottom"/>
          </w:tcPr>
          <w:p w14:paraId="3AFA9C85" w14:textId="77777777" w:rsidR="00C71E1E" w:rsidRPr="00865CBB" w:rsidRDefault="00C71E1E" w:rsidP="00B87625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CBB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014C8" w:rsidRPr="00865CBB" w14:paraId="0700BBB4" w14:textId="77777777" w:rsidTr="00584D5E">
        <w:tc>
          <w:tcPr>
            <w:tcW w:w="5756" w:type="dxa"/>
            <w:vAlign w:val="bottom"/>
          </w:tcPr>
          <w:p w14:paraId="08F592BA" w14:textId="70191254" w:rsidR="00B014C8" w:rsidRPr="00865CBB" w:rsidRDefault="00B014C8" w:rsidP="00B014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65CB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dxa"/>
            <w:vAlign w:val="bottom"/>
          </w:tcPr>
          <w:p w14:paraId="500AAA15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442BD087" w14:textId="67AC4821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</w:rPr>
              <w:t>8,619</w:t>
            </w:r>
          </w:p>
        </w:tc>
        <w:tc>
          <w:tcPr>
            <w:tcW w:w="320" w:type="dxa"/>
            <w:vAlign w:val="bottom"/>
          </w:tcPr>
          <w:p w14:paraId="5FEBB045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FD6301D" w14:textId="0CB4D9FD" w:rsidR="00B014C8" w:rsidRPr="00865CBB" w:rsidRDefault="00B014C8" w:rsidP="007A74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65C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5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</w:tr>
      <w:tr w:rsidR="00B014C8" w:rsidRPr="00865CBB" w14:paraId="72C3449F" w14:textId="77777777" w:rsidTr="00584D5E">
        <w:tc>
          <w:tcPr>
            <w:tcW w:w="5756" w:type="dxa"/>
            <w:vAlign w:val="bottom"/>
          </w:tcPr>
          <w:p w14:paraId="422DA2E9" w14:textId="77777777" w:rsidR="00B014C8" w:rsidRPr="00865CBB" w:rsidRDefault="00B014C8" w:rsidP="00B014C8">
            <w:pPr>
              <w:ind w:left="342" w:hanging="3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3" w:type="dxa"/>
            <w:vAlign w:val="bottom"/>
          </w:tcPr>
          <w:p w14:paraId="6BCF9929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633B5E7" w14:textId="77777777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320" w:type="dxa"/>
            <w:vAlign w:val="bottom"/>
          </w:tcPr>
          <w:p w14:paraId="58D62A12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14:paraId="2B18D57F" w14:textId="77777777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B014C8" w:rsidRPr="00865CBB" w14:paraId="7B8709D6" w14:textId="77777777" w:rsidTr="00584D5E">
        <w:tc>
          <w:tcPr>
            <w:tcW w:w="5756" w:type="dxa"/>
            <w:vAlign w:val="bottom"/>
          </w:tcPr>
          <w:p w14:paraId="482C7FA6" w14:textId="77777777" w:rsidR="00B014C8" w:rsidRPr="00865CBB" w:rsidRDefault="00B014C8" w:rsidP="00B014C8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3" w:type="dxa"/>
            <w:vAlign w:val="bottom"/>
          </w:tcPr>
          <w:p w14:paraId="6E29CEC1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54EDBEF1" w14:textId="77777777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20" w:type="dxa"/>
            <w:vAlign w:val="bottom"/>
          </w:tcPr>
          <w:p w14:paraId="3FC31511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A0C0E22" w14:textId="77777777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014C8" w:rsidRPr="00865CBB" w14:paraId="53E8286E" w14:textId="77777777" w:rsidTr="00584D5E">
        <w:tc>
          <w:tcPr>
            <w:tcW w:w="5756" w:type="dxa"/>
            <w:vAlign w:val="bottom"/>
          </w:tcPr>
          <w:p w14:paraId="06914EA2" w14:textId="77777777" w:rsidR="00B014C8" w:rsidRPr="00865CBB" w:rsidRDefault="00B014C8" w:rsidP="00B014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43" w:type="dxa"/>
            <w:vAlign w:val="bottom"/>
          </w:tcPr>
          <w:p w14:paraId="0F8241F2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3289105" w14:textId="2998414F" w:rsidR="00B014C8" w:rsidRPr="00865CBB" w:rsidRDefault="00600B32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</w:t>
            </w:r>
            <w:r w:rsidR="003A12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320" w:type="dxa"/>
            <w:vAlign w:val="bottom"/>
          </w:tcPr>
          <w:p w14:paraId="165037D3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E7A4650" w14:textId="66282450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</w:p>
        </w:tc>
      </w:tr>
      <w:tr w:rsidR="00B014C8" w:rsidRPr="00865CBB" w14:paraId="70C96A19" w14:textId="77777777" w:rsidTr="00584D5E">
        <w:tc>
          <w:tcPr>
            <w:tcW w:w="5756" w:type="dxa"/>
            <w:vAlign w:val="bottom"/>
          </w:tcPr>
          <w:p w14:paraId="70822E51" w14:textId="77777777" w:rsidR="00B014C8" w:rsidRPr="00865CBB" w:rsidRDefault="00B014C8" w:rsidP="00B014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43" w:type="dxa"/>
            <w:vAlign w:val="bottom"/>
          </w:tcPr>
          <w:p w14:paraId="4D37BA4F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6DF33D4A" w14:textId="4C0E811D" w:rsidR="00B014C8" w:rsidRPr="00865CBB" w:rsidRDefault="00600B32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132</w:t>
            </w:r>
          </w:p>
        </w:tc>
        <w:tc>
          <w:tcPr>
            <w:tcW w:w="320" w:type="dxa"/>
            <w:vAlign w:val="bottom"/>
          </w:tcPr>
          <w:p w14:paraId="278342DC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1A8B8E0" w14:textId="5C61146B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</w:tr>
      <w:tr w:rsidR="00B014C8" w:rsidRPr="00865CBB" w14:paraId="1775862B" w14:textId="77777777" w:rsidTr="00584D5E">
        <w:tc>
          <w:tcPr>
            <w:tcW w:w="5756" w:type="dxa"/>
            <w:vAlign w:val="bottom"/>
          </w:tcPr>
          <w:p w14:paraId="79F843AE" w14:textId="77777777" w:rsidR="00B014C8" w:rsidRPr="00865CBB" w:rsidRDefault="00B014C8" w:rsidP="00B014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dxa"/>
            <w:vAlign w:val="bottom"/>
          </w:tcPr>
          <w:p w14:paraId="44495B21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4D39D0A3" w14:textId="2C8DBB22" w:rsidR="00B014C8" w:rsidRPr="00865CBB" w:rsidRDefault="00FA080C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1,09</w:t>
            </w:r>
            <w:r w:rsidR="003A12F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320" w:type="dxa"/>
            <w:vAlign w:val="bottom"/>
          </w:tcPr>
          <w:p w14:paraId="3E05DA47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193A033" w14:textId="5F347A05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085</w:t>
            </w:r>
          </w:p>
        </w:tc>
      </w:tr>
      <w:tr w:rsidR="00B014C8" w:rsidRPr="00865CBB" w14:paraId="09810F63" w14:textId="77777777" w:rsidTr="00584D5E">
        <w:tc>
          <w:tcPr>
            <w:tcW w:w="5756" w:type="dxa"/>
            <w:vAlign w:val="bottom"/>
          </w:tcPr>
          <w:p w14:paraId="12A8D799" w14:textId="77777777" w:rsidR="00B014C8" w:rsidRPr="00865CBB" w:rsidRDefault="00B014C8" w:rsidP="00B014C8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43" w:type="dxa"/>
            <w:vAlign w:val="bottom"/>
          </w:tcPr>
          <w:p w14:paraId="7263BB7E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771CCE17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271B2D96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8B09641" w14:textId="77777777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4C8" w:rsidRPr="00865CBB" w14:paraId="0CD8DDD4" w14:textId="77777777" w:rsidTr="00584D5E">
        <w:tc>
          <w:tcPr>
            <w:tcW w:w="5756" w:type="dxa"/>
            <w:vAlign w:val="bottom"/>
          </w:tcPr>
          <w:p w14:paraId="3737FF4A" w14:textId="5856FCC7" w:rsidR="00B014C8" w:rsidRPr="00865CBB" w:rsidRDefault="00B014C8" w:rsidP="00B014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543" w:type="dxa"/>
            <w:vAlign w:val="bottom"/>
          </w:tcPr>
          <w:p w14:paraId="7A4987CE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1EBE670" w14:textId="671F1860" w:rsidR="00B014C8" w:rsidRPr="00865CBB" w:rsidRDefault="001B76E4" w:rsidP="001B76E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20" w:type="dxa"/>
            <w:vAlign w:val="bottom"/>
          </w:tcPr>
          <w:p w14:paraId="01F45997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61DB5EC" w14:textId="794BAF9A" w:rsidR="00B014C8" w:rsidRPr="00865CBB" w:rsidRDefault="00B014C8" w:rsidP="00634C8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65C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5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</w:tr>
      <w:tr w:rsidR="00B014C8" w:rsidRPr="00865CBB" w14:paraId="31586AF2" w14:textId="77777777" w:rsidTr="00584D5E">
        <w:tc>
          <w:tcPr>
            <w:tcW w:w="5756" w:type="dxa"/>
            <w:vAlign w:val="bottom"/>
          </w:tcPr>
          <w:p w14:paraId="76C2D63E" w14:textId="77777777" w:rsidR="00B014C8" w:rsidRPr="00865CBB" w:rsidRDefault="00B014C8" w:rsidP="00B014C8">
            <w:pPr>
              <w:ind w:left="342" w:hanging="3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3" w:type="dxa"/>
            <w:vAlign w:val="bottom"/>
          </w:tcPr>
          <w:p w14:paraId="2BA20CA0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02CB1299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43951B19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14:paraId="4A3D6BAB" w14:textId="77777777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14C8" w:rsidRPr="00865CBB" w14:paraId="68FDBD56" w14:textId="77777777" w:rsidTr="00584D5E">
        <w:tc>
          <w:tcPr>
            <w:tcW w:w="5756" w:type="dxa"/>
            <w:vAlign w:val="bottom"/>
          </w:tcPr>
          <w:p w14:paraId="280B8801" w14:textId="77777777" w:rsidR="00B014C8" w:rsidRPr="00865CBB" w:rsidRDefault="00B014C8" w:rsidP="00B014C8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543" w:type="dxa"/>
            <w:vAlign w:val="bottom"/>
          </w:tcPr>
          <w:p w14:paraId="5D6D49C8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44B45912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55C9D217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A8DB24B" w14:textId="77777777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4C8" w:rsidRPr="00865CBB" w14:paraId="67DD3BAB" w14:textId="77777777" w:rsidTr="00584D5E">
        <w:tc>
          <w:tcPr>
            <w:tcW w:w="5756" w:type="dxa"/>
            <w:vAlign w:val="bottom"/>
          </w:tcPr>
          <w:p w14:paraId="69558121" w14:textId="77777777" w:rsidR="00B014C8" w:rsidRPr="00865CBB" w:rsidRDefault="00B014C8" w:rsidP="00B014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43" w:type="dxa"/>
            <w:vAlign w:val="bottom"/>
          </w:tcPr>
          <w:p w14:paraId="1047B69E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2A3586E5" w14:textId="4137BCF5" w:rsidR="00B014C8" w:rsidRPr="00865CBB" w:rsidRDefault="001925AC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20" w:type="dxa"/>
            <w:vAlign w:val="bottom"/>
          </w:tcPr>
          <w:p w14:paraId="6284BB35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90ECD0D" w14:textId="01631BEF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865C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865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  <w:r w:rsidRPr="00865C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014C8" w:rsidRPr="00865CBB" w14:paraId="0610BEED" w14:textId="77777777" w:rsidTr="00584D5E">
        <w:trPr>
          <w:trHeight w:val="109"/>
        </w:trPr>
        <w:tc>
          <w:tcPr>
            <w:tcW w:w="5756" w:type="dxa"/>
            <w:vAlign w:val="bottom"/>
          </w:tcPr>
          <w:p w14:paraId="2D47080F" w14:textId="77777777" w:rsidR="00B014C8" w:rsidRPr="00865CBB" w:rsidRDefault="00B014C8" w:rsidP="00B014C8">
            <w:pPr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543" w:type="dxa"/>
            <w:vAlign w:val="bottom"/>
          </w:tcPr>
          <w:p w14:paraId="190CE15F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1E2EBCA6" w14:textId="77777777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320" w:type="dxa"/>
            <w:vAlign w:val="bottom"/>
          </w:tcPr>
          <w:p w14:paraId="0207FC8F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7709BAC" w14:textId="77777777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</w:tr>
      <w:tr w:rsidR="00B014C8" w:rsidRPr="00865CBB" w14:paraId="63AEF182" w14:textId="77777777" w:rsidTr="00584D5E">
        <w:tc>
          <w:tcPr>
            <w:tcW w:w="5756" w:type="dxa"/>
            <w:vAlign w:val="bottom"/>
          </w:tcPr>
          <w:p w14:paraId="4B793F5D" w14:textId="67361859" w:rsidR="00B014C8" w:rsidRPr="00865CBB" w:rsidRDefault="00B014C8" w:rsidP="00B014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3" w:type="dxa"/>
            <w:vAlign w:val="bottom"/>
          </w:tcPr>
          <w:p w14:paraId="0580A2FE" w14:textId="77777777" w:rsidR="00B014C8" w:rsidRPr="00865CBB" w:rsidRDefault="00B014C8" w:rsidP="00B01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bottom"/>
          </w:tcPr>
          <w:p w14:paraId="32F98C71" w14:textId="3845674C" w:rsidR="00B014C8" w:rsidRPr="00865CBB" w:rsidRDefault="00870B97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8,848</w:t>
            </w:r>
          </w:p>
        </w:tc>
        <w:tc>
          <w:tcPr>
            <w:tcW w:w="320" w:type="dxa"/>
            <w:vAlign w:val="bottom"/>
          </w:tcPr>
          <w:p w14:paraId="2A8D9E4C" w14:textId="77777777" w:rsidR="00B014C8" w:rsidRPr="00865CBB" w:rsidRDefault="00B014C8" w:rsidP="00B0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15FE9BE2" w14:textId="1457B66F" w:rsidR="00B014C8" w:rsidRPr="00865CBB" w:rsidRDefault="00B014C8" w:rsidP="00B014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8,619</w:t>
            </w:r>
          </w:p>
        </w:tc>
      </w:tr>
    </w:tbl>
    <w:p w14:paraId="1A7FFC35" w14:textId="5C5CC8B6" w:rsidR="00527864" w:rsidRDefault="00527864" w:rsidP="00883C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360" w:type="dxa"/>
        <w:tblLook w:val="0000" w:firstRow="0" w:lastRow="0" w:firstColumn="0" w:lastColumn="0" w:noHBand="0" w:noVBand="0"/>
      </w:tblPr>
      <w:tblGrid>
        <w:gridCol w:w="6389"/>
        <w:gridCol w:w="1261"/>
        <w:gridCol w:w="359"/>
        <w:gridCol w:w="1235"/>
      </w:tblGrid>
      <w:tr w:rsidR="00584D5E" w:rsidRPr="0051548E" w14:paraId="450ACB10" w14:textId="77777777" w:rsidTr="00A05AFE">
        <w:tc>
          <w:tcPr>
            <w:tcW w:w="6389" w:type="dxa"/>
            <w:vAlign w:val="bottom"/>
          </w:tcPr>
          <w:p w14:paraId="4E562043" w14:textId="77777777" w:rsidR="00584D5E" w:rsidRPr="0051548E" w:rsidRDefault="00584D5E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0"/>
              </w:tabs>
              <w:ind w:firstLine="7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  <w:r w:rsidRPr="0051548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ข้อสมมติหลักในการประมาณการตามหลักคณิตศาสตร์ประกันภัย </w:t>
            </w:r>
          </w:p>
        </w:tc>
        <w:tc>
          <w:tcPr>
            <w:tcW w:w="1261" w:type="dxa"/>
            <w:vAlign w:val="bottom"/>
          </w:tcPr>
          <w:p w14:paraId="59208DFE" w14:textId="77777777" w:rsidR="00584D5E" w:rsidRPr="0051548E" w:rsidRDefault="00584D5E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59" w:type="dxa"/>
            <w:vAlign w:val="bottom"/>
          </w:tcPr>
          <w:p w14:paraId="50F43971" w14:textId="77777777" w:rsidR="00584D5E" w:rsidRPr="0051548E" w:rsidRDefault="00584D5E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444C7AAB" w14:textId="77777777" w:rsidR="00584D5E" w:rsidRPr="0051548E" w:rsidRDefault="00584D5E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84D5E" w:rsidRPr="0051548E" w14:paraId="1AE9A4F9" w14:textId="77777777" w:rsidTr="00A05AFE">
        <w:trPr>
          <w:trHeight w:hRule="exact" w:val="389"/>
        </w:trPr>
        <w:tc>
          <w:tcPr>
            <w:tcW w:w="6389" w:type="dxa"/>
            <w:vAlign w:val="bottom"/>
          </w:tcPr>
          <w:p w14:paraId="4A1CEF97" w14:textId="77777777" w:rsidR="00584D5E" w:rsidRPr="0051548E" w:rsidRDefault="00584D5E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vAlign w:val="bottom"/>
          </w:tcPr>
          <w:p w14:paraId="53205855" w14:textId="77777777" w:rsidR="00584D5E" w:rsidRPr="0051548E" w:rsidRDefault="00584D5E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84D5E" w:rsidRPr="0051548E" w14:paraId="0417D491" w14:textId="77777777" w:rsidTr="00A05AFE">
        <w:trPr>
          <w:trHeight w:hRule="exact" w:val="403"/>
        </w:trPr>
        <w:tc>
          <w:tcPr>
            <w:tcW w:w="6389" w:type="dxa"/>
            <w:vAlign w:val="bottom"/>
          </w:tcPr>
          <w:p w14:paraId="106AB41C" w14:textId="77777777" w:rsidR="00584D5E" w:rsidRPr="0051548E" w:rsidRDefault="00584D5E" w:rsidP="00A05AFE">
            <w:pPr>
              <w:ind w:firstLine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88C4CDE" w14:textId="77777777" w:rsidR="00584D5E" w:rsidRPr="0051548E" w:rsidRDefault="00584D5E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548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359" w:type="dxa"/>
            <w:vAlign w:val="bottom"/>
          </w:tcPr>
          <w:p w14:paraId="696DD16A" w14:textId="77777777" w:rsidR="00584D5E" w:rsidRPr="0051548E" w:rsidRDefault="00584D5E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3507B782" w14:textId="77777777" w:rsidR="00584D5E" w:rsidRPr="0051548E" w:rsidRDefault="00584D5E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548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584D5E" w:rsidRPr="0051548E" w14:paraId="58B9BF21" w14:textId="77777777" w:rsidTr="00A05AFE">
        <w:trPr>
          <w:trHeight w:hRule="exact" w:val="403"/>
        </w:trPr>
        <w:tc>
          <w:tcPr>
            <w:tcW w:w="6389" w:type="dxa"/>
            <w:vAlign w:val="bottom"/>
          </w:tcPr>
          <w:p w14:paraId="21426617" w14:textId="77777777" w:rsidR="00584D5E" w:rsidRPr="0051548E" w:rsidRDefault="00584D5E" w:rsidP="00A05AFE">
            <w:pPr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B5348AA" w14:textId="77777777" w:rsidR="00584D5E" w:rsidRPr="0051548E" w:rsidRDefault="00584D5E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1548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59" w:type="dxa"/>
            <w:vAlign w:val="bottom"/>
          </w:tcPr>
          <w:p w14:paraId="1517601A" w14:textId="77777777" w:rsidR="00584D5E" w:rsidRPr="0051548E" w:rsidRDefault="00584D5E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3CCE7DB8" w14:textId="77777777" w:rsidR="00584D5E" w:rsidRPr="0051548E" w:rsidRDefault="00584D5E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1548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84D5E" w:rsidRPr="0051548E" w14:paraId="0608A12E" w14:textId="77777777" w:rsidTr="00A05AFE">
        <w:trPr>
          <w:trHeight w:hRule="exact" w:val="403"/>
        </w:trPr>
        <w:tc>
          <w:tcPr>
            <w:tcW w:w="6389" w:type="dxa"/>
            <w:vAlign w:val="bottom"/>
          </w:tcPr>
          <w:p w14:paraId="68E6332C" w14:textId="77777777" w:rsidR="00584D5E" w:rsidRPr="0051548E" w:rsidRDefault="00584D5E" w:rsidP="00A05AFE">
            <w:pPr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246052F" w14:textId="77777777" w:rsidR="00584D5E" w:rsidRPr="0051548E" w:rsidRDefault="00584D5E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1548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51548E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51548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59" w:type="dxa"/>
            <w:vAlign w:val="bottom"/>
          </w:tcPr>
          <w:p w14:paraId="3341D2FD" w14:textId="77777777" w:rsidR="00584D5E" w:rsidRPr="0051548E" w:rsidRDefault="00584D5E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F47F17F" w14:textId="77777777" w:rsidR="00584D5E" w:rsidRPr="0051548E" w:rsidRDefault="00584D5E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1548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51548E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51548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6E8CE746" w14:textId="77777777" w:rsidR="00584D5E" w:rsidRPr="0051548E" w:rsidRDefault="00584D5E" w:rsidP="00883C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260F8A7" w14:textId="395ADC4B" w:rsidR="00883CF2" w:rsidRPr="0051548E" w:rsidRDefault="00883CF2" w:rsidP="00883CF2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1548E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DC20375" w14:textId="77777777" w:rsidR="00C74567" w:rsidRPr="0051548E" w:rsidRDefault="00C74567" w:rsidP="00883CF2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6996B29" w14:textId="6230B1FE" w:rsidR="00883CF2" w:rsidRPr="0051548E" w:rsidRDefault="00883CF2" w:rsidP="00883CF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548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E013D" w:rsidRPr="0051548E">
        <w:rPr>
          <w:rFonts w:asciiTheme="majorBidi" w:hAnsiTheme="majorBidi" w:cstheme="majorBidi"/>
          <w:sz w:val="30"/>
          <w:szCs w:val="30"/>
        </w:rPr>
        <w:t>31</w:t>
      </w:r>
      <w:r w:rsidRPr="0051548E">
        <w:rPr>
          <w:rFonts w:asciiTheme="majorBidi" w:hAnsiTheme="majorBidi"/>
          <w:sz w:val="30"/>
          <w:szCs w:val="30"/>
          <w:cs/>
        </w:rPr>
        <w:t xml:space="preserve"> </w:t>
      </w:r>
      <w:r w:rsidRPr="0051548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E013D" w:rsidRPr="0051548E">
        <w:rPr>
          <w:rFonts w:asciiTheme="majorBidi" w:hAnsiTheme="majorBidi" w:cstheme="majorBidi"/>
          <w:sz w:val="30"/>
          <w:szCs w:val="30"/>
        </w:rPr>
        <w:t>256</w:t>
      </w:r>
      <w:r w:rsidR="00A55852" w:rsidRPr="0051548E">
        <w:rPr>
          <w:rFonts w:asciiTheme="majorBidi" w:hAnsiTheme="majorBidi" w:cstheme="majorBidi"/>
          <w:sz w:val="30"/>
          <w:szCs w:val="30"/>
        </w:rPr>
        <w:t>4</w:t>
      </w:r>
      <w:r w:rsidRPr="0051548E">
        <w:rPr>
          <w:rFonts w:asciiTheme="majorBidi" w:hAnsiTheme="majorBidi"/>
          <w:sz w:val="30"/>
          <w:szCs w:val="30"/>
          <w:cs/>
        </w:rPr>
        <w:t xml:space="preserve"> </w:t>
      </w:r>
      <w:r w:rsidRPr="0051548E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633488" w:rsidRPr="0051548E">
        <w:rPr>
          <w:rFonts w:asciiTheme="majorBidi" w:hAnsiTheme="majorBidi"/>
          <w:sz w:val="30"/>
          <w:szCs w:val="30"/>
          <w:cs/>
        </w:rPr>
        <w:t xml:space="preserve"> </w:t>
      </w:r>
      <w:r w:rsidR="00130596">
        <w:rPr>
          <w:rFonts w:asciiTheme="majorBidi" w:hAnsiTheme="majorBidi" w:cstheme="majorBidi"/>
          <w:sz w:val="30"/>
          <w:szCs w:val="30"/>
        </w:rPr>
        <w:t>16</w:t>
      </w:r>
      <w:r w:rsidR="00130596">
        <w:rPr>
          <w:rFonts w:asciiTheme="majorBidi" w:hAnsiTheme="majorBidi"/>
          <w:sz w:val="30"/>
          <w:szCs w:val="30"/>
          <w:cs/>
        </w:rPr>
        <w:t>.</w:t>
      </w:r>
      <w:r w:rsidR="00130596">
        <w:rPr>
          <w:rFonts w:asciiTheme="majorBidi" w:hAnsiTheme="majorBidi" w:cstheme="majorBidi"/>
          <w:sz w:val="30"/>
          <w:szCs w:val="30"/>
        </w:rPr>
        <w:t>82</w:t>
      </w:r>
      <w:r w:rsidRPr="0051548E">
        <w:rPr>
          <w:rFonts w:asciiTheme="majorBidi" w:hAnsiTheme="majorBidi"/>
          <w:sz w:val="30"/>
          <w:szCs w:val="30"/>
          <w:cs/>
        </w:rPr>
        <w:t xml:space="preserve"> </w:t>
      </w:r>
      <w:r w:rsidRPr="0051548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51548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E013D" w:rsidRPr="0051548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32FB1" w:rsidRPr="0051548E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1548E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E013D" w:rsidRPr="0051548E">
        <w:rPr>
          <w:rFonts w:asciiTheme="majorBidi" w:hAnsiTheme="majorBidi" w:cstheme="majorBidi"/>
          <w:i/>
          <w:iCs/>
          <w:sz w:val="30"/>
          <w:szCs w:val="30"/>
        </w:rPr>
        <w:t>17</w:t>
      </w:r>
      <w:r w:rsidR="0092370F" w:rsidRPr="0051548E">
        <w:rPr>
          <w:rFonts w:asciiTheme="majorBidi" w:hAnsiTheme="majorBidi"/>
          <w:i/>
          <w:iCs/>
          <w:sz w:val="30"/>
          <w:szCs w:val="30"/>
          <w:cs/>
        </w:rPr>
        <w:t>.</w:t>
      </w:r>
      <w:r w:rsidR="00232FB1" w:rsidRPr="0051548E">
        <w:rPr>
          <w:rFonts w:asciiTheme="majorBidi" w:hAnsiTheme="majorBidi" w:cstheme="majorBidi"/>
          <w:i/>
          <w:iCs/>
          <w:sz w:val="30"/>
          <w:szCs w:val="30"/>
        </w:rPr>
        <w:t>57</w:t>
      </w:r>
      <w:r w:rsidRPr="0051548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1548E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484C43B0" w14:textId="24377816" w:rsidR="00ED1282" w:rsidRPr="0051548E" w:rsidRDefault="00ED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27613DF9" w14:textId="77777777" w:rsidR="002E3768" w:rsidRDefault="002E3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7803E0BF" w14:textId="4C8F0FE2" w:rsidR="004E782D" w:rsidRPr="0051548E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1548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5FDC634A" w14:textId="3C658E47" w:rsidR="004E782D" w:rsidRPr="0051548E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548E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B725E23" w14:textId="4DA02E47" w:rsidR="004E782D" w:rsidRPr="0051548E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8"/>
        <w:gridCol w:w="268"/>
        <w:gridCol w:w="995"/>
        <w:gridCol w:w="268"/>
        <w:gridCol w:w="989"/>
        <w:gridCol w:w="268"/>
        <w:gridCol w:w="993"/>
      </w:tblGrid>
      <w:tr w:rsidR="00CE5C5A" w:rsidRPr="0051548E" w14:paraId="2DD2C40E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525EC13C" w14:textId="0066F942" w:rsidR="00CE5C5A" w:rsidRPr="0051548E" w:rsidRDefault="00CE5C5A" w:rsidP="00D53079">
            <w:pPr>
              <w:tabs>
                <w:tab w:val="clear" w:pos="3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  <w:r w:rsidR="00D53079" w:rsidRPr="005154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  <w:r w:rsidRPr="005154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226" w:type="pct"/>
            <w:gridSpan w:val="3"/>
            <w:vAlign w:val="bottom"/>
          </w:tcPr>
          <w:p w14:paraId="70F5411E" w14:textId="108826A4" w:rsidR="00CE5C5A" w:rsidRPr="0051548E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E013D" w:rsidRPr="005154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3D78F5C2" w14:textId="77777777" w:rsidR="00CE5C5A" w:rsidRPr="0051548E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6" w:type="pct"/>
            <w:gridSpan w:val="3"/>
            <w:shd w:val="clear" w:color="auto" w:fill="auto"/>
            <w:vAlign w:val="bottom"/>
          </w:tcPr>
          <w:p w14:paraId="2DB2577B" w14:textId="5BC0CD1B" w:rsidR="00CE5C5A" w:rsidRPr="0051548E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51548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51548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E013D" w:rsidRPr="005154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53079" w:rsidRPr="0051548E" w14:paraId="6B97AC0C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77CFE558" w14:textId="34D508CB" w:rsidR="00350972" w:rsidRPr="0051548E" w:rsidRDefault="00350972" w:rsidP="0035097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515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54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14:paraId="7D9E6B82" w14:textId="65CE50BA" w:rsidR="00350972" w:rsidRPr="0051548E" w:rsidRDefault="00350972" w:rsidP="0035097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4E013D" w:rsidRPr="00515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54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E013D" w:rsidRPr="00515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5A31F6F0" w14:textId="7564A790" w:rsidR="00350972" w:rsidRPr="0051548E" w:rsidRDefault="00350972" w:rsidP="0035097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4E013D" w:rsidRPr="00515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54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E013D" w:rsidRPr="00515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38" w:type="pct"/>
            <w:vAlign w:val="bottom"/>
          </w:tcPr>
          <w:p w14:paraId="49DB4A0A" w14:textId="21A6D6AC" w:rsidR="00350972" w:rsidRPr="0051548E" w:rsidRDefault="004E013D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46DB6"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  <w:vAlign w:val="bottom"/>
          </w:tcPr>
          <w:p w14:paraId="7CB4328D" w14:textId="77777777" w:rsidR="00350972" w:rsidRPr="0051548E" w:rsidRDefault="00350972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28045205" w14:textId="155D76B2" w:rsidR="00350972" w:rsidRPr="0051548E" w:rsidRDefault="004E013D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46DB6"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  <w:vAlign w:val="bottom"/>
          </w:tcPr>
          <w:p w14:paraId="48CB5AF7" w14:textId="77777777" w:rsidR="00350972" w:rsidRPr="0051548E" w:rsidRDefault="00350972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3C6D84B5" w14:textId="64C06348" w:rsidR="00350972" w:rsidRPr="0051548E" w:rsidRDefault="004E013D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46DB6"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  <w:vAlign w:val="bottom"/>
          </w:tcPr>
          <w:p w14:paraId="5088D876" w14:textId="77777777" w:rsidR="00350972" w:rsidRPr="0051548E" w:rsidRDefault="00350972" w:rsidP="0035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2CE5165D" w14:textId="7AB1E5AB" w:rsidR="00350972" w:rsidRPr="0051548E" w:rsidRDefault="004E013D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46DB6"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E5C5A" w:rsidRPr="0051548E" w14:paraId="2B1A4227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5C9B5F57" w14:textId="77777777" w:rsidR="00CE5C5A" w:rsidRPr="0051548E" w:rsidRDefault="00CE5C5A" w:rsidP="00CE5C5A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018A20D5" w14:textId="5A09ACBD" w:rsidR="00CE5C5A" w:rsidRPr="0051548E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548E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51548E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 w:rsidRPr="0051548E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6DB6" w:rsidRPr="0051548E" w14:paraId="0BFD3B5C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09B813AC" w14:textId="443696EA" w:rsidR="00846DB6" w:rsidRPr="0051548E" w:rsidRDefault="00846DB6" w:rsidP="00846D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38" w:type="pct"/>
            <w:vAlign w:val="bottom"/>
          </w:tcPr>
          <w:p w14:paraId="4862F3BF" w14:textId="057267AB" w:rsidR="00846DB6" w:rsidRPr="0051548E" w:rsidRDefault="00B04A0C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9,849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172DBD28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0BE680B" w14:textId="29F046CE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9,508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0BB12B12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75D76501" w14:textId="042E7EF0" w:rsidR="00846DB6" w:rsidRPr="0051548E" w:rsidRDefault="00C849AF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11,402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4AC80E" w14:textId="6F46DB3C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6E9A21E" w14:textId="43A4ED64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11,030</w:t>
            </w:r>
          </w:p>
        </w:tc>
      </w:tr>
      <w:tr w:rsidR="00846DB6" w:rsidRPr="0051548E" w14:paraId="676CC837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0CDADF77" w14:textId="4F9547A5" w:rsidR="00846DB6" w:rsidRPr="0051548E" w:rsidRDefault="00846DB6" w:rsidP="00846D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38" w:type="pct"/>
            <w:vAlign w:val="bottom"/>
          </w:tcPr>
          <w:p w14:paraId="28D4746C" w14:textId="55C1B57A" w:rsidR="00846DB6" w:rsidRPr="0051548E" w:rsidRDefault="00B04A0C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11,956</w:t>
            </w:r>
          </w:p>
        </w:tc>
        <w:tc>
          <w:tcPr>
            <w:tcW w:w="146" w:type="pct"/>
            <w:vAlign w:val="bottom"/>
          </w:tcPr>
          <w:p w14:paraId="798315EB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4ECCB89" w14:textId="7F0476AD" w:rsidR="00846DB6" w:rsidRPr="0051548E" w:rsidRDefault="00846DB6" w:rsidP="00C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10,450</w:t>
            </w:r>
          </w:p>
        </w:tc>
        <w:tc>
          <w:tcPr>
            <w:tcW w:w="146" w:type="pct"/>
            <w:vAlign w:val="bottom"/>
          </w:tcPr>
          <w:p w14:paraId="48EDF8C3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43BB7DB2" w14:textId="3E8650AD" w:rsidR="00846DB6" w:rsidRPr="0051548E" w:rsidRDefault="00C849AF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10,515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AD1E89D" w14:textId="0C5578C6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1D5856F" w14:textId="4914AEAA" w:rsidR="00846DB6" w:rsidRPr="0051548E" w:rsidRDefault="00846DB6" w:rsidP="0004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9,226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46DB6" w:rsidRPr="0051548E" w14:paraId="75EF7D0F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5349DE77" w14:textId="3839F9B2" w:rsidR="00846DB6" w:rsidRPr="0051548E" w:rsidRDefault="00846DB6" w:rsidP="00846D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38" w:type="pct"/>
            <w:vAlign w:val="bottom"/>
          </w:tcPr>
          <w:p w14:paraId="40830630" w14:textId="1073B663" w:rsidR="00846DB6" w:rsidRPr="0051548E" w:rsidRDefault="00B04A0C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10,226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7D913514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6AE31B5" w14:textId="4F0B19E1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9,874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342A99F4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53E85811" w14:textId="7513C997" w:rsidR="00846DB6" w:rsidRPr="0051548E" w:rsidRDefault="00C849AF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387600A" w14:textId="4606EDAA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B7C2DA2" w14:textId="1E11FB68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3,226</w:t>
            </w:r>
          </w:p>
        </w:tc>
      </w:tr>
      <w:tr w:rsidR="00846DB6" w:rsidRPr="0051548E" w14:paraId="3C4816C0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7F9DA726" w14:textId="78AE2387" w:rsidR="00846DB6" w:rsidRPr="0051548E" w:rsidRDefault="00846DB6" w:rsidP="00846D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538" w:type="pct"/>
            <w:vAlign w:val="bottom"/>
          </w:tcPr>
          <w:p w14:paraId="0F9C0660" w14:textId="6256EA5F" w:rsidR="00846DB6" w:rsidRPr="0051548E" w:rsidRDefault="00B04A0C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556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6FAD59C7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685A1D61" w14:textId="4E999819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535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5CE61504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5E226300" w14:textId="1BE90C9A" w:rsidR="00846DB6" w:rsidRPr="0051548E" w:rsidRDefault="00C849AF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3CDD20" w14:textId="12D87345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1FC0492" w14:textId="4FDF5F4B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531</w:t>
            </w:r>
          </w:p>
        </w:tc>
      </w:tr>
    </w:tbl>
    <w:p w14:paraId="349DA90E" w14:textId="00000FB2" w:rsidR="004E782D" w:rsidRPr="0051548E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8"/>
        <w:gridCol w:w="268"/>
        <w:gridCol w:w="995"/>
        <w:gridCol w:w="268"/>
        <w:gridCol w:w="989"/>
        <w:gridCol w:w="268"/>
        <w:gridCol w:w="993"/>
      </w:tblGrid>
      <w:tr w:rsidR="00E13C02" w:rsidRPr="0051548E" w14:paraId="7CD8AB5F" w14:textId="77777777" w:rsidTr="00267F5C">
        <w:trPr>
          <w:trHeight w:hRule="exact" w:val="875"/>
        </w:trPr>
        <w:tc>
          <w:tcPr>
            <w:tcW w:w="2402" w:type="pct"/>
            <w:vAlign w:val="bottom"/>
          </w:tcPr>
          <w:p w14:paraId="609DB122" w14:textId="77777777" w:rsidR="00330055" w:rsidRPr="0051548E" w:rsidRDefault="00E13C02" w:rsidP="00970613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20082D" w:rsidRPr="005154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  <w:p w14:paraId="6CFB72E6" w14:textId="415E88FB" w:rsidR="00E13C02" w:rsidRPr="0051548E" w:rsidRDefault="001D0319" w:rsidP="00970613">
            <w:pPr>
              <w:tabs>
                <w:tab w:val="clear" w:pos="3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0082D" w:rsidRPr="005154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พนักงานระยะยาวอื่น</w:t>
            </w:r>
          </w:p>
        </w:tc>
        <w:tc>
          <w:tcPr>
            <w:tcW w:w="1226" w:type="pct"/>
            <w:gridSpan w:val="3"/>
            <w:vAlign w:val="bottom"/>
          </w:tcPr>
          <w:p w14:paraId="6D70F155" w14:textId="77777777" w:rsidR="00B81408" w:rsidRPr="0051548E" w:rsidRDefault="00B81408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73C0DE" w14:textId="080A105C" w:rsidR="00E13C02" w:rsidRPr="0051548E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E013D" w:rsidRPr="005154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44BAB9EC" w14:textId="77777777" w:rsidR="00E13C02" w:rsidRPr="0051548E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6" w:type="pct"/>
            <w:gridSpan w:val="3"/>
            <w:shd w:val="clear" w:color="auto" w:fill="auto"/>
            <w:vAlign w:val="bottom"/>
          </w:tcPr>
          <w:p w14:paraId="62AA899D" w14:textId="77777777" w:rsidR="00B81408" w:rsidRPr="0051548E" w:rsidRDefault="00B81408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7B7231" w14:textId="0FF864B6" w:rsidR="00E13C02" w:rsidRPr="0051548E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51548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51548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E013D" w:rsidRPr="005154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846DB6" w:rsidRPr="0051548E" w14:paraId="526572AE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1F335918" w14:textId="69FADAC6" w:rsidR="00846DB6" w:rsidRPr="0051548E" w:rsidRDefault="00846DB6" w:rsidP="00846DB6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14:paraId="0FEDB1AF" w14:textId="1F0D2404" w:rsidR="00846DB6" w:rsidRPr="0051548E" w:rsidRDefault="00846DB6" w:rsidP="00846DB6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2CC63063" w14:textId="5A32309F" w:rsidR="00846DB6" w:rsidRPr="0051548E" w:rsidRDefault="00846DB6" w:rsidP="00846DB6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38" w:type="pct"/>
            <w:vAlign w:val="bottom"/>
          </w:tcPr>
          <w:p w14:paraId="4A3B0714" w14:textId="11864D94" w:rsidR="00846DB6" w:rsidRPr="0051548E" w:rsidRDefault="00846DB6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vAlign w:val="bottom"/>
          </w:tcPr>
          <w:p w14:paraId="558B5E2F" w14:textId="77777777" w:rsidR="00846DB6" w:rsidRPr="0051548E" w:rsidRDefault="00846DB6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5EA91BB2" w14:textId="0000535F" w:rsidR="00846DB6" w:rsidRPr="0051548E" w:rsidRDefault="00846DB6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vAlign w:val="bottom"/>
          </w:tcPr>
          <w:p w14:paraId="189867B7" w14:textId="77777777" w:rsidR="00846DB6" w:rsidRPr="0051548E" w:rsidRDefault="00846DB6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29CF881C" w14:textId="49CEE794" w:rsidR="00846DB6" w:rsidRPr="0051548E" w:rsidRDefault="00846DB6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vAlign w:val="bottom"/>
          </w:tcPr>
          <w:p w14:paraId="19A56F98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AB6D063" w14:textId="37AC4D0F" w:rsidR="00846DB6" w:rsidRPr="0051548E" w:rsidRDefault="00846DB6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13C02" w:rsidRPr="0051548E" w14:paraId="66BFF815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18ED5BD9" w14:textId="77777777" w:rsidR="00E13C02" w:rsidRPr="0051548E" w:rsidRDefault="00E13C02" w:rsidP="00970613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64E9571E" w14:textId="77777777" w:rsidR="00E13C02" w:rsidRPr="0051548E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548E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51548E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 w:rsidRPr="0051548E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46DB6" w:rsidRPr="0051548E" w14:paraId="4950A3B0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6D9D23D4" w14:textId="77777777" w:rsidR="00846DB6" w:rsidRPr="0051548E" w:rsidRDefault="00846DB6" w:rsidP="00846D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38" w:type="pct"/>
            <w:vAlign w:val="bottom"/>
          </w:tcPr>
          <w:p w14:paraId="407472ED" w14:textId="3A8D4BC3" w:rsidR="00846DB6" w:rsidRPr="0051548E" w:rsidRDefault="00240C99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516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4E69D220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CAF0245" w14:textId="353C8BE8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520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70F6F970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4DCC3EDD" w14:textId="300692AA" w:rsidR="00846DB6" w:rsidRPr="0051548E" w:rsidRDefault="00240C99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F9483D2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F91D977" w14:textId="79929DA2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581</w:t>
            </w:r>
          </w:p>
        </w:tc>
      </w:tr>
      <w:tr w:rsidR="00846DB6" w:rsidRPr="0051548E" w14:paraId="3226B5EE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39D94D91" w14:textId="77777777" w:rsidR="00846DB6" w:rsidRPr="0051548E" w:rsidRDefault="00846DB6" w:rsidP="00846D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38" w:type="pct"/>
            <w:vAlign w:val="bottom"/>
          </w:tcPr>
          <w:p w14:paraId="60817443" w14:textId="21260444" w:rsidR="00846DB6" w:rsidRPr="0051548E" w:rsidRDefault="00240C99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505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61561E35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FD1B85C" w14:textId="408FA4B8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510</w:t>
            </w:r>
            <w:r w:rsidRPr="005154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6B9A8AD8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22CD701D" w14:textId="292F4E21" w:rsidR="00846DB6" w:rsidRPr="0051548E" w:rsidRDefault="00240C99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52D4E3" w14:textId="77777777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ABDE5D4" w14:textId="08B641AC" w:rsidR="00846DB6" w:rsidRPr="0051548E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</w:tr>
    </w:tbl>
    <w:p w14:paraId="65C08C0E" w14:textId="77777777" w:rsidR="00CF0105" w:rsidRPr="009D275D" w:rsidRDefault="00CF0105" w:rsidP="00CF0105">
      <w:pPr>
        <w:rPr>
          <w:rFonts w:asciiTheme="majorBidi" w:hAnsiTheme="majorBidi" w:cstheme="majorBidi"/>
          <w:sz w:val="30"/>
          <w:szCs w:val="30"/>
          <w:cs/>
        </w:rPr>
      </w:pPr>
    </w:p>
    <w:p w14:paraId="14DC6300" w14:textId="7D255CFC" w:rsidR="00036B89" w:rsidRPr="0028605F" w:rsidRDefault="0005088D" w:rsidP="005919CB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28605F">
        <w:rPr>
          <w:rFonts w:asciiTheme="majorBidi" w:hAnsiTheme="majorBidi" w:cstheme="majorBidi"/>
          <w:cs/>
        </w:rPr>
        <w:t>ประมาณการหนี้สินสำหรับการบำรุงรักษาทางยกระดับ</w:t>
      </w:r>
    </w:p>
    <w:p w14:paraId="65CEB411" w14:textId="41BE2767" w:rsidR="00036B89" w:rsidRPr="00A901D1" w:rsidRDefault="00036B89" w:rsidP="005919C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7E7624" w14:textId="77777777" w:rsidR="0036363E" w:rsidRPr="0028605F" w:rsidRDefault="0036363E" w:rsidP="005919CB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8605F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189209E" w14:textId="7794A8B6" w:rsidR="00D032BD" w:rsidRPr="0028605F" w:rsidRDefault="00D032BD" w:rsidP="0059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605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EA2E5E" w:rsidRPr="0028605F">
        <w:rPr>
          <w:rFonts w:asciiTheme="majorBidi" w:hAnsiTheme="majorBidi"/>
          <w:color w:val="000000"/>
          <w:sz w:val="30"/>
          <w:szCs w:val="30"/>
          <w:cs/>
        </w:rPr>
        <w:t xml:space="preserve">              </w:t>
      </w:r>
      <w:r w:rsidRPr="0028605F">
        <w:rPr>
          <w:rFonts w:asciiTheme="majorBidi" w:hAnsiTheme="majorBidi" w:cstheme="majorBidi"/>
          <w:color w:val="00000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AF8A27E" w14:textId="06566259" w:rsidR="0036363E" w:rsidRDefault="0036363E" w:rsidP="00163CDC">
      <w:pPr>
        <w:rPr>
          <w:rFonts w:asciiTheme="majorBidi" w:hAnsiTheme="majorBidi" w:cstheme="majorBidi"/>
          <w:sz w:val="28"/>
          <w:szCs w:val="28"/>
        </w:rPr>
      </w:pPr>
    </w:p>
    <w:p w14:paraId="3B07ADD9" w14:textId="77777777" w:rsidR="00BA5567" w:rsidRPr="0028605F" w:rsidRDefault="00BA5567" w:rsidP="00163CD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5279"/>
        <w:gridCol w:w="1073"/>
        <w:gridCol w:w="1226"/>
        <w:gridCol w:w="321"/>
        <w:gridCol w:w="1254"/>
      </w:tblGrid>
      <w:tr w:rsidR="003B50A0" w:rsidRPr="0028605F" w14:paraId="5B46E1EE" w14:textId="77777777" w:rsidTr="00751C3D">
        <w:trPr>
          <w:tblHeader/>
        </w:trPr>
        <w:tc>
          <w:tcPr>
            <w:tcW w:w="5279" w:type="dxa"/>
            <w:vAlign w:val="bottom"/>
          </w:tcPr>
          <w:p w14:paraId="45DECB70" w14:textId="77777777" w:rsidR="003B50A0" w:rsidRPr="0028605F" w:rsidRDefault="003B50A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F2F6AAC" w14:textId="77777777" w:rsidR="003B50A0" w:rsidRPr="0028605F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vAlign w:val="bottom"/>
          </w:tcPr>
          <w:p w14:paraId="291BF9F0" w14:textId="4E5A3C89" w:rsidR="003B50A0" w:rsidRPr="0028605F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5B1E" w:rsidRPr="0028605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21" w:type="dxa"/>
            <w:vAlign w:val="bottom"/>
          </w:tcPr>
          <w:p w14:paraId="31504188" w14:textId="77777777" w:rsidR="003B50A0" w:rsidRPr="0028605F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6EEED3F9" w14:textId="06570B87" w:rsidR="003B50A0" w:rsidRPr="0028605F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5B1E" w:rsidRPr="002860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B50A0" w:rsidRPr="0028605F" w14:paraId="55A1D5DD" w14:textId="77777777" w:rsidTr="00751C3D">
        <w:trPr>
          <w:tblHeader/>
        </w:trPr>
        <w:tc>
          <w:tcPr>
            <w:tcW w:w="5279" w:type="dxa"/>
            <w:vAlign w:val="bottom"/>
          </w:tcPr>
          <w:p w14:paraId="495645A5" w14:textId="77777777" w:rsidR="003B50A0" w:rsidRPr="0028605F" w:rsidRDefault="003B50A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DBAB126" w14:textId="77777777" w:rsidR="003B50A0" w:rsidRPr="0028605F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1" w:type="dxa"/>
            <w:gridSpan w:val="3"/>
            <w:vAlign w:val="bottom"/>
          </w:tcPr>
          <w:p w14:paraId="4E2AA8FD" w14:textId="77777777" w:rsidR="003B50A0" w:rsidRPr="0028605F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605F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3BBD" w:rsidRPr="0028605F" w14:paraId="2F23ACE4" w14:textId="77777777" w:rsidTr="007C75F8">
        <w:tc>
          <w:tcPr>
            <w:tcW w:w="5279" w:type="dxa"/>
            <w:vAlign w:val="bottom"/>
          </w:tcPr>
          <w:p w14:paraId="3C9664F7" w14:textId="5BB2F0BA" w:rsidR="00833BBD" w:rsidRPr="0028605F" w:rsidRDefault="00833BBD" w:rsidP="00833BB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8605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8605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3" w:type="dxa"/>
            <w:vAlign w:val="bottom"/>
          </w:tcPr>
          <w:p w14:paraId="70AC1DDC" w14:textId="77777777" w:rsidR="00833BBD" w:rsidRPr="0028605F" w:rsidRDefault="00833BBD" w:rsidP="00833B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</w:tcPr>
          <w:p w14:paraId="160281BA" w14:textId="29382533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3BBD">
              <w:rPr>
                <w:rFonts w:asciiTheme="majorBidi" w:hAnsiTheme="majorBidi" w:cstheme="majorBidi"/>
                <w:sz w:val="30"/>
                <w:szCs w:val="30"/>
              </w:rPr>
              <w:t>540,925</w:t>
            </w:r>
          </w:p>
        </w:tc>
        <w:tc>
          <w:tcPr>
            <w:tcW w:w="321" w:type="dxa"/>
            <w:vAlign w:val="bottom"/>
          </w:tcPr>
          <w:p w14:paraId="79377956" w14:textId="77777777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6036BDFE" w14:textId="0FCBF305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</w:rPr>
              <w:t>453,829</w:t>
            </w:r>
          </w:p>
        </w:tc>
      </w:tr>
      <w:tr w:rsidR="00833BBD" w:rsidRPr="0028605F" w14:paraId="1BC72B5D" w14:textId="77777777" w:rsidTr="007C75F8">
        <w:tc>
          <w:tcPr>
            <w:tcW w:w="5279" w:type="dxa"/>
            <w:vAlign w:val="bottom"/>
          </w:tcPr>
          <w:p w14:paraId="06AC64B9" w14:textId="77777777" w:rsidR="00833BBD" w:rsidRPr="0028605F" w:rsidRDefault="00833BBD" w:rsidP="00833BB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073" w:type="dxa"/>
            <w:vAlign w:val="bottom"/>
          </w:tcPr>
          <w:p w14:paraId="1EA0C209" w14:textId="77777777" w:rsidR="00833BBD" w:rsidRPr="0028605F" w:rsidRDefault="00833BBD" w:rsidP="00833B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</w:tcPr>
          <w:p w14:paraId="184088EC" w14:textId="6411C413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3BBD">
              <w:rPr>
                <w:rFonts w:asciiTheme="majorBidi" w:hAnsiTheme="majorBidi" w:cstheme="majorBidi"/>
                <w:sz w:val="30"/>
                <w:szCs w:val="30"/>
              </w:rPr>
              <w:t>88,024</w:t>
            </w:r>
          </w:p>
        </w:tc>
        <w:tc>
          <w:tcPr>
            <w:tcW w:w="321" w:type="dxa"/>
            <w:vAlign w:val="bottom"/>
          </w:tcPr>
          <w:p w14:paraId="7ED17B4E" w14:textId="77777777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45745AAB" w14:textId="37C31C52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</w:rPr>
              <w:t>194,092</w:t>
            </w:r>
          </w:p>
        </w:tc>
      </w:tr>
      <w:tr w:rsidR="00833BBD" w:rsidRPr="0028605F" w14:paraId="3C263209" w14:textId="77777777" w:rsidTr="007C75F8">
        <w:tc>
          <w:tcPr>
            <w:tcW w:w="5279" w:type="dxa"/>
            <w:vAlign w:val="bottom"/>
          </w:tcPr>
          <w:p w14:paraId="42D74F13" w14:textId="77777777" w:rsidR="00833BBD" w:rsidRPr="0028605F" w:rsidRDefault="00833BBD" w:rsidP="00833BB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73" w:type="dxa"/>
            <w:vAlign w:val="bottom"/>
          </w:tcPr>
          <w:p w14:paraId="59015FE5" w14:textId="77777777" w:rsidR="00833BBD" w:rsidRPr="0028605F" w:rsidRDefault="00833BBD" w:rsidP="00833B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</w:tcPr>
          <w:p w14:paraId="24C8C5C9" w14:textId="316867C1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BB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33BBD">
              <w:rPr>
                <w:rFonts w:asciiTheme="majorBidi" w:hAnsiTheme="majorBidi" w:cstheme="majorBidi"/>
                <w:sz w:val="30"/>
                <w:szCs w:val="30"/>
              </w:rPr>
              <w:t>202,532</w:t>
            </w:r>
            <w:r w:rsidRPr="00833BB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321" w:type="dxa"/>
            <w:vAlign w:val="bottom"/>
          </w:tcPr>
          <w:p w14:paraId="45587195" w14:textId="77777777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6D0A387E" w14:textId="63F72072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05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8605F">
              <w:rPr>
                <w:rFonts w:asciiTheme="majorBidi" w:hAnsiTheme="majorBidi" w:cstheme="majorBidi"/>
                <w:sz w:val="30"/>
                <w:szCs w:val="30"/>
              </w:rPr>
              <w:t>106,996</w:t>
            </w:r>
            <w:r w:rsidRPr="0028605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33BBD" w:rsidRPr="0028605F" w14:paraId="436043EF" w14:textId="77777777" w:rsidTr="007C75F8">
        <w:tc>
          <w:tcPr>
            <w:tcW w:w="5279" w:type="dxa"/>
            <w:vAlign w:val="bottom"/>
          </w:tcPr>
          <w:p w14:paraId="205A4B47" w14:textId="36A03216" w:rsidR="00833BBD" w:rsidRPr="0028605F" w:rsidRDefault="00833BBD" w:rsidP="00833BBD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8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3" w:type="dxa"/>
            <w:vAlign w:val="bottom"/>
          </w:tcPr>
          <w:p w14:paraId="4306ABA0" w14:textId="77777777" w:rsidR="00833BBD" w:rsidRPr="0028605F" w:rsidRDefault="00833BBD" w:rsidP="00833B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71F2E1E1" w14:textId="0D612DBC" w:rsidR="00833BBD" w:rsidRPr="00217692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6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426,417</w:t>
            </w:r>
          </w:p>
        </w:tc>
        <w:tc>
          <w:tcPr>
            <w:tcW w:w="321" w:type="dxa"/>
            <w:vAlign w:val="bottom"/>
          </w:tcPr>
          <w:p w14:paraId="0DD05CE4" w14:textId="77777777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0D885CE4" w14:textId="39DB76F6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540,925</w:t>
            </w:r>
          </w:p>
        </w:tc>
      </w:tr>
      <w:tr w:rsidR="00833BBD" w:rsidRPr="0028605F" w14:paraId="1C1F3424" w14:textId="77777777" w:rsidTr="007C75F8">
        <w:trPr>
          <w:trHeight w:val="479"/>
        </w:trPr>
        <w:tc>
          <w:tcPr>
            <w:tcW w:w="5279" w:type="dxa"/>
            <w:vAlign w:val="bottom"/>
          </w:tcPr>
          <w:p w14:paraId="513FB817" w14:textId="5726D5ED" w:rsidR="00833BBD" w:rsidRPr="0028605F" w:rsidRDefault="00833BBD" w:rsidP="00833BBD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  <w:vAlign w:val="bottom"/>
          </w:tcPr>
          <w:p w14:paraId="148636DB" w14:textId="77777777" w:rsidR="00833BBD" w:rsidRPr="0028605F" w:rsidRDefault="00833BBD" w:rsidP="00833B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</w:tcPr>
          <w:p w14:paraId="7BF323A1" w14:textId="594241D8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" w:type="dxa"/>
            <w:vAlign w:val="bottom"/>
          </w:tcPr>
          <w:p w14:paraId="39AAE0E8" w14:textId="77777777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6B830337" w14:textId="77777777" w:rsidR="00833BBD" w:rsidRPr="0028605F" w:rsidRDefault="00833BBD" w:rsidP="00833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6E6E" w:rsidRPr="0028605F" w14:paraId="047CEBFB" w14:textId="77777777" w:rsidTr="007C75F8">
        <w:trPr>
          <w:trHeight w:val="479"/>
        </w:trPr>
        <w:tc>
          <w:tcPr>
            <w:tcW w:w="5279" w:type="dxa"/>
            <w:vAlign w:val="bottom"/>
          </w:tcPr>
          <w:p w14:paraId="63E49CAE" w14:textId="6A34234B" w:rsidR="00806E6E" w:rsidRPr="0028605F" w:rsidRDefault="00806E6E" w:rsidP="00806E6E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8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3" w:type="dxa"/>
            <w:vAlign w:val="bottom"/>
          </w:tcPr>
          <w:p w14:paraId="545BAB42" w14:textId="77777777" w:rsidR="00806E6E" w:rsidRPr="0028605F" w:rsidRDefault="00806E6E" w:rsidP="00806E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</w:tcPr>
          <w:p w14:paraId="5BC5D9F8" w14:textId="727591FD" w:rsidR="00806E6E" w:rsidRPr="0028605F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" w:type="dxa"/>
            <w:vAlign w:val="bottom"/>
          </w:tcPr>
          <w:p w14:paraId="5047D483" w14:textId="77777777" w:rsidR="00806E6E" w:rsidRPr="0028605F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6EB08220" w14:textId="77777777" w:rsidR="00806E6E" w:rsidRPr="0028605F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6E6E" w:rsidRPr="0028605F" w14:paraId="2D54534B" w14:textId="77777777" w:rsidTr="007C75F8">
        <w:tc>
          <w:tcPr>
            <w:tcW w:w="5279" w:type="dxa"/>
            <w:vAlign w:val="bottom"/>
          </w:tcPr>
          <w:p w14:paraId="262F6BC2" w14:textId="1710FD12" w:rsidR="00806E6E" w:rsidRPr="0028605F" w:rsidRDefault="00806E6E" w:rsidP="00806E6E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3" w:type="dxa"/>
            <w:vAlign w:val="bottom"/>
          </w:tcPr>
          <w:p w14:paraId="0445AAF3" w14:textId="77777777" w:rsidR="00806E6E" w:rsidRPr="0028605F" w:rsidRDefault="00806E6E" w:rsidP="00806E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shd w:val="clear" w:color="auto" w:fill="auto"/>
          </w:tcPr>
          <w:p w14:paraId="7FBBEBF6" w14:textId="7FFA678D" w:rsidR="00806E6E" w:rsidRPr="0028605F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3BBD">
              <w:rPr>
                <w:rFonts w:asciiTheme="majorBidi" w:hAnsiTheme="majorBidi" w:cstheme="majorBidi"/>
                <w:sz w:val="30"/>
                <w:szCs w:val="30"/>
              </w:rPr>
              <w:t>243,424</w:t>
            </w:r>
          </w:p>
        </w:tc>
        <w:tc>
          <w:tcPr>
            <w:tcW w:w="321" w:type="dxa"/>
            <w:vAlign w:val="bottom"/>
          </w:tcPr>
          <w:p w14:paraId="67584BB4" w14:textId="77777777" w:rsidR="00806E6E" w:rsidRPr="0028605F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415D24AA" w14:textId="5ABEC3CC" w:rsidR="00806E6E" w:rsidRPr="0028605F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</w:rPr>
              <w:t>378,689</w:t>
            </w:r>
          </w:p>
        </w:tc>
      </w:tr>
      <w:tr w:rsidR="00806E6E" w:rsidRPr="0028605F" w14:paraId="41914FC3" w14:textId="77777777" w:rsidTr="007C75F8">
        <w:tc>
          <w:tcPr>
            <w:tcW w:w="5279" w:type="dxa"/>
            <w:vAlign w:val="bottom"/>
          </w:tcPr>
          <w:p w14:paraId="4B998F6D" w14:textId="01C96C64" w:rsidR="00806E6E" w:rsidRPr="0028605F" w:rsidRDefault="00806E6E" w:rsidP="00806E6E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3" w:type="dxa"/>
            <w:vAlign w:val="bottom"/>
          </w:tcPr>
          <w:p w14:paraId="5D2028A7" w14:textId="77777777" w:rsidR="00806E6E" w:rsidRPr="0028605F" w:rsidRDefault="00806E6E" w:rsidP="00806E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35C489A0" w14:textId="446379C5" w:rsidR="00806E6E" w:rsidRPr="0028605F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3BBD">
              <w:rPr>
                <w:rFonts w:asciiTheme="majorBidi" w:hAnsiTheme="majorBidi" w:cstheme="majorBidi"/>
                <w:sz w:val="30"/>
                <w:szCs w:val="30"/>
              </w:rPr>
              <w:t>182,993</w:t>
            </w:r>
          </w:p>
        </w:tc>
        <w:tc>
          <w:tcPr>
            <w:tcW w:w="321" w:type="dxa"/>
            <w:vAlign w:val="bottom"/>
          </w:tcPr>
          <w:p w14:paraId="4FE09BBC" w14:textId="77777777" w:rsidR="00806E6E" w:rsidRPr="0028605F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6C3689D" w14:textId="7DE7DDD6" w:rsidR="00806E6E" w:rsidRPr="0028605F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</w:rPr>
              <w:t>162,236</w:t>
            </w:r>
          </w:p>
        </w:tc>
      </w:tr>
      <w:tr w:rsidR="00806E6E" w:rsidRPr="0028605F" w14:paraId="3E069670" w14:textId="77777777" w:rsidTr="007C75F8">
        <w:tc>
          <w:tcPr>
            <w:tcW w:w="5279" w:type="dxa"/>
            <w:vAlign w:val="bottom"/>
          </w:tcPr>
          <w:p w14:paraId="2F9F9DBA" w14:textId="274FEB6E" w:rsidR="00806E6E" w:rsidRPr="0028605F" w:rsidRDefault="00806E6E" w:rsidP="00806E6E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6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vAlign w:val="bottom"/>
          </w:tcPr>
          <w:p w14:paraId="1972BD8B" w14:textId="77777777" w:rsidR="00806E6E" w:rsidRPr="0028605F" w:rsidRDefault="00806E6E" w:rsidP="00806E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E3039" w14:textId="429C57A6" w:rsidR="00806E6E" w:rsidRPr="00217692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76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426,417</w:t>
            </w:r>
          </w:p>
        </w:tc>
        <w:tc>
          <w:tcPr>
            <w:tcW w:w="321" w:type="dxa"/>
            <w:vAlign w:val="bottom"/>
          </w:tcPr>
          <w:p w14:paraId="23ECD36D" w14:textId="77777777" w:rsidR="00806E6E" w:rsidRPr="0028605F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F77B278" w14:textId="14A845FB" w:rsidR="00806E6E" w:rsidRPr="0028605F" w:rsidRDefault="00806E6E" w:rsidP="0080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540,925</w:t>
            </w:r>
          </w:p>
        </w:tc>
      </w:tr>
    </w:tbl>
    <w:p w14:paraId="407673F9" w14:textId="77777777" w:rsidR="00D42FB6" w:rsidRPr="00144BDF" w:rsidRDefault="00D42FB6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2CD36" w14:textId="178ABCB7" w:rsidR="00036B89" w:rsidRPr="00144BDF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4BDF">
        <w:rPr>
          <w:rFonts w:asciiTheme="majorBidi" w:hAnsiTheme="majorBidi" w:cstheme="majorBidi"/>
          <w:sz w:val="30"/>
          <w:szCs w:val="30"/>
          <w:cs/>
        </w:rPr>
        <w:t>ประมาณการหนี้สินสำหรับการบำรุงรักษาทางยกระดับ</w:t>
      </w:r>
      <w:r w:rsidR="001E691D" w:rsidRPr="00144BDF">
        <w:rPr>
          <w:rFonts w:asciiTheme="majorBidi" w:hAnsiTheme="majorBidi" w:cstheme="majorBidi"/>
          <w:sz w:val="30"/>
          <w:szCs w:val="30"/>
          <w:cs/>
        </w:rPr>
        <w:t>เป็นไปตามเงื่อนไข</w:t>
      </w:r>
      <w:r w:rsidR="008207DB" w:rsidRPr="00144BDF">
        <w:rPr>
          <w:rFonts w:asciiTheme="majorBidi" w:hAnsiTheme="majorBidi" w:cstheme="majorBidi"/>
          <w:sz w:val="30"/>
          <w:szCs w:val="30"/>
          <w:cs/>
        </w:rPr>
        <w:t>ของ</w:t>
      </w:r>
      <w:r w:rsidR="0035072E" w:rsidRPr="00144BDF">
        <w:rPr>
          <w:rFonts w:asciiTheme="majorBidi" w:hAnsiTheme="majorBidi" w:cstheme="majorBidi"/>
          <w:sz w:val="30"/>
          <w:szCs w:val="30"/>
          <w:cs/>
        </w:rPr>
        <w:t>สัญญา</w:t>
      </w:r>
      <w:r w:rsidR="001E691D" w:rsidRPr="00144BDF">
        <w:rPr>
          <w:rFonts w:asciiTheme="majorBidi" w:hAnsiTheme="majorBidi" w:cstheme="majorBidi"/>
          <w:sz w:val="30"/>
          <w:szCs w:val="30"/>
          <w:cs/>
        </w:rPr>
        <w:t>สัมปทาน</w:t>
      </w:r>
      <w:r w:rsidR="00C62A1F" w:rsidRPr="00144BDF">
        <w:rPr>
          <w:rFonts w:asciiTheme="majorBidi" w:hAnsiTheme="majorBidi" w:cstheme="majorBidi"/>
          <w:sz w:val="30"/>
          <w:szCs w:val="30"/>
          <w:cs/>
        </w:rPr>
        <w:t>ในเรื่องการบำรุงรักษาทางยกระดับ</w:t>
      </w:r>
    </w:p>
    <w:p w14:paraId="7C4AB9B2" w14:textId="0CDD1543" w:rsidR="003E26A9" w:rsidRPr="00144BDF" w:rsidRDefault="003E2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488E18AD" w14:textId="4E03A12A" w:rsidR="00036B89" w:rsidRPr="00144BDF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144BD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</w:t>
      </w:r>
      <w:r w:rsidR="001B7EB0" w:rsidRPr="00144BD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ประมาณการหนี้สินสำหรับการบำรุงรักษาทางยกระดับ</w:t>
      </w:r>
    </w:p>
    <w:p w14:paraId="6E4C37E1" w14:textId="77777777" w:rsidR="001B7EB0" w:rsidRPr="00144BDF" w:rsidRDefault="001B7EB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0E557D91" w14:textId="6FFA6102" w:rsidR="00036B89" w:rsidRPr="00144BDF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144BDF">
        <w:rPr>
          <w:rFonts w:asciiTheme="majorBidi" w:hAnsiTheme="majorBidi" w:cstheme="majorBidi"/>
          <w:sz w:val="30"/>
          <w:szCs w:val="30"/>
          <w:cs/>
        </w:rPr>
        <w:t>ข้อสมมติหลัก ณ วันที่รายงาน</w:t>
      </w:r>
      <w:r w:rsidRPr="00144BDF">
        <w:rPr>
          <w:rFonts w:asciiTheme="majorBidi" w:hAnsiTheme="majorBidi"/>
          <w:sz w:val="30"/>
          <w:szCs w:val="30"/>
          <w:cs/>
        </w:rPr>
        <w:t xml:space="preserve"> </w:t>
      </w:r>
      <w:r w:rsidRPr="00144BDF">
        <w:rPr>
          <w:rFonts w:asciiTheme="majorBidi" w:hAnsiTheme="majorBidi" w:cstheme="majorBidi"/>
          <w:sz w:val="30"/>
          <w:szCs w:val="30"/>
          <w:cs/>
        </w:rPr>
        <w:t>ได้แก่</w:t>
      </w:r>
    </w:p>
    <w:p w14:paraId="00BED98E" w14:textId="77777777" w:rsidR="00036B89" w:rsidRPr="00144BDF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3B50A0" w:rsidRPr="0028605F" w14:paraId="038B3367" w14:textId="77777777" w:rsidTr="00367D70">
        <w:tc>
          <w:tcPr>
            <w:tcW w:w="3490" w:type="pct"/>
          </w:tcPr>
          <w:p w14:paraId="34ACC0B4" w14:textId="77777777" w:rsidR="003B50A0" w:rsidRPr="0028605F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626981FF" w14:textId="09DC53DB" w:rsidR="003B50A0" w:rsidRPr="0028605F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5B1E" w:rsidRPr="0028605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4ACF95B" w14:textId="77777777" w:rsidR="003B50A0" w:rsidRPr="0028605F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AE6CE74" w14:textId="1231D495" w:rsidR="003B50A0" w:rsidRPr="0028605F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5B1E" w:rsidRPr="002860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B50A0" w:rsidRPr="0028605F" w14:paraId="510BD1D4" w14:textId="77777777" w:rsidTr="00367D70">
        <w:trPr>
          <w:trHeight w:hRule="exact" w:val="389"/>
        </w:trPr>
        <w:tc>
          <w:tcPr>
            <w:tcW w:w="3490" w:type="pct"/>
          </w:tcPr>
          <w:p w14:paraId="0E3FA241" w14:textId="77777777" w:rsidR="003B50A0" w:rsidRPr="0028605F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pct"/>
            <w:gridSpan w:val="3"/>
          </w:tcPr>
          <w:p w14:paraId="3A40550E" w14:textId="77777777" w:rsidR="003B50A0" w:rsidRPr="0028605F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4324E" w:rsidRPr="0028605F" w14:paraId="5803209C" w14:textId="77777777" w:rsidTr="00367D70">
        <w:trPr>
          <w:trHeight w:hRule="exact" w:val="403"/>
        </w:trPr>
        <w:tc>
          <w:tcPr>
            <w:tcW w:w="3490" w:type="pct"/>
          </w:tcPr>
          <w:p w14:paraId="32074637" w14:textId="77777777" w:rsidR="0094324E" w:rsidRPr="0028605F" w:rsidRDefault="0094324E" w:rsidP="0094324E">
            <w:pPr>
              <w:ind w:left="72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C1D88BE" w14:textId="3F0718E3" w:rsidR="0094324E" w:rsidRPr="0028605F" w:rsidRDefault="00AB3289" w:rsidP="0094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47 </w:t>
            </w:r>
            <w:r w:rsidR="00AC6AB6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</w:t>
            </w: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</w:t>
            </w:r>
          </w:p>
        </w:tc>
        <w:tc>
          <w:tcPr>
            <w:tcW w:w="147" w:type="pct"/>
            <w:vAlign w:val="bottom"/>
          </w:tcPr>
          <w:p w14:paraId="7413B5EA" w14:textId="77777777" w:rsidR="0094324E" w:rsidRPr="0028605F" w:rsidRDefault="0094324E" w:rsidP="0094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3336CA7E" w14:textId="23C8D772" w:rsidR="0094324E" w:rsidRPr="0028605F" w:rsidRDefault="001B5B1E" w:rsidP="0094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28605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.</w:t>
            </w:r>
            <w:r w:rsidRPr="00286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47 </w:t>
            </w:r>
            <w:r w:rsidRPr="0028605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- </w:t>
            </w:r>
            <w:r w:rsidRPr="00286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28605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.</w:t>
            </w:r>
            <w:r w:rsidRPr="002860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</w:t>
            </w:r>
          </w:p>
        </w:tc>
      </w:tr>
    </w:tbl>
    <w:p w14:paraId="2FFEB476" w14:textId="77777777" w:rsidR="0011430A" w:rsidRDefault="0011430A" w:rsidP="00353DEE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cs/>
        </w:rPr>
      </w:pPr>
    </w:p>
    <w:p w14:paraId="7FC2564A" w14:textId="77777777" w:rsidR="0011430A" w:rsidRDefault="00114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64DD307" w14:textId="595DD507" w:rsidR="00036B89" w:rsidRPr="00C705DE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C705DE">
        <w:rPr>
          <w:rFonts w:asciiTheme="majorBidi" w:hAnsiTheme="majorBidi" w:cstheme="majorBidi"/>
          <w:cs/>
        </w:rPr>
        <w:lastRenderedPageBreak/>
        <w:t>ทุนเรือนหุ้น</w:t>
      </w:r>
    </w:p>
    <w:p w14:paraId="62A577BA" w14:textId="77777777" w:rsidR="00036B89" w:rsidRPr="00C705DE" w:rsidRDefault="00036B89" w:rsidP="00163CD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5"/>
        </w:tabs>
        <w:ind w:left="540"/>
        <w:rPr>
          <w:rFonts w:asciiTheme="majorBidi" w:hAnsiTheme="majorBidi" w:cstheme="majorBidi"/>
          <w:sz w:val="30"/>
          <w:szCs w:val="30"/>
        </w:rPr>
      </w:pPr>
      <w:r w:rsidRPr="00C705DE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878"/>
        <w:gridCol w:w="1015"/>
        <w:gridCol w:w="265"/>
        <w:gridCol w:w="992"/>
        <w:gridCol w:w="265"/>
        <w:gridCol w:w="995"/>
        <w:gridCol w:w="265"/>
        <w:gridCol w:w="995"/>
      </w:tblGrid>
      <w:tr w:rsidR="00B92679" w:rsidRPr="00C705DE" w14:paraId="25B662FA" w14:textId="77777777" w:rsidTr="00132371">
        <w:trPr>
          <w:tblHeader/>
        </w:trPr>
        <w:tc>
          <w:tcPr>
            <w:tcW w:w="3420" w:type="dxa"/>
          </w:tcPr>
          <w:p w14:paraId="5D8C4BFE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</w:tcPr>
          <w:p w14:paraId="6A4C40CA" w14:textId="77777777" w:rsidR="00B92679" w:rsidRPr="00C705DE" w:rsidRDefault="00B92679" w:rsidP="0013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05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72" w:type="dxa"/>
            <w:gridSpan w:val="3"/>
            <w:shd w:val="clear" w:color="auto" w:fill="auto"/>
          </w:tcPr>
          <w:p w14:paraId="0A5E6658" w14:textId="77777777" w:rsidR="00B92679" w:rsidRPr="00C705DE" w:rsidRDefault="00B92679" w:rsidP="001323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5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5" w:type="dxa"/>
            <w:shd w:val="clear" w:color="auto" w:fill="auto"/>
          </w:tcPr>
          <w:p w14:paraId="6288F317" w14:textId="77777777" w:rsidR="00B92679" w:rsidRPr="00C705DE" w:rsidRDefault="00B92679" w:rsidP="001323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3AE2B13E" w14:textId="77777777" w:rsidR="00B92679" w:rsidRPr="00C705DE" w:rsidRDefault="00B92679" w:rsidP="001323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5D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92679" w:rsidRPr="00C705DE" w14:paraId="34D24A06" w14:textId="77777777" w:rsidTr="00132371">
        <w:trPr>
          <w:tblHeader/>
        </w:trPr>
        <w:tc>
          <w:tcPr>
            <w:tcW w:w="3420" w:type="dxa"/>
          </w:tcPr>
          <w:p w14:paraId="60FFE749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5458CCE3" w14:textId="77777777" w:rsidR="00B92679" w:rsidRPr="00C705DE" w:rsidRDefault="00B92679" w:rsidP="0013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05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5" w:type="dxa"/>
            <w:shd w:val="clear" w:color="auto" w:fill="auto"/>
          </w:tcPr>
          <w:p w14:paraId="6DB8F37C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6B61BFC6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0070625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05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48836C9E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4EAC58F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6DA9E8D2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A55B375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705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92679" w:rsidRPr="00C705DE" w14:paraId="2CDF264E" w14:textId="77777777" w:rsidTr="00132371">
        <w:trPr>
          <w:tblHeader/>
        </w:trPr>
        <w:tc>
          <w:tcPr>
            <w:tcW w:w="3420" w:type="dxa"/>
          </w:tcPr>
          <w:p w14:paraId="026E9CB4" w14:textId="77777777" w:rsidR="00B92679" w:rsidRPr="00C705DE" w:rsidRDefault="00B92679" w:rsidP="0013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8" w:type="dxa"/>
          </w:tcPr>
          <w:p w14:paraId="687E54AB" w14:textId="77777777" w:rsidR="00B92679" w:rsidRPr="00C705DE" w:rsidRDefault="00B92679" w:rsidP="0013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70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92" w:type="dxa"/>
            <w:gridSpan w:val="7"/>
          </w:tcPr>
          <w:p w14:paraId="51831590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70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C705D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C70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92679" w:rsidRPr="00C705DE" w14:paraId="2BB9B5E3" w14:textId="77777777" w:rsidTr="00132371">
        <w:tc>
          <w:tcPr>
            <w:tcW w:w="3420" w:type="dxa"/>
          </w:tcPr>
          <w:p w14:paraId="07CD54E2" w14:textId="54F95563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="00595C37" w:rsidRPr="00C70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0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95C37" w:rsidRPr="00C70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8" w:type="dxa"/>
          </w:tcPr>
          <w:p w14:paraId="6B3E0DB5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5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705D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705D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46A0CE04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05D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220C53A2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DF14212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6,142</w:t>
            </w:r>
          </w:p>
        </w:tc>
        <w:tc>
          <w:tcPr>
            <w:tcW w:w="265" w:type="dxa"/>
          </w:tcPr>
          <w:p w14:paraId="3B808CAC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4DA17E0C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476D6AD9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4BA8F487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6,142</w:t>
            </w:r>
          </w:p>
        </w:tc>
      </w:tr>
      <w:tr w:rsidR="00B92679" w:rsidRPr="00C705DE" w14:paraId="4DC50D90" w14:textId="77777777" w:rsidTr="00132371">
        <w:tc>
          <w:tcPr>
            <w:tcW w:w="3420" w:type="dxa"/>
          </w:tcPr>
          <w:p w14:paraId="0E838CF3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67C304B1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3F97DFE7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0758672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7B3A1F8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4159B023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28C71119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7E7B283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0EB841E8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92679" w:rsidRPr="00C705DE" w14:paraId="231B93D2" w14:textId="77777777" w:rsidTr="00132371">
        <w:tc>
          <w:tcPr>
            <w:tcW w:w="3420" w:type="dxa"/>
          </w:tcPr>
          <w:p w14:paraId="1BA63491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C70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78" w:type="dxa"/>
          </w:tcPr>
          <w:p w14:paraId="523B5DB1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A861FEC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6838BA9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F918D96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1DF1A05E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59A1E6B3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331C55D7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6115F9C3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92679" w:rsidRPr="00C705DE" w14:paraId="6F9BDADC" w14:textId="77777777" w:rsidTr="00132371">
        <w:tc>
          <w:tcPr>
            <w:tcW w:w="3420" w:type="dxa"/>
          </w:tcPr>
          <w:p w14:paraId="74029AEE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705D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705D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14:paraId="22FE8CC8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A6B92ED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BF03F67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3ABD19D3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03949177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759D4597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2D839703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2C4509F6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92679" w:rsidRPr="00C705DE" w14:paraId="112A56A3" w14:textId="77777777" w:rsidTr="00132371">
        <w:tc>
          <w:tcPr>
            <w:tcW w:w="3420" w:type="dxa"/>
          </w:tcPr>
          <w:p w14:paraId="4928287A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8" w:type="dxa"/>
          </w:tcPr>
          <w:p w14:paraId="24A5A238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5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705D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705D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15" w:type="dxa"/>
          </w:tcPr>
          <w:p w14:paraId="014D0647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="Angsana New"/>
                <w:sz w:val="30"/>
                <w:szCs w:val="30"/>
                <w:cs/>
              </w:rPr>
              <w:t>1,041</w:t>
            </w:r>
          </w:p>
        </w:tc>
        <w:tc>
          <w:tcPr>
            <w:tcW w:w="265" w:type="dxa"/>
          </w:tcPr>
          <w:p w14:paraId="02F693A9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88B60E9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="Angsana New"/>
                <w:sz w:val="30"/>
                <w:szCs w:val="30"/>
                <w:cs/>
              </w:rPr>
              <w:t>5,414</w:t>
            </w:r>
          </w:p>
        </w:tc>
        <w:tc>
          <w:tcPr>
            <w:tcW w:w="265" w:type="dxa"/>
          </w:tcPr>
          <w:p w14:paraId="2611978F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0BF00A11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="Angsana New"/>
                <w:sz w:val="30"/>
                <w:szCs w:val="30"/>
                <w:cs/>
              </w:rPr>
              <w:t>1,041</w:t>
            </w:r>
          </w:p>
        </w:tc>
        <w:tc>
          <w:tcPr>
            <w:tcW w:w="265" w:type="dxa"/>
          </w:tcPr>
          <w:p w14:paraId="12BEDBBC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3F007F8F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="Angsana New"/>
                <w:sz w:val="30"/>
                <w:szCs w:val="30"/>
                <w:cs/>
              </w:rPr>
              <w:t>5,414</w:t>
            </w:r>
          </w:p>
        </w:tc>
      </w:tr>
      <w:tr w:rsidR="00B92679" w:rsidRPr="00C705DE" w14:paraId="4E03268E" w14:textId="77777777" w:rsidTr="00132371">
        <w:tc>
          <w:tcPr>
            <w:tcW w:w="3420" w:type="dxa"/>
          </w:tcPr>
          <w:p w14:paraId="204A5BD8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8" w:type="dxa"/>
          </w:tcPr>
          <w:p w14:paraId="5FB242E3" w14:textId="77777777" w:rsidR="00B92679" w:rsidRPr="00C705DE" w:rsidRDefault="00B92679" w:rsidP="0013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705DE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C705DE">
              <w:rPr>
                <w:rFonts w:asciiTheme="majorBidi" w:hAnsiTheme="majorBidi"/>
                <w:bCs/>
                <w:sz w:val="30"/>
                <w:szCs w:val="30"/>
                <w:cs/>
              </w:rPr>
              <w:t>.</w:t>
            </w:r>
            <w:r w:rsidRPr="00C705D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54BCDB00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sz w:val="30"/>
                <w:szCs w:val="30"/>
                <w:cs/>
              </w:rPr>
              <w:t>140</w:t>
            </w:r>
          </w:p>
        </w:tc>
        <w:tc>
          <w:tcPr>
            <w:tcW w:w="265" w:type="dxa"/>
          </w:tcPr>
          <w:p w14:paraId="6C2A755A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E4DC2E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sz w:val="30"/>
                <w:szCs w:val="30"/>
                <w:cs/>
              </w:rPr>
              <w:t>728</w:t>
            </w:r>
          </w:p>
        </w:tc>
        <w:tc>
          <w:tcPr>
            <w:tcW w:w="265" w:type="dxa"/>
          </w:tcPr>
          <w:p w14:paraId="6DDFAC7F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8E97188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465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6EB54FBC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CC0DDA0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441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B92679" w:rsidRPr="00C705DE" w14:paraId="31097223" w14:textId="77777777" w:rsidTr="00132371">
        <w:tc>
          <w:tcPr>
            <w:tcW w:w="3420" w:type="dxa"/>
          </w:tcPr>
          <w:p w14:paraId="69EAF0D9" w14:textId="23098E9D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0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D5FAF" w:rsidRPr="00C70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705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83322" w:rsidRPr="00C70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8" w:type="dxa"/>
          </w:tcPr>
          <w:p w14:paraId="752697CF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5" w:type="dxa"/>
          </w:tcPr>
          <w:p w14:paraId="649ADE60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24520495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9869DB2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3C5CA023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48783CE6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47C529C2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71DFC806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92679" w:rsidRPr="00C705DE" w14:paraId="37A01409" w14:textId="77777777" w:rsidTr="00132371">
        <w:tc>
          <w:tcPr>
            <w:tcW w:w="3420" w:type="dxa"/>
          </w:tcPr>
          <w:p w14:paraId="526C682E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8" w:type="dxa"/>
          </w:tcPr>
          <w:p w14:paraId="23E580C8" w14:textId="77777777" w:rsidR="00B92679" w:rsidRPr="00C705DE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705D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705D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68A4ADA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726670FF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F09E4BD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6,142</w:t>
            </w:r>
          </w:p>
        </w:tc>
        <w:tc>
          <w:tcPr>
            <w:tcW w:w="265" w:type="dxa"/>
          </w:tcPr>
          <w:p w14:paraId="19991B7A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21BFD19E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1,041</w:t>
            </w:r>
          </w:p>
        </w:tc>
        <w:tc>
          <w:tcPr>
            <w:tcW w:w="265" w:type="dxa"/>
          </w:tcPr>
          <w:p w14:paraId="56D95A03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6B5F0718" w14:textId="77777777" w:rsidR="00B92679" w:rsidRPr="00C705DE" w:rsidRDefault="00B92679" w:rsidP="00132371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C705D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5,414</w:t>
            </w:r>
          </w:p>
        </w:tc>
      </w:tr>
    </w:tbl>
    <w:p w14:paraId="6E47A350" w14:textId="77777777" w:rsidR="006F0E65" w:rsidRPr="00C705DE" w:rsidRDefault="006F0E65" w:rsidP="00CF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FF2832" w14:textId="77777777" w:rsidR="00164D51" w:rsidRPr="00C705DE" w:rsidRDefault="00164D51" w:rsidP="00164D51">
      <w:pPr>
        <w:ind w:left="227" w:firstLine="313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C705D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การเสนอขายหุ้นต่อประชาชนเป็นการทั่วไปเป็นครั้งแรก</w:t>
      </w:r>
    </w:p>
    <w:p w14:paraId="0448B43D" w14:textId="77777777" w:rsidR="00CF7C01" w:rsidRPr="00C705DE" w:rsidRDefault="00CF7C01" w:rsidP="00CF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F3911D" w14:textId="687D22C7" w:rsidR="00164D51" w:rsidRPr="00C705DE" w:rsidRDefault="00164D51" w:rsidP="00A55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05DE">
        <w:rPr>
          <w:rFonts w:asciiTheme="majorBidi" w:hAnsiTheme="majorBidi" w:cstheme="majorBidi"/>
          <w:sz w:val="30"/>
          <w:szCs w:val="30"/>
          <w:cs/>
        </w:rPr>
        <w:t xml:space="preserve">บริษัทได้เสนอขายหุ้นสามัญที่จัดสรรไว้เพื่อเสนอขายให้ประชาชนเป็นการทั่วไปเป็นครั้งแรกจำนวน </w:t>
      </w:r>
      <w:r w:rsidRPr="00C705DE">
        <w:rPr>
          <w:rFonts w:asciiTheme="majorBidi" w:hAnsiTheme="majorBidi" w:cstheme="majorBidi"/>
          <w:sz w:val="30"/>
          <w:szCs w:val="30"/>
        </w:rPr>
        <w:t>140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ล้านหุ้น โดยเสนอขายในราคาหุ้นละ </w:t>
      </w:r>
      <w:r w:rsidRPr="00C705DE">
        <w:rPr>
          <w:rFonts w:asciiTheme="majorBidi" w:hAnsiTheme="majorBidi" w:cstheme="majorBidi"/>
          <w:sz w:val="30"/>
          <w:szCs w:val="30"/>
        </w:rPr>
        <w:t>16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บาท (มูลค่าที่ตราไว้ </w:t>
      </w:r>
      <w:r w:rsidRPr="00C705DE">
        <w:rPr>
          <w:rFonts w:asciiTheme="majorBidi" w:hAnsiTheme="majorBidi" w:cstheme="majorBidi"/>
          <w:sz w:val="30"/>
          <w:szCs w:val="30"/>
        </w:rPr>
        <w:t>5</w:t>
      </w:r>
      <w:r w:rsidRPr="00C705DE">
        <w:rPr>
          <w:rFonts w:asciiTheme="majorBidi" w:hAnsiTheme="majorBidi"/>
          <w:sz w:val="30"/>
          <w:szCs w:val="30"/>
          <w:cs/>
        </w:rPr>
        <w:t>.</w:t>
      </w:r>
      <w:r w:rsidRPr="00C705DE">
        <w:rPr>
          <w:rFonts w:asciiTheme="majorBidi" w:hAnsiTheme="majorBidi" w:cstheme="majorBidi"/>
          <w:sz w:val="30"/>
          <w:szCs w:val="30"/>
        </w:rPr>
        <w:t>2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บาทต่อหุ้น และส่วนเกินมูลค่าหุ้น </w:t>
      </w:r>
      <w:r w:rsidRPr="00C705DE">
        <w:rPr>
          <w:rFonts w:asciiTheme="majorBidi" w:hAnsiTheme="majorBidi" w:cstheme="majorBidi"/>
          <w:sz w:val="30"/>
          <w:szCs w:val="30"/>
        </w:rPr>
        <w:t>10</w:t>
      </w:r>
      <w:r w:rsidRPr="00C705DE">
        <w:rPr>
          <w:rFonts w:asciiTheme="majorBidi" w:hAnsiTheme="majorBidi"/>
          <w:sz w:val="30"/>
          <w:szCs w:val="30"/>
          <w:cs/>
        </w:rPr>
        <w:t>.</w:t>
      </w:r>
      <w:r w:rsidRPr="00C705DE">
        <w:rPr>
          <w:rFonts w:asciiTheme="majorBidi" w:hAnsiTheme="majorBidi" w:cstheme="majorBidi"/>
          <w:sz w:val="30"/>
          <w:szCs w:val="30"/>
        </w:rPr>
        <w:t>8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บาทต่อหุ้น) บริษัทได้รับเงินจากการขายหุ้นสามัญที่ออกใหม่เป็นจำนวนเงินรวม </w:t>
      </w:r>
      <w:r w:rsidRPr="00C705DE">
        <w:rPr>
          <w:rFonts w:asciiTheme="majorBidi" w:hAnsiTheme="majorBidi" w:cstheme="majorBidi"/>
          <w:sz w:val="30"/>
          <w:szCs w:val="30"/>
        </w:rPr>
        <w:t>2,240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ก่อนหักค่าใช้จ่ายที่เกี่ยวข้องกับการเสนอขายหุ้นใหม่ต่อประชาชนทั่วไปเป็นครั้งแรก หุ้นของบริษัทเริ่มการซื้อขายในตลาดหลักทรัพย์ในวันที่ </w:t>
      </w:r>
      <w:r w:rsidRPr="00C705DE">
        <w:rPr>
          <w:rFonts w:asciiTheme="majorBidi" w:hAnsiTheme="majorBidi" w:cstheme="majorBidi"/>
          <w:sz w:val="30"/>
          <w:szCs w:val="30"/>
        </w:rPr>
        <w:t xml:space="preserve">               7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C705DE">
        <w:rPr>
          <w:rFonts w:asciiTheme="majorBidi" w:hAnsiTheme="majorBidi" w:cstheme="majorBidi"/>
          <w:sz w:val="30"/>
          <w:szCs w:val="30"/>
        </w:rPr>
        <w:t>2564</w:t>
      </w:r>
    </w:p>
    <w:p w14:paraId="78EE90A6" w14:textId="73302557" w:rsidR="00524D82" w:rsidRPr="00C705DE" w:rsidRDefault="00524D82" w:rsidP="00A55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2BB0D" w14:textId="2A05262B" w:rsidR="00524D82" w:rsidRPr="00C705DE" w:rsidRDefault="00524D82" w:rsidP="00A55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05DE">
        <w:rPr>
          <w:rFonts w:asciiTheme="majorBidi" w:hAnsiTheme="majorBidi" w:cstheme="majorBidi"/>
          <w:sz w:val="30"/>
          <w:szCs w:val="30"/>
          <w:cs/>
        </w:rPr>
        <w:t>ค่าใช้จ่ายที่เกี่ยวข้องโดยตรงกับการเสนอขายหุ้นสามัญที่จัดสรรไว้เพื่อเสนอขายให้ประชาชนเป็นการทั่วไปเป็น</w:t>
      </w:r>
      <w:r w:rsidR="006640BC">
        <w:rPr>
          <w:rFonts w:asciiTheme="majorBidi" w:hAnsiTheme="majorBidi"/>
          <w:sz w:val="30"/>
          <w:szCs w:val="30"/>
          <w:cs/>
        </w:rPr>
        <w:t xml:space="preserve">   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ครั้งแรก จำนวน </w:t>
      </w:r>
      <w:r w:rsidRPr="00C705DE">
        <w:rPr>
          <w:rFonts w:asciiTheme="majorBidi" w:hAnsiTheme="majorBidi" w:cstheme="majorBidi"/>
          <w:sz w:val="30"/>
          <w:szCs w:val="30"/>
        </w:rPr>
        <w:t>63</w:t>
      </w:r>
      <w:r w:rsidRPr="00C705DE">
        <w:rPr>
          <w:rFonts w:asciiTheme="majorBidi" w:hAnsiTheme="majorBidi"/>
          <w:sz w:val="30"/>
          <w:szCs w:val="30"/>
          <w:cs/>
        </w:rPr>
        <w:t>.</w:t>
      </w:r>
      <w:r w:rsidRPr="00C705DE">
        <w:rPr>
          <w:rFonts w:asciiTheme="majorBidi" w:hAnsiTheme="majorBidi" w:cstheme="majorBidi"/>
          <w:sz w:val="30"/>
          <w:szCs w:val="30"/>
        </w:rPr>
        <w:t xml:space="preserve">48 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Pr="00C705DE">
        <w:rPr>
          <w:rFonts w:asciiTheme="majorBidi" w:hAnsiTheme="majorBidi" w:cstheme="majorBidi"/>
          <w:sz w:val="30"/>
          <w:szCs w:val="30"/>
        </w:rPr>
        <w:t>1,448</w:t>
      </w:r>
      <w:r w:rsidRPr="00C705DE">
        <w:rPr>
          <w:rFonts w:asciiTheme="majorBidi" w:hAnsiTheme="majorBidi"/>
          <w:sz w:val="30"/>
          <w:szCs w:val="30"/>
          <w:cs/>
        </w:rPr>
        <w:t>.</w:t>
      </w:r>
      <w:r w:rsidRPr="00C705DE">
        <w:rPr>
          <w:rFonts w:asciiTheme="majorBidi" w:hAnsiTheme="majorBidi" w:cstheme="majorBidi"/>
          <w:sz w:val="30"/>
          <w:szCs w:val="30"/>
        </w:rPr>
        <w:t xml:space="preserve">52 </w:t>
      </w:r>
      <w:r w:rsidRPr="00C705D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9157052" w14:textId="77777777" w:rsidR="00524D82" w:rsidRPr="00C705DE" w:rsidRDefault="00524D82" w:rsidP="00164D51">
      <w:pPr>
        <w:pStyle w:val="ListParagraph"/>
        <w:spacing w:line="240" w:lineRule="auto"/>
        <w:ind w:left="630" w:hanging="2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0B6E9" w14:textId="42C76F1E" w:rsidR="00036B89" w:rsidRPr="00C705DE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C705DE">
        <w:rPr>
          <w:rFonts w:asciiTheme="majorBidi" w:hAnsiTheme="majorBidi" w:cstheme="majorBidi"/>
          <w:cs/>
        </w:rPr>
        <w:t>สำรอง</w:t>
      </w:r>
      <w:r w:rsidR="00C672C4" w:rsidRPr="00C705DE">
        <w:rPr>
          <w:rFonts w:asciiTheme="majorBidi" w:hAnsiTheme="majorBidi" w:cstheme="majorBidi"/>
          <w:cs/>
        </w:rPr>
        <w:t>ตามกฎหมาย</w:t>
      </w:r>
    </w:p>
    <w:p w14:paraId="65A5BA05" w14:textId="398D88D1" w:rsidR="00036B89" w:rsidRPr="00C705DE" w:rsidRDefault="00036B89" w:rsidP="00163CD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F2A96B5" w14:textId="77777777" w:rsidR="00CC6A76" w:rsidRPr="00C705DE" w:rsidRDefault="00CC6A76" w:rsidP="00CC6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705DE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705DE">
        <w:rPr>
          <w:rFonts w:asciiTheme="majorBidi" w:hAnsiTheme="majorBidi" w:cstheme="majorBidi"/>
          <w:sz w:val="30"/>
          <w:szCs w:val="30"/>
        </w:rPr>
        <w:t>2535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705DE">
        <w:rPr>
          <w:rFonts w:asciiTheme="majorBidi" w:hAnsiTheme="majorBidi" w:cstheme="majorBidi"/>
          <w:sz w:val="30"/>
          <w:szCs w:val="30"/>
        </w:rPr>
        <w:t>116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C705DE">
        <w:rPr>
          <w:rFonts w:asciiTheme="majorBidi" w:hAnsiTheme="majorBidi"/>
          <w:sz w:val="30"/>
          <w:szCs w:val="30"/>
          <w:cs/>
        </w:rPr>
        <w:t>“</w:t>
      </w:r>
      <w:r w:rsidRPr="00C705DE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C705DE">
        <w:rPr>
          <w:rFonts w:asciiTheme="majorBidi" w:hAnsiTheme="majorBidi"/>
          <w:sz w:val="30"/>
          <w:szCs w:val="30"/>
          <w:cs/>
        </w:rPr>
        <w:t>”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C705DE">
        <w:rPr>
          <w:rFonts w:asciiTheme="majorBidi" w:hAnsiTheme="majorBidi" w:cstheme="majorBidi"/>
          <w:sz w:val="30"/>
          <w:szCs w:val="30"/>
        </w:rPr>
        <w:t xml:space="preserve">5 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705DE">
        <w:rPr>
          <w:rFonts w:asciiTheme="majorBidi" w:hAnsiTheme="majorBidi" w:cstheme="majorBidi"/>
          <w:sz w:val="30"/>
          <w:szCs w:val="30"/>
        </w:rPr>
        <w:t xml:space="preserve">10 </w:t>
      </w:r>
      <w:r w:rsidRPr="00C705DE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5C68B01" w14:textId="2CCF4702" w:rsidR="00CC6A76" w:rsidRDefault="00CC6A76" w:rsidP="00163CDC">
      <w:pPr>
        <w:ind w:left="540"/>
        <w:rPr>
          <w:rFonts w:ascii="Angsana New" w:hAnsi="Angsana New"/>
          <w:sz w:val="30"/>
          <w:szCs w:val="30"/>
        </w:rPr>
      </w:pPr>
    </w:p>
    <w:p w14:paraId="547BDFAA" w14:textId="38849171" w:rsidR="00036B89" w:rsidRPr="00F37125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37125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633F54" w:rsidRPr="00F37125">
        <w:rPr>
          <w:rFonts w:asciiTheme="majorBidi" w:hAnsiTheme="majorBidi" w:cstheme="majorBidi"/>
          <w:cs/>
        </w:rPr>
        <w:t>และการจำแนกรายได้</w:t>
      </w:r>
    </w:p>
    <w:p w14:paraId="2F406EE0" w14:textId="1942D22E" w:rsidR="00036B89" w:rsidRPr="002527FC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2D363" w14:textId="77777777" w:rsidR="00A75240" w:rsidRPr="002527FC" w:rsidRDefault="00A75240" w:rsidP="00A75240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527FC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119A631" w14:textId="3E4DEA87" w:rsidR="00F44BB7" w:rsidRPr="00FE7D6E" w:rsidRDefault="00775A11" w:rsidP="00FE7D6E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FE7D6E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การรับรู้รายได้</w:t>
      </w:r>
    </w:p>
    <w:p w14:paraId="7E119BDC" w14:textId="1F6592C2" w:rsidR="00D3020F" w:rsidRPr="002527FC" w:rsidRDefault="00D3020F" w:rsidP="00D3020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527FC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</w:t>
      </w:r>
      <w:r w:rsidR="009825B9" w:rsidRPr="002527FC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359FE876" w14:textId="77777777" w:rsidR="00B30695" w:rsidRPr="002527FC" w:rsidRDefault="00B30695" w:rsidP="00B306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D7620" w14:textId="0ED01835" w:rsidR="00B30695" w:rsidRPr="002527FC" w:rsidRDefault="00BA3119" w:rsidP="00BA31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27FC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Pr="002527FC">
        <w:rPr>
          <w:rFonts w:asciiTheme="majorBidi" w:hAnsiTheme="majorBidi"/>
          <w:sz w:val="30"/>
          <w:szCs w:val="30"/>
          <w:cs/>
        </w:rPr>
        <w:t xml:space="preserve"> </w:t>
      </w:r>
      <w:r w:rsidRPr="002527FC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  <w:r w:rsidR="00B30695" w:rsidRPr="002527FC">
        <w:rPr>
          <w:rFonts w:asciiTheme="majorBidi" w:hAnsiTheme="majorBidi" w:cstheme="majorBidi"/>
          <w:sz w:val="30"/>
          <w:szCs w:val="30"/>
          <w:cs/>
        </w:rPr>
        <w:t>เมื่อใด้ให้บริการ ต้นทุนที่เกี่ยวข้องรับรู้ในกำไรหรือขาดทุนเมื่อเกิดขึ้น</w:t>
      </w:r>
    </w:p>
    <w:p w14:paraId="0AF6F648" w14:textId="77777777" w:rsidR="00430A61" w:rsidRPr="002527FC" w:rsidRDefault="00430A61" w:rsidP="0006647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</w:p>
    <w:p w14:paraId="49314310" w14:textId="43CBA4EC" w:rsidR="00430A61" w:rsidRPr="002527FC" w:rsidRDefault="00430A61" w:rsidP="007B5737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2527FC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58D3D31A" w14:textId="5B04ECB5" w:rsidR="0049368A" w:rsidRPr="002527FC" w:rsidRDefault="003B0610" w:rsidP="00B7632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527FC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B7632C" w:rsidRPr="002527FC">
        <w:rPr>
          <w:rFonts w:asciiTheme="majorBidi" w:hAnsiTheme="majorBidi"/>
          <w:sz w:val="30"/>
          <w:szCs w:val="30"/>
          <w:cs/>
        </w:rPr>
        <w:t xml:space="preserve"> </w:t>
      </w:r>
      <w:r w:rsidR="0049368A" w:rsidRPr="002527FC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ผู้บริหารพิจารณาว่าบริษัทดำเนินกิจการในส่วนงานเดียวคือธุรกิจ การให้บริการทางยกระดับช่วงดินแดงถึงอนุสรณ์สถานแห่งชาติ ดังนั้นจึงมีส่วนงานที่รายงานเพียงส่วนงานเดียว</w:t>
      </w:r>
      <w:r w:rsidR="0049368A" w:rsidRPr="002527FC">
        <w:rPr>
          <w:rFonts w:asciiTheme="majorBidi" w:hAnsiTheme="majorBidi"/>
          <w:sz w:val="30"/>
          <w:szCs w:val="30"/>
          <w:cs/>
        </w:rPr>
        <w:t xml:space="preserve"> </w:t>
      </w:r>
    </w:p>
    <w:p w14:paraId="4CDCD83C" w14:textId="77777777" w:rsidR="00F34525" w:rsidRPr="002527FC" w:rsidRDefault="00F34525" w:rsidP="00F345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lang w:eastAsia="th-TH"/>
        </w:rPr>
      </w:pPr>
    </w:p>
    <w:p w14:paraId="7BDCED29" w14:textId="30B5E347" w:rsidR="00CE6B99" w:rsidRPr="002527FC" w:rsidRDefault="00CE6B99" w:rsidP="00CE6B99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contextualSpacing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lang w:eastAsia="th-TH"/>
        </w:rPr>
      </w:pPr>
      <w:r w:rsidRPr="002527FC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735A4036" w14:textId="1DC174E9" w:rsidR="00CE6B99" w:rsidRPr="002527FC" w:rsidRDefault="00CE6B99" w:rsidP="00CE6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527FC">
        <w:rPr>
          <w:rFonts w:asciiTheme="majorBidi" w:hAnsiTheme="majorBidi" w:cstheme="majorBidi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F6665C6" w14:textId="77777777" w:rsidR="00326086" w:rsidRPr="008B72DC" w:rsidRDefault="00326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B72DC">
        <w:rPr>
          <w:rFonts w:ascii="Angsana New" w:hAnsi="Angsana New"/>
          <w:sz w:val="30"/>
          <w:szCs w:val="30"/>
          <w:cs/>
        </w:rPr>
        <w:br w:type="page"/>
      </w:r>
    </w:p>
    <w:p w14:paraId="491963DD" w14:textId="4AB15067" w:rsidR="00036B89" w:rsidRPr="00F37125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37125">
        <w:rPr>
          <w:rFonts w:asciiTheme="majorBidi" w:hAnsiTheme="majorBidi" w:cstheme="majorBidi"/>
          <w:cs/>
        </w:rPr>
        <w:lastRenderedPageBreak/>
        <w:t>ค่าใช้จ่ายตามลักษณะ</w:t>
      </w:r>
    </w:p>
    <w:p w14:paraId="3A5D244A" w14:textId="08B5841A" w:rsidR="0055714D" w:rsidRPr="00F37125" w:rsidRDefault="0055714D" w:rsidP="0055714D">
      <w:pPr>
        <w:rPr>
          <w:rFonts w:asciiTheme="majorBidi" w:hAnsiTheme="majorBidi" w:cstheme="majorBidi"/>
          <w:sz w:val="30"/>
          <w:szCs w:val="30"/>
        </w:rPr>
      </w:pPr>
    </w:p>
    <w:p w14:paraId="633F05B0" w14:textId="77777777" w:rsidR="00A619B1" w:rsidRPr="00F37125" w:rsidRDefault="00A619B1" w:rsidP="00A61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712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699850E" w14:textId="58502B44" w:rsidR="004E240F" w:rsidRPr="00F37125" w:rsidRDefault="0055451A" w:rsidP="00554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7125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บริษัทรับรู้รายการค่าใช้จ่ายตามที่เปิดเผยในหมายเหตุข้อ </w:t>
      </w:r>
      <w:r w:rsidR="004A3ADF" w:rsidRPr="00F37125">
        <w:rPr>
          <w:rFonts w:asciiTheme="majorBidi" w:hAnsiTheme="majorBidi" w:cstheme="majorBidi"/>
          <w:sz w:val="30"/>
          <w:szCs w:val="30"/>
        </w:rPr>
        <w:t>6</w:t>
      </w:r>
      <w:r w:rsidR="00145FAF">
        <w:rPr>
          <w:rFonts w:asciiTheme="majorBidi" w:hAnsiTheme="majorBidi" w:cstheme="majorBidi"/>
          <w:sz w:val="30"/>
          <w:szCs w:val="30"/>
        </w:rPr>
        <w:t xml:space="preserve">, </w:t>
      </w:r>
      <w:r w:rsidR="004A3ADF" w:rsidRPr="00F37125">
        <w:rPr>
          <w:rFonts w:asciiTheme="majorBidi" w:hAnsiTheme="majorBidi" w:cstheme="majorBidi"/>
          <w:sz w:val="30"/>
          <w:szCs w:val="30"/>
        </w:rPr>
        <w:t>8</w:t>
      </w:r>
      <w:r w:rsidRPr="00F37125">
        <w:rPr>
          <w:rFonts w:asciiTheme="majorBidi" w:hAnsiTheme="majorBidi" w:cstheme="majorBidi"/>
          <w:sz w:val="30"/>
          <w:szCs w:val="30"/>
        </w:rPr>
        <w:t xml:space="preserve">, </w:t>
      </w:r>
      <w:r w:rsidR="00145FAF">
        <w:rPr>
          <w:rFonts w:asciiTheme="majorBidi" w:hAnsiTheme="majorBidi" w:cstheme="majorBidi"/>
          <w:sz w:val="30"/>
          <w:szCs w:val="30"/>
        </w:rPr>
        <w:t xml:space="preserve">9 </w:t>
      </w:r>
      <w:r w:rsidR="00145FA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45FAF">
        <w:rPr>
          <w:rFonts w:asciiTheme="majorBidi" w:hAnsiTheme="majorBidi" w:cstheme="majorBidi"/>
          <w:sz w:val="30"/>
          <w:szCs w:val="30"/>
        </w:rPr>
        <w:t>17</w:t>
      </w:r>
    </w:p>
    <w:p w14:paraId="16A0FFA7" w14:textId="77777777" w:rsidR="004E240F" w:rsidRPr="00F37125" w:rsidRDefault="004E240F" w:rsidP="005571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5373"/>
        <w:gridCol w:w="990"/>
        <w:gridCol w:w="1264"/>
        <w:gridCol w:w="269"/>
        <w:gridCol w:w="1257"/>
      </w:tblGrid>
      <w:tr w:rsidR="00E63C13" w:rsidRPr="00F37125" w14:paraId="14A1E402" w14:textId="77777777" w:rsidTr="00992836">
        <w:tc>
          <w:tcPr>
            <w:tcW w:w="5373" w:type="dxa"/>
            <w:shd w:val="clear" w:color="auto" w:fill="FFFFFF"/>
          </w:tcPr>
          <w:p w14:paraId="4CA8FB29" w14:textId="77777777" w:rsidR="00E63C13" w:rsidRPr="00F37125" w:rsidRDefault="00E63C1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09B82E56" w14:textId="77777777" w:rsidR="00E63C13" w:rsidRPr="00F37125" w:rsidRDefault="00E63C1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4" w:type="dxa"/>
          </w:tcPr>
          <w:p w14:paraId="79D655EE" w14:textId="1879495E" w:rsidR="00E63C13" w:rsidRPr="00F37125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7225" w:rsidRPr="00F3712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2EAB909C" w14:textId="77777777" w:rsidR="00E63C13" w:rsidRPr="00F37125" w:rsidRDefault="00E63C13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6D781F9" w14:textId="437B89EE" w:rsidR="00E63C13" w:rsidRPr="00F37125" w:rsidRDefault="00C57225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B50A0" w:rsidRPr="00F37125" w14:paraId="271F98F3" w14:textId="77777777" w:rsidTr="00A172B3">
        <w:tc>
          <w:tcPr>
            <w:tcW w:w="5373" w:type="dxa"/>
            <w:shd w:val="clear" w:color="auto" w:fill="FFFFFF"/>
          </w:tcPr>
          <w:p w14:paraId="21B4DD32" w14:textId="77777777" w:rsidR="003B50A0" w:rsidRPr="00F3712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3296910B" w14:textId="77777777" w:rsidR="003B50A0" w:rsidRPr="00F3712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FFFFFF"/>
          </w:tcPr>
          <w:p w14:paraId="55473095" w14:textId="77777777" w:rsidR="003B50A0" w:rsidRPr="00F37125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16CA" w:rsidRPr="00F37125" w14:paraId="208647D2" w14:textId="77777777" w:rsidTr="00A05AFE">
        <w:tc>
          <w:tcPr>
            <w:tcW w:w="5373" w:type="dxa"/>
          </w:tcPr>
          <w:p w14:paraId="447CD20B" w14:textId="77777777" w:rsidR="003A16CA" w:rsidRPr="00F37125" w:rsidRDefault="003A16CA" w:rsidP="00A05AFE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0392C50B" w14:textId="77777777" w:rsidR="003A16CA" w:rsidRPr="00F37125" w:rsidRDefault="003A16CA" w:rsidP="00A05A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09DFC28" w14:textId="77777777" w:rsidR="003A16CA" w:rsidRPr="00C35BD9" w:rsidRDefault="003A16CA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BD9">
              <w:rPr>
                <w:rFonts w:asciiTheme="majorBidi" w:hAnsiTheme="majorBidi" w:cstheme="majorBidi"/>
                <w:sz w:val="30"/>
                <w:szCs w:val="30"/>
              </w:rPr>
              <w:t>244,208</w:t>
            </w:r>
          </w:p>
        </w:tc>
        <w:tc>
          <w:tcPr>
            <w:tcW w:w="269" w:type="dxa"/>
            <w:vAlign w:val="bottom"/>
          </w:tcPr>
          <w:p w14:paraId="37DF571C" w14:textId="77777777" w:rsidR="003A16CA" w:rsidRPr="00F37125" w:rsidRDefault="003A16CA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E1D9914" w14:textId="77777777" w:rsidR="003A16CA" w:rsidRPr="00F37125" w:rsidRDefault="003A16CA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274,993</w:t>
            </w:r>
          </w:p>
        </w:tc>
      </w:tr>
      <w:tr w:rsidR="00753406" w:rsidRPr="00F37125" w14:paraId="4AA91141" w14:textId="77777777" w:rsidTr="00A172B3">
        <w:tc>
          <w:tcPr>
            <w:tcW w:w="5373" w:type="dxa"/>
          </w:tcPr>
          <w:p w14:paraId="5D9BC5BE" w14:textId="77777777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ค่าตัดจำหน่ายต้นทุนสัมปทานในการใช้ทางยกระดับ</w:t>
            </w:r>
          </w:p>
        </w:tc>
        <w:tc>
          <w:tcPr>
            <w:tcW w:w="990" w:type="dxa"/>
            <w:shd w:val="clear" w:color="auto" w:fill="auto"/>
          </w:tcPr>
          <w:p w14:paraId="3BFDF4F2" w14:textId="1F55876E" w:rsidR="00753406" w:rsidRPr="00F37125" w:rsidRDefault="00324DF9" w:rsidP="00753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4" w:type="dxa"/>
            <w:shd w:val="clear" w:color="auto" w:fill="auto"/>
          </w:tcPr>
          <w:p w14:paraId="18AAC979" w14:textId="2F22CD33" w:rsidR="00753406" w:rsidRPr="00C35BD9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BD9">
              <w:rPr>
                <w:rFonts w:asciiTheme="majorBidi" w:hAnsiTheme="majorBidi" w:cstheme="majorBidi"/>
                <w:sz w:val="30"/>
                <w:szCs w:val="30"/>
              </w:rPr>
              <w:t>200,422</w:t>
            </w:r>
          </w:p>
        </w:tc>
        <w:tc>
          <w:tcPr>
            <w:tcW w:w="269" w:type="dxa"/>
          </w:tcPr>
          <w:p w14:paraId="6AFFED76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7745C525" w14:textId="5C8441D1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315,790</w:t>
            </w:r>
          </w:p>
        </w:tc>
      </w:tr>
      <w:tr w:rsidR="00753406" w:rsidRPr="00F37125" w14:paraId="440DBA73" w14:textId="77777777" w:rsidTr="00A172B3">
        <w:tc>
          <w:tcPr>
            <w:tcW w:w="5373" w:type="dxa"/>
          </w:tcPr>
          <w:p w14:paraId="0F8E4AF7" w14:textId="77777777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712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990" w:type="dxa"/>
            <w:shd w:val="clear" w:color="auto" w:fill="auto"/>
          </w:tcPr>
          <w:p w14:paraId="60DEA139" w14:textId="77777777" w:rsidR="00753406" w:rsidRPr="00F37125" w:rsidRDefault="00753406" w:rsidP="00753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7DBEA16" w14:textId="209C7D77" w:rsidR="00753406" w:rsidRPr="00C35BD9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BD9">
              <w:rPr>
                <w:rFonts w:asciiTheme="majorBidi" w:hAnsiTheme="majorBidi" w:cstheme="majorBidi"/>
                <w:sz w:val="30"/>
                <w:szCs w:val="30"/>
              </w:rPr>
              <w:t>90,131</w:t>
            </w:r>
          </w:p>
        </w:tc>
        <w:tc>
          <w:tcPr>
            <w:tcW w:w="269" w:type="dxa"/>
          </w:tcPr>
          <w:p w14:paraId="2AB03ACA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45CC2755" w14:textId="78178DF8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215,145</w:t>
            </w:r>
          </w:p>
        </w:tc>
      </w:tr>
      <w:tr w:rsidR="00753406" w:rsidRPr="00F37125" w14:paraId="5F8CB31A" w14:textId="77777777" w:rsidTr="00A172B3">
        <w:tc>
          <w:tcPr>
            <w:tcW w:w="5373" w:type="dxa"/>
          </w:tcPr>
          <w:p w14:paraId="5638D5FC" w14:textId="4BF8F5C8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712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</w:tcPr>
          <w:p w14:paraId="5D761337" w14:textId="77777777" w:rsidR="00753406" w:rsidRPr="00F37125" w:rsidRDefault="00753406" w:rsidP="00753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15CC09B0" w14:textId="2E85F634" w:rsidR="00753406" w:rsidRPr="00C35BD9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BD9">
              <w:rPr>
                <w:rFonts w:asciiTheme="majorBidi" w:hAnsiTheme="majorBidi" w:cstheme="majorBidi"/>
                <w:sz w:val="30"/>
                <w:szCs w:val="30"/>
              </w:rPr>
              <w:t>27,262</w:t>
            </w:r>
          </w:p>
        </w:tc>
        <w:tc>
          <w:tcPr>
            <w:tcW w:w="269" w:type="dxa"/>
          </w:tcPr>
          <w:p w14:paraId="4F9C5D35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3CB0A3E7" w14:textId="4ECB104A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46,217</w:t>
            </w:r>
          </w:p>
        </w:tc>
      </w:tr>
      <w:tr w:rsidR="00753406" w:rsidRPr="00F37125" w14:paraId="78C9A5E9" w14:textId="77777777" w:rsidTr="0081689B">
        <w:tc>
          <w:tcPr>
            <w:tcW w:w="5373" w:type="dxa"/>
          </w:tcPr>
          <w:p w14:paraId="00A3E5B2" w14:textId="77777777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AAF8035" w14:textId="77777777" w:rsidR="00753406" w:rsidRPr="00F37125" w:rsidRDefault="00753406" w:rsidP="00753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9D640FB" w14:textId="6442F6AA" w:rsidR="00753406" w:rsidRPr="00C35BD9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BD9">
              <w:rPr>
                <w:rFonts w:asciiTheme="majorBidi" w:hAnsiTheme="majorBidi" w:cstheme="majorBidi"/>
                <w:sz w:val="30"/>
                <w:szCs w:val="30"/>
              </w:rPr>
              <w:t>25,889</w:t>
            </w:r>
          </w:p>
        </w:tc>
        <w:tc>
          <w:tcPr>
            <w:tcW w:w="269" w:type="dxa"/>
          </w:tcPr>
          <w:p w14:paraId="1B87A65B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3E059FA1" w14:textId="3A8ED5CD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25,781</w:t>
            </w:r>
          </w:p>
        </w:tc>
      </w:tr>
      <w:tr w:rsidR="00753406" w:rsidRPr="00F37125" w14:paraId="125651E9" w14:textId="77777777" w:rsidTr="00B331E8">
        <w:tc>
          <w:tcPr>
            <w:tcW w:w="5373" w:type="dxa"/>
          </w:tcPr>
          <w:p w14:paraId="4DCB3B4A" w14:textId="77777777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712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  <w:shd w:val="clear" w:color="auto" w:fill="auto"/>
          </w:tcPr>
          <w:p w14:paraId="08AE687E" w14:textId="77777777" w:rsidR="00753406" w:rsidRPr="00F37125" w:rsidRDefault="00753406" w:rsidP="00753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5EB5EC0" w14:textId="77FDC66C" w:rsidR="00753406" w:rsidRPr="00C35BD9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BD9">
              <w:rPr>
                <w:rFonts w:asciiTheme="majorBidi" w:hAnsiTheme="majorBidi" w:cstheme="majorBidi"/>
                <w:sz w:val="30"/>
                <w:szCs w:val="30"/>
              </w:rPr>
              <w:t>23,449</w:t>
            </w:r>
          </w:p>
        </w:tc>
        <w:tc>
          <w:tcPr>
            <w:tcW w:w="269" w:type="dxa"/>
          </w:tcPr>
          <w:p w14:paraId="519EAF56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4FB949F0" w14:textId="46FF9844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21,977</w:t>
            </w:r>
          </w:p>
        </w:tc>
      </w:tr>
      <w:tr w:rsidR="00753406" w:rsidRPr="00F37125" w14:paraId="258CB571" w14:textId="77777777" w:rsidTr="00EB6B3B">
        <w:tc>
          <w:tcPr>
            <w:tcW w:w="5373" w:type="dxa"/>
          </w:tcPr>
          <w:p w14:paraId="597789D6" w14:textId="77777777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712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990" w:type="dxa"/>
          </w:tcPr>
          <w:p w14:paraId="59EFC170" w14:textId="77777777" w:rsidR="00753406" w:rsidRPr="00F37125" w:rsidRDefault="00753406" w:rsidP="00753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DDCD8B3" w14:textId="5DB2284D" w:rsidR="00753406" w:rsidRPr="00C35BD9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BD9">
              <w:rPr>
                <w:rFonts w:asciiTheme="majorBidi" w:hAnsiTheme="majorBidi" w:cstheme="majorBidi"/>
                <w:sz w:val="30"/>
                <w:szCs w:val="30"/>
              </w:rPr>
              <w:t>20,862</w:t>
            </w:r>
          </w:p>
        </w:tc>
        <w:tc>
          <w:tcPr>
            <w:tcW w:w="269" w:type="dxa"/>
          </w:tcPr>
          <w:p w14:paraId="7C724442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46B19422" w14:textId="35FCD606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21,245</w:t>
            </w:r>
          </w:p>
        </w:tc>
      </w:tr>
      <w:tr w:rsidR="00753406" w:rsidRPr="00F37125" w14:paraId="5B9D0478" w14:textId="77777777" w:rsidTr="00283C11">
        <w:tc>
          <w:tcPr>
            <w:tcW w:w="5373" w:type="dxa"/>
          </w:tcPr>
          <w:p w14:paraId="11C1D969" w14:textId="77777777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712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  <w:shd w:val="clear" w:color="auto" w:fill="auto"/>
          </w:tcPr>
          <w:p w14:paraId="54BE46A4" w14:textId="5674067D" w:rsidR="00753406" w:rsidRPr="00F37125" w:rsidRDefault="00753406" w:rsidP="00753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2A8F5F2" w14:textId="16C0F09C" w:rsidR="00753406" w:rsidRPr="00C35BD9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BD9">
              <w:rPr>
                <w:rFonts w:asciiTheme="majorBidi" w:hAnsiTheme="majorBidi" w:cstheme="majorBidi"/>
                <w:sz w:val="30"/>
                <w:szCs w:val="30"/>
              </w:rPr>
              <w:t>12,212</w:t>
            </w:r>
          </w:p>
        </w:tc>
        <w:tc>
          <w:tcPr>
            <w:tcW w:w="269" w:type="dxa"/>
          </w:tcPr>
          <w:p w14:paraId="46EFFBC3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7F9A402D" w14:textId="31E02E0C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17,090</w:t>
            </w:r>
          </w:p>
        </w:tc>
      </w:tr>
      <w:tr w:rsidR="00753406" w:rsidRPr="00F37125" w14:paraId="489ABB3A" w14:textId="77777777" w:rsidTr="00283C11">
        <w:tc>
          <w:tcPr>
            <w:tcW w:w="5373" w:type="dxa"/>
          </w:tcPr>
          <w:p w14:paraId="5E7DACEB" w14:textId="5B7EDF69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712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ค่าภาษีโรงเรือนและภาษีอื่นๆ</w:t>
            </w:r>
          </w:p>
        </w:tc>
        <w:tc>
          <w:tcPr>
            <w:tcW w:w="990" w:type="dxa"/>
            <w:shd w:val="clear" w:color="auto" w:fill="auto"/>
          </w:tcPr>
          <w:p w14:paraId="165F893E" w14:textId="77777777" w:rsidR="00753406" w:rsidRPr="00F37125" w:rsidRDefault="00753406" w:rsidP="00753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A20C924" w14:textId="02DB53F6" w:rsidR="00753406" w:rsidRPr="00C35BD9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BD9">
              <w:rPr>
                <w:rFonts w:asciiTheme="majorBidi" w:hAnsiTheme="majorBidi" w:cstheme="majorBidi"/>
                <w:sz w:val="30"/>
                <w:szCs w:val="30"/>
              </w:rPr>
              <w:t>5,515</w:t>
            </w:r>
          </w:p>
        </w:tc>
        <w:tc>
          <w:tcPr>
            <w:tcW w:w="269" w:type="dxa"/>
          </w:tcPr>
          <w:p w14:paraId="06D15E12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91292E9" w14:textId="19DC7881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5,515</w:t>
            </w:r>
          </w:p>
        </w:tc>
      </w:tr>
      <w:tr w:rsidR="00753406" w:rsidRPr="00F37125" w14:paraId="19C569E2" w14:textId="77777777" w:rsidTr="00A172B3">
        <w:tc>
          <w:tcPr>
            <w:tcW w:w="5373" w:type="dxa"/>
          </w:tcPr>
          <w:p w14:paraId="40C5433F" w14:textId="19374EF4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990" w:type="dxa"/>
            <w:shd w:val="clear" w:color="auto" w:fill="auto"/>
          </w:tcPr>
          <w:p w14:paraId="6AB195CF" w14:textId="77777777" w:rsidR="00753406" w:rsidRPr="00F37125" w:rsidRDefault="00753406" w:rsidP="00753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9CD22CE" w14:textId="3330BC31" w:rsidR="00753406" w:rsidRPr="00C35BD9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5BD9">
              <w:rPr>
                <w:rFonts w:asciiTheme="majorBidi" w:hAnsiTheme="majorBidi" w:cstheme="majorBidi"/>
                <w:sz w:val="30"/>
                <w:szCs w:val="30"/>
              </w:rPr>
              <w:t>3,067</w:t>
            </w:r>
          </w:p>
        </w:tc>
        <w:tc>
          <w:tcPr>
            <w:tcW w:w="269" w:type="dxa"/>
          </w:tcPr>
          <w:p w14:paraId="0DBD154D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9E6E3FF" w14:textId="513A6E2C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2,816</w:t>
            </w:r>
          </w:p>
        </w:tc>
      </w:tr>
      <w:tr w:rsidR="00753406" w:rsidRPr="00F37125" w14:paraId="230FEEB4" w14:textId="77777777" w:rsidTr="00A172B3">
        <w:trPr>
          <w:trHeight w:val="209"/>
        </w:trPr>
        <w:tc>
          <w:tcPr>
            <w:tcW w:w="5373" w:type="dxa"/>
          </w:tcPr>
          <w:p w14:paraId="54B6187A" w14:textId="77777777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68D5E7B8" w14:textId="77777777" w:rsidR="00753406" w:rsidRPr="00F37125" w:rsidRDefault="00753406" w:rsidP="00753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1277128" w14:textId="13F0CFAD" w:rsidR="00753406" w:rsidRPr="00C35BD9" w:rsidRDefault="00426AD7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45,872</w:t>
            </w:r>
          </w:p>
        </w:tc>
        <w:tc>
          <w:tcPr>
            <w:tcW w:w="269" w:type="dxa"/>
          </w:tcPr>
          <w:p w14:paraId="112CFA47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58A3B41" w14:textId="4F1BE6B4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sz w:val="30"/>
                <w:szCs w:val="30"/>
              </w:rPr>
              <w:t>20,500</w:t>
            </w:r>
          </w:p>
        </w:tc>
      </w:tr>
      <w:tr w:rsidR="00753406" w:rsidRPr="00F37125" w14:paraId="5B99087B" w14:textId="77777777" w:rsidTr="00A172B3">
        <w:trPr>
          <w:trHeight w:val="209"/>
        </w:trPr>
        <w:tc>
          <w:tcPr>
            <w:tcW w:w="5373" w:type="dxa"/>
          </w:tcPr>
          <w:p w14:paraId="4968C2FE" w14:textId="30A040D3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รวมต้นทุนการให้บริการทางยกระดับ</w:t>
            </w:r>
            <w:r w:rsidRPr="00F3712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37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  <w:p w14:paraId="3988229D" w14:textId="56F99291" w:rsidR="00753406" w:rsidRPr="00F37125" w:rsidRDefault="00753406" w:rsidP="00753406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990" w:type="dxa"/>
          </w:tcPr>
          <w:p w14:paraId="36A4AB97" w14:textId="77777777" w:rsidR="00753406" w:rsidRPr="00F37125" w:rsidRDefault="00753406" w:rsidP="00753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6A30F" w14:textId="77777777" w:rsidR="00426AD7" w:rsidRDefault="00426AD7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26450E" w14:textId="1F18DF2E" w:rsidR="00753406" w:rsidRPr="00F37125" w:rsidRDefault="00426AD7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698,889</w:t>
            </w:r>
          </w:p>
        </w:tc>
        <w:tc>
          <w:tcPr>
            <w:tcW w:w="269" w:type="dxa"/>
          </w:tcPr>
          <w:p w14:paraId="7F33F89B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41E88E1" w14:textId="77777777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DC258B" w14:textId="1275EE7E" w:rsidR="00753406" w:rsidRPr="00F37125" w:rsidRDefault="00753406" w:rsidP="0075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1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967,069</w:t>
            </w:r>
          </w:p>
        </w:tc>
      </w:tr>
    </w:tbl>
    <w:p w14:paraId="36587274" w14:textId="2DDC247E" w:rsidR="00CF342E" w:rsidRPr="00F37125" w:rsidRDefault="00CF342E" w:rsidP="00CF342E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7170B529" w14:textId="6E7E197A" w:rsidR="00E82E99" w:rsidRPr="00F37125" w:rsidRDefault="00E82E99" w:rsidP="00E8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712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F37125">
        <w:rPr>
          <w:rFonts w:asciiTheme="majorBidi" w:hAnsiTheme="majorBidi" w:cstheme="majorBidi"/>
          <w:sz w:val="30"/>
          <w:szCs w:val="30"/>
        </w:rPr>
        <w:t xml:space="preserve">2564 </w:t>
      </w:r>
      <w:r w:rsidRPr="00F37125">
        <w:rPr>
          <w:rFonts w:asciiTheme="majorBidi" w:hAnsiTheme="majorBidi" w:cstheme="majorBidi"/>
          <w:sz w:val="30"/>
          <w:szCs w:val="30"/>
          <w:cs/>
        </w:rPr>
        <w:t xml:space="preserve">บริษัทจ่ายเงินสมทบกองทุนสำรองเลี้ยงชีพสำหรับพนักงานของบริษัทเป็นจำนวน </w:t>
      </w:r>
      <w:r w:rsidR="00932D1B" w:rsidRPr="00DA32F1">
        <w:rPr>
          <w:rFonts w:asciiTheme="majorBidi" w:hAnsiTheme="majorBidi" w:cstheme="majorBidi"/>
          <w:sz w:val="30"/>
          <w:szCs w:val="30"/>
        </w:rPr>
        <w:t>6</w:t>
      </w:r>
      <w:r w:rsidR="00932D1B" w:rsidRPr="00DA32F1">
        <w:rPr>
          <w:rFonts w:asciiTheme="majorBidi" w:hAnsiTheme="majorBidi"/>
          <w:sz w:val="30"/>
          <w:szCs w:val="30"/>
          <w:cs/>
        </w:rPr>
        <w:t>.</w:t>
      </w:r>
      <w:r w:rsidR="00932D1B" w:rsidRPr="00DA32F1">
        <w:rPr>
          <w:rFonts w:asciiTheme="majorBidi" w:hAnsiTheme="majorBidi" w:cstheme="majorBidi"/>
          <w:sz w:val="30"/>
          <w:szCs w:val="30"/>
        </w:rPr>
        <w:t>58</w:t>
      </w:r>
      <w:r w:rsidRPr="00F37125">
        <w:rPr>
          <w:rFonts w:asciiTheme="majorBidi" w:hAnsiTheme="majorBidi"/>
          <w:sz w:val="30"/>
          <w:szCs w:val="30"/>
          <w:cs/>
        </w:rPr>
        <w:t xml:space="preserve"> </w:t>
      </w:r>
      <w:r w:rsidRPr="00F3712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9555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9555C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59555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59555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CE3E52" w:rsidRPr="0059555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E3E52" w:rsidRPr="0059555C">
        <w:rPr>
          <w:rFonts w:asciiTheme="majorBidi" w:hAnsiTheme="majorBidi"/>
          <w:i/>
          <w:iCs/>
          <w:sz w:val="30"/>
          <w:szCs w:val="30"/>
          <w:cs/>
        </w:rPr>
        <w:t>.</w:t>
      </w:r>
      <w:r w:rsidR="00CE3E52" w:rsidRPr="0059555C">
        <w:rPr>
          <w:rFonts w:asciiTheme="majorBidi" w:hAnsiTheme="majorBidi" w:cstheme="majorBidi"/>
          <w:i/>
          <w:iCs/>
          <w:sz w:val="30"/>
          <w:szCs w:val="30"/>
        </w:rPr>
        <w:t>84</w:t>
      </w:r>
      <w:r w:rsidRPr="0059555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9555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37125">
        <w:rPr>
          <w:rFonts w:asciiTheme="majorBidi" w:hAnsiTheme="majorBidi" w:cstheme="majorBidi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18B974D1" w14:textId="77777777" w:rsidR="00E82E99" w:rsidRPr="00F37125" w:rsidRDefault="00E82E99" w:rsidP="00E82E99">
      <w:pPr>
        <w:rPr>
          <w:rFonts w:asciiTheme="majorBidi" w:hAnsiTheme="majorBidi" w:cstheme="majorBidi"/>
          <w:sz w:val="30"/>
          <w:szCs w:val="30"/>
        </w:rPr>
      </w:pPr>
    </w:p>
    <w:p w14:paraId="7A767CBE" w14:textId="578F7A6C" w:rsidR="00036B89" w:rsidRPr="00F37125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37125">
        <w:rPr>
          <w:rFonts w:asciiTheme="majorBidi" w:hAnsiTheme="majorBidi" w:cstheme="majorBidi"/>
          <w:cs/>
        </w:rPr>
        <w:t>ภาษีเงินได้</w:t>
      </w:r>
    </w:p>
    <w:p w14:paraId="7DC24906" w14:textId="547CFB06" w:rsidR="00036B89" w:rsidRPr="00F3712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0C835" w14:textId="2981B843" w:rsidR="00B504B7" w:rsidRPr="00F37125" w:rsidRDefault="00B504B7" w:rsidP="00B504B7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37125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FDD88F8" w14:textId="7B4FAED9" w:rsidR="00B504B7" w:rsidRPr="00F37125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7125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="0098427E" w:rsidRPr="00F37125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70DC8BA0" w14:textId="77777777" w:rsidR="00B504B7" w:rsidRPr="003B2633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FABB461" w14:textId="77777777" w:rsidR="00D12C6C" w:rsidRPr="0084101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1019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7E56AF1" w14:textId="71DE7E99" w:rsidR="00B504B7" w:rsidRPr="0084101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41019">
        <w:rPr>
          <w:rFonts w:asciiTheme="majorBidi" w:hAnsi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387348B1" w14:textId="1149F3C9" w:rsidR="00B504B7" w:rsidRPr="00841019" w:rsidRDefault="00B504B7" w:rsidP="00B504B7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41019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39B87D33" w14:textId="77777777" w:rsidR="00B504B7" w:rsidRPr="0084101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5A7F1A1" w14:textId="0EB52746" w:rsidR="00B504B7" w:rsidRPr="00841019" w:rsidRDefault="00B504B7" w:rsidP="00B504B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4101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841019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841019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841019">
        <w:rPr>
          <w:rFonts w:asciiTheme="majorBidi" w:hAnsiTheme="majorBidi"/>
          <w:sz w:val="30"/>
          <w:szCs w:val="30"/>
          <w:cs/>
        </w:rPr>
        <w:t xml:space="preserve"> </w:t>
      </w:r>
      <w:r w:rsidRPr="00841019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46EDA11A" w14:textId="77777777" w:rsidR="00B504B7" w:rsidRPr="0084101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54A46C7" w14:textId="069EABBC" w:rsidR="00B504B7" w:rsidRPr="00841019" w:rsidRDefault="00B504B7" w:rsidP="00B504B7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4101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9DAAC4C" w14:textId="77777777" w:rsidR="00B504B7" w:rsidRPr="00841019" w:rsidRDefault="00B504B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76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0"/>
        <w:gridCol w:w="900"/>
        <w:gridCol w:w="1259"/>
        <w:gridCol w:w="271"/>
        <w:gridCol w:w="1228"/>
      </w:tblGrid>
      <w:tr w:rsidR="00E63C13" w:rsidRPr="00841019" w14:paraId="437CBF4E" w14:textId="77777777" w:rsidTr="00916747">
        <w:tc>
          <w:tcPr>
            <w:tcW w:w="3001" w:type="pct"/>
          </w:tcPr>
          <w:p w14:paraId="2178726D" w14:textId="500BF95C" w:rsidR="00E63C13" w:rsidRPr="00841019" w:rsidRDefault="00730C2D" w:rsidP="0004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92" w:type="pct"/>
          </w:tcPr>
          <w:p w14:paraId="24CA9432" w14:textId="3923FC5A" w:rsidR="00E63C13" w:rsidRPr="00841019" w:rsidRDefault="00E63C1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</w:tcPr>
          <w:p w14:paraId="0AA3F86A" w14:textId="67E9977C" w:rsidR="00E63C13" w:rsidRPr="00841019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7225" w:rsidRPr="0084101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4F7DC177" w14:textId="77777777" w:rsidR="00E63C13" w:rsidRPr="00841019" w:rsidRDefault="00E63C13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2673CC99" w14:textId="577C50D9" w:rsidR="00E63C13" w:rsidRPr="00841019" w:rsidRDefault="004E013D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7225" w:rsidRPr="0084101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B50A0" w:rsidRPr="00841019" w14:paraId="4174EE04" w14:textId="77777777" w:rsidTr="00916747">
        <w:tc>
          <w:tcPr>
            <w:tcW w:w="3001" w:type="pct"/>
          </w:tcPr>
          <w:p w14:paraId="23C3F63E" w14:textId="77777777" w:rsidR="003B50A0" w:rsidRPr="00841019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</w:tcPr>
          <w:p w14:paraId="2FCA795F" w14:textId="77777777" w:rsidR="003B50A0" w:rsidRPr="00841019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07" w:type="pct"/>
            <w:gridSpan w:val="3"/>
          </w:tcPr>
          <w:p w14:paraId="059F0AFB" w14:textId="77777777" w:rsidR="003B50A0" w:rsidRPr="00841019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B50A0" w:rsidRPr="00841019" w14:paraId="042E812D" w14:textId="77777777" w:rsidTr="00916747">
        <w:tc>
          <w:tcPr>
            <w:tcW w:w="3001" w:type="pct"/>
            <w:tcBorders>
              <w:bottom w:val="nil"/>
            </w:tcBorders>
          </w:tcPr>
          <w:p w14:paraId="3DDBD716" w14:textId="77777777" w:rsidR="003B50A0" w:rsidRPr="00841019" w:rsidRDefault="003B50A0" w:rsidP="00163CDC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35D73358" w14:textId="77777777" w:rsidR="003B50A0" w:rsidRPr="00841019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  <w:vAlign w:val="bottom"/>
          </w:tcPr>
          <w:p w14:paraId="1BD99455" w14:textId="77777777" w:rsidR="003B50A0" w:rsidRPr="00841019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051C40CC" w14:textId="77777777" w:rsidR="003B50A0" w:rsidRPr="00841019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  <w:vAlign w:val="bottom"/>
          </w:tcPr>
          <w:p w14:paraId="27EE8344" w14:textId="77777777" w:rsidR="003B50A0" w:rsidRPr="00841019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57225" w:rsidRPr="00841019" w14:paraId="75D75BF6" w14:textId="77777777" w:rsidTr="007C75F8">
        <w:tc>
          <w:tcPr>
            <w:tcW w:w="3001" w:type="pct"/>
            <w:tcBorders>
              <w:bottom w:val="nil"/>
            </w:tcBorders>
          </w:tcPr>
          <w:p w14:paraId="071E5B0A" w14:textId="77777777" w:rsidR="00C57225" w:rsidRPr="00841019" w:rsidRDefault="00C57225" w:rsidP="00C5722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3297513F" w14:textId="77777777" w:rsidR="00C57225" w:rsidRPr="00841019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7214A3B8" w14:textId="2DC5C8A8" w:rsidR="00C57225" w:rsidRPr="00841019" w:rsidRDefault="00D360BD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46,258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1CD9AEC6" w14:textId="77777777" w:rsidR="00C57225" w:rsidRPr="00841019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</w:tcPr>
          <w:p w14:paraId="6612AF2E" w14:textId="4EF2FD7C" w:rsidR="00C57225" w:rsidRPr="00841019" w:rsidRDefault="00C57225" w:rsidP="008B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sz w:val="30"/>
                <w:szCs w:val="30"/>
              </w:rPr>
              <w:t>209,890</w:t>
            </w:r>
          </w:p>
        </w:tc>
      </w:tr>
      <w:tr w:rsidR="00C57225" w:rsidRPr="00841019" w14:paraId="35459BBA" w14:textId="77777777" w:rsidTr="007C75F8">
        <w:tc>
          <w:tcPr>
            <w:tcW w:w="3001" w:type="pct"/>
            <w:tcBorders>
              <w:bottom w:val="nil"/>
            </w:tcBorders>
          </w:tcPr>
          <w:p w14:paraId="61EFEDEB" w14:textId="28BA05BA" w:rsidR="00C57225" w:rsidRPr="00841019" w:rsidRDefault="00C57225" w:rsidP="00C5722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1019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84101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41019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4C872C75" w14:textId="77777777" w:rsidR="00C57225" w:rsidRPr="00841019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78C16768" w14:textId="2E96179E" w:rsidR="00C57225" w:rsidRPr="00841019" w:rsidRDefault="00117274" w:rsidP="0011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2EA8F7FE" w14:textId="77777777" w:rsidR="00C57225" w:rsidRPr="00841019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233EA4D1" w14:textId="473431F8" w:rsidR="00C57225" w:rsidRPr="00841019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A51127" w:rsidRPr="00841019" w14:paraId="1A48F82B" w14:textId="77777777" w:rsidTr="007C75F8">
        <w:tc>
          <w:tcPr>
            <w:tcW w:w="3001" w:type="pct"/>
            <w:tcBorders>
              <w:bottom w:val="nil"/>
            </w:tcBorders>
          </w:tcPr>
          <w:p w14:paraId="4A73F215" w14:textId="77777777" w:rsidR="00A51127" w:rsidRPr="00841019" w:rsidRDefault="00A51127" w:rsidP="00A511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5D1ADC5B" w14:textId="77777777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nil"/>
            </w:tcBorders>
          </w:tcPr>
          <w:p w14:paraId="6A8468E5" w14:textId="3D481770" w:rsidR="00A51127" w:rsidRPr="00D61B04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1B04">
              <w:rPr>
                <w:rFonts w:asciiTheme="majorBidi" w:hAnsiTheme="majorBidi" w:cstheme="majorBidi"/>
                <w:sz w:val="30"/>
                <w:szCs w:val="30"/>
              </w:rPr>
              <w:t>46,258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74B91139" w14:textId="77777777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nil"/>
            </w:tcBorders>
          </w:tcPr>
          <w:p w14:paraId="7AD6B775" w14:textId="6887CBE6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sz w:val="30"/>
                <w:szCs w:val="30"/>
              </w:rPr>
              <w:t>209,914</w:t>
            </w:r>
          </w:p>
        </w:tc>
      </w:tr>
      <w:tr w:rsidR="00A51127" w:rsidRPr="00841019" w14:paraId="76EB200A" w14:textId="77777777" w:rsidTr="007C75F8">
        <w:tc>
          <w:tcPr>
            <w:tcW w:w="3001" w:type="pct"/>
            <w:tcBorders>
              <w:bottom w:val="nil"/>
            </w:tcBorders>
          </w:tcPr>
          <w:p w14:paraId="7C655C6A" w14:textId="77777777" w:rsidR="00A51127" w:rsidRPr="00841019" w:rsidRDefault="00A51127" w:rsidP="00A511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579743B2" w14:textId="77777777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610CE0CC" w14:textId="3F1B87FE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4618E9D8" w14:textId="77777777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</w:tcPr>
          <w:p w14:paraId="44CFE759" w14:textId="77777777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51127" w:rsidRPr="00841019" w14:paraId="439E10F4" w14:textId="77777777" w:rsidTr="007C75F8">
        <w:tc>
          <w:tcPr>
            <w:tcW w:w="3001" w:type="pct"/>
            <w:tcBorders>
              <w:bottom w:val="nil"/>
            </w:tcBorders>
          </w:tcPr>
          <w:p w14:paraId="35391040" w14:textId="77777777" w:rsidR="00A51127" w:rsidRPr="00841019" w:rsidRDefault="00A51127" w:rsidP="00A511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69314163" w14:textId="3D030D5A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21A66083" w14:textId="042C7A16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38,748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06D14A80" w14:textId="77777777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</w:tcPr>
          <w:p w14:paraId="2623B9DD" w14:textId="4CBE029C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101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41019">
              <w:rPr>
                <w:rFonts w:asciiTheme="majorBidi" w:hAnsiTheme="majorBidi" w:cstheme="majorBidi"/>
                <w:sz w:val="30"/>
                <w:szCs w:val="30"/>
              </w:rPr>
              <w:t>12,055</w:t>
            </w:r>
            <w:r w:rsidRPr="0084101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51127" w:rsidRPr="00841019" w14:paraId="76153671" w14:textId="77777777" w:rsidTr="007C75F8">
        <w:tc>
          <w:tcPr>
            <w:tcW w:w="3001" w:type="pct"/>
            <w:tcBorders>
              <w:bottom w:val="nil"/>
            </w:tcBorders>
            <w:vAlign w:val="bottom"/>
          </w:tcPr>
          <w:p w14:paraId="21FD26ED" w14:textId="77777777" w:rsidR="00A51127" w:rsidRPr="00841019" w:rsidRDefault="00A51127" w:rsidP="00A51127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07CB141D" w14:textId="77777777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14CF50FD" w14:textId="7D93D936" w:rsidR="00A51127" w:rsidRPr="00841019" w:rsidRDefault="0025350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85,006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7062B314" w14:textId="77777777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57CF6D0" w14:textId="5E473A7E" w:rsidR="00A51127" w:rsidRPr="00841019" w:rsidRDefault="00A51127" w:rsidP="00A51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410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197,859</w:t>
            </w:r>
          </w:p>
        </w:tc>
      </w:tr>
    </w:tbl>
    <w:p w14:paraId="0875E50C" w14:textId="0893A17B" w:rsidR="004B3EB1" w:rsidRPr="00841019" w:rsidRDefault="004B3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001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00"/>
      </w:tblGrid>
      <w:tr w:rsidR="00835EDE" w:rsidRPr="00E6718B" w14:paraId="1F7FA72F" w14:textId="77777777" w:rsidTr="00835EDE">
        <w:trPr>
          <w:cantSplit/>
          <w:tblHeader/>
        </w:trPr>
        <w:tc>
          <w:tcPr>
            <w:tcW w:w="2520" w:type="dxa"/>
          </w:tcPr>
          <w:p w14:paraId="0B7583B7" w14:textId="77777777" w:rsidR="00835EDE" w:rsidRPr="00E6718B" w:rsidRDefault="00835EDE" w:rsidP="00835E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1" w:type="dxa"/>
            <w:gridSpan w:val="5"/>
          </w:tcPr>
          <w:p w14:paraId="364AC305" w14:textId="4BB95CD5" w:rsidR="00835EDE" w:rsidRPr="00E6718B" w:rsidRDefault="004E013D" w:rsidP="00835EDE">
            <w:pPr>
              <w:pStyle w:val="acctfourfigures"/>
              <w:tabs>
                <w:tab w:val="clear" w:pos="765"/>
              </w:tabs>
              <w:spacing w:line="240" w:lineRule="auto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57225"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6D2871DA" w14:textId="77777777" w:rsidR="00835EDE" w:rsidRPr="00E6718B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43A4ACA2" w14:textId="15E8EA90" w:rsidR="00835EDE" w:rsidRPr="00E6718B" w:rsidRDefault="004E013D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57225"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35EDE" w:rsidRPr="00E6718B" w14:paraId="78DD82F1" w14:textId="77777777" w:rsidTr="00835EDE">
        <w:trPr>
          <w:cantSplit/>
          <w:trHeight w:val="853"/>
          <w:tblHeader/>
        </w:trPr>
        <w:tc>
          <w:tcPr>
            <w:tcW w:w="2520" w:type="dxa"/>
          </w:tcPr>
          <w:p w14:paraId="406B093C" w14:textId="77777777" w:rsidR="002E69ED" w:rsidRPr="00E6718B" w:rsidRDefault="00835EDE" w:rsidP="00835EDE">
            <w:pPr>
              <w:spacing w:line="240" w:lineRule="auto"/>
              <w:ind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ภาษีเงินได้รับรู้ในกำไร</w:t>
            </w:r>
          </w:p>
          <w:p w14:paraId="73462989" w14:textId="2F39850D" w:rsidR="00835EDE" w:rsidRPr="00E6718B" w:rsidRDefault="002E69ED" w:rsidP="00835EDE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35EDE" w:rsidRPr="00E671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01" w:type="dxa"/>
            <w:vAlign w:val="bottom"/>
          </w:tcPr>
          <w:p w14:paraId="65B46F84" w14:textId="77777777" w:rsidR="00835EDE" w:rsidRPr="00E6718B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62719CE" w14:textId="77777777" w:rsidR="00835EDE" w:rsidRPr="00E6718B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15E188" w14:textId="77777777" w:rsidR="00835EDE" w:rsidRPr="00E6718B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79F540" w14:textId="11572780" w:rsidR="00835EDE" w:rsidRPr="00E6718B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18C25FBC" w14:textId="77777777" w:rsidR="00835EDE" w:rsidRPr="00E6718B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3DF6DB6" w14:textId="77777777" w:rsidR="00835EDE" w:rsidRPr="00E6718B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80C4B8" w14:textId="77777777" w:rsidR="00835EDE" w:rsidRPr="00E6718B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007AC5F" w14:textId="77777777" w:rsidR="00835EDE" w:rsidRPr="00E6718B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6C9713" w14:textId="77777777" w:rsidR="00835EDE" w:rsidRPr="00E6718B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DEC7039" w14:textId="77777777" w:rsidR="00835EDE" w:rsidRPr="00E6718B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99F6A6" w14:textId="77777777" w:rsidR="00835EDE" w:rsidRPr="00E6718B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982422" w14:textId="0C2A5548" w:rsidR="00835EDE" w:rsidRPr="00E6718B" w:rsidRDefault="00835EDE" w:rsidP="00835E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32AF006C" w14:textId="77777777" w:rsidR="00835EDE" w:rsidRPr="00E6718B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B0016D" w14:textId="77777777" w:rsidR="00835EDE" w:rsidRPr="00E6718B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133BCC4" w14:textId="77777777" w:rsidR="00835EDE" w:rsidRPr="00E6718B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5EDE" w:rsidRPr="00E6718B" w14:paraId="122F66E2" w14:textId="77777777" w:rsidTr="00835EDE">
        <w:trPr>
          <w:cantSplit/>
          <w:tblHeader/>
        </w:trPr>
        <w:tc>
          <w:tcPr>
            <w:tcW w:w="2520" w:type="dxa"/>
          </w:tcPr>
          <w:p w14:paraId="64F54C4A" w14:textId="77777777" w:rsidR="00835EDE" w:rsidRPr="00E6718B" w:rsidRDefault="00835EDE" w:rsidP="00835E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1" w:type="dxa"/>
            <w:gridSpan w:val="11"/>
          </w:tcPr>
          <w:p w14:paraId="317C8CB9" w14:textId="77777777" w:rsidR="00835EDE" w:rsidRPr="00E6718B" w:rsidRDefault="00835EDE" w:rsidP="00A05AFE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57225" w:rsidRPr="00E6718B" w14:paraId="2939C369" w14:textId="77777777" w:rsidTr="00646CDA">
        <w:trPr>
          <w:cantSplit/>
        </w:trPr>
        <w:tc>
          <w:tcPr>
            <w:tcW w:w="2520" w:type="dxa"/>
            <w:shd w:val="clear" w:color="auto" w:fill="FFFFFF" w:themeFill="background1"/>
          </w:tcPr>
          <w:p w14:paraId="3F8A9F21" w14:textId="2EC1BB1D" w:rsidR="00C57225" w:rsidRPr="00E6718B" w:rsidRDefault="00C57225" w:rsidP="00C5722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01" w:type="dxa"/>
            <w:vAlign w:val="bottom"/>
          </w:tcPr>
          <w:p w14:paraId="44078337" w14:textId="5943D948" w:rsidR="00C57225" w:rsidRPr="00DF2A42" w:rsidRDefault="006C0183" w:rsidP="00C5722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DF2A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14,917</w:t>
            </w:r>
            <w:r w:rsidR="00DF2A4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41A0BB" w14:textId="77777777" w:rsidR="00C57225" w:rsidRPr="00E6718B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C01846" w14:textId="2EC03367" w:rsidR="00C57225" w:rsidRPr="00E6718B" w:rsidRDefault="00275553" w:rsidP="00C5722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2,983</w:t>
            </w:r>
          </w:p>
        </w:tc>
        <w:tc>
          <w:tcPr>
            <w:tcW w:w="180" w:type="dxa"/>
            <w:vAlign w:val="bottom"/>
          </w:tcPr>
          <w:p w14:paraId="3B701676" w14:textId="77777777" w:rsidR="00C57225" w:rsidRPr="00E6718B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61A8F52" w14:textId="64B6AEE4" w:rsidR="00C57225" w:rsidRPr="00E6718B" w:rsidRDefault="00A22D5C" w:rsidP="00C5722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4036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11,934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3F9308D" w14:textId="77777777" w:rsidR="00C57225" w:rsidRPr="00E6718B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C8836B" w14:textId="7FF9A83E" w:rsidR="00C57225" w:rsidRPr="00E6718B" w:rsidRDefault="00C57225" w:rsidP="00F707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664C74" w14:textId="77777777" w:rsidR="00C57225" w:rsidRPr="00E6718B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8FDAE7" w14:textId="663070F8" w:rsidR="00C57225" w:rsidRPr="00E6718B" w:rsidRDefault="00C57225" w:rsidP="00C57225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0" w:type="dxa"/>
            <w:vAlign w:val="bottom"/>
          </w:tcPr>
          <w:p w14:paraId="18CDA4D0" w14:textId="77777777" w:rsidR="00C57225" w:rsidRPr="00E6718B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3891B0" w14:textId="7AD5A357" w:rsidR="00C57225" w:rsidRPr="00E6718B" w:rsidRDefault="00C57225" w:rsidP="00C572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7225" w:rsidRPr="00E6718B" w14:paraId="55D52855" w14:textId="77777777" w:rsidTr="00835EDE">
        <w:trPr>
          <w:cantSplit/>
          <w:trHeight w:val="724"/>
        </w:trPr>
        <w:tc>
          <w:tcPr>
            <w:tcW w:w="2520" w:type="dxa"/>
          </w:tcPr>
          <w:p w14:paraId="280A6F02" w14:textId="4E4DFB8F" w:rsidR="00C57225" w:rsidRPr="00E6718B" w:rsidRDefault="00C57225" w:rsidP="00C5722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 หลักคณิตศาสตร์ประกันภัย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3516DBA" w14:textId="5A47B59A" w:rsidR="00C57225" w:rsidRPr="00E6718B" w:rsidRDefault="006A12F8" w:rsidP="006A12F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EB55C8" w14:textId="77777777" w:rsidR="00C57225" w:rsidRPr="00E6718B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46B1FF" w14:textId="0C0ECD49" w:rsidR="00C57225" w:rsidRPr="00E6718B" w:rsidRDefault="006A12F8" w:rsidP="006A12F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276364" w14:textId="77777777" w:rsidR="00C57225" w:rsidRPr="00E6718B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1CF8C6" w14:textId="2EE6120F" w:rsidR="00C57225" w:rsidRPr="00E6718B" w:rsidRDefault="006A12F8" w:rsidP="006A12F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780B119" w14:textId="77777777" w:rsidR="00C57225" w:rsidRPr="00E6718B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16FEE0" w14:textId="1AC5C308" w:rsidR="00C57225" w:rsidRPr="00E6718B" w:rsidRDefault="00C57225" w:rsidP="00F7074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E6718B">
              <w:rPr>
                <w:rFonts w:asciiTheme="majorBidi" w:hAnsiTheme="majorBidi" w:cstheme="majorBidi"/>
                <w:sz w:val="30"/>
                <w:szCs w:val="30"/>
              </w:rPr>
              <w:t>,758</w:t>
            </w: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3C9557" w14:textId="77777777" w:rsidR="00C57225" w:rsidRPr="00E6718B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3A0CC3" w14:textId="0626C0A2" w:rsidR="00C57225" w:rsidRPr="00E6718B" w:rsidRDefault="00C57225" w:rsidP="00C57225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671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180" w:type="dxa"/>
            <w:vAlign w:val="bottom"/>
          </w:tcPr>
          <w:p w14:paraId="31086CBB" w14:textId="77777777" w:rsidR="00C57225" w:rsidRPr="00E6718B" w:rsidRDefault="00C57225" w:rsidP="00C5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401E3F" w14:textId="271B5FCF" w:rsidR="00C57225" w:rsidRPr="00E6718B" w:rsidRDefault="00C57225" w:rsidP="00C5722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6718B">
              <w:rPr>
                <w:rFonts w:asciiTheme="majorBidi" w:hAnsiTheme="majorBidi" w:cstheme="majorBidi"/>
                <w:sz w:val="30"/>
                <w:szCs w:val="30"/>
              </w:rPr>
              <w:t>9,407</w:t>
            </w: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54DB2" w:rsidRPr="00E6718B" w14:paraId="53E49F9C" w14:textId="77777777" w:rsidTr="00835EDE">
        <w:trPr>
          <w:cantSplit/>
        </w:trPr>
        <w:tc>
          <w:tcPr>
            <w:tcW w:w="2520" w:type="dxa"/>
          </w:tcPr>
          <w:p w14:paraId="6D792FB9" w14:textId="77777777" w:rsidR="00B54DB2" w:rsidRPr="00E6718B" w:rsidRDefault="00B54DB2" w:rsidP="00B54D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8CD28" w14:textId="5167217B" w:rsidR="00B54DB2" w:rsidRPr="00DF2A42" w:rsidRDefault="00B54DB2" w:rsidP="00B54DB2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A4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F2A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14,917</w:t>
            </w:r>
            <w:r w:rsidRPr="00DF2A4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53689A" w14:textId="77777777" w:rsidR="00B54DB2" w:rsidRPr="00E6718B" w:rsidRDefault="00B54DB2" w:rsidP="00B54DB2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09317" w14:textId="1CDE081B" w:rsidR="00B54DB2" w:rsidRPr="00AF744C" w:rsidRDefault="00B54DB2" w:rsidP="00B54DB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4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2,983</w:t>
            </w:r>
          </w:p>
        </w:tc>
        <w:tc>
          <w:tcPr>
            <w:tcW w:w="180" w:type="dxa"/>
            <w:vAlign w:val="bottom"/>
          </w:tcPr>
          <w:p w14:paraId="7D77CD91" w14:textId="77777777" w:rsidR="00B54DB2" w:rsidRPr="00E6718B" w:rsidRDefault="00B54DB2" w:rsidP="00B54DB2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634ED" w14:textId="3E1E5119" w:rsidR="00B54DB2" w:rsidRPr="00B54DB2" w:rsidRDefault="00A22D5C" w:rsidP="00B54DB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B54DB2" w:rsidRPr="00B54D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11,934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F94EAE" w14:textId="77777777" w:rsidR="00B54DB2" w:rsidRPr="00E6718B" w:rsidRDefault="00B54DB2" w:rsidP="00B54DB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0FF3" w14:textId="4266689B" w:rsidR="00B54DB2" w:rsidRPr="00E6718B" w:rsidRDefault="00B54DB2" w:rsidP="00B54DB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6718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679</w:t>
            </w:r>
            <w:r w:rsidRPr="00E6718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0CB398" w14:textId="77777777" w:rsidR="00B54DB2" w:rsidRPr="00E6718B" w:rsidRDefault="00B54DB2" w:rsidP="00B54DB2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2B1A5" w14:textId="26CB75B0" w:rsidR="00B54DB2" w:rsidRPr="00E6718B" w:rsidRDefault="00B54DB2" w:rsidP="00B54DB2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</w:p>
        </w:tc>
        <w:tc>
          <w:tcPr>
            <w:tcW w:w="180" w:type="dxa"/>
            <w:vAlign w:val="bottom"/>
          </w:tcPr>
          <w:p w14:paraId="3B7608A5" w14:textId="77777777" w:rsidR="00B54DB2" w:rsidRPr="00E6718B" w:rsidRDefault="00B54DB2" w:rsidP="00B54DB2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6659A" w14:textId="3C1AEE5A" w:rsidR="00B54DB2" w:rsidRPr="00E6718B" w:rsidRDefault="00B54DB2" w:rsidP="00B54DB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6718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10,143</w:t>
            </w:r>
            <w:r w:rsidRPr="00E6718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0C85415F" w14:textId="2CE33595" w:rsidR="00835EDE" w:rsidRPr="00E6718B" w:rsidRDefault="00835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3"/>
        <w:gridCol w:w="990"/>
        <w:gridCol w:w="236"/>
        <w:gridCol w:w="1024"/>
        <w:gridCol w:w="270"/>
        <w:gridCol w:w="900"/>
        <w:gridCol w:w="270"/>
        <w:gridCol w:w="1091"/>
      </w:tblGrid>
      <w:tr w:rsidR="003B50A0" w:rsidRPr="00E6718B" w14:paraId="312F7429" w14:textId="77777777" w:rsidTr="00FA2EDA">
        <w:tc>
          <w:tcPr>
            <w:tcW w:w="4293" w:type="dxa"/>
          </w:tcPr>
          <w:p w14:paraId="3940BD4B" w14:textId="417FEC3A" w:rsidR="003B50A0" w:rsidRPr="00E6718B" w:rsidRDefault="00BE090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0" w:type="dxa"/>
            <w:gridSpan w:val="3"/>
          </w:tcPr>
          <w:p w14:paraId="03AAC901" w14:textId="4F22DA61" w:rsidR="003B50A0" w:rsidRPr="00E6718B" w:rsidRDefault="004E013D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75F8" w:rsidRPr="00E6718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EDEE46" w14:textId="77777777" w:rsidR="003B50A0" w:rsidRPr="00E6718B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47DAD523" w14:textId="098240BE" w:rsidR="003B50A0" w:rsidRPr="00E6718B" w:rsidRDefault="004E013D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75F8" w:rsidRPr="00E6718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B50A0" w:rsidRPr="00E6718B" w14:paraId="1A7CDC31" w14:textId="77777777" w:rsidTr="00916533">
        <w:tc>
          <w:tcPr>
            <w:tcW w:w="4293" w:type="dxa"/>
          </w:tcPr>
          <w:p w14:paraId="04881793" w14:textId="77777777" w:rsidR="003B50A0" w:rsidRPr="00E6718B" w:rsidRDefault="003B50A0" w:rsidP="00163C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D0B3C" w14:textId="77777777" w:rsidR="003B50A0" w:rsidRPr="00E6718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A4FCC6" w14:textId="77777777" w:rsidR="003B50A0" w:rsidRPr="00E6718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71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D821B0F" w14:textId="77777777" w:rsidR="003B50A0" w:rsidRPr="00E6718B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54F434" w14:textId="77777777" w:rsidR="003B50A0" w:rsidRPr="00E6718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293BFE" w14:textId="77777777" w:rsidR="003B50A0" w:rsidRPr="00E6718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137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71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71EF5597" w14:textId="77777777" w:rsidR="003B50A0" w:rsidRPr="00E6718B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B3654A" w14:textId="77777777" w:rsidR="003B50A0" w:rsidRPr="00E6718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E417CDB" w14:textId="77777777" w:rsidR="003B50A0" w:rsidRPr="00E6718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415FC782" w14:textId="77777777" w:rsidR="003B50A0" w:rsidRPr="00E6718B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27599ED" w14:textId="77777777" w:rsidR="003B50A0" w:rsidRPr="00E6718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9EC874" w14:textId="77777777" w:rsidR="003B50A0" w:rsidRPr="00E6718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71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75F8" w:rsidRPr="00E6718B" w14:paraId="5E349CCA" w14:textId="77777777" w:rsidTr="00916533">
        <w:tc>
          <w:tcPr>
            <w:tcW w:w="4293" w:type="dxa"/>
            <w:shd w:val="clear" w:color="auto" w:fill="auto"/>
          </w:tcPr>
          <w:p w14:paraId="4317F34E" w14:textId="77777777" w:rsidR="007C75F8" w:rsidRPr="00E6718B" w:rsidRDefault="007C75F8" w:rsidP="007C75F8">
            <w:pPr>
              <w:ind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08DDD753" w14:textId="77777777" w:rsidR="007C75F8" w:rsidRPr="00E6718B" w:rsidRDefault="007C75F8" w:rsidP="007C75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9A326A" w14:textId="77777777" w:rsidR="007C75F8" w:rsidRPr="00E6718B" w:rsidRDefault="007C75F8" w:rsidP="007C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2037890" w14:textId="11F99BF8" w:rsidR="007C75F8" w:rsidRPr="00E6718B" w:rsidRDefault="009138E3" w:rsidP="007C75F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EC28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,307</w:t>
            </w:r>
          </w:p>
        </w:tc>
        <w:tc>
          <w:tcPr>
            <w:tcW w:w="270" w:type="dxa"/>
            <w:shd w:val="clear" w:color="auto" w:fill="auto"/>
          </w:tcPr>
          <w:p w14:paraId="60762A1B" w14:textId="77777777" w:rsidR="007C75F8" w:rsidRPr="00E6718B" w:rsidRDefault="007C75F8" w:rsidP="007C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03A2BB2" w14:textId="77777777" w:rsidR="007C75F8" w:rsidRPr="00E6718B" w:rsidRDefault="007C75F8" w:rsidP="007C75F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B15FE" w14:textId="77777777" w:rsidR="007C75F8" w:rsidRPr="00E6718B" w:rsidRDefault="007C75F8" w:rsidP="007C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06720589" w14:textId="1684FDFD" w:rsidR="007C75F8" w:rsidRPr="00E6718B" w:rsidRDefault="007C75F8" w:rsidP="007C75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  <w:r w:rsidRPr="00E671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</w:tr>
      <w:tr w:rsidR="007C75F8" w:rsidRPr="00E6718B" w14:paraId="16BF4044" w14:textId="77777777" w:rsidTr="00916533">
        <w:tc>
          <w:tcPr>
            <w:tcW w:w="4293" w:type="dxa"/>
            <w:shd w:val="clear" w:color="auto" w:fill="auto"/>
          </w:tcPr>
          <w:p w14:paraId="236FE526" w14:textId="77777777" w:rsidR="007C75F8" w:rsidRPr="00E6718B" w:rsidRDefault="007C75F8" w:rsidP="007C75F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6B6AEA3" w14:textId="41739332" w:rsidR="007C75F8" w:rsidRPr="00E6718B" w:rsidRDefault="00672326" w:rsidP="007C75F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9564FCB" w14:textId="77777777" w:rsidR="007C75F8" w:rsidRPr="00E6718B" w:rsidRDefault="007C75F8" w:rsidP="007C75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7F4021DE" w14:textId="1675E040" w:rsidR="007C75F8" w:rsidRPr="00E6718B" w:rsidRDefault="006239A4" w:rsidP="007C75F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5B31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70" w:type="dxa"/>
            <w:shd w:val="clear" w:color="auto" w:fill="auto"/>
          </w:tcPr>
          <w:p w14:paraId="5A603D0E" w14:textId="77777777" w:rsidR="007C75F8" w:rsidRPr="00E6718B" w:rsidRDefault="007C75F8" w:rsidP="007C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9132238" w14:textId="1F651C9F" w:rsidR="007C75F8" w:rsidRPr="00E6718B" w:rsidRDefault="007C75F8" w:rsidP="007C75F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E1499E8" w14:textId="77777777" w:rsidR="007C75F8" w:rsidRPr="00E6718B" w:rsidRDefault="007C75F8" w:rsidP="007C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676131C5" w14:textId="17FD4896" w:rsidR="007C75F8" w:rsidRPr="00E6718B" w:rsidRDefault="007C75F8" w:rsidP="007C75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  <w:r w:rsidRPr="00E671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</w:p>
        </w:tc>
      </w:tr>
      <w:tr w:rsidR="007C75F8" w:rsidRPr="00E6718B" w14:paraId="4C1FBDA5" w14:textId="77777777" w:rsidTr="00FA2EDA">
        <w:tc>
          <w:tcPr>
            <w:tcW w:w="4293" w:type="dxa"/>
            <w:shd w:val="clear" w:color="auto" w:fill="auto"/>
          </w:tcPr>
          <w:p w14:paraId="4211212F" w14:textId="77777777" w:rsidR="007C75F8" w:rsidRPr="00E6718B" w:rsidRDefault="007C75F8" w:rsidP="007C75F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632CF8F" w14:textId="77777777" w:rsidR="007C75F8" w:rsidRPr="00E6718B" w:rsidRDefault="007C75F8" w:rsidP="007C75F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515F5E" w14:textId="77777777" w:rsidR="007C75F8" w:rsidRPr="00E6718B" w:rsidRDefault="007C75F8" w:rsidP="007C75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AC45862" w14:textId="1C21594F" w:rsidR="007C75F8" w:rsidRPr="009C2CAC" w:rsidRDefault="009C2CAC" w:rsidP="009C2CA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70" w:type="dxa"/>
            <w:shd w:val="clear" w:color="auto" w:fill="auto"/>
          </w:tcPr>
          <w:p w14:paraId="597FB37E" w14:textId="77777777" w:rsidR="007C75F8" w:rsidRPr="00E6718B" w:rsidRDefault="007C75F8" w:rsidP="007C75F8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315C769" w14:textId="77777777" w:rsidR="007C75F8" w:rsidRPr="00E6718B" w:rsidRDefault="007C75F8" w:rsidP="007C75F8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8FCA6E" w14:textId="77777777" w:rsidR="007C75F8" w:rsidRPr="00E6718B" w:rsidRDefault="007C75F8" w:rsidP="007C75F8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855BC26" w14:textId="3F10F5B6" w:rsidR="007C75F8" w:rsidRPr="00E6718B" w:rsidRDefault="007C75F8" w:rsidP="007C75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</w:tr>
      <w:tr w:rsidR="007C75F8" w:rsidRPr="00E6718B" w14:paraId="59C6EFBB" w14:textId="77777777" w:rsidTr="00FA2EDA">
        <w:tc>
          <w:tcPr>
            <w:tcW w:w="4293" w:type="dxa"/>
            <w:shd w:val="clear" w:color="auto" w:fill="auto"/>
          </w:tcPr>
          <w:p w14:paraId="78BB337C" w14:textId="480EBAA8" w:rsidR="007C75F8" w:rsidRPr="00E6718B" w:rsidRDefault="007C75F8" w:rsidP="007C75F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ค่าใช้จ่ายเพิ่มเติมทางภาษี</w:t>
            </w:r>
          </w:p>
        </w:tc>
        <w:tc>
          <w:tcPr>
            <w:tcW w:w="990" w:type="dxa"/>
            <w:shd w:val="clear" w:color="auto" w:fill="auto"/>
          </w:tcPr>
          <w:p w14:paraId="40B3265D" w14:textId="77777777" w:rsidR="007C75F8" w:rsidRPr="00E6718B" w:rsidRDefault="007C75F8" w:rsidP="007C75F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D3A39D" w14:textId="77777777" w:rsidR="007C75F8" w:rsidRPr="00E6718B" w:rsidRDefault="007C75F8" w:rsidP="007C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5938921A" w14:textId="1E7BD7CA" w:rsidR="007C75F8" w:rsidRPr="00E6718B" w:rsidRDefault="009C2CAC" w:rsidP="007C75F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13,657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49E801" w14:textId="77777777" w:rsidR="007C75F8" w:rsidRPr="00E6718B" w:rsidRDefault="007C75F8" w:rsidP="007C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056522B" w14:textId="77777777" w:rsidR="007C75F8" w:rsidRPr="00E6718B" w:rsidRDefault="007C75F8" w:rsidP="007C75F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9B135C" w14:textId="77777777" w:rsidR="007C75F8" w:rsidRPr="00E6718B" w:rsidRDefault="007C75F8" w:rsidP="007C7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A42A529" w14:textId="3EF546AE" w:rsidR="007C75F8" w:rsidRPr="00E6718B" w:rsidRDefault="007C75F8" w:rsidP="007C75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Pr="00E6718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C75F8" w:rsidRPr="00E6718B" w14:paraId="1F4B639F" w14:textId="77777777" w:rsidTr="00992836">
        <w:tc>
          <w:tcPr>
            <w:tcW w:w="4293" w:type="dxa"/>
            <w:shd w:val="clear" w:color="auto" w:fill="auto"/>
          </w:tcPr>
          <w:p w14:paraId="3FE7D0F8" w14:textId="32AB3EEB" w:rsidR="007C75F8" w:rsidRPr="00E6718B" w:rsidRDefault="007C75F8" w:rsidP="007C75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ภาษีงวดก่อนๆ ที่บันทึกต่ำไป</w:t>
            </w:r>
          </w:p>
        </w:tc>
        <w:tc>
          <w:tcPr>
            <w:tcW w:w="990" w:type="dxa"/>
            <w:shd w:val="clear" w:color="auto" w:fill="auto"/>
          </w:tcPr>
          <w:p w14:paraId="3B48937C" w14:textId="77777777" w:rsidR="007C75F8" w:rsidRPr="00E6718B" w:rsidRDefault="007C75F8" w:rsidP="007C75F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4ECA45" w14:textId="77777777" w:rsidR="007C75F8" w:rsidRPr="00E6718B" w:rsidRDefault="007C75F8" w:rsidP="007C75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BB2AB2E" w14:textId="4697B6EA" w:rsidR="007C75F8" w:rsidRPr="00E6718B" w:rsidRDefault="004B2DA8" w:rsidP="00193CA1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5DF60D" w14:textId="77777777" w:rsidR="007C75F8" w:rsidRPr="00E6718B" w:rsidRDefault="007C75F8" w:rsidP="007C75F8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B531C1" w14:textId="77777777" w:rsidR="007C75F8" w:rsidRPr="00E6718B" w:rsidRDefault="007C75F8" w:rsidP="007C75F8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429B92" w14:textId="77777777" w:rsidR="007C75F8" w:rsidRPr="00E6718B" w:rsidRDefault="007C75F8" w:rsidP="007C75F8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756FD97" w14:textId="7C1E9957" w:rsidR="007C75F8" w:rsidRPr="00E6718B" w:rsidRDefault="007C75F8" w:rsidP="007C75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7C75F8" w:rsidRPr="00E6718B" w14:paraId="1468C96E" w14:textId="77777777" w:rsidTr="00FA2EDA">
        <w:tc>
          <w:tcPr>
            <w:tcW w:w="4293" w:type="dxa"/>
            <w:shd w:val="clear" w:color="auto" w:fill="auto"/>
          </w:tcPr>
          <w:p w14:paraId="2A399578" w14:textId="77777777" w:rsidR="007C75F8" w:rsidRPr="00E6718B" w:rsidRDefault="007C75F8" w:rsidP="007C75F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7D3BD" w14:textId="010755F1" w:rsidR="007C75F8" w:rsidRPr="00E6718B" w:rsidRDefault="009862CD" w:rsidP="007C75F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58F2EDDF" w14:textId="77777777" w:rsidR="007C75F8" w:rsidRPr="00E6718B" w:rsidRDefault="007C75F8" w:rsidP="007C75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C79B9" w14:textId="3729DC38" w:rsidR="007C75F8" w:rsidRPr="00E6718B" w:rsidRDefault="003349A7" w:rsidP="007C75F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85,006</w:t>
            </w:r>
          </w:p>
        </w:tc>
        <w:tc>
          <w:tcPr>
            <w:tcW w:w="270" w:type="dxa"/>
            <w:shd w:val="clear" w:color="auto" w:fill="auto"/>
          </w:tcPr>
          <w:p w14:paraId="5FF695C2" w14:textId="77777777" w:rsidR="007C75F8" w:rsidRPr="00E6718B" w:rsidRDefault="007C75F8" w:rsidP="007C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C0E85" w14:textId="028AC19B" w:rsidR="007C75F8" w:rsidRPr="00E6718B" w:rsidRDefault="007C75F8" w:rsidP="007C75F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Pr="00E6718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225AC07" w14:textId="77777777" w:rsidR="007C75F8" w:rsidRPr="00E6718B" w:rsidRDefault="007C75F8" w:rsidP="007C7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56CB9" w14:textId="3B0B303D" w:rsidR="007C75F8" w:rsidRPr="00E6718B" w:rsidRDefault="007C75F8" w:rsidP="007C75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</w:t>
            </w: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859</w:t>
            </w:r>
          </w:p>
        </w:tc>
      </w:tr>
    </w:tbl>
    <w:p w14:paraId="0E9F1DDF" w14:textId="59725CEC" w:rsidR="00EC3AAD" w:rsidRPr="00E6718B" w:rsidRDefault="00EC3AAD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AE3FC8" w:rsidRPr="00E6718B" w14:paraId="1515EE76" w14:textId="77777777" w:rsidTr="00810190">
        <w:tc>
          <w:tcPr>
            <w:tcW w:w="3490" w:type="pct"/>
            <w:vAlign w:val="bottom"/>
          </w:tcPr>
          <w:p w14:paraId="11A248C6" w14:textId="429CE2E4" w:rsidR="00AE3FC8" w:rsidRPr="00E6718B" w:rsidRDefault="00AE3FC8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E671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71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E013D" w:rsidRPr="00E671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671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71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9" w:type="pct"/>
          </w:tcPr>
          <w:p w14:paraId="19CE9858" w14:textId="7A61D0F9" w:rsidR="00AE3FC8" w:rsidRPr="00E6718B" w:rsidRDefault="004E013D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139E" w:rsidRPr="00E6718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5B7153A" w14:textId="77777777" w:rsidR="00AE3FC8" w:rsidRPr="00E6718B" w:rsidRDefault="00AE3FC8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BB620D1" w14:textId="52A30DD0" w:rsidR="00AE3FC8" w:rsidRPr="00E6718B" w:rsidRDefault="004E013D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139E" w:rsidRPr="00E6718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E3FC8" w:rsidRPr="00E6718B" w14:paraId="3CE93817" w14:textId="77777777" w:rsidTr="00810190">
        <w:tc>
          <w:tcPr>
            <w:tcW w:w="3490" w:type="pct"/>
          </w:tcPr>
          <w:p w14:paraId="0569D427" w14:textId="77777777" w:rsidR="00AE3FC8" w:rsidRPr="00E6718B" w:rsidRDefault="00AE3FC8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10" w:type="pct"/>
            <w:gridSpan w:val="3"/>
            <w:shd w:val="clear" w:color="auto" w:fill="auto"/>
          </w:tcPr>
          <w:p w14:paraId="47FC80E2" w14:textId="77777777" w:rsidR="00AE3FC8" w:rsidRPr="00E6718B" w:rsidRDefault="00AE3FC8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139E" w:rsidRPr="00E6718B" w14:paraId="4DF440EE" w14:textId="77777777" w:rsidTr="00810190">
        <w:trPr>
          <w:trHeight w:hRule="exact" w:val="403"/>
        </w:trPr>
        <w:tc>
          <w:tcPr>
            <w:tcW w:w="3490" w:type="pct"/>
          </w:tcPr>
          <w:p w14:paraId="5A19A9F6" w14:textId="7312FE00" w:rsidR="0085139E" w:rsidRPr="00E6718B" w:rsidRDefault="0085139E" w:rsidP="0085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89" w:type="pct"/>
            <w:shd w:val="clear" w:color="auto" w:fill="auto"/>
          </w:tcPr>
          <w:p w14:paraId="259A39E1" w14:textId="6CF45B8D" w:rsidR="0085139E" w:rsidRPr="00E6718B" w:rsidRDefault="003F3D46" w:rsidP="0085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252,279</w:t>
            </w:r>
          </w:p>
        </w:tc>
        <w:tc>
          <w:tcPr>
            <w:tcW w:w="147" w:type="pct"/>
          </w:tcPr>
          <w:p w14:paraId="28AB3BB7" w14:textId="77777777" w:rsidR="0085139E" w:rsidRPr="00E6718B" w:rsidRDefault="0085139E" w:rsidP="0085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4C1EA030" w14:textId="38D6D137" w:rsidR="0085139E" w:rsidRPr="00E6718B" w:rsidRDefault="0085139E" w:rsidP="0085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287,484</w:t>
            </w:r>
          </w:p>
        </w:tc>
      </w:tr>
      <w:tr w:rsidR="0085139E" w:rsidRPr="00E6718B" w14:paraId="04E69192" w14:textId="77777777" w:rsidTr="00810190">
        <w:trPr>
          <w:trHeight w:hRule="exact" w:val="403"/>
        </w:trPr>
        <w:tc>
          <w:tcPr>
            <w:tcW w:w="3490" w:type="pct"/>
          </w:tcPr>
          <w:p w14:paraId="2E6BCF17" w14:textId="221549B1" w:rsidR="0085139E" w:rsidRPr="00E6718B" w:rsidRDefault="0085139E" w:rsidP="0085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6718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89" w:type="pct"/>
            <w:shd w:val="clear" w:color="auto" w:fill="auto"/>
          </w:tcPr>
          <w:p w14:paraId="78F47D05" w14:textId="729C4D9A" w:rsidR="0085139E" w:rsidRPr="00E6718B" w:rsidRDefault="00C27191" w:rsidP="0073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</w:t>
            </w: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566D1696" w14:textId="77777777" w:rsidR="0085139E" w:rsidRPr="00E6718B" w:rsidRDefault="0085139E" w:rsidP="0085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32085661" w14:textId="3BC397A0" w:rsidR="0085139E" w:rsidRPr="00E6718B" w:rsidRDefault="0085139E" w:rsidP="00151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18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85139E" w:rsidRPr="00E6718B" w14:paraId="4A11AAE3" w14:textId="77777777" w:rsidTr="00810190">
        <w:trPr>
          <w:trHeight w:hRule="exact" w:val="403"/>
        </w:trPr>
        <w:tc>
          <w:tcPr>
            <w:tcW w:w="3490" w:type="pct"/>
          </w:tcPr>
          <w:p w14:paraId="1C6B48B6" w14:textId="5C122E42" w:rsidR="0085139E" w:rsidRPr="00E6718B" w:rsidRDefault="0085139E" w:rsidP="0085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12A35" w14:textId="3C6D8234" w:rsidR="0085139E" w:rsidRPr="00E6718B" w:rsidRDefault="00587766" w:rsidP="0085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251,719</w:t>
            </w:r>
          </w:p>
        </w:tc>
        <w:tc>
          <w:tcPr>
            <w:tcW w:w="147" w:type="pct"/>
          </w:tcPr>
          <w:p w14:paraId="254D2705" w14:textId="77777777" w:rsidR="0085139E" w:rsidRPr="00E6718B" w:rsidRDefault="0085139E" w:rsidP="0085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BDEB6A5" w14:textId="695BBDA3" w:rsidR="0085139E" w:rsidRPr="00E6718B" w:rsidRDefault="0085139E" w:rsidP="00851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671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287,484</w:t>
            </w:r>
          </w:p>
        </w:tc>
      </w:tr>
    </w:tbl>
    <w:p w14:paraId="2AD6E880" w14:textId="32731D78" w:rsidR="00E54FD7" w:rsidRDefault="00E54FD7" w:rsidP="00EC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53E5182" w14:textId="42C9A94D" w:rsidR="002E0234" w:rsidRDefault="002E0234" w:rsidP="00EC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D70D297" w14:textId="5C3D9842" w:rsidR="002E0234" w:rsidRDefault="002E0234" w:rsidP="00EC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206F0CC" w14:textId="77777777" w:rsidR="005149F4" w:rsidRPr="00184215" w:rsidRDefault="005149F4" w:rsidP="00EC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69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260"/>
        <w:gridCol w:w="182"/>
        <w:gridCol w:w="1539"/>
        <w:gridCol w:w="181"/>
        <w:gridCol w:w="1445"/>
        <w:gridCol w:w="178"/>
        <w:gridCol w:w="1445"/>
      </w:tblGrid>
      <w:tr w:rsidR="00C31C93" w:rsidRPr="00A2467E" w14:paraId="1D7A3BD1" w14:textId="77777777" w:rsidTr="00485425">
        <w:trPr>
          <w:cantSplit/>
          <w:trHeight w:val="249"/>
        </w:trPr>
        <w:tc>
          <w:tcPr>
            <w:tcW w:w="3465" w:type="dxa"/>
          </w:tcPr>
          <w:p w14:paraId="369AB18A" w14:textId="77777777" w:rsidR="00C31C93" w:rsidRPr="00A2467E" w:rsidRDefault="00C31C93" w:rsidP="00C31C9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9CCBA" w14:textId="77777777" w:rsidR="00C31C93" w:rsidRPr="00A2467E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24FF45C" w14:textId="77777777" w:rsidR="00C31C93" w:rsidRPr="00A2467E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5" w:type="dxa"/>
            <w:gridSpan w:val="3"/>
            <w:tcBorders>
              <w:bottom w:val="single" w:sz="4" w:space="0" w:color="auto"/>
            </w:tcBorders>
          </w:tcPr>
          <w:p w14:paraId="205E1968" w14:textId="196A1BAF" w:rsidR="00C31C93" w:rsidRPr="00A2467E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A246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78" w:type="dxa"/>
          </w:tcPr>
          <w:p w14:paraId="55017628" w14:textId="77777777" w:rsidR="00C31C93" w:rsidRPr="00A2467E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41ED265" w14:textId="77777777" w:rsidR="00C31C93" w:rsidRPr="00A2467E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64F" w:rsidRPr="00A2467E" w14:paraId="19541051" w14:textId="77777777" w:rsidTr="00485425">
        <w:trPr>
          <w:cantSplit/>
          <w:trHeight w:val="249"/>
        </w:trPr>
        <w:tc>
          <w:tcPr>
            <w:tcW w:w="3465" w:type="dxa"/>
          </w:tcPr>
          <w:p w14:paraId="75559392" w14:textId="77777777" w:rsidR="0024164F" w:rsidRPr="00A2467E" w:rsidRDefault="0024164F" w:rsidP="0024164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B2F4A" w14:textId="22D459E6" w:rsidR="0024164F" w:rsidRPr="00A2467E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2" w:type="dxa"/>
          </w:tcPr>
          <w:p w14:paraId="1B220F6A" w14:textId="77777777" w:rsidR="0024164F" w:rsidRPr="00A2467E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4B60DC8" w14:textId="77777777" w:rsidR="0024164F" w:rsidRPr="00A2467E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573B74F1" w14:textId="77777777" w:rsidR="0024164F" w:rsidRPr="00A2467E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F021FBD" w14:textId="6F051699" w:rsidR="0024164F" w:rsidRPr="00A2467E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F885580" w14:textId="77777777" w:rsidR="0024164F" w:rsidRPr="00A2467E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1C44E00D" w14:textId="3198FAFF" w:rsidR="0024164F" w:rsidRPr="00A2467E" w:rsidRDefault="001E5027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24164F" w:rsidRPr="00A2467E" w14:paraId="1E2D77C3" w14:textId="77777777" w:rsidTr="00485425">
        <w:trPr>
          <w:cantSplit/>
          <w:trHeight w:val="249"/>
        </w:trPr>
        <w:tc>
          <w:tcPr>
            <w:tcW w:w="3465" w:type="dxa"/>
          </w:tcPr>
          <w:p w14:paraId="4902B2BD" w14:textId="77777777" w:rsidR="0024164F" w:rsidRPr="00A2467E" w:rsidRDefault="0024164F" w:rsidP="0024164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8FE929" w14:textId="2D6A0B7B" w:rsidR="001E5027" w:rsidRPr="00A2467E" w:rsidRDefault="004E013D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4164F" w:rsidRPr="00A2467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24164F"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182" w:type="dxa"/>
          </w:tcPr>
          <w:p w14:paraId="36F07DF8" w14:textId="77777777" w:rsidR="0024164F" w:rsidRPr="00A2467E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31D7626" w14:textId="77777777" w:rsidR="0024164F" w:rsidRPr="00A2467E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C4A6E96" w14:textId="77777777" w:rsidR="0024164F" w:rsidRPr="00A2467E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E816814" w14:textId="3272B16F" w:rsidR="0024164F" w:rsidRPr="00A2467E" w:rsidRDefault="001E5027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</w:tcPr>
          <w:p w14:paraId="35829D36" w14:textId="77777777" w:rsidR="0024164F" w:rsidRPr="00A2467E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6ED5E134" w14:textId="68115A20" w:rsidR="0024164F" w:rsidRPr="00A2467E" w:rsidRDefault="004E013D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1E5027" w:rsidRPr="00A2467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1E5027"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F5133" w:rsidRPr="00A2467E" w14:paraId="4560CE8E" w14:textId="77777777" w:rsidTr="00485425">
        <w:trPr>
          <w:cantSplit/>
          <w:trHeight w:val="249"/>
        </w:trPr>
        <w:tc>
          <w:tcPr>
            <w:tcW w:w="3465" w:type="dxa"/>
            <w:vAlign w:val="bottom"/>
          </w:tcPr>
          <w:p w14:paraId="51582EA8" w14:textId="59C3174D" w:rsidR="00EF5133" w:rsidRPr="00A2467E" w:rsidRDefault="00EF5133" w:rsidP="00EF513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3F02D36D" w14:textId="1877425A" w:rsidR="00EF5133" w:rsidRPr="00A2467E" w:rsidRDefault="004E013D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85139E"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2" w:type="dxa"/>
          </w:tcPr>
          <w:p w14:paraId="6A75C1C1" w14:textId="77777777" w:rsidR="00EF5133" w:rsidRPr="00A2467E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296FC0E" w14:textId="117AD1AE" w:rsidR="00EF5133" w:rsidRPr="00A2467E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right="-17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1" w:type="dxa"/>
          </w:tcPr>
          <w:p w14:paraId="355070FD" w14:textId="77777777" w:rsidR="00EF5133" w:rsidRPr="00A2467E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A0B73D2" w14:textId="59F6EC1A" w:rsidR="00EF5133" w:rsidRPr="00A2467E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</w:tcPr>
          <w:p w14:paraId="54673E4B" w14:textId="77777777" w:rsidR="00EF5133" w:rsidRPr="00A2467E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17CD9884" w14:textId="58D6CBD7" w:rsidR="00EF5133" w:rsidRPr="00A2467E" w:rsidRDefault="004E013D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85139E"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EF5133" w:rsidRPr="00A2467E" w14:paraId="72D21626" w14:textId="77777777" w:rsidTr="00485425">
        <w:trPr>
          <w:cantSplit/>
          <w:trHeight w:val="249"/>
        </w:trPr>
        <w:tc>
          <w:tcPr>
            <w:tcW w:w="3465" w:type="dxa"/>
          </w:tcPr>
          <w:p w14:paraId="2DE0E5D1" w14:textId="77777777" w:rsidR="00EF5133" w:rsidRPr="00A2467E" w:rsidRDefault="00EF5133" w:rsidP="00EF513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27DD60AA" w14:textId="38F30B0C" w:rsidR="00EF5133" w:rsidRPr="00A2467E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246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F5133" w:rsidRPr="00A2467E" w14:paraId="0C782129" w14:textId="77777777" w:rsidTr="00485425">
        <w:trPr>
          <w:cantSplit/>
          <w:trHeight w:val="249"/>
        </w:trPr>
        <w:tc>
          <w:tcPr>
            <w:tcW w:w="3465" w:type="dxa"/>
          </w:tcPr>
          <w:p w14:paraId="00A89915" w14:textId="206A9930" w:rsidR="00EF5133" w:rsidRPr="00A2467E" w:rsidRDefault="00EF5133" w:rsidP="00EF513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F05760C" w14:textId="77777777" w:rsidR="00EF5133" w:rsidRPr="00A2467E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8E85C5" w14:textId="77777777" w:rsidR="00EF5133" w:rsidRPr="00A2467E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9AED2F2" w14:textId="77777777" w:rsidR="00EF5133" w:rsidRPr="00A2467E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2DF7BD5" w14:textId="77777777" w:rsidR="00EF5133" w:rsidRPr="00A2467E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29E8620" w14:textId="77777777" w:rsidR="00EF5133" w:rsidRPr="00A2467E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68C5B1B" w14:textId="77777777" w:rsidR="00EF5133" w:rsidRPr="00A2467E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19000B7" w14:textId="77777777" w:rsidR="00EF5133" w:rsidRPr="00A2467E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FB6" w:rsidRPr="00A2467E" w14:paraId="538B474D" w14:textId="77777777" w:rsidTr="00485425">
        <w:trPr>
          <w:cantSplit/>
          <w:trHeight w:val="80"/>
        </w:trPr>
        <w:tc>
          <w:tcPr>
            <w:tcW w:w="3465" w:type="dxa"/>
          </w:tcPr>
          <w:p w14:paraId="081CE214" w14:textId="77777777" w:rsidR="00725FB6" w:rsidRPr="00A2467E" w:rsidRDefault="00725FB6" w:rsidP="00725FB6">
            <w:pPr>
              <w:ind w:left="14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42B9B367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719D821" w14:textId="6924616A" w:rsidR="00725FB6" w:rsidRPr="00A2467E" w:rsidRDefault="00725FB6" w:rsidP="00725FB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2" w:type="dxa"/>
          </w:tcPr>
          <w:p w14:paraId="1585530A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52D415D0" w14:textId="77777777" w:rsidR="00A4166D" w:rsidRDefault="00A4166D" w:rsidP="00725FB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CF736F" w14:textId="3910C14A" w:rsidR="00725FB6" w:rsidRPr="00A2467E" w:rsidRDefault="00A4166D" w:rsidP="00725FB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F8C4A22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76FCFCB1" w14:textId="77777777" w:rsidR="00334D0D" w:rsidRDefault="00334D0D" w:rsidP="00725FB6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4C7E7" w14:textId="75591EBC" w:rsidR="00725FB6" w:rsidRPr="00A2467E" w:rsidRDefault="00334D0D" w:rsidP="00725FB6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2,983</w:t>
            </w:r>
          </w:p>
        </w:tc>
        <w:tc>
          <w:tcPr>
            <w:tcW w:w="178" w:type="dxa"/>
          </w:tcPr>
          <w:p w14:paraId="5675C2AE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01A4CD71" w14:textId="77777777" w:rsidR="00725FB6" w:rsidRDefault="00725FB6" w:rsidP="00725FB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A7E46" w14:textId="4B4F6509" w:rsidR="008A5667" w:rsidRPr="00A2467E" w:rsidRDefault="008A5667" w:rsidP="00725FB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3,168</w:t>
            </w:r>
          </w:p>
        </w:tc>
      </w:tr>
      <w:tr w:rsidR="00725FB6" w:rsidRPr="00A2467E" w14:paraId="10D552A0" w14:textId="77777777" w:rsidTr="00A05AFE">
        <w:trPr>
          <w:cantSplit/>
          <w:trHeight w:val="249"/>
        </w:trPr>
        <w:tc>
          <w:tcPr>
            <w:tcW w:w="3465" w:type="dxa"/>
          </w:tcPr>
          <w:p w14:paraId="779CC99B" w14:textId="3AD107C0" w:rsidR="00725FB6" w:rsidRPr="00A2467E" w:rsidRDefault="00725FB6" w:rsidP="00725FB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54EF2EFD" w14:textId="33BA0809" w:rsidR="00725FB6" w:rsidRPr="00A2467E" w:rsidRDefault="00725FB6" w:rsidP="00725FB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97,676</w:t>
            </w:r>
          </w:p>
        </w:tc>
        <w:tc>
          <w:tcPr>
            <w:tcW w:w="182" w:type="dxa"/>
          </w:tcPr>
          <w:p w14:paraId="76EA82E3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1DAC3CA6" w14:textId="63E15997" w:rsidR="00725FB6" w:rsidRPr="00A2467E" w:rsidRDefault="001220CD" w:rsidP="00725FB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12,64</w:t>
            </w:r>
            <w:r w:rsidR="00AB3F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739F5B48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37DD516" w14:textId="08367ECB" w:rsidR="00725FB6" w:rsidRPr="00A2467E" w:rsidRDefault="00E71822" w:rsidP="00725FB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D64979D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27194E15" w14:textId="4D939BF6" w:rsidR="00725FB6" w:rsidRPr="00A2467E" w:rsidRDefault="006E5728" w:rsidP="00725FB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85,03</w:t>
            </w:r>
            <w:r w:rsidR="00AB3F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71822" w:rsidRPr="00A2467E" w14:paraId="2AD66019" w14:textId="77777777" w:rsidTr="00A05AFE">
        <w:trPr>
          <w:cantSplit/>
          <w:trHeight w:val="249"/>
        </w:trPr>
        <w:tc>
          <w:tcPr>
            <w:tcW w:w="3465" w:type="dxa"/>
          </w:tcPr>
          <w:p w14:paraId="62CF732E" w14:textId="72DFE08A" w:rsidR="00E71822" w:rsidRPr="00A2467E" w:rsidRDefault="00E71822" w:rsidP="00E7182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  <w:vAlign w:val="bottom"/>
          </w:tcPr>
          <w:p w14:paraId="4B82883F" w14:textId="02D303A9" w:rsidR="00E71822" w:rsidRPr="00A2467E" w:rsidRDefault="00E71822" w:rsidP="00E7182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2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  <w:tc>
          <w:tcPr>
            <w:tcW w:w="182" w:type="dxa"/>
          </w:tcPr>
          <w:p w14:paraId="69B1BF3D" w14:textId="77777777" w:rsidR="00E71822" w:rsidRPr="00A2467E" w:rsidRDefault="00E71822" w:rsidP="00E7182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630265A5" w14:textId="1FD87F1F" w:rsidR="00E71822" w:rsidRPr="00A2467E" w:rsidRDefault="004B4F1B" w:rsidP="00E718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1,063</w:t>
            </w:r>
          </w:p>
        </w:tc>
        <w:tc>
          <w:tcPr>
            <w:tcW w:w="181" w:type="dxa"/>
          </w:tcPr>
          <w:p w14:paraId="6E0246A7" w14:textId="77777777" w:rsidR="00E71822" w:rsidRPr="00A2467E" w:rsidRDefault="00E71822" w:rsidP="00E71822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85D5B18" w14:textId="5BD8E83C" w:rsidR="00E71822" w:rsidRPr="00A2467E" w:rsidRDefault="00E71822" w:rsidP="00E02E1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07C8D3F" w14:textId="77777777" w:rsidR="00E71822" w:rsidRPr="00A2467E" w:rsidRDefault="00E71822" w:rsidP="00E7182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25438873" w14:textId="02EC9279" w:rsidR="00E71822" w:rsidRPr="00A2467E" w:rsidRDefault="006E5728" w:rsidP="00E7182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22,655</w:t>
            </w:r>
          </w:p>
        </w:tc>
      </w:tr>
      <w:tr w:rsidR="00E71822" w:rsidRPr="00A2467E" w14:paraId="088587AC" w14:textId="77777777" w:rsidTr="00A05AFE">
        <w:trPr>
          <w:cantSplit/>
          <w:trHeight w:val="249"/>
        </w:trPr>
        <w:tc>
          <w:tcPr>
            <w:tcW w:w="3465" w:type="dxa"/>
          </w:tcPr>
          <w:p w14:paraId="7D315B05" w14:textId="19ADF8BE" w:rsidR="00E71822" w:rsidRPr="00A2467E" w:rsidRDefault="00E71822" w:rsidP="00E7182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1260" w:type="dxa"/>
            <w:vAlign w:val="bottom"/>
          </w:tcPr>
          <w:p w14:paraId="697DDB01" w14:textId="74401B52" w:rsidR="00E71822" w:rsidRPr="00A2467E" w:rsidRDefault="00E71822" w:rsidP="00E7182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Pr="00A2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182" w:type="dxa"/>
          </w:tcPr>
          <w:p w14:paraId="1C47AFE0" w14:textId="77777777" w:rsidR="00E71822" w:rsidRPr="00A2467E" w:rsidRDefault="00E71822" w:rsidP="00E7182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0532D72E" w14:textId="18FB6034" w:rsidR="00E71822" w:rsidRPr="00A2467E" w:rsidRDefault="002C6B4A" w:rsidP="00E718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26,383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A75B909" w14:textId="77777777" w:rsidR="00E71822" w:rsidRPr="00A2467E" w:rsidRDefault="00E71822" w:rsidP="00E71822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1484005" w14:textId="2B523DE9" w:rsidR="00E71822" w:rsidRPr="00A2467E" w:rsidRDefault="00E71822" w:rsidP="00E718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2BCCF109" w14:textId="77777777" w:rsidR="00E71822" w:rsidRPr="00A2467E" w:rsidRDefault="00E71822" w:rsidP="00E7182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7047AB5A" w14:textId="6E6584D9" w:rsidR="00E71822" w:rsidRPr="00A2467E" w:rsidRDefault="00F14F1F" w:rsidP="00E71822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141,424</w:t>
            </w:r>
          </w:p>
        </w:tc>
      </w:tr>
      <w:tr w:rsidR="00E71822" w:rsidRPr="00A2467E" w14:paraId="47D9416B" w14:textId="77777777" w:rsidTr="00A05AFE">
        <w:trPr>
          <w:cantSplit/>
          <w:trHeight w:val="249"/>
        </w:trPr>
        <w:tc>
          <w:tcPr>
            <w:tcW w:w="3465" w:type="dxa"/>
          </w:tcPr>
          <w:p w14:paraId="05B27B39" w14:textId="12E549AB" w:rsidR="00E71822" w:rsidRPr="00A2467E" w:rsidRDefault="00E71822" w:rsidP="00E7182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2DF3DA" w14:textId="5A650A15" w:rsidR="00E71822" w:rsidRPr="00A2467E" w:rsidRDefault="00E71822" w:rsidP="00E7182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182" w:type="dxa"/>
          </w:tcPr>
          <w:p w14:paraId="1CF0CA3D" w14:textId="77777777" w:rsidR="00E71822" w:rsidRPr="00A2467E" w:rsidRDefault="00E71822" w:rsidP="00E7182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C8B4A0B" w14:textId="5BF8E9A3" w:rsidR="00E71822" w:rsidRPr="00A2467E" w:rsidRDefault="00392DBD" w:rsidP="00E7182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66A47790" w14:textId="77777777" w:rsidR="00E71822" w:rsidRPr="00A2467E" w:rsidRDefault="00E71822" w:rsidP="00E71822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E8BBAE9" w14:textId="0D1DCDA4" w:rsidR="00E71822" w:rsidRPr="00A2467E" w:rsidRDefault="00E71822" w:rsidP="00E7182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18E5030" w14:textId="77777777" w:rsidR="00E71822" w:rsidRPr="00A2467E" w:rsidRDefault="00E71822" w:rsidP="00E7182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BA72F95" w14:textId="040A367B" w:rsidR="00E71822" w:rsidRPr="00A2467E" w:rsidRDefault="0021504B" w:rsidP="0021504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25FB6" w:rsidRPr="00A2467E" w14:paraId="50ACB8A5" w14:textId="77777777" w:rsidTr="00A05AFE">
        <w:trPr>
          <w:cantSplit/>
          <w:trHeight w:val="249"/>
        </w:trPr>
        <w:tc>
          <w:tcPr>
            <w:tcW w:w="3465" w:type="dxa"/>
          </w:tcPr>
          <w:p w14:paraId="74AF7AFD" w14:textId="45082610" w:rsidR="00725FB6" w:rsidRPr="00A2467E" w:rsidRDefault="00725FB6" w:rsidP="00725FB6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E22F1" w14:textId="7140AAC2" w:rsidR="00725FB6" w:rsidRPr="00A2467E" w:rsidRDefault="00725FB6" w:rsidP="00725FB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</w:p>
        </w:tc>
        <w:tc>
          <w:tcPr>
            <w:tcW w:w="182" w:type="dxa"/>
          </w:tcPr>
          <w:p w14:paraId="385F21BC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349E0D41" w14:textId="18FC78F0" w:rsidR="00725FB6" w:rsidRPr="00A2467E" w:rsidRDefault="0079422B" w:rsidP="0049124C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4912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38,188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2E6F35EE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7B74B197" w14:textId="26AAB822" w:rsidR="00725FB6" w:rsidRPr="00A2467E" w:rsidRDefault="00E71822" w:rsidP="00725FB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2,983</w:t>
            </w:r>
          </w:p>
        </w:tc>
        <w:tc>
          <w:tcPr>
            <w:tcW w:w="178" w:type="dxa"/>
          </w:tcPr>
          <w:p w14:paraId="46CDEEA8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98629" w14:textId="602FB3F1" w:rsidR="00725FB6" w:rsidRPr="00A2467E" w:rsidRDefault="00D50CA9" w:rsidP="00725FB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252,2</w:t>
            </w:r>
            <w:r w:rsidR="00E37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725FB6" w:rsidRPr="00A2467E" w14:paraId="433FDE04" w14:textId="77777777" w:rsidTr="009779BE">
        <w:trPr>
          <w:cantSplit/>
          <w:trHeight w:val="249"/>
        </w:trPr>
        <w:tc>
          <w:tcPr>
            <w:tcW w:w="3465" w:type="dxa"/>
          </w:tcPr>
          <w:p w14:paraId="1F2182F4" w14:textId="77777777" w:rsidR="00725FB6" w:rsidRPr="00A2467E" w:rsidRDefault="00725FB6" w:rsidP="00725FB6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A99C89" w14:textId="58E3BA3A" w:rsidR="00725FB6" w:rsidRPr="00A2467E" w:rsidRDefault="00725FB6" w:rsidP="00725FB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82" w:type="dxa"/>
          </w:tcPr>
          <w:p w14:paraId="7CE72210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4A12A80A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8C55495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54AC6DF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0BC44AF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1A3C816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5FB6" w:rsidRPr="00A2467E" w14:paraId="6EDBF284" w14:textId="77777777" w:rsidTr="00964819">
        <w:trPr>
          <w:cantSplit/>
          <w:trHeight w:val="249"/>
        </w:trPr>
        <w:tc>
          <w:tcPr>
            <w:tcW w:w="3465" w:type="dxa"/>
          </w:tcPr>
          <w:p w14:paraId="1B24BDE8" w14:textId="77777777" w:rsidR="00725FB6" w:rsidRPr="00A2467E" w:rsidRDefault="00725FB6" w:rsidP="00725FB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B961EE2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92BA761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1AC12801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7F287A43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EE75C9E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D8F20B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9CA3EE7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FB6" w:rsidRPr="00A2467E" w14:paraId="56409D17" w14:textId="77777777" w:rsidTr="00964819">
        <w:trPr>
          <w:cantSplit/>
          <w:trHeight w:val="200"/>
        </w:trPr>
        <w:tc>
          <w:tcPr>
            <w:tcW w:w="3465" w:type="dxa"/>
          </w:tcPr>
          <w:p w14:paraId="06F3A08D" w14:textId="77777777" w:rsidR="00725FB6" w:rsidRPr="00A2467E" w:rsidRDefault="00725FB6" w:rsidP="00725FB6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2F898" w14:textId="336C36B0" w:rsidR="00725FB6" w:rsidRPr="00A2467E" w:rsidRDefault="00725FB6" w:rsidP="00694B9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2EE7C1FA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0C0956BC" w14:textId="7C35CA11" w:rsidR="00725FB6" w:rsidRPr="00A2467E" w:rsidRDefault="00EB6EDB" w:rsidP="00725FB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45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D5125A3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D1DD907" w14:textId="5095E593" w:rsidR="00725FB6" w:rsidRPr="00A2467E" w:rsidRDefault="00FF3A2F" w:rsidP="00725FB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D1B89DB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348465C2" w14:textId="2E353267" w:rsidR="00725FB6" w:rsidRPr="00A2467E" w:rsidRDefault="00FF3A2F" w:rsidP="00DB787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D6AD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25FB6" w:rsidRPr="00A2467E" w14:paraId="54C1F213" w14:textId="77777777" w:rsidTr="00964819">
        <w:trPr>
          <w:cantSplit/>
          <w:trHeight w:val="100"/>
        </w:trPr>
        <w:tc>
          <w:tcPr>
            <w:tcW w:w="3465" w:type="dxa"/>
          </w:tcPr>
          <w:p w14:paraId="07D75E7D" w14:textId="77777777" w:rsidR="00725FB6" w:rsidRPr="00A2467E" w:rsidRDefault="00725FB6" w:rsidP="00725F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50A0CC" w14:textId="597ABBD4" w:rsidR="00725FB6" w:rsidRPr="00A2467E" w:rsidRDefault="00725FB6" w:rsidP="00694B9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6C35A592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DCECB" w14:textId="2E37CFD2" w:rsidR="00725FB6" w:rsidRPr="00A2467E" w:rsidRDefault="00EB6EDB" w:rsidP="00725FB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F45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4F932C38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5C143E74" w14:textId="21951BC2" w:rsidR="00725FB6" w:rsidRPr="00A2467E" w:rsidRDefault="00FF3A2F" w:rsidP="00725FB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FACC761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9828B" w14:textId="02F59BBF" w:rsidR="00725FB6" w:rsidRPr="00DB7873" w:rsidRDefault="00FF3A2F" w:rsidP="00DB787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87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B7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D6A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DB7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B787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25FB6" w:rsidRPr="00A2467E" w14:paraId="6638E278" w14:textId="77777777" w:rsidTr="00964819">
        <w:trPr>
          <w:cantSplit/>
          <w:trHeight w:val="100"/>
        </w:trPr>
        <w:tc>
          <w:tcPr>
            <w:tcW w:w="3465" w:type="dxa"/>
          </w:tcPr>
          <w:p w14:paraId="2F70AC2E" w14:textId="77777777" w:rsidR="00725FB6" w:rsidRPr="00A2467E" w:rsidRDefault="00725FB6" w:rsidP="00725FB6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8A1C0F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1D631988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shd w:val="clear" w:color="auto" w:fill="auto"/>
          </w:tcPr>
          <w:p w14:paraId="7DD74514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68205D4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05266FB5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E98367E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</w:tcPr>
          <w:p w14:paraId="206F3B0B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72"/>
                <w:tab w:val="decimal" w:pos="1076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25FB6" w:rsidRPr="00A2467E" w14:paraId="1B277BA2" w14:textId="77777777" w:rsidTr="00964819">
        <w:trPr>
          <w:cantSplit/>
          <w:trHeight w:val="60"/>
        </w:trPr>
        <w:tc>
          <w:tcPr>
            <w:tcW w:w="3465" w:type="dxa"/>
            <w:vAlign w:val="bottom"/>
          </w:tcPr>
          <w:p w14:paraId="2F550EC1" w14:textId="77777777" w:rsidR="00725FB6" w:rsidRPr="00A2467E" w:rsidRDefault="00725FB6" w:rsidP="00725F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23D0EF" w14:textId="54848F34" w:rsidR="00725FB6" w:rsidRPr="00A2467E" w:rsidRDefault="00725FB6" w:rsidP="00725FB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</w:p>
        </w:tc>
        <w:tc>
          <w:tcPr>
            <w:tcW w:w="182" w:type="dxa"/>
          </w:tcPr>
          <w:p w14:paraId="12136454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auto"/>
          </w:tcPr>
          <w:p w14:paraId="0CFC959A" w14:textId="7B0ACB08" w:rsidR="00725FB6" w:rsidRPr="00A2467E" w:rsidRDefault="001C4084" w:rsidP="00725FB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968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</w:t>
            </w:r>
            <w:r w:rsidR="00F45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103F96E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2084CB8D" w14:textId="7A094B84" w:rsidR="00725FB6" w:rsidRPr="00A2467E" w:rsidRDefault="00E97D08" w:rsidP="00725FB6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2,983</w:t>
            </w:r>
          </w:p>
        </w:tc>
        <w:tc>
          <w:tcPr>
            <w:tcW w:w="178" w:type="dxa"/>
          </w:tcPr>
          <w:p w14:paraId="2181AADA" w14:textId="77777777" w:rsidR="00725FB6" w:rsidRPr="00A2467E" w:rsidRDefault="00725FB6" w:rsidP="00725FB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</w:tcPr>
          <w:p w14:paraId="068443BE" w14:textId="6BE79C59" w:rsidR="00725FB6" w:rsidRPr="00A2467E" w:rsidRDefault="004E4C4F" w:rsidP="00725FB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E249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71A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4358F7C5" w14:textId="2F6857C1" w:rsidR="00CD19B3" w:rsidRPr="00A2467E" w:rsidRDefault="00CD19B3">
      <w:pPr>
        <w:rPr>
          <w:rFonts w:asciiTheme="majorBidi" w:hAnsiTheme="majorBidi" w:cstheme="majorBidi"/>
          <w:sz w:val="30"/>
          <w:szCs w:val="30"/>
        </w:rPr>
      </w:pPr>
    </w:p>
    <w:p w14:paraId="50FB49A6" w14:textId="53454A88" w:rsidR="001140D3" w:rsidRDefault="001140D3">
      <w:pPr>
        <w:rPr>
          <w:sz w:val="30"/>
          <w:szCs w:val="30"/>
        </w:rPr>
      </w:pPr>
    </w:p>
    <w:p w14:paraId="24492C75" w14:textId="263B514F" w:rsidR="001140D3" w:rsidRDefault="001140D3">
      <w:pPr>
        <w:rPr>
          <w:sz w:val="30"/>
          <w:szCs w:val="30"/>
        </w:rPr>
      </w:pPr>
    </w:p>
    <w:p w14:paraId="4CAAFE25" w14:textId="56E49EFE" w:rsidR="001140D3" w:rsidRDefault="001140D3">
      <w:pPr>
        <w:rPr>
          <w:sz w:val="30"/>
          <w:szCs w:val="30"/>
        </w:rPr>
      </w:pPr>
    </w:p>
    <w:p w14:paraId="1BB4500A" w14:textId="6F6F5A55" w:rsidR="001140D3" w:rsidRDefault="001140D3">
      <w:pPr>
        <w:rPr>
          <w:sz w:val="30"/>
          <w:szCs w:val="30"/>
        </w:rPr>
      </w:pPr>
    </w:p>
    <w:p w14:paraId="1DE972C1" w14:textId="1FE423F7" w:rsidR="001140D3" w:rsidRDefault="001140D3">
      <w:pPr>
        <w:rPr>
          <w:sz w:val="30"/>
          <w:szCs w:val="30"/>
        </w:rPr>
      </w:pPr>
    </w:p>
    <w:p w14:paraId="0E448A02" w14:textId="766F28F1" w:rsidR="001140D3" w:rsidRDefault="001140D3">
      <w:pPr>
        <w:rPr>
          <w:sz w:val="30"/>
          <w:szCs w:val="30"/>
        </w:rPr>
      </w:pPr>
    </w:p>
    <w:p w14:paraId="2182AAED" w14:textId="2CE405DD" w:rsidR="001140D3" w:rsidRDefault="001140D3">
      <w:pPr>
        <w:rPr>
          <w:sz w:val="30"/>
          <w:szCs w:val="30"/>
        </w:rPr>
      </w:pPr>
    </w:p>
    <w:p w14:paraId="42C1B8DD" w14:textId="1CDDDE5D" w:rsidR="001140D3" w:rsidRDefault="001140D3">
      <w:pPr>
        <w:rPr>
          <w:sz w:val="30"/>
          <w:szCs w:val="30"/>
        </w:rPr>
      </w:pPr>
    </w:p>
    <w:p w14:paraId="06A854BB" w14:textId="02C72D3B" w:rsidR="001140D3" w:rsidRDefault="001140D3">
      <w:pPr>
        <w:rPr>
          <w:sz w:val="30"/>
          <w:szCs w:val="30"/>
        </w:rPr>
      </w:pPr>
    </w:p>
    <w:p w14:paraId="2E1ED2C1" w14:textId="6F87F0EF" w:rsidR="001140D3" w:rsidRDefault="001140D3">
      <w:pPr>
        <w:rPr>
          <w:sz w:val="30"/>
          <w:szCs w:val="30"/>
        </w:rPr>
      </w:pPr>
    </w:p>
    <w:p w14:paraId="4D32E1DB" w14:textId="340F7117" w:rsidR="001140D3" w:rsidRDefault="001140D3">
      <w:pPr>
        <w:rPr>
          <w:sz w:val="30"/>
          <w:szCs w:val="30"/>
        </w:rPr>
      </w:pPr>
    </w:p>
    <w:p w14:paraId="4F7253B9" w14:textId="77777777" w:rsidR="001140D3" w:rsidRDefault="001140D3">
      <w:pPr>
        <w:rPr>
          <w:sz w:val="30"/>
          <w:szCs w:val="30"/>
        </w:rPr>
      </w:pPr>
    </w:p>
    <w:tbl>
      <w:tblPr>
        <w:tblW w:w="969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260"/>
        <w:gridCol w:w="182"/>
        <w:gridCol w:w="1539"/>
        <w:gridCol w:w="181"/>
        <w:gridCol w:w="1445"/>
        <w:gridCol w:w="178"/>
        <w:gridCol w:w="1445"/>
      </w:tblGrid>
      <w:tr w:rsidR="00AC3555" w:rsidRPr="00A2467E" w14:paraId="2BD8FFAF" w14:textId="77777777" w:rsidTr="00F071F4">
        <w:trPr>
          <w:cantSplit/>
          <w:trHeight w:val="249"/>
          <w:tblHeader/>
        </w:trPr>
        <w:tc>
          <w:tcPr>
            <w:tcW w:w="3465" w:type="dxa"/>
          </w:tcPr>
          <w:p w14:paraId="266A7F12" w14:textId="6FF79338" w:rsidR="00AC3555" w:rsidRPr="00A2467E" w:rsidRDefault="00AC3555" w:rsidP="00AC3555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99A377" w14:textId="77777777" w:rsidR="00AC3555" w:rsidRPr="00A2467E" w:rsidRDefault="00AC3555" w:rsidP="00AC3555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720E279" w14:textId="77777777" w:rsidR="00AC3555" w:rsidRPr="00A2467E" w:rsidRDefault="00AC3555" w:rsidP="00AC3555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5" w:type="dxa"/>
            <w:gridSpan w:val="3"/>
            <w:tcBorders>
              <w:bottom w:val="single" w:sz="4" w:space="0" w:color="auto"/>
            </w:tcBorders>
          </w:tcPr>
          <w:p w14:paraId="539D186B" w14:textId="4709C047" w:rsidR="00AC3555" w:rsidRPr="00A2467E" w:rsidRDefault="00AC3555" w:rsidP="00AC3555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="00E068BC"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A246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78" w:type="dxa"/>
          </w:tcPr>
          <w:p w14:paraId="4CBEA041" w14:textId="77777777" w:rsidR="00AC3555" w:rsidRPr="00A2467E" w:rsidRDefault="00AC3555" w:rsidP="00AC3555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816C038" w14:textId="77777777" w:rsidR="00AC3555" w:rsidRPr="00A2467E" w:rsidRDefault="00AC3555" w:rsidP="00AC3555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027" w:rsidRPr="00A2467E" w14:paraId="416F5322" w14:textId="77777777" w:rsidTr="00F071F4">
        <w:trPr>
          <w:cantSplit/>
          <w:trHeight w:val="249"/>
          <w:tblHeader/>
        </w:trPr>
        <w:tc>
          <w:tcPr>
            <w:tcW w:w="3465" w:type="dxa"/>
          </w:tcPr>
          <w:p w14:paraId="3ED5A029" w14:textId="77777777" w:rsidR="001E5027" w:rsidRPr="00A2467E" w:rsidRDefault="001E5027" w:rsidP="001E5027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6E1897" w14:textId="4F54523A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2" w:type="dxa"/>
          </w:tcPr>
          <w:p w14:paraId="2EB22E93" w14:textId="77777777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4B18F74" w14:textId="77777777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2AD904A6" w14:textId="77777777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2940DEC" w14:textId="70E34C97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4E70AB9" w14:textId="77777777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0E933BF1" w14:textId="64515306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1E5027" w:rsidRPr="00A2467E" w14:paraId="3BF26D79" w14:textId="77777777" w:rsidTr="00F071F4">
        <w:trPr>
          <w:cantSplit/>
          <w:trHeight w:val="249"/>
          <w:tblHeader/>
        </w:trPr>
        <w:tc>
          <w:tcPr>
            <w:tcW w:w="3465" w:type="dxa"/>
          </w:tcPr>
          <w:p w14:paraId="66D51D3C" w14:textId="77777777" w:rsidR="001E5027" w:rsidRPr="00A2467E" w:rsidRDefault="001E5027" w:rsidP="001E5027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CF777E" w14:textId="6FFE8035" w:rsidR="001E5027" w:rsidRPr="00A2467E" w:rsidRDefault="004E013D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E5027" w:rsidRPr="00A2467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1E5027"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182" w:type="dxa"/>
          </w:tcPr>
          <w:p w14:paraId="6A27D771" w14:textId="77777777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1580EC82" w14:textId="77777777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FE04A2" w14:textId="77777777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5046050" w14:textId="58B22939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</w:tcPr>
          <w:p w14:paraId="73EFD65E" w14:textId="77777777" w:rsidR="001E5027" w:rsidRPr="00A2467E" w:rsidRDefault="001E5027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52FFD746" w14:textId="60B266C2" w:rsidR="001E5027" w:rsidRPr="00A2467E" w:rsidRDefault="004E013D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1E5027" w:rsidRPr="00A2467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1E5027"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27A1C" w:rsidRPr="00A2467E" w14:paraId="5EA12830" w14:textId="77777777" w:rsidTr="00BF0ECC">
        <w:trPr>
          <w:cantSplit/>
          <w:trHeight w:val="249"/>
        </w:trPr>
        <w:tc>
          <w:tcPr>
            <w:tcW w:w="3465" w:type="dxa"/>
            <w:vAlign w:val="bottom"/>
          </w:tcPr>
          <w:p w14:paraId="5E5E9B03" w14:textId="3D17E5C4" w:rsidR="00D27A1C" w:rsidRPr="00A2467E" w:rsidRDefault="00D27A1C" w:rsidP="00D27A1C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6E6DBD0B" w14:textId="4DFDABDC" w:rsidR="00D27A1C" w:rsidRPr="00A2467E" w:rsidRDefault="004E013D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85139E"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02FA51FA" w14:textId="77777777" w:rsidR="00D27A1C" w:rsidRPr="00A2467E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5827846A" w14:textId="10652F9D" w:rsidR="00D27A1C" w:rsidRPr="00A2467E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right="-17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1" w:type="dxa"/>
          </w:tcPr>
          <w:p w14:paraId="7F0FB0DF" w14:textId="77777777" w:rsidR="00D27A1C" w:rsidRPr="00A2467E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8014E1B" w14:textId="7BDF4E33" w:rsidR="00D27A1C" w:rsidRPr="00A2467E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</w:tcPr>
          <w:p w14:paraId="051E154A" w14:textId="77777777" w:rsidR="00D27A1C" w:rsidRPr="00A2467E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6E236330" w14:textId="6119B0AE" w:rsidR="00D27A1C" w:rsidRPr="00A2467E" w:rsidRDefault="004E013D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85139E"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D27A1C" w:rsidRPr="00A2467E" w14:paraId="20BBAF7B" w14:textId="77777777" w:rsidTr="00BF0ECC">
        <w:trPr>
          <w:cantSplit/>
          <w:trHeight w:val="249"/>
        </w:trPr>
        <w:tc>
          <w:tcPr>
            <w:tcW w:w="3465" w:type="dxa"/>
          </w:tcPr>
          <w:p w14:paraId="678FAE19" w14:textId="77777777" w:rsidR="00D27A1C" w:rsidRPr="00A2467E" w:rsidRDefault="00D27A1C" w:rsidP="00D27A1C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0E16EE2B" w14:textId="1EFC7958" w:rsidR="00D27A1C" w:rsidRPr="00A2467E" w:rsidRDefault="00D27A1C" w:rsidP="00D27A1C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246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2467E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27A1C" w:rsidRPr="00A2467E" w14:paraId="352C2932" w14:textId="77777777" w:rsidTr="00BF0ECC">
        <w:trPr>
          <w:cantSplit/>
          <w:trHeight w:val="249"/>
        </w:trPr>
        <w:tc>
          <w:tcPr>
            <w:tcW w:w="3465" w:type="dxa"/>
          </w:tcPr>
          <w:p w14:paraId="5B47BC93" w14:textId="79DC3EA9" w:rsidR="00D27A1C" w:rsidRPr="00A2467E" w:rsidRDefault="00D27A1C" w:rsidP="00D27A1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A1A4AC3" w14:textId="77777777" w:rsidR="00D27A1C" w:rsidRPr="00A2467E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DB3023F" w14:textId="77777777" w:rsidR="00D27A1C" w:rsidRPr="00A2467E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2769D17A" w14:textId="77777777" w:rsidR="00D27A1C" w:rsidRPr="00A2467E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195FDB4" w14:textId="77777777" w:rsidR="00D27A1C" w:rsidRPr="00A2467E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232A7B4" w14:textId="77777777" w:rsidR="00D27A1C" w:rsidRPr="00A2467E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C58588B" w14:textId="77777777" w:rsidR="00D27A1C" w:rsidRPr="00A2467E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4499029" w14:textId="77777777" w:rsidR="00D27A1C" w:rsidRPr="00A2467E" w:rsidRDefault="00D27A1C" w:rsidP="00D27A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5C3F" w:rsidRPr="00A2467E" w14:paraId="62916249" w14:textId="77777777" w:rsidTr="00BF0ECC">
        <w:trPr>
          <w:cantSplit/>
          <w:trHeight w:val="249"/>
        </w:trPr>
        <w:tc>
          <w:tcPr>
            <w:tcW w:w="3465" w:type="dxa"/>
          </w:tcPr>
          <w:p w14:paraId="132094AF" w14:textId="77777777" w:rsidR="00527470" w:rsidRPr="00A2467E" w:rsidRDefault="00955C3F" w:rsidP="00955C3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13E785BB" w14:textId="644883E8" w:rsidR="00955C3F" w:rsidRPr="00A2467E" w:rsidRDefault="00527470" w:rsidP="00955C3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467E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="00955C3F"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1CA3B954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020B76" w14:textId="5009904D" w:rsidR="00955C3F" w:rsidRPr="00A2467E" w:rsidRDefault="00955C3F" w:rsidP="00B52CD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4D7E7C5F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6716550B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763802" w14:textId="5EC98566" w:rsidR="00955C3F" w:rsidRPr="00A2467E" w:rsidRDefault="00955C3F" w:rsidP="003F091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3A4F62FE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2536D8B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9581F1" w14:textId="259E32CF" w:rsidR="00955C3F" w:rsidRPr="00A2467E" w:rsidRDefault="00955C3F" w:rsidP="003F091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78" w:type="dxa"/>
          </w:tcPr>
          <w:p w14:paraId="0CA6C1F6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991B75C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1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6BB1D0" w14:textId="0633F8BA" w:rsidR="00955C3F" w:rsidRPr="00A2467E" w:rsidRDefault="00955C3F" w:rsidP="009A732D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955C3F" w:rsidRPr="00A2467E" w14:paraId="116D3C72" w14:textId="77777777" w:rsidTr="001E00D1">
        <w:trPr>
          <w:cantSplit/>
          <w:trHeight w:val="249"/>
        </w:trPr>
        <w:tc>
          <w:tcPr>
            <w:tcW w:w="3465" w:type="dxa"/>
          </w:tcPr>
          <w:p w14:paraId="7A3534C2" w14:textId="2EEFB88B" w:rsidR="00955C3F" w:rsidRPr="00A2467E" w:rsidRDefault="00955C3F" w:rsidP="00955C3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</w:tcPr>
          <w:p w14:paraId="6635EF42" w14:textId="42478B42" w:rsidR="00955C3F" w:rsidRPr="00A2467E" w:rsidRDefault="00955C3F" w:rsidP="00955C3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A2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</w:p>
        </w:tc>
        <w:tc>
          <w:tcPr>
            <w:tcW w:w="182" w:type="dxa"/>
          </w:tcPr>
          <w:p w14:paraId="3E28AFB0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39E8BE51" w14:textId="62287C8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6,910</w:t>
            </w:r>
          </w:p>
        </w:tc>
        <w:tc>
          <w:tcPr>
            <w:tcW w:w="181" w:type="dxa"/>
          </w:tcPr>
          <w:p w14:paraId="30D9F8ED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52F6B39" w14:textId="5CB35F67" w:rsidR="00955C3F" w:rsidRPr="00A2467E" w:rsidRDefault="00955C3F" w:rsidP="00955C3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7313C5A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36E52FF3" w14:textId="42D79BD9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A2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955C3F" w:rsidRPr="00A2467E" w14:paraId="6FA3BEF8" w14:textId="77777777" w:rsidTr="001E00D1">
        <w:trPr>
          <w:cantSplit/>
          <w:trHeight w:val="249"/>
        </w:trPr>
        <w:tc>
          <w:tcPr>
            <w:tcW w:w="3465" w:type="dxa"/>
          </w:tcPr>
          <w:p w14:paraId="26B4999D" w14:textId="0EE6B4B5" w:rsidR="00955C3F" w:rsidRPr="00A2467E" w:rsidRDefault="00955C3F" w:rsidP="00955C3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</w:tcPr>
          <w:p w14:paraId="7975D859" w14:textId="06081D3E" w:rsidR="00955C3F" w:rsidRPr="00A2467E" w:rsidRDefault="00955C3F" w:rsidP="00955C3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A2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182" w:type="dxa"/>
          </w:tcPr>
          <w:p w14:paraId="38F9D701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63BA00D3" w14:textId="15153F30" w:rsidR="00955C3F" w:rsidRPr="00A2467E" w:rsidRDefault="00955C3F" w:rsidP="00955C3F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2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181" w:type="dxa"/>
          </w:tcPr>
          <w:p w14:paraId="71BE9915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803B330" w14:textId="264D5B33" w:rsidR="00955C3F" w:rsidRPr="00A2467E" w:rsidRDefault="00955C3F" w:rsidP="009A732D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2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178" w:type="dxa"/>
          </w:tcPr>
          <w:p w14:paraId="00FE1C52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2F912E23" w14:textId="0EEFEF0D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2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</w:tr>
      <w:tr w:rsidR="00955C3F" w:rsidRPr="00A2467E" w14:paraId="3612BDB6" w14:textId="77777777" w:rsidTr="001E00D1">
        <w:trPr>
          <w:cantSplit/>
          <w:trHeight w:val="249"/>
        </w:trPr>
        <w:tc>
          <w:tcPr>
            <w:tcW w:w="3465" w:type="dxa"/>
          </w:tcPr>
          <w:p w14:paraId="77E215A8" w14:textId="35E36D37" w:rsidR="00955C3F" w:rsidRPr="00A2467E" w:rsidRDefault="00955C3F" w:rsidP="00955C3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1260" w:type="dxa"/>
          </w:tcPr>
          <w:p w14:paraId="3765C34B" w14:textId="49C103A2" w:rsidR="00955C3F" w:rsidRPr="00A2467E" w:rsidRDefault="00955C3F" w:rsidP="00955C3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Pr="00A2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  <w:tc>
          <w:tcPr>
            <w:tcW w:w="182" w:type="dxa"/>
          </w:tcPr>
          <w:p w14:paraId="5601F86D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24A441D2" w14:textId="1FCB9B93" w:rsidR="00955C3F" w:rsidRPr="00A2467E" w:rsidRDefault="00955C3F" w:rsidP="00955C3F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2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181" w:type="dxa"/>
          </w:tcPr>
          <w:p w14:paraId="4C7DCF0F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17D4E04" w14:textId="10E3D2AA" w:rsidR="00955C3F" w:rsidRPr="00A2467E" w:rsidRDefault="00955C3F" w:rsidP="00955C3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F26A195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58119876" w14:textId="479CF2AC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Pr="00A2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</w:tr>
      <w:tr w:rsidR="00955C3F" w:rsidRPr="00A2467E" w14:paraId="39E0F20A" w14:textId="77777777" w:rsidTr="001E00D1">
        <w:trPr>
          <w:cantSplit/>
          <w:trHeight w:val="249"/>
        </w:trPr>
        <w:tc>
          <w:tcPr>
            <w:tcW w:w="3465" w:type="dxa"/>
          </w:tcPr>
          <w:p w14:paraId="0804B69A" w14:textId="7F4E5637" w:rsidR="00955C3F" w:rsidRPr="00A2467E" w:rsidRDefault="00955C3F" w:rsidP="00955C3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DDF05D" w14:textId="5C0D1514" w:rsidR="00955C3F" w:rsidRPr="00A2467E" w:rsidRDefault="00955C3F" w:rsidP="00955C3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  <w:tc>
          <w:tcPr>
            <w:tcW w:w="182" w:type="dxa"/>
          </w:tcPr>
          <w:p w14:paraId="585ADF06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312ACEB5" w14:textId="68137E56" w:rsidR="00955C3F" w:rsidRPr="00A2467E" w:rsidRDefault="00955C3F" w:rsidP="00955C3F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5248D450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F05E3BE" w14:textId="63C882EB" w:rsidR="00955C3F" w:rsidRPr="00A2467E" w:rsidRDefault="00955C3F" w:rsidP="00955C3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2FFED255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DD7C657" w14:textId="7F8CC4DA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</w:tr>
      <w:tr w:rsidR="00955C3F" w:rsidRPr="00A2467E" w14:paraId="5322BC25" w14:textId="77777777" w:rsidTr="001E00D1">
        <w:trPr>
          <w:cantSplit/>
          <w:trHeight w:val="249"/>
        </w:trPr>
        <w:tc>
          <w:tcPr>
            <w:tcW w:w="3465" w:type="dxa"/>
          </w:tcPr>
          <w:p w14:paraId="05B23BD5" w14:textId="46F28CF0" w:rsidR="00955C3F" w:rsidRPr="00A2467E" w:rsidRDefault="00955C3F" w:rsidP="00955C3F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AE17D3" w14:textId="0DBFBB4B" w:rsidR="00955C3F" w:rsidRPr="00A2467E" w:rsidRDefault="00955C3F" w:rsidP="00955C3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035</w:t>
            </w:r>
          </w:p>
        </w:tc>
        <w:tc>
          <w:tcPr>
            <w:tcW w:w="182" w:type="dxa"/>
          </w:tcPr>
          <w:p w14:paraId="2ED4AB08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2FB22048" w14:textId="654A3C4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8777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1" w:type="dxa"/>
          </w:tcPr>
          <w:p w14:paraId="5F8D43D8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49709F91" w14:textId="2962EF23" w:rsidR="00955C3F" w:rsidRPr="00A2467E" w:rsidRDefault="00955C3F" w:rsidP="003F091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</w:p>
        </w:tc>
        <w:tc>
          <w:tcPr>
            <w:tcW w:w="178" w:type="dxa"/>
          </w:tcPr>
          <w:p w14:paraId="00A65F50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3272E" w14:textId="7799B875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</w:p>
        </w:tc>
      </w:tr>
      <w:tr w:rsidR="00955C3F" w:rsidRPr="00A2467E" w14:paraId="646E1EEC" w14:textId="77777777" w:rsidTr="00810190">
        <w:trPr>
          <w:cantSplit/>
          <w:trHeight w:val="249"/>
        </w:trPr>
        <w:tc>
          <w:tcPr>
            <w:tcW w:w="3465" w:type="dxa"/>
          </w:tcPr>
          <w:p w14:paraId="009ABC04" w14:textId="77777777" w:rsidR="00955C3F" w:rsidRPr="00A2467E" w:rsidRDefault="00955C3F" w:rsidP="00955C3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4B2BA537" w14:textId="1BFAFD01" w:rsidR="00955C3F" w:rsidRPr="00A2467E" w:rsidRDefault="00955C3F" w:rsidP="00955C3F">
            <w:pPr>
              <w:pStyle w:val="acctfourfigures"/>
              <w:tabs>
                <w:tab w:val="clear" w:pos="765"/>
                <w:tab w:val="left" w:pos="3719"/>
              </w:tabs>
              <w:spacing w:line="240" w:lineRule="atLeast"/>
              <w:ind w:left="-169" w:right="-17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</w:p>
        </w:tc>
      </w:tr>
      <w:tr w:rsidR="00955C3F" w:rsidRPr="00A2467E" w14:paraId="2AD6801D" w14:textId="77777777" w:rsidTr="00810190">
        <w:trPr>
          <w:cantSplit/>
          <w:trHeight w:val="249"/>
        </w:trPr>
        <w:tc>
          <w:tcPr>
            <w:tcW w:w="3465" w:type="dxa"/>
          </w:tcPr>
          <w:p w14:paraId="088B5FD3" w14:textId="77777777" w:rsidR="00955C3F" w:rsidRPr="00A2467E" w:rsidRDefault="00955C3F" w:rsidP="00955C3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5E7D234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97809B5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5D191F0C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7C8F557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378C63F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B5A4F35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29D6272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6A4E" w:rsidRPr="00A2467E" w14:paraId="7A179B3A" w14:textId="77777777" w:rsidTr="00810190">
        <w:trPr>
          <w:cantSplit/>
          <w:trHeight w:val="200"/>
        </w:trPr>
        <w:tc>
          <w:tcPr>
            <w:tcW w:w="3465" w:type="dxa"/>
          </w:tcPr>
          <w:p w14:paraId="6F010E51" w14:textId="77777777" w:rsidR="00966A4E" w:rsidRPr="00A2467E" w:rsidRDefault="00966A4E" w:rsidP="00966A4E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8F385B" w14:textId="2E735B79" w:rsidR="00966A4E" w:rsidRPr="00A2467E" w:rsidRDefault="00966A4E" w:rsidP="00966A4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0F71C983" w14:textId="77777777" w:rsidR="00966A4E" w:rsidRPr="00A2467E" w:rsidRDefault="00966A4E" w:rsidP="00966A4E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1B4C60E3" w14:textId="14DAB805" w:rsidR="00966A4E" w:rsidRPr="00A2467E" w:rsidRDefault="00966A4E" w:rsidP="00966A4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181" w:type="dxa"/>
            <w:shd w:val="clear" w:color="auto" w:fill="auto"/>
          </w:tcPr>
          <w:p w14:paraId="5C2DA414" w14:textId="77777777" w:rsidR="00966A4E" w:rsidRPr="00A2467E" w:rsidRDefault="00966A4E" w:rsidP="00966A4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DFC7545" w14:textId="1065A4FF" w:rsidR="00966A4E" w:rsidRPr="00A2467E" w:rsidRDefault="00966A4E" w:rsidP="00966A4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92BC862" w14:textId="77777777" w:rsidR="00966A4E" w:rsidRPr="00A2467E" w:rsidRDefault="00966A4E" w:rsidP="00966A4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5FB33C27" w14:textId="547DEA0E" w:rsidR="00966A4E" w:rsidRPr="00A2467E" w:rsidRDefault="00966A4E" w:rsidP="00CD19B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66A4E" w:rsidRPr="00A2467E" w14:paraId="37EC4D38" w14:textId="77777777" w:rsidTr="00810190">
        <w:trPr>
          <w:cantSplit/>
          <w:trHeight w:val="100"/>
        </w:trPr>
        <w:tc>
          <w:tcPr>
            <w:tcW w:w="3465" w:type="dxa"/>
          </w:tcPr>
          <w:p w14:paraId="76AAF1F5" w14:textId="77777777" w:rsidR="00966A4E" w:rsidRPr="00A2467E" w:rsidRDefault="00966A4E" w:rsidP="00966A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1147CE" w14:textId="0BE0C5FC" w:rsidR="00966A4E" w:rsidRPr="00A2467E" w:rsidRDefault="00966A4E" w:rsidP="00966A4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Pr="00A2467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0CFC70CC" w14:textId="77777777" w:rsidR="00966A4E" w:rsidRPr="00A2467E" w:rsidRDefault="00966A4E" w:rsidP="00966A4E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FF61C" w14:textId="3D28FB20" w:rsidR="00966A4E" w:rsidRPr="00A2467E" w:rsidRDefault="00966A4E" w:rsidP="00966A4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181" w:type="dxa"/>
            <w:shd w:val="clear" w:color="auto" w:fill="auto"/>
          </w:tcPr>
          <w:p w14:paraId="07116C43" w14:textId="77777777" w:rsidR="00966A4E" w:rsidRPr="00A2467E" w:rsidRDefault="00966A4E" w:rsidP="00966A4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427302E2" w14:textId="17850D4E" w:rsidR="00966A4E" w:rsidRPr="00A2467E" w:rsidRDefault="00966A4E" w:rsidP="00CD19B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14268F3" w14:textId="77777777" w:rsidR="00966A4E" w:rsidRPr="00A2467E" w:rsidRDefault="00966A4E" w:rsidP="00966A4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10BBD" w14:textId="7A0603FC" w:rsidR="00966A4E" w:rsidRPr="00A2467E" w:rsidRDefault="00966A4E" w:rsidP="00CD19B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55C3F" w:rsidRPr="00A2467E" w14:paraId="557DE60F" w14:textId="77777777" w:rsidTr="00810190">
        <w:trPr>
          <w:cantSplit/>
          <w:trHeight w:val="100"/>
        </w:trPr>
        <w:tc>
          <w:tcPr>
            <w:tcW w:w="3465" w:type="dxa"/>
          </w:tcPr>
          <w:p w14:paraId="7F5B250C" w14:textId="77777777" w:rsidR="00955C3F" w:rsidRPr="00A2467E" w:rsidRDefault="00955C3F" w:rsidP="00955C3F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A9370A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04B17A3D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shd w:val="clear" w:color="auto" w:fill="auto"/>
          </w:tcPr>
          <w:p w14:paraId="27AB3673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1114"/>
                <w:tab w:val="decimal" w:pos="1175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E54ADC5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419B5028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E5EF674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</w:tcPr>
          <w:p w14:paraId="1C21BDDF" w14:textId="77777777" w:rsidR="00955C3F" w:rsidRPr="00A2467E" w:rsidRDefault="00955C3F" w:rsidP="00955C3F">
            <w:pPr>
              <w:pStyle w:val="acctfourfigures"/>
              <w:tabs>
                <w:tab w:val="clear" w:pos="765"/>
                <w:tab w:val="decimal" w:pos="972"/>
                <w:tab w:val="decimal" w:pos="1076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66A4E" w:rsidRPr="00A2467E" w14:paraId="4D007715" w14:textId="77777777" w:rsidTr="00810190">
        <w:trPr>
          <w:cantSplit/>
          <w:trHeight w:val="179"/>
        </w:trPr>
        <w:tc>
          <w:tcPr>
            <w:tcW w:w="3465" w:type="dxa"/>
            <w:vAlign w:val="bottom"/>
          </w:tcPr>
          <w:p w14:paraId="59EFA351" w14:textId="77777777" w:rsidR="00966A4E" w:rsidRPr="00A2467E" w:rsidRDefault="00966A4E" w:rsidP="00966A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593A68" w14:textId="348CEDA5" w:rsidR="00966A4E" w:rsidRPr="00A2467E" w:rsidRDefault="00966A4E" w:rsidP="00966A4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</w:p>
        </w:tc>
        <w:tc>
          <w:tcPr>
            <w:tcW w:w="182" w:type="dxa"/>
          </w:tcPr>
          <w:p w14:paraId="4F229BC5" w14:textId="77777777" w:rsidR="00966A4E" w:rsidRPr="00A2467E" w:rsidRDefault="00966A4E" w:rsidP="00966A4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auto"/>
          </w:tcPr>
          <w:p w14:paraId="7DBEB54C" w14:textId="2B1FF364" w:rsidR="00966A4E" w:rsidRPr="00A2467E" w:rsidRDefault="00966A4E" w:rsidP="00966A4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181" w:type="dxa"/>
            <w:shd w:val="clear" w:color="auto" w:fill="auto"/>
          </w:tcPr>
          <w:p w14:paraId="183E118F" w14:textId="77777777" w:rsidR="00966A4E" w:rsidRPr="00A2467E" w:rsidRDefault="00966A4E" w:rsidP="00966A4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203452A0" w14:textId="54823707" w:rsidR="00966A4E" w:rsidRPr="00A2467E" w:rsidRDefault="00966A4E" w:rsidP="003F091E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</w:p>
        </w:tc>
        <w:tc>
          <w:tcPr>
            <w:tcW w:w="178" w:type="dxa"/>
          </w:tcPr>
          <w:p w14:paraId="12527608" w14:textId="77777777" w:rsidR="00966A4E" w:rsidRPr="00A2467E" w:rsidRDefault="00966A4E" w:rsidP="00966A4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</w:tcPr>
          <w:p w14:paraId="0086C356" w14:textId="0497649D" w:rsidR="00966A4E" w:rsidRPr="00A2467E" w:rsidRDefault="00966A4E" w:rsidP="00966A4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46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</w:p>
        </w:tc>
      </w:tr>
    </w:tbl>
    <w:p w14:paraId="4F71A827" w14:textId="32F84A44" w:rsidR="00E63294" w:rsidRPr="00A2467E" w:rsidRDefault="00E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0D41B7E" w14:textId="77777777" w:rsidR="00B575C1" w:rsidRDefault="00B57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6470B4D5" w14:textId="37505B87" w:rsidR="00036B89" w:rsidRPr="00A2467E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A2467E">
        <w:rPr>
          <w:rFonts w:asciiTheme="majorBidi" w:hAnsiTheme="majorBidi" w:cstheme="majorBidi"/>
          <w:cs/>
        </w:rPr>
        <w:lastRenderedPageBreak/>
        <w:t>กำไรต่อหุ้นขั้นพื้นฐาน</w:t>
      </w:r>
    </w:p>
    <w:p w14:paraId="52D63428" w14:textId="1E0651B1" w:rsidR="00036B89" w:rsidRPr="00183124" w:rsidRDefault="00036B89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CA81FC" w14:textId="2D722C4F" w:rsidR="00505F64" w:rsidRPr="00183124" w:rsidRDefault="00505F64" w:rsidP="00505F64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183124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2E984A6" w14:textId="7A2DFD3F" w:rsidR="00505F64" w:rsidRPr="00183124" w:rsidRDefault="00505F64" w:rsidP="00505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i/>
          <w:iCs/>
          <w:color w:val="0000FF"/>
          <w:sz w:val="30"/>
          <w:szCs w:val="30"/>
          <w:shd w:val="clear" w:color="auto" w:fill="E0E0E0"/>
          <w:cs/>
          <w:lang w:val="th-TH"/>
        </w:rPr>
      </w:pPr>
      <w:r w:rsidRPr="00183124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267D87" w:rsidRPr="00183124">
        <w:rPr>
          <w:rFonts w:asciiTheme="majorBidi" w:hAnsiTheme="majorBidi"/>
          <w:b/>
          <w:bCs/>
          <w:sz w:val="30"/>
          <w:szCs w:val="30"/>
          <w:cs/>
        </w:rPr>
        <w:t xml:space="preserve">    </w:t>
      </w:r>
      <w:r w:rsidRPr="00183124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117C620F" w14:textId="77777777" w:rsidR="00505F64" w:rsidRPr="00183124" w:rsidRDefault="00505F64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4"/>
        <w:gridCol w:w="1181"/>
        <w:gridCol w:w="273"/>
        <w:gridCol w:w="1182"/>
      </w:tblGrid>
      <w:tr w:rsidR="00B64594" w:rsidRPr="00183124" w14:paraId="3DD105C9" w14:textId="77777777" w:rsidTr="006A5B61">
        <w:tc>
          <w:tcPr>
            <w:tcW w:w="6634" w:type="dxa"/>
          </w:tcPr>
          <w:p w14:paraId="341C7677" w14:textId="77777777" w:rsidR="00B64594" w:rsidRPr="00183124" w:rsidRDefault="00B64594" w:rsidP="006A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</w:p>
        </w:tc>
        <w:tc>
          <w:tcPr>
            <w:tcW w:w="1181" w:type="dxa"/>
          </w:tcPr>
          <w:p w14:paraId="42F98474" w14:textId="77777777" w:rsidR="00B64594" w:rsidRPr="00183124" w:rsidRDefault="00B64594" w:rsidP="006A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795B2C15" w14:textId="77777777" w:rsidR="00B64594" w:rsidRPr="00183124" w:rsidRDefault="00B64594" w:rsidP="006A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9B70895" w14:textId="77777777" w:rsidR="00B64594" w:rsidRPr="00183124" w:rsidRDefault="00B64594" w:rsidP="006A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64594" w:rsidRPr="00183124" w14:paraId="5770BDA5" w14:textId="77777777" w:rsidTr="008019D0">
        <w:tc>
          <w:tcPr>
            <w:tcW w:w="6634" w:type="dxa"/>
          </w:tcPr>
          <w:p w14:paraId="16D7B8B4" w14:textId="77777777" w:rsidR="00B64594" w:rsidRPr="00183124" w:rsidRDefault="00B64594" w:rsidP="006A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ja-JP"/>
              </w:rPr>
            </w:pPr>
          </w:p>
        </w:tc>
        <w:tc>
          <w:tcPr>
            <w:tcW w:w="2636" w:type="dxa"/>
            <w:gridSpan w:val="3"/>
          </w:tcPr>
          <w:p w14:paraId="6CD58C35" w14:textId="77777777" w:rsidR="00B64594" w:rsidRPr="00183124" w:rsidRDefault="00B64594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18312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/</w:t>
            </w:r>
            <w:r w:rsidRPr="001831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87304" w:rsidRPr="00183124" w14:paraId="55EBD0EF" w14:textId="77777777" w:rsidTr="007A3AA9">
        <w:tc>
          <w:tcPr>
            <w:tcW w:w="6634" w:type="dxa"/>
          </w:tcPr>
          <w:p w14:paraId="1B284E77" w14:textId="56FFB1F7" w:rsidR="00087304" w:rsidRPr="00183124" w:rsidRDefault="00087304" w:rsidP="000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7456F7CE" w14:textId="5AFD0EA2" w:rsidR="00087304" w:rsidRPr="00183124" w:rsidRDefault="0069653D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404,301</w:t>
            </w:r>
          </w:p>
        </w:tc>
        <w:tc>
          <w:tcPr>
            <w:tcW w:w="273" w:type="dxa"/>
          </w:tcPr>
          <w:p w14:paraId="476D8C1A" w14:textId="77777777" w:rsidR="00087304" w:rsidRPr="00183124" w:rsidRDefault="00087304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firstLine="19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50A49B6F" w14:textId="6026F531" w:rsidR="00087304" w:rsidRPr="00183124" w:rsidRDefault="003024A2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791,433</w:t>
            </w:r>
          </w:p>
        </w:tc>
      </w:tr>
      <w:tr w:rsidR="00087304" w:rsidRPr="00183124" w14:paraId="0E01FC82" w14:textId="77777777" w:rsidTr="007A3AA9">
        <w:tc>
          <w:tcPr>
            <w:tcW w:w="6634" w:type="dxa"/>
          </w:tcPr>
          <w:p w14:paraId="59B6A781" w14:textId="77777777" w:rsidR="00087304" w:rsidRPr="00183124" w:rsidRDefault="00087304" w:rsidP="000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4F44D3EF" w14:textId="77777777" w:rsidR="00087304" w:rsidRPr="00183124" w:rsidRDefault="00087304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E834A06" w14:textId="77777777" w:rsidR="00087304" w:rsidRPr="00183124" w:rsidRDefault="00087304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firstLine="19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82" w:type="dxa"/>
          </w:tcPr>
          <w:p w14:paraId="2DBB859F" w14:textId="77777777" w:rsidR="00087304" w:rsidRPr="00183124" w:rsidRDefault="00087304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7304" w:rsidRPr="00183124" w14:paraId="7E5B7A09" w14:textId="77777777" w:rsidTr="008019D0">
        <w:tc>
          <w:tcPr>
            <w:tcW w:w="6634" w:type="dxa"/>
          </w:tcPr>
          <w:p w14:paraId="29EF4404" w14:textId="3070DA67" w:rsidR="00087304" w:rsidRPr="00183124" w:rsidRDefault="00087304" w:rsidP="00087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31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1" w:type="dxa"/>
          </w:tcPr>
          <w:p w14:paraId="5B111648" w14:textId="77777777" w:rsidR="00087304" w:rsidRPr="00183124" w:rsidRDefault="00087304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990B747" w14:textId="77777777" w:rsidR="00087304" w:rsidRPr="00183124" w:rsidRDefault="00087304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firstLine="19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82" w:type="dxa"/>
          </w:tcPr>
          <w:p w14:paraId="7FD3E094" w14:textId="77777777" w:rsidR="00087304" w:rsidRPr="00183124" w:rsidRDefault="00087304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3633" w:rsidRPr="00183124" w14:paraId="192AE28F" w14:textId="77777777" w:rsidTr="006A5B61">
        <w:tc>
          <w:tcPr>
            <w:tcW w:w="6634" w:type="dxa"/>
            <w:vAlign w:val="bottom"/>
          </w:tcPr>
          <w:p w14:paraId="52BB31F9" w14:textId="4F1922D2" w:rsidR="00513633" w:rsidRPr="00183124" w:rsidRDefault="00513633" w:rsidP="0051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831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31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1" w:type="dxa"/>
          </w:tcPr>
          <w:p w14:paraId="7278EC6E" w14:textId="37A83F8B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sz w:val="30"/>
                <w:szCs w:val="30"/>
              </w:rPr>
              <w:t>1,041,233</w:t>
            </w:r>
          </w:p>
        </w:tc>
        <w:tc>
          <w:tcPr>
            <w:tcW w:w="273" w:type="dxa"/>
          </w:tcPr>
          <w:p w14:paraId="24132309" w14:textId="77777777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firstLine="19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82" w:type="dxa"/>
          </w:tcPr>
          <w:p w14:paraId="0D33D97A" w14:textId="64CE6D2E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sz w:val="30"/>
                <w:szCs w:val="30"/>
              </w:rPr>
              <w:t>1,041,233</w:t>
            </w:r>
          </w:p>
        </w:tc>
      </w:tr>
      <w:tr w:rsidR="00513633" w:rsidRPr="00183124" w14:paraId="58A902B0" w14:textId="77777777" w:rsidTr="00194712">
        <w:tc>
          <w:tcPr>
            <w:tcW w:w="6634" w:type="dxa"/>
          </w:tcPr>
          <w:p w14:paraId="1D423522" w14:textId="208624A0" w:rsidR="00513633" w:rsidRPr="00183124" w:rsidRDefault="00513633" w:rsidP="0051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 w:rsidRPr="0018312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831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FFD2123" w14:textId="25E8EB17" w:rsidR="00513633" w:rsidRPr="00183124" w:rsidRDefault="000515C0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sz w:val="30"/>
                <w:szCs w:val="30"/>
              </w:rPr>
              <w:t>94,740</w:t>
            </w:r>
          </w:p>
        </w:tc>
        <w:tc>
          <w:tcPr>
            <w:tcW w:w="273" w:type="dxa"/>
          </w:tcPr>
          <w:p w14:paraId="7CECEFA3" w14:textId="77777777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45"/>
                <w:tab w:val="decimal" w:pos="1044"/>
              </w:tabs>
              <w:spacing w:line="240" w:lineRule="auto"/>
              <w:ind w:left="-1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8B23BB3" w14:textId="5E3F5CB8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sz w:val="30"/>
                <w:szCs w:val="30"/>
              </w:rPr>
            </w:pPr>
            <w:r w:rsidRPr="0018312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13633" w:rsidRPr="00183124" w14:paraId="3204BC50" w14:textId="77777777" w:rsidTr="00194712">
        <w:tc>
          <w:tcPr>
            <w:tcW w:w="6634" w:type="dxa"/>
          </w:tcPr>
          <w:p w14:paraId="36870314" w14:textId="19BB2E68" w:rsidR="00513633" w:rsidRPr="00183124" w:rsidRDefault="00513633" w:rsidP="0051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48DF32C" w14:textId="055DE540" w:rsidR="00513633" w:rsidRPr="00183124" w:rsidRDefault="00E96A89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1,135,973</w:t>
            </w:r>
          </w:p>
        </w:tc>
        <w:tc>
          <w:tcPr>
            <w:tcW w:w="273" w:type="dxa"/>
          </w:tcPr>
          <w:p w14:paraId="04B6E82F" w14:textId="77777777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45"/>
                <w:tab w:val="decimal" w:pos="1044"/>
              </w:tabs>
              <w:spacing w:line="240" w:lineRule="auto"/>
              <w:ind w:left="-1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7F5F6A9" w14:textId="18ED651B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1,041,233</w:t>
            </w:r>
          </w:p>
        </w:tc>
      </w:tr>
      <w:tr w:rsidR="00513633" w:rsidRPr="00183124" w14:paraId="7B25B878" w14:textId="77777777" w:rsidTr="000A003C">
        <w:tc>
          <w:tcPr>
            <w:tcW w:w="6634" w:type="dxa"/>
          </w:tcPr>
          <w:p w14:paraId="080C9DCB" w14:textId="77777777" w:rsidR="00513633" w:rsidRPr="00183124" w:rsidRDefault="00513633" w:rsidP="0051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670E2C91" w14:textId="77777777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5D09CE1" w14:textId="77777777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45"/>
                <w:tab w:val="decimal" w:pos="1044"/>
              </w:tabs>
              <w:spacing w:line="240" w:lineRule="auto"/>
              <w:ind w:left="-1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4F1F3449" w14:textId="77777777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3633" w:rsidRPr="00183124" w14:paraId="379526D7" w14:textId="77777777" w:rsidTr="000A003C">
        <w:tc>
          <w:tcPr>
            <w:tcW w:w="6634" w:type="dxa"/>
          </w:tcPr>
          <w:p w14:paraId="7D1C9776" w14:textId="7C43141C" w:rsidR="00513633" w:rsidRPr="00183124" w:rsidRDefault="00513633" w:rsidP="0051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1831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831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831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4CEB97C8" w14:textId="2E8AD4B6" w:rsidR="00513633" w:rsidRPr="00183124" w:rsidRDefault="00A22A0E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831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3" w:type="dxa"/>
          </w:tcPr>
          <w:p w14:paraId="052AAEB3" w14:textId="77777777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45"/>
                <w:tab w:val="decimal" w:pos="1044"/>
              </w:tabs>
              <w:spacing w:line="240" w:lineRule="auto"/>
              <w:ind w:left="-18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517CB0BD" w14:textId="60140A87" w:rsidR="00513633" w:rsidRPr="00183124" w:rsidRDefault="00513633" w:rsidP="00B3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firstLine="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831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1831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</w:tbl>
    <w:p w14:paraId="2BCB5F87" w14:textId="77777777" w:rsidR="00B64594" w:rsidRPr="00183124" w:rsidRDefault="00B64594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GoBack"/>
      <w:bookmarkEnd w:id="1"/>
    </w:p>
    <w:p w14:paraId="524D8303" w14:textId="77777777" w:rsidR="00036B89" w:rsidRPr="00183124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183124">
        <w:rPr>
          <w:rFonts w:asciiTheme="majorBidi" w:hAnsiTheme="majorBidi" w:cstheme="majorBidi"/>
          <w:cs/>
        </w:rPr>
        <w:t>เงินปันผล</w:t>
      </w:r>
    </w:p>
    <w:p w14:paraId="3EA872F0" w14:textId="0301EE37" w:rsidR="00667D48" w:rsidRPr="00183124" w:rsidRDefault="00667D48" w:rsidP="00163CDC">
      <w:pPr>
        <w:rPr>
          <w:rFonts w:asciiTheme="majorBidi" w:hAnsiTheme="majorBidi"/>
          <w:sz w:val="30"/>
          <w:szCs w:val="30"/>
          <w:cs/>
          <w:lang w:val="th-TH"/>
        </w:rPr>
      </w:pPr>
    </w:p>
    <w:tbl>
      <w:tblPr>
        <w:tblStyle w:val="TableGrid"/>
        <w:tblW w:w="89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36"/>
        <w:gridCol w:w="1474"/>
        <w:gridCol w:w="232"/>
        <w:gridCol w:w="1658"/>
        <w:gridCol w:w="235"/>
        <w:gridCol w:w="1025"/>
        <w:gridCol w:w="228"/>
        <w:gridCol w:w="1115"/>
      </w:tblGrid>
      <w:tr w:rsidR="004C7D25" w14:paraId="77D3E941" w14:textId="77777777" w:rsidTr="000F695D">
        <w:trPr>
          <w:tblHeader/>
        </w:trPr>
        <w:tc>
          <w:tcPr>
            <w:tcW w:w="2700" w:type="dxa"/>
            <w:vAlign w:val="bottom"/>
          </w:tcPr>
          <w:p w14:paraId="2549950B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B199B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12E797EC" w14:textId="77EC2A99" w:rsidR="004C7D25" w:rsidRPr="004C02FC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2" w:type="dxa"/>
          </w:tcPr>
          <w:p w14:paraId="42E1554B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8" w:type="dxa"/>
            <w:vAlign w:val="bottom"/>
            <w:hideMark/>
          </w:tcPr>
          <w:p w14:paraId="59BBF2CD" w14:textId="0DAD0D3B" w:rsidR="004C7D25" w:rsidRPr="004C02FC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5" w:type="dxa"/>
          </w:tcPr>
          <w:p w14:paraId="40233FF0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  <w:hideMark/>
          </w:tcPr>
          <w:p w14:paraId="1A5E99E9" w14:textId="6538690F" w:rsidR="004C7D25" w:rsidRPr="004C02FC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8" w:type="dxa"/>
          </w:tcPr>
          <w:p w14:paraId="3A4347A7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  <w:hideMark/>
          </w:tcPr>
          <w:p w14:paraId="42209A80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4C7D25" w14:paraId="69EB12E3" w14:textId="77777777" w:rsidTr="000F695D">
        <w:trPr>
          <w:tblHeader/>
        </w:trPr>
        <w:tc>
          <w:tcPr>
            <w:tcW w:w="2700" w:type="dxa"/>
          </w:tcPr>
          <w:p w14:paraId="17A84AC4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3E6EC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2E490743" w14:textId="22822A0D" w:rsidR="004C7D25" w:rsidRPr="004C02FC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</w:tcPr>
          <w:p w14:paraId="4F7CDA73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8" w:type="dxa"/>
          </w:tcPr>
          <w:p w14:paraId="42A868CF" w14:textId="5991F550" w:rsidR="004C7D25" w:rsidRPr="004C02FC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BC03093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" w:type="dxa"/>
            <w:hideMark/>
          </w:tcPr>
          <w:p w14:paraId="51C9B460" w14:textId="2358ABB6" w:rsidR="004C7D25" w:rsidRPr="004C02FC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2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8" w:type="dxa"/>
          </w:tcPr>
          <w:p w14:paraId="4219A549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hideMark/>
          </w:tcPr>
          <w:p w14:paraId="6CE6B643" w14:textId="77777777" w:rsidR="004C7D25" w:rsidRPr="004C02FC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02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7D25" w14:paraId="6AF65E13" w14:textId="77777777" w:rsidTr="000F695D">
        <w:tc>
          <w:tcPr>
            <w:tcW w:w="2700" w:type="dxa"/>
            <w:hideMark/>
          </w:tcPr>
          <w:p w14:paraId="7A4073B1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15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0CC37BDB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474" w:type="dxa"/>
          </w:tcPr>
          <w:p w14:paraId="15A3365A" w14:textId="230EE066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32" w:type="dxa"/>
          </w:tcPr>
          <w:p w14:paraId="27F2AC87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58" w:type="dxa"/>
          </w:tcPr>
          <w:p w14:paraId="3168E7A6" w14:textId="03D54632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5" w:type="dxa"/>
          </w:tcPr>
          <w:p w14:paraId="1B3C713B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08B93B0" w14:textId="37142782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25AD8C40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0DEA2767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D25" w14:paraId="27B4A979" w14:textId="77777777" w:rsidTr="000F695D">
        <w:tc>
          <w:tcPr>
            <w:tcW w:w="2700" w:type="dxa"/>
            <w:hideMark/>
          </w:tcPr>
          <w:p w14:paraId="0883FFEF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15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201526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6F981F4" w14:textId="77777777" w:rsidR="004C7D25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hideMark/>
          </w:tcPr>
          <w:p w14:paraId="4AFE1F35" w14:textId="42732905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2" w:type="dxa"/>
          </w:tcPr>
          <w:p w14:paraId="39DB1DD6" w14:textId="77777777" w:rsidR="004C7D25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8" w:type="dxa"/>
            <w:hideMark/>
          </w:tcPr>
          <w:p w14:paraId="1200149D" w14:textId="23D19202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</w:tcPr>
          <w:p w14:paraId="7A1AC0DE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hideMark/>
          </w:tcPr>
          <w:p w14:paraId="28239524" w14:textId="45A14825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1526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9506E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01526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28" w:type="dxa"/>
          </w:tcPr>
          <w:p w14:paraId="781D5234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hideMark/>
          </w:tcPr>
          <w:p w14:paraId="17E783B6" w14:textId="46694539" w:rsidR="004C7D25" w:rsidRPr="00201526" w:rsidRDefault="00C01F22" w:rsidP="006B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line="240" w:lineRule="auto"/>
              <w:ind w:left="-103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4C7D25" w14:paraId="50B3346B" w14:textId="77777777" w:rsidTr="000F695D">
        <w:tc>
          <w:tcPr>
            <w:tcW w:w="2700" w:type="dxa"/>
            <w:hideMark/>
          </w:tcPr>
          <w:p w14:paraId="58D63DF4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015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201526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2015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DAD39F9" w14:textId="77777777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hideMark/>
          </w:tcPr>
          <w:p w14:paraId="2E139FEB" w14:textId="2889A6A0" w:rsidR="004C7D25" w:rsidRPr="00AB58D1" w:rsidRDefault="0043535A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2" w:type="dxa"/>
          </w:tcPr>
          <w:p w14:paraId="7634530D" w14:textId="77777777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8" w:type="dxa"/>
            <w:hideMark/>
          </w:tcPr>
          <w:p w14:paraId="41EAD1E3" w14:textId="48C51CF8" w:rsidR="004C7D25" w:rsidRPr="00AB58D1" w:rsidRDefault="00A85304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</w:tcPr>
          <w:p w14:paraId="367C0076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hideMark/>
          </w:tcPr>
          <w:p w14:paraId="6882D14C" w14:textId="086A4141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1526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9506E9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28" w:type="dxa"/>
          </w:tcPr>
          <w:p w14:paraId="7DA436A9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hideMark/>
          </w:tcPr>
          <w:p w14:paraId="1FD1DA5F" w14:textId="2663D1C7" w:rsidR="004C7D25" w:rsidRPr="00201526" w:rsidRDefault="00C01F22" w:rsidP="006B7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line="240" w:lineRule="auto"/>
              <w:ind w:left="-103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4C7D25" w14:paraId="64AF353E" w14:textId="77777777" w:rsidTr="000F695D">
        <w:tc>
          <w:tcPr>
            <w:tcW w:w="2700" w:type="dxa"/>
          </w:tcPr>
          <w:p w14:paraId="05EED8C6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F5218" w14:textId="77777777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36FEC69F" w14:textId="4995BDCE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</w:tcPr>
          <w:p w14:paraId="065EF9FB" w14:textId="77777777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8" w:type="dxa"/>
          </w:tcPr>
          <w:p w14:paraId="67169F6C" w14:textId="506323BD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1275549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69EECE05" w14:textId="4E2A8B1A" w:rsidR="004C7D25" w:rsidRPr="00201526" w:rsidRDefault="004C7D25" w:rsidP="00030E8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</w:tcPr>
          <w:p w14:paraId="09628337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</w:tcPr>
          <w:p w14:paraId="23508FF3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7D25" w14:paraId="36CCF1A9" w14:textId="77777777" w:rsidTr="000F695D">
        <w:tc>
          <w:tcPr>
            <w:tcW w:w="2700" w:type="dxa"/>
            <w:hideMark/>
          </w:tcPr>
          <w:p w14:paraId="309A6ECE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15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35F1ED73" w14:textId="77777777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2F99A22A" w14:textId="4B1D166B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</w:tcPr>
          <w:p w14:paraId="5B4EC392" w14:textId="77777777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8" w:type="dxa"/>
          </w:tcPr>
          <w:p w14:paraId="33EEEA1E" w14:textId="04A8D061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A8855A0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F9857F6" w14:textId="6CFFC07C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42737B1E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63470663" w14:textId="77777777" w:rsidR="004C7D25" w:rsidRPr="00201526" w:rsidRDefault="004C7D25" w:rsidP="00030E8C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D25" w14:paraId="36ACA0AA" w14:textId="77777777" w:rsidTr="000F695D">
        <w:tc>
          <w:tcPr>
            <w:tcW w:w="2700" w:type="dxa"/>
            <w:shd w:val="clear" w:color="auto" w:fill="auto"/>
            <w:hideMark/>
          </w:tcPr>
          <w:p w14:paraId="6F5FB73C" w14:textId="204DF2F0" w:rsidR="004C7D25" w:rsidRPr="006F14FF" w:rsidRDefault="004C7D25" w:rsidP="00835D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6F14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F14FF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6F14F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430AB30" w14:textId="77777777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hideMark/>
          </w:tcPr>
          <w:p w14:paraId="460566A4" w14:textId="73844BB8" w:rsidR="004C7D25" w:rsidRPr="00AB58D1" w:rsidRDefault="008F6CA4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1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2" w:type="dxa"/>
          </w:tcPr>
          <w:p w14:paraId="75D0ECE5" w14:textId="77777777" w:rsidR="004C7D25" w:rsidRPr="00AB58D1" w:rsidRDefault="004C7D25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8" w:type="dxa"/>
            <w:hideMark/>
          </w:tcPr>
          <w:p w14:paraId="583F8681" w14:textId="2F346A3D" w:rsidR="004C7D25" w:rsidRPr="00AB58D1" w:rsidRDefault="00F5136B" w:rsidP="00EB7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</w:tcPr>
          <w:p w14:paraId="63EFCD93" w14:textId="77777777" w:rsidR="004C7D25" w:rsidRPr="00201526" w:rsidRDefault="004C7D25" w:rsidP="00C301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hideMark/>
          </w:tcPr>
          <w:p w14:paraId="1817F668" w14:textId="0B079696" w:rsidR="004C7D25" w:rsidRPr="00201526" w:rsidRDefault="004C7D25" w:rsidP="00C301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1526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90127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28" w:type="dxa"/>
          </w:tcPr>
          <w:p w14:paraId="6A54AAB4" w14:textId="77777777" w:rsidR="004C7D25" w:rsidRPr="00201526" w:rsidRDefault="004C7D25" w:rsidP="00C301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hideMark/>
          </w:tcPr>
          <w:p w14:paraId="4D259AB3" w14:textId="60604B98" w:rsidR="004C7D25" w:rsidRPr="00201526" w:rsidRDefault="00FA5085" w:rsidP="00E2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line="240" w:lineRule="auto"/>
              <w:ind w:left="-103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</w:tbl>
    <w:p w14:paraId="74A4072C" w14:textId="77777777" w:rsidR="00F474D0" w:rsidRPr="00184215" w:rsidRDefault="00F474D0" w:rsidP="004C02FC">
      <w:pPr>
        <w:pStyle w:val="Heading9"/>
        <w:tabs>
          <w:tab w:val="left" w:pos="540"/>
        </w:tabs>
        <w:rPr>
          <w:rFonts w:ascii="Angsana New" w:hAnsi="Angsana New" w:cs="Angsana New"/>
          <w:cs/>
        </w:rPr>
        <w:sectPr w:rsidR="00F474D0" w:rsidRPr="00184215" w:rsidSect="00E6092D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3488F70B" w14:textId="4A673689" w:rsidR="00036B89" w:rsidRPr="0024227B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24227B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378CC8E8" w14:textId="040C5E16" w:rsidR="001560E0" w:rsidRPr="0024227B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C87EC" w14:textId="02945394" w:rsidR="00B93701" w:rsidRPr="0024227B" w:rsidRDefault="00B93701" w:rsidP="00B9370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4227B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3E74C18" w14:textId="77777777" w:rsidR="00B93701" w:rsidRPr="0024227B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422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2B5EF9A8" w14:textId="5A2CDD65" w:rsidR="00B93701" w:rsidRPr="0024227B" w:rsidRDefault="00B93701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4227B">
        <w:rPr>
          <w:rFonts w:asciiTheme="majorBidi" w:hAnsiTheme="majorBidi" w:cstheme="majorBidi"/>
          <w:sz w:val="30"/>
          <w:szCs w:val="30"/>
          <w:cs/>
          <w:lang w:val="en-GB"/>
        </w:rPr>
        <w:t>ตราสารหนี้ที่บริษัทเป็นผู้ออกรับรู้รายการเมื่อเริ่มแรกเมื่อมีการออกตราสารหนี้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สินทรัพย์ทางการเงินและหนี้สินทางการเงินอื่นๆ 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24227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4227B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Pr="0024227B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24227B">
        <w:rPr>
          <w:rFonts w:asciiTheme="majorBidi" w:hAnsiTheme="majorBidi"/>
          <w:sz w:val="30"/>
          <w:szCs w:val="30"/>
          <w:cs/>
        </w:rPr>
        <w:t xml:space="preserve"> </w:t>
      </w:r>
      <w:r w:rsidRPr="0024227B">
        <w:rPr>
          <w:rFonts w:asciiTheme="majorBidi" w:hAnsiTheme="majorBidi" w:cstheme="majorBidi"/>
          <w:sz w:val="30"/>
          <w:szCs w:val="30"/>
          <w:cs/>
        </w:rPr>
        <w:t xml:space="preserve"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759C59B3" w14:textId="77777777" w:rsidR="00B93701" w:rsidRPr="0024227B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A2A26A9" w14:textId="085703EB" w:rsidR="00B93701" w:rsidRPr="0024227B" w:rsidRDefault="00B93701" w:rsidP="00B93701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4227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4227B">
        <w:rPr>
          <w:rFonts w:asciiTheme="majorBidi" w:hAnsiTheme="majorBidi"/>
          <w:sz w:val="30"/>
          <w:szCs w:val="30"/>
          <w:cs/>
        </w:rPr>
        <w:t xml:space="preserve"> </w:t>
      </w:r>
      <w:r w:rsidRPr="0024227B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24227B">
        <w:rPr>
          <w:rFonts w:asciiTheme="majorBidi" w:hAnsiTheme="majorBidi"/>
          <w:sz w:val="30"/>
          <w:szCs w:val="30"/>
          <w:cs/>
        </w:rPr>
        <w:t xml:space="preserve"> </w:t>
      </w:r>
      <w:r w:rsidRPr="0024227B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E19D3F9" w14:textId="77777777" w:rsidR="00B93701" w:rsidRPr="0024227B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FE5C23D" w14:textId="773222B5" w:rsidR="00B93701" w:rsidRPr="0024227B" w:rsidRDefault="00B93701" w:rsidP="00B93701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4227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24227B">
        <w:rPr>
          <w:rFonts w:asciiTheme="majorBidi" w:hAnsiTheme="majorBidi"/>
          <w:sz w:val="30"/>
          <w:szCs w:val="30"/>
          <w:cs/>
        </w:rPr>
        <w:t xml:space="preserve"> </w:t>
      </w:r>
      <w:r w:rsidRPr="0024227B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24227B">
        <w:rPr>
          <w:rFonts w:asciiTheme="majorBidi" w:hAnsiTheme="majorBidi"/>
          <w:sz w:val="30"/>
          <w:szCs w:val="30"/>
          <w:cs/>
        </w:rPr>
        <w:t xml:space="preserve"> </w:t>
      </w:r>
      <w:r w:rsidRPr="0024227B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24227B">
        <w:rPr>
          <w:rFonts w:asciiTheme="majorBidi" w:hAnsiTheme="majorBidi"/>
          <w:sz w:val="30"/>
          <w:szCs w:val="30"/>
          <w:cs/>
        </w:rPr>
        <w:t xml:space="preserve"> </w:t>
      </w:r>
      <w:r w:rsidRPr="0024227B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C595C46" w14:textId="77777777" w:rsidR="00B93701" w:rsidRPr="0024227B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B35D987" w14:textId="429F37C9" w:rsidR="00B93701" w:rsidRPr="0024227B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4227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24227B">
        <w:rPr>
          <w:rFonts w:asciiTheme="majorBidi" w:hAnsiTheme="majorBidi"/>
          <w:sz w:val="30"/>
          <w:szCs w:val="30"/>
          <w:cs/>
        </w:rPr>
        <w:t xml:space="preserve"> </w:t>
      </w:r>
    </w:p>
    <w:p w14:paraId="2BE6B954" w14:textId="77777777" w:rsidR="00B93701" w:rsidRPr="0024227B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D60A893" w14:textId="484362EC" w:rsidR="00B93701" w:rsidRPr="0024227B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24227B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24227B">
        <w:rPr>
          <w:rFonts w:asciiTheme="majorBidi" w:hAnsiTheme="majorBidi"/>
          <w:sz w:val="30"/>
          <w:szCs w:val="30"/>
          <w:cs/>
        </w:rPr>
        <w:t xml:space="preserve"> </w:t>
      </w:r>
      <w:r w:rsidRPr="0024227B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 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C8359A0" w14:textId="5098092B" w:rsidR="00B93701" w:rsidRPr="00E60E8F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E60E8F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</w:t>
      </w:r>
      <w:r w:rsidRPr="00E60E8F">
        <w:rPr>
          <w:rFonts w:asciiTheme="majorBidi" w:hAnsiTheme="majorBidi"/>
          <w:sz w:val="30"/>
          <w:szCs w:val="30"/>
          <w:cs/>
        </w:rPr>
        <w:t xml:space="preserve">            </w:t>
      </w:r>
      <w:r w:rsidRPr="00E60E8F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214B1B61" w14:textId="77777777" w:rsidR="00B93701" w:rsidRPr="00E60E8F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9662484" w14:textId="77777777" w:rsidR="00B93701" w:rsidRPr="00E60E8F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60E8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E93B259" w14:textId="772B3A14" w:rsidR="00B93701" w:rsidRPr="00E60E8F" w:rsidRDefault="00B93701" w:rsidP="00B9370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60E8F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32DC45E" w14:textId="77777777" w:rsidR="00B93701" w:rsidRPr="00E60E8F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DD3214A" w14:textId="1295FC8F" w:rsidR="00B93701" w:rsidRPr="00E60E8F" w:rsidRDefault="00B93701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E60E8F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7B0F73D" w14:textId="77777777" w:rsidR="00B93701" w:rsidRPr="00E60E8F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B09B375" w14:textId="63009FC5" w:rsidR="00B93701" w:rsidRPr="00E60E8F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60E8F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E36503E" w14:textId="77777777" w:rsidR="00B93701" w:rsidRPr="00E60E8F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4B131F6" w14:textId="33486AD4" w:rsidR="00B93701" w:rsidRPr="00E60E8F" w:rsidRDefault="00B93701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E60E8F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E60E8F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</w:t>
      </w:r>
      <w:r w:rsidRPr="00E60E8F">
        <w:rPr>
          <w:rFonts w:asciiTheme="majorBidi" w:hAnsiTheme="majorBidi" w:cstheme="majorBidi"/>
          <w:color w:val="000000"/>
          <w:sz w:val="30"/>
          <w:szCs w:val="30"/>
          <w:cs/>
        </w:rPr>
        <w:t>ต่อเมื่อบริษัทมีสิทธิบังคับใช้ตามกฎหมายในการหักกลบจำนวนเงินที่รับรู้และบริษัทตั้งใจ</w:t>
      </w:r>
      <w:r w:rsidRPr="00E60E8F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92C21B7" w14:textId="77777777" w:rsidR="00757039" w:rsidRPr="00E60E8F" w:rsidRDefault="00757039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90299" w14:textId="77777777" w:rsidR="00B93701" w:rsidRPr="00E60E8F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60E8F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75587A5" w14:textId="5E22AD95" w:rsidR="00B93701" w:rsidRPr="00E60E8F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60E8F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41FA58C4" w14:textId="77777777" w:rsidR="001F6117" w:rsidRDefault="001F6117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C3B99" w14:textId="6DE33F25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7558E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B219D">
        <w:rPr>
          <w:rFonts w:asciiTheme="majorBidi" w:hAnsiTheme="majorBidi" w:cstheme="majorBidi"/>
          <w:sz w:val="30"/>
          <w:szCs w:val="30"/>
        </w:rPr>
        <w:t>12</w:t>
      </w:r>
      <w:r w:rsidRPr="0087558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DDB3F7F" w14:textId="210D8B66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7558E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F1FC73A" w14:textId="77777777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12AB89D" w14:textId="7D582705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7558E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บริษัทพิจารณาให้ระดับ </w:t>
      </w:r>
      <w:r w:rsidRPr="0087558E">
        <w:rPr>
          <w:rFonts w:asciiTheme="majorBidi" w:hAnsiTheme="majorBidi" w:cstheme="majorBidi"/>
          <w:sz w:val="30"/>
          <w:szCs w:val="30"/>
        </w:rPr>
        <w:t>B</w:t>
      </w:r>
      <w:r w:rsidR="003268DC" w:rsidRPr="0087558E">
        <w:rPr>
          <w:rFonts w:asciiTheme="majorBidi" w:hAnsiTheme="majorBidi" w:cstheme="majorBidi"/>
          <w:sz w:val="30"/>
          <w:szCs w:val="30"/>
        </w:rPr>
        <w:t>BB</w:t>
      </w:r>
      <w:r w:rsidR="003268DC" w:rsidRPr="0087558E">
        <w:rPr>
          <w:rFonts w:asciiTheme="majorBidi" w:hAnsiTheme="majorBidi"/>
          <w:sz w:val="30"/>
          <w:szCs w:val="30"/>
          <w:cs/>
        </w:rPr>
        <w:t>+</w:t>
      </w:r>
      <w:r w:rsidRPr="0087558E">
        <w:rPr>
          <w:rFonts w:asciiTheme="majorBidi" w:hAnsiTheme="majorBidi" w:cstheme="majorBidi"/>
          <w:sz w:val="30"/>
          <w:szCs w:val="30"/>
          <w:cs/>
        </w:rPr>
        <w:t xml:space="preserve"> หรือสูงกว่าของ</w:t>
      </w:r>
      <w:r w:rsidR="00555DF8" w:rsidRPr="00555DF8">
        <w:rPr>
          <w:rFonts w:asciiTheme="majorBidi" w:hAnsiTheme="majorBidi"/>
          <w:sz w:val="30"/>
          <w:szCs w:val="30"/>
          <w:cs/>
        </w:rPr>
        <w:t>สถาบันจัดอันดับความน่าเชื่อถือที่เป็นที่ยอมรับในระดับสากล</w:t>
      </w:r>
      <w:r w:rsidRPr="0087558E">
        <w:rPr>
          <w:rFonts w:asciiTheme="majorBidi" w:hAnsiTheme="majorBidi" w:cstheme="majorBidi"/>
          <w:sz w:val="30"/>
          <w:szCs w:val="30"/>
          <w:cs/>
        </w:rPr>
        <w:t xml:space="preserve">เป็นระดับที่น่าลงทุน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076BC5">
        <w:rPr>
          <w:rFonts w:asciiTheme="majorBidi" w:hAnsiTheme="majorBidi" w:cstheme="majorBidi"/>
          <w:sz w:val="30"/>
          <w:szCs w:val="30"/>
        </w:rPr>
        <w:t>12</w:t>
      </w:r>
      <w:r w:rsidRPr="0087558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7EF92FE1" w14:textId="77777777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8AECA91" w14:textId="4F547773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7558E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76BC5">
        <w:rPr>
          <w:rFonts w:asciiTheme="majorBidi" w:hAnsiTheme="majorBidi" w:cstheme="majorBidi"/>
          <w:sz w:val="30"/>
          <w:szCs w:val="30"/>
        </w:rPr>
        <w:t>30</w:t>
      </w:r>
      <w:r w:rsidRPr="0087558E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49DF205" w14:textId="77777777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A5A7F62" w14:textId="5287D0B2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7558E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5CD5BD13" w14:textId="76A6B5E9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7558E">
        <w:rPr>
          <w:rFonts w:asciiTheme="majorBidi" w:hAnsiTheme="majorBidi" w:cstheme="majorBidi"/>
          <w:sz w:val="30"/>
          <w:szCs w:val="30"/>
          <w:cs/>
        </w:rPr>
        <w:t>-</w:t>
      </w:r>
      <w:r w:rsidRPr="0087558E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C36004" w14:textId="71AF2068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7558E">
        <w:rPr>
          <w:rFonts w:asciiTheme="majorBidi" w:hAnsiTheme="majorBidi" w:cstheme="majorBidi"/>
          <w:sz w:val="30"/>
          <w:szCs w:val="30"/>
          <w:cs/>
        </w:rPr>
        <w:t>-</w:t>
      </w:r>
      <w:r w:rsidRPr="0087558E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076BC5">
        <w:rPr>
          <w:rFonts w:asciiTheme="majorBidi" w:hAnsiTheme="majorBidi" w:cstheme="majorBidi"/>
          <w:sz w:val="30"/>
          <w:szCs w:val="30"/>
        </w:rPr>
        <w:t>90</w:t>
      </w:r>
      <w:r w:rsidRPr="0087558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8473252" w14:textId="54E46AD0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E626ED2" w14:textId="7E13E6AC" w:rsidR="00B93701" w:rsidRPr="0087558E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7558E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01425206" w14:textId="40B19B69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7558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BE4030" w14:textId="77777777" w:rsidR="003D2A7E" w:rsidRPr="003E5E4E" w:rsidRDefault="003D2A7E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40D255B" w14:textId="1876817E" w:rsidR="00B93701" w:rsidRPr="0087558E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7558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75ED279" w14:textId="5F3BE96A" w:rsidR="00B93701" w:rsidRPr="0087558E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87558E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6BBD518F" w14:textId="6D3E6F82" w:rsidR="00B93701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0F48B9FA" w14:textId="77777777" w:rsidR="00A440F6" w:rsidRPr="0087558E" w:rsidRDefault="00A440F6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58EEC07A" w14:textId="77777777" w:rsidR="00B93701" w:rsidRPr="0087558E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55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5A5AE6F4" w14:textId="3363E6EA" w:rsidR="00B93701" w:rsidRPr="0087558E" w:rsidRDefault="00B93701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87558E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C5B084A" w14:textId="77777777" w:rsidR="00B93701" w:rsidRPr="0087558E" w:rsidRDefault="00B93701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30"/>
          <w:szCs w:val="30"/>
        </w:rPr>
      </w:pPr>
    </w:p>
    <w:p w14:paraId="7B59DD10" w14:textId="23F62578" w:rsidR="00B93701" w:rsidRPr="0087558E" w:rsidDel="001A6CC8" w:rsidRDefault="00B93701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7558E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7558E" w:rsidDel="001A6CC8">
        <w:rPr>
          <w:rFonts w:asciiTheme="majorBidi" w:hAnsiTheme="majorBidi"/>
          <w:sz w:val="30"/>
          <w:szCs w:val="30"/>
          <w:cs/>
        </w:rPr>
        <w:t xml:space="preserve"> </w:t>
      </w:r>
      <w:r w:rsidRPr="0087558E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7558E" w:rsidDel="001A6CC8">
        <w:rPr>
          <w:rFonts w:asciiTheme="majorBidi" w:hAnsiTheme="majorBidi"/>
          <w:sz w:val="30"/>
          <w:szCs w:val="30"/>
          <w:cs/>
        </w:rPr>
        <w:t xml:space="preserve"> </w:t>
      </w:r>
      <w:r w:rsidRPr="0087558E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182BB74" w14:textId="77777777" w:rsidR="00B93701" w:rsidRPr="0087558E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558E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87558E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87558E" w:rsidDel="001A6CC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87558E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F5E28BB" w14:textId="77777777" w:rsidR="00B93701" w:rsidRPr="0087558E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558E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7558E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87558E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7558E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A4D74BC" w14:textId="77777777" w:rsidR="00B93701" w:rsidRPr="0087558E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558E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7558E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87558E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884323B" w14:textId="77777777" w:rsidR="00B93701" w:rsidRPr="0087558E" w:rsidDel="001A6CC8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4B83C2E" w14:textId="1204FF43" w:rsidR="00B93701" w:rsidRPr="0087558E" w:rsidDel="001A6CC8" w:rsidRDefault="00B93701" w:rsidP="00B93701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7558E" w:rsidDel="001A6CC8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AE9A61F" w14:textId="77777777" w:rsidR="00B93701" w:rsidRPr="0087558E" w:rsidDel="001A6CC8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096E560" w14:textId="1FE817AF" w:rsidR="00B93701" w:rsidRPr="0087558E" w:rsidDel="001A6CC8" w:rsidRDefault="00B93701" w:rsidP="00B93701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558E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63F1210F" w14:textId="77777777" w:rsidR="00315E7E" w:rsidRPr="0087558E" w:rsidRDefault="00315E7E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B2496" w14:textId="77777777" w:rsidR="00E6245C" w:rsidRPr="0087558E" w:rsidRDefault="00E62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7558E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F044C0A" w14:textId="04036FF8" w:rsidR="001560E0" w:rsidRPr="00BE00E6" w:rsidRDefault="001560E0" w:rsidP="00CE6252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E00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  <w:r w:rsidRPr="00BE00E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5BD02B93" w14:textId="311EBEB9" w:rsidR="001560E0" w:rsidRPr="00BE00E6" w:rsidRDefault="001560E0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00E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B33D4A" w:rsidRPr="00BE00E6">
        <w:rPr>
          <w:rFonts w:asciiTheme="majorBidi" w:hAnsiTheme="majorBidi"/>
          <w:sz w:val="30"/>
          <w:szCs w:val="30"/>
          <w:cs/>
        </w:rPr>
        <w:t xml:space="preserve"> </w:t>
      </w:r>
      <w:r w:rsidRPr="00BE00E6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9B95D7A" w14:textId="3743F2E1" w:rsidR="001560E0" w:rsidRPr="00BE00E6" w:rsidRDefault="001560E0" w:rsidP="009C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distribute"/>
        <w:rPr>
          <w:rFonts w:asciiTheme="majorBidi" w:hAnsiTheme="majorBidi" w:cstheme="majorBidi"/>
          <w:sz w:val="30"/>
          <w:szCs w:val="30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C1565F" w:rsidRPr="00BE00E6" w14:paraId="225B0757" w14:textId="77777777" w:rsidTr="004D6072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28C5E688" w14:textId="77777777" w:rsidR="00C1565F" w:rsidRPr="00BE00E6" w:rsidRDefault="00C1565F" w:rsidP="00E122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6E0FB82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E0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E1A9964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1D7B683F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E0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1565F" w:rsidRPr="00BE00E6" w14:paraId="1BB560B7" w14:textId="77777777" w:rsidTr="002E1B1F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19354EE7" w14:textId="3ED685A9" w:rsidR="00C1565F" w:rsidRPr="00BE00E6" w:rsidRDefault="00C1565F" w:rsidP="009C032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0B1813D" w14:textId="77777777" w:rsidR="00C1565F" w:rsidRPr="00BE00E6" w:rsidRDefault="00C1565F" w:rsidP="00EE100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4B7AE58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05A82DC1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BE00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344E2FFF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69406EE" w14:textId="13E8079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E00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4E013D" w:rsidRPr="00BE00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7DAA243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498FE152" w14:textId="2F2232C9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E00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4E013D" w:rsidRPr="00BE00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FC3DFBB" w14:textId="77777777" w:rsidR="00C1565F" w:rsidRPr="00BE00E6" w:rsidRDefault="00C1565F" w:rsidP="00E122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086AD3B7" w14:textId="076FA1E8" w:rsidR="00C1565F" w:rsidRPr="00BE00E6" w:rsidRDefault="00C1565F" w:rsidP="00E122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E00E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013D" w:rsidRPr="00BE00E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548D19A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559DA44F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C6955" w:rsidRPr="00BE00E6" w14:paraId="315F741F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2F4A5872" w14:textId="77777777" w:rsidR="00CC6955" w:rsidRPr="00BE00E6" w:rsidRDefault="00CC6955" w:rsidP="009C032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47D42A16" w14:textId="2D761B8E" w:rsidR="00CC6955" w:rsidRPr="00BE00E6" w:rsidRDefault="007465A4" w:rsidP="00F86377">
            <w:pPr>
              <w:pStyle w:val="acctfourfigures"/>
              <w:tabs>
                <w:tab w:val="left" w:pos="55"/>
                <w:tab w:val="left" w:pos="72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00E6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E0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925C02" w:rsidRPr="00BE00E6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E1B1F" w:rsidRPr="00BE00E6" w14:paraId="2C10ED9F" w14:textId="77777777" w:rsidTr="004C4DD5">
        <w:trPr>
          <w:cantSplit/>
          <w:trHeight w:val="261"/>
        </w:trPr>
        <w:tc>
          <w:tcPr>
            <w:tcW w:w="2250" w:type="dxa"/>
            <w:vAlign w:val="bottom"/>
          </w:tcPr>
          <w:p w14:paraId="1F7A66AE" w14:textId="2F652F70" w:rsidR="002E1B1F" w:rsidRPr="00BE00E6" w:rsidRDefault="002E1B1F" w:rsidP="002E1B1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0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0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E0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35C1D417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7F236A4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2272BEF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3CD616A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91F076F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66D04B0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F59CC32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2FB8889" w14:textId="77777777" w:rsidR="002E1B1F" w:rsidRPr="00BE00E6" w:rsidRDefault="002E1B1F" w:rsidP="002E1B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6B1B89A" w14:textId="77777777" w:rsidR="002E1B1F" w:rsidRPr="00BE00E6" w:rsidRDefault="002E1B1F" w:rsidP="002E1B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03B4B4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8381F2D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E1B1F" w:rsidRPr="00BE00E6" w14:paraId="6F61FD7D" w14:textId="77777777" w:rsidTr="004D6072">
        <w:trPr>
          <w:cantSplit/>
          <w:trHeight w:val="261"/>
        </w:trPr>
        <w:tc>
          <w:tcPr>
            <w:tcW w:w="2250" w:type="dxa"/>
          </w:tcPr>
          <w:p w14:paraId="01942706" w14:textId="37B79706" w:rsidR="002E1B1F" w:rsidRPr="00BE00E6" w:rsidRDefault="002E1B1F" w:rsidP="002E1B1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BA9BA51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95D848E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3B2F360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B446A92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AB96172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4DC1661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A53310D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48D80D6" w14:textId="77777777" w:rsidR="002E1B1F" w:rsidRPr="00BE00E6" w:rsidRDefault="002E1B1F" w:rsidP="002E1B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39465AA" w14:textId="77777777" w:rsidR="002E1B1F" w:rsidRPr="00BE00E6" w:rsidRDefault="002E1B1F" w:rsidP="002E1B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0CEF04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E3A5881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E1B1F" w:rsidRPr="00BE00E6" w14:paraId="5506BBD7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184C032E" w14:textId="21A5E307" w:rsidR="002E1B1F" w:rsidRPr="00BE00E6" w:rsidRDefault="002E1B1F" w:rsidP="002E1B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2DFB5DD0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AD334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9525D2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C47A8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2A5AEA7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A2677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128F5B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124DA9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39F755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22E6E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4BEE6E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B1F" w:rsidRPr="00BE00E6" w14:paraId="2AB358CC" w14:textId="77777777" w:rsidTr="00A05AFE">
        <w:trPr>
          <w:cantSplit/>
          <w:trHeight w:val="261"/>
        </w:trPr>
        <w:tc>
          <w:tcPr>
            <w:tcW w:w="2250" w:type="dxa"/>
            <w:vAlign w:val="bottom"/>
          </w:tcPr>
          <w:p w14:paraId="0BABE281" w14:textId="4921A399" w:rsidR="002E1B1F" w:rsidRPr="00BE00E6" w:rsidRDefault="002E1B1F" w:rsidP="002E1B1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64F6384D" w14:textId="715791C1" w:rsidR="002E1B1F" w:rsidRPr="00BE00E6" w:rsidRDefault="002E1B1F" w:rsidP="002E1B1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DABC09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6C8BD8" w14:textId="7A88240D" w:rsidR="002E1B1F" w:rsidRPr="00BE00E6" w:rsidRDefault="002E1B1F" w:rsidP="002E1B1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  <w:vAlign w:val="bottom"/>
          </w:tcPr>
          <w:p w14:paraId="5E5AD9B1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E3D3B" w14:textId="7165CA6A" w:rsidR="002E1B1F" w:rsidRPr="00BE00E6" w:rsidRDefault="002E1B1F" w:rsidP="002E1B1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5FE9C8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988654" w14:textId="453C9EF9" w:rsidR="002E1B1F" w:rsidRPr="00BE00E6" w:rsidRDefault="002E1B1F" w:rsidP="002E1B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100,560</w:t>
            </w:r>
          </w:p>
        </w:tc>
        <w:tc>
          <w:tcPr>
            <w:tcW w:w="236" w:type="dxa"/>
            <w:vAlign w:val="bottom"/>
          </w:tcPr>
          <w:p w14:paraId="28663B34" w14:textId="77777777" w:rsidR="002E1B1F" w:rsidRPr="00BE00E6" w:rsidRDefault="002E1B1F" w:rsidP="002E1B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4FA08F0" w14:textId="5F225D37" w:rsidR="002E1B1F" w:rsidRPr="00BE00E6" w:rsidRDefault="002E1B1F" w:rsidP="002E1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735D13B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A88998" w14:textId="2D67025F" w:rsidR="002E1B1F" w:rsidRPr="00BE00E6" w:rsidRDefault="002E1B1F" w:rsidP="002E1B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100,560</w:t>
            </w:r>
          </w:p>
        </w:tc>
      </w:tr>
      <w:tr w:rsidR="002E1B1F" w:rsidRPr="00BE00E6" w14:paraId="5519E62E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3D625603" w14:textId="4BFD0945" w:rsidR="002E1B1F" w:rsidRPr="00BE00E6" w:rsidRDefault="002E1B1F" w:rsidP="002E1B1F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</w:tcPr>
          <w:p w14:paraId="27E4E785" w14:textId="3942CD95" w:rsidR="002E1B1F" w:rsidRPr="00BE00E6" w:rsidRDefault="002E1B1F" w:rsidP="002E1B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92A8AB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C5D694E" w14:textId="3BCCC232" w:rsidR="002E1B1F" w:rsidRPr="00BE00E6" w:rsidRDefault="002E1B1F" w:rsidP="002E1B1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3AC291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B470406" w14:textId="5121D818" w:rsidR="002E1B1F" w:rsidRPr="00BE00E6" w:rsidRDefault="002E1B1F" w:rsidP="002E1B1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7241BA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0507DF9" w14:textId="4561B9CD" w:rsidR="002E1B1F" w:rsidRPr="00BE00E6" w:rsidRDefault="002E1B1F" w:rsidP="002E1B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FD879C" w14:textId="77777777" w:rsidR="002E1B1F" w:rsidRPr="00BE00E6" w:rsidRDefault="002E1B1F" w:rsidP="002E1B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B483076" w14:textId="7C2C2A5A" w:rsidR="002E1B1F" w:rsidRPr="00BE00E6" w:rsidRDefault="002E1B1F" w:rsidP="002E1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77C89A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D579C73" w14:textId="2D35989A" w:rsidR="002E1B1F" w:rsidRPr="00BE00E6" w:rsidRDefault="002E1B1F" w:rsidP="002E1B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B1F" w:rsidRPr="00BE00E6" w14:paraId="0CF3A96F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0C3B26FB" w14:textId="675D8BFF" w:rsidR="002E1B1F" w:rsidRPr="00BE00E6" w:rsidRDefault="002E1B1F" w:rsidP="002E1B1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E00E6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545322B4" w14:textId="6443E54F" w:rsidR="002E1B1F" w:rsidRPr="00BE00E6" w:rsidRDefault="002E1B1F" w:rsidP="002E1B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  <w:tc>
          <w:tcPr>
            <w:tcW w:w="236" w:type="dxa"/>
          </w:tcPr>
          <w:p w14:paraId="14674416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ABBAA9" w14:textId="39924D93" w:rsidR="002E1B1F" w:rsidRPr="00BE00E6" w:rsidRDefault="002E1B1F" w:rsidP="002E1B1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F24C7DA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13C398" w14:textId="73F813A1" w:rsidR="002E1B1F" w:rsidRPr="00BE00E6" w:rsidRDefault="002E1B1F" w:rsidP="002E1B1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E439068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07DF18" w14:textId="76C02686" w:rsidR="002E1B1F" w:rsidRPr="00BE00E6" w:rsidRDefault="002E1B1F" w:rsidP="002E1B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  <w:tc>
          <w:tcPr>
            <w:tcW w:w="236" w:type="dxa"/>
          </w:tcPr>
          <w:p w14:paraId="26065232" w14:textId="77777777" w:rsidR="002E1B1F" w:rsidRPr="00BE00E6" w:rsidRDefault="002E1B1F" w:rsidP="002E1B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B8BFDAA" w14:textId="445EDE0C" w:rsidR="002E1B1F" w:rsidRPr="00BE00E6" w:rsidRDefault="002E1B1F" w:rsidP="002E1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48F3C43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079BE0" w14:textId="301E5187" w:rsidR="002E1B1F" w:rsidRPr="00BE00E6" w:rsidRDefault="002E1B1F" w:rsidP="002E1B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</w:tr>
      <w:tr w:rsidR="00DF3E7F" w:rsidRPr="00327090" w14:paraId="554E061B" w14:textId="77777777" w:rsidTr="00F86377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6E6E44AB" w14:textId="77777777" w:rsidR="00DF3E7F" w:rsidRPr="00327090" w:rsidRDefault="00DF3E7F" w:rsidP="001E0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74D3B86" w14:textId="562E6D1A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8F150A2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2CAF1F3C" w14:textId="232ED1AC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F3E7F" w:rsidRPr="00327090" w14:paraId="2A06F850" w14:textId="77777777" w:rsidTr="00DD6512">
        <w:trPr>
          <w:cantSplit/>
          <w:trHeight w:val="261"/>
          <w:tblHeader/>
        </w:trPr>
        <w:tc>
          <w:tcPr>
            <w:tcW w:w="2250" w:type="dxa"/>
            <w:vAlign w:val="bottom"/>
            <w:hideMark/>
          </w:tcPr>
          <w:p w14:paraId="2D4D1453" w14:textId="77777777" w:rsidR="00DF3E7F" w:rsidRPr="00327090" w:rsidRDefault="00DF3E7F" w:rsidP="001E00D1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011177D1" w14:textId="3C7682EF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62E413B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7891FAC" w14:textId="5BE35D13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290C10B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64AA3FD" w14:textId="30E853CB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28821311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1222F7F" w14:textId="38B91F08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3784D715" w14:textId="77777777" w:rsidR="00DF3E7F" w:rsidRPr="00327090" w:rsidRDefault="00DF3E7F" w:rsidP="001E00D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E3C0017" w14:textId="345EED0F" w:rsidR="00DF3E7F" w:rsidRPr="00327090" w:rsidRDefault="00DF3E7F" w:rsidP="001E00D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DC6CC9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94653BB" w14:textId="4E1C726F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F3E7F" w:rsidRPr="00327090" w14:paraId="69E9C4A5" w14:textId="77777777" w:rsidTr="00DF3E7F">
        <w:trPr>
          <w:cantSplit/>
          <w:trHeight w:val="261"/>
        </w:trPr>
        <w:tc>
          <w:tcPr>
            <w:tcW w:w="2250" w:type="dxa"/>
          </w:tcPr>
          <w:p w14:paraId="10482222" w14:textId="77777777" w:rsidR="00DF3E7F" w:rsidRPr="00327090" w:rsidRDefault="00DF3E7F" w:rsidP="001E00D1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A52315E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E3CB3C5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9C9777C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0F9D80B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BE1EB8C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51633A0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FC74BD4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BB4E188" w14:textId="77777777" w:rsidR="00DF3E7F" w:rsidRPr="00327090" w:rsidRDefault="00DF3E7F" w:rsidP="001E00D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53CC5E5" w14:textId="77777777" w:rsidR="00DF3E7F" w:rsidRPr="00327090" w:rsidRDefault="00DF3E7F" w:rsidP="001E00D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80B176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F2502D1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F3E7F" w:rsidRPr="00327090" w14:paraId="452DD0EF" w14:textId="77777777" w:rsidTr="00DF3E7F">
        <w:trPr>
          <w:cantSplit/>
          <w:trHeight w:val="261"/>
        </w:trPr>
        <w:tc>
          <w:tcPr>
            <w:tcW w:w="2250" w:type="dxa"/>
            <w:vAlign w:val="bottom"/>
          </w:tcPr>
          <w:p w14:paraId="4829DB09" w14:textId="77777777" w:rsidR="00DF3E7F" w:rsidRPr="00327090" w:rsidRDefault="00DF3E7F" w:rsidP="001E00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08C4D418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95ECF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C86E69E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A16D1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B5A0B1F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696AC4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31DE7C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310980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F462DCC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57AAB9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3D5D36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E7F" w:rsidRPr="00327090" w14:paraId="66FB959B" w14:textId="77777777" w:rsidTr="00DF3E7F">
        <w:trPr>
          <w:cantSplit/>
          <w:trHeight w:val="261"/>
        </w:trPr>
        <w:tc>
          <w:tcPr>
            <w:tcW w:w="2250" w:type="dxa"/>
            <w:vAlign w:val="bottom"/>
          </w:tcPr>
          <w:p w14:paraId="09B54562" w14:textId="77777777" w:rsidR="00DF3E7F" w:rsidRPr="00327090" w:rsidRDefault="00DF3E7F" w:rsidP="001E00D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0A336AF1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19A44B6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4AFDEA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45FBE754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E65BE0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5FA2D2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2F65BA3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236" w:type="dxa"/>
            <w:vAlign w:val="bottom"/>
          </w:tcPr>
          <w:p w14:paraId="10262DBF" w14:textId="77777777" w:rsidR="00DF3E7F" w:rsidRPr="00327090" w:rsidRDefault="00DF3E7F" w:rsidP="001E00D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3B5AE56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EDEAB1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1514CC9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</w:tr>
      <w:tr w:rsidR="00DF3E7F" w:rsidRPr="00327090" w14:paraId="5FA84274" w14:textId="77777777" w:rsidTr="00DF3E7F">
        <w:trPr>
          <w:cantSplit/>
          <w:trHeight w:val="261"/>
        </w:trPr>
        <w:tc>
          <w:tcPr>
            <w:tcW w:w="2250" w:type="dxa"/>
            <w:vAlign w:val="bottom"/>
          </w:tcPr>
          <w:p w14:paraId="5CA74C4D" w14:textId="77777777" w:rsidR="00DF3E7F" w:rsidRPr="00327090" w:rsidRDefault="00DF3E7F" w:rsidP="001E00D1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</w:tcPr>
          <w:p w14:paraId="1926FC84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B225EE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865C3FF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1CF1BD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872D347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2008B0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FF9FCC3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62A0DA" w14:textId="77777777" w:rsidR="00DF3E7F" w:rsidRPr="00327090" w:rsidRDefault="00DF3E7F" w:rsidP="001E00D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6C1A723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59853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9215AE2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E7F" w:rsidRPr="00327090" w14:paraId="2C099B13" w14:textId="77777777" w:rsidTr="00DF3E7F">
        <w:trPr>
          <w:cantSplit/>
          <w:trHeight w:val="261"/>
        </w:trPr>
        <w:tc>
          <w:tcPr>
            <w:tcW w:w="2250" w:type="dxa"/>
            <w:vAlign w:val="bottom"/>
          </w:tcPr>
          <w:p w14:paraId="550A3860" w14:textId="77777777" w:rsidR="00DF3E7F" w:rsidRPr="00327090" w:rsidRDefault="00DF3E7F" w:rsidP="001E00D1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709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0421ABB9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1AC57A74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F767FE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25D496D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FD69F63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7AD42B3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E4AD8A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3BE238D0" w14:textId="77777777" w:rsidR="00DF3E7F" w:rsidRPr="00327090" w:rsidRDefault="00DF3E7F" w:rsidP="001E00D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0AA4772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F83CFFB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CEBBDC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DF3E7F" w:rsidRPr="00327090" w14:paraId="6E2E38F0" w14:textId="77777777" w:rsidTr="00DF3E7F">
        <w:trPr>
          <w:cantSplit/>
          <w:trHeight w:val="261"/>
        </w:trPr>
        <w:tc>
          <w:tcPr>
            <w:tcW w:w="2250" w:type="dxa"/>
            <w:vAlign w:val="bottom"/>
          </w:tcPr>
          <w:p w14:paraId="078EEB91" w14:textId="77777777" w:rsidR="00DF3E7F" w:rsidRPr="00327090" w:rsidRDefault="00DF3E7F" w:rsidP="001E00D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-   </w:t>
            </w:r>
            <w:r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10EFCDFB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BDC16A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CB1F84B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128F2798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8EEBD99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EC6615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D1502C1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236" w:type="dxa"/>
            <w:vAlign w:val="bottom"/>
          </w:tcPr>
          <w:p w14:paraId="4A1778C2" w14:textId="77777777" w:rsidR="00DF3E7F" w:rsidRPr="00327090" w:rsidRDefault="00DF3E7F" w:rsidP="001E00D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18091BB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C6371F3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1747E7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</w:tr>
      <w:tr w:rsidR="00DF3E7F" w:rsidRPr="00327090" w14:paraId="2A590AD9" w14:textId="77777777" w:rsidTr="00DF3E7F">
        <w:trPr>
          <w:cantSplit/>
          <w:trHeight w:val="261"/>
        </w:trPr>
        <w:tc>
          <w:tcPr>
            <w:tcW w:w="2250" w:type="dxa"/>
            <w:vAlign w:val="bottom"/>
          </w:tcPr>
          <w:p w14:paraId="7E4B4F16" w14:textId="0A355643" w:rsidR="00582BF1" w:rsidRPr="00327090" w:rsidRDefault="00582BF1" w:rsidP="001E00D1">
            <w:pPr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260198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17EEC7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2FF181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50B7F4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AE0087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35722AC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0D9DBFA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D8E835" w14:textId="77777777" w:rsidR="00DF3E7F" w:rsidRPr="00327090" w:rsidRDefault="00DF3E7F" w:rsidP="001E00D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C50D953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AE151A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56C6486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3E7F" w:rsidRPr="00327090" w14:paraId="4BE3F749" w14:textId="77777777" w:rsidTr="00DF3E7F">
        <w:trPr>
          <w:cantSplit/>
          <w:trHeight w:val="261"/>
        </w:trPr>
        <w:tc>
          <w:tcPr>
            <w:tcW w:w="2250" w:type="dxa"/>
          </w:tcPr>
          <w:p w14:paraId="3501FA14" w14:textId="77777777" w:rsidR="00DF3E7F" w:rsidRPr="00327090" w:rsidRDefault="00DF3E7F" w:rsidP="001E00D1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27E3A38A" w14:textId="77777777" w:rsidR="00DF3E7F" w:rsidRPr="00327090" w:rsidRDefault="00DF3E7F" w:rsidP="001E00D1">
            <w:pPr>
              <w:pStyle w:val="acctfourfigures"/>
              <w:tabs>
                <w:tab w:val="left" w:pos="720"/>
                <w:tab w:val="decimal" w:pos="88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305A98A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B460D1D" w14:textId="77777777" w:rsidR="00DF3E7F" w:rsidRPr="00327090" w:rsidRDefault="00DF3E7F" w:rsidP="001E00D1">
            <w:pPr>
              <w:pStyle w:val="acctfourfigures"/>
              <w:tabs>
                <w:tab w:val="left" w:pos="720"/>
                <w:tab w:val="decimal" w:pos="101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97206A5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675E48D" w14:textId="77777777" w:rsidR="00DF3E7F" w:rsidRPr="00327090" w:rsidRDefault="00DF3E7F" w:rsidP="001E00D1">
            <w:pPr>
              <w:pStyle w:val="acctfourfigures"/>
              <w:tabs>
                <w:tab w:val="decimal" w:pos="47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3CDAB66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435280B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64E0C7C" w14:textId="77777777" w:rsidR="00DF3E7F" w:rsidRPr="00327090" w:rsidRDefault="00DF3E7F" w:rsidP="001E00D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B41A665" w14:textId="77777777" w:rsidR="00DF3E7F" w:rsidRPr="00327090" w:rsidRDefault="00DF3E7F" w:rsidP="001E00D1">
            <w:pPr>
              <w:tabs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99571F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5AFFF5B" w14:textId="77777777" w:rsidR="00DF3E7F" w:rsidRPr="00327090" w:rsidRDefault="00DF3E7F" w:rsidP="001E0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F3E7F" w:rsidRPr="00327090" w14:paraId="6884FF9C" w14:textId="77777777" w:rsidTr="00DF3E7F">
        <w:trPr>
          <w:cantSplit/>
          <w:trHeight w:val="261"/>
        </w:trPr>
        <w:tc>
          <w:tcPr>
            <w:tcW w:w="2250" w:type="dxa"/>
            <w:vAlign w:val="bottom"/>
          </w:tcPr>
          <w:p w14:paraId="1821B431" w14:textId="77777777" w:rsidR="00F7790D" w:rsidRPr="00327090" w:rsidRDefault="00DF3E7F" w:rsidP="001E00D1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</w:t>
            </w:r>
            <w:r w:rsidR="002B27B0"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ยืม</w:t>
            </w:r>
            <w:r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ระยะสั้นจาก</w:t>
            </w:r>
          </w:p>
          <w:p w14:paraId="290435B9" w14:textId="21CFA84E" w:rsidR="00DF3E7F" w:rsidRPr="00327090" w:rsidRDefault="00F7790D" w:rsidP="00F779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="00DF3E7F"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สถาบันการเงิน            </w:t>
            </w:r>
          </w:p>
        </w:tc>
        <w:tc>
          <w:tcPr>
            <w:tcW w:w="1530" w:type="dxa"/>
            <w:vAlign w:val="bottom"/>
          </w:tcPr>
          <w:p w14:paraId="218DBD32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9FE97A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2CCBDA4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39431FE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74EA906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B73D84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3BFF833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6A1911F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F492EDF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980E56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56AAD3F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F3E7F" w:rsidRPr="00327090" w14:paraId="0AA4233D" w14:textId="77777777" w:rsidTr="00DF3E7F">
        <w:trPr>
          <w:cantSplit/>
          <w:trHeight w:val="261"/>
        </w:trPr>
        <w:tc>
          <w:tcPr>
            <w:tcW w:w="2250" w:type="dxa"/>
            <w:vAlign w:val="bottom"/>
          </w:tcPr>
          <w:p w14:paraId="53B951FF" w14:textId="110403B9" w:rsidR="00217A07" w:rsidRPr="00327090" w:rsidRDefault="00DF3E7F" w:rsidP="00217A07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</w:t>
            </w:r>
            <w:r w:rsidR="00217A07"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ยืม</w:t>
            </w:r>
            <w:r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ระยะยาวจา</w:t>
            </w:r>
            <w:r w:rsidR="001865FE"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</w:t>
            </w:r>
            <w:r w:rsidR="00217A07"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  <w:p w14:paraId="5AF08C9D" w14:textId="4B727D37" w:rsidR="00DF3E7F" w:rsidRPr="00327090" w:rsidRDefault="00217A07" w:rsidP="00217A07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="00DF3E7F" w:rsidRPr="003270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สถาบันการเงิน            </w:t>
            </w:r>
          </w:p>
        </w:tc>
        <w:tc>
          <w:tcPr>
            <w:tcW w:w="1530" w:type="dxa"/>
            <w:vAlign w:val="bottom"/>
          </w:tcPr>
          <w:p w14:paraId="594F3C80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D0CFB1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8BCA74C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86ADAF7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65EECBA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AC81DA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EFE3958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9EAEB2A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44C9063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4BEF9F" w14:textId="77777777" w:rsidR="00DF3E7F" w:rsidRPr="00327090" w:rsidRDefault="00DF3E7F" w:rsidP="001E0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4346F72" w14:textId="77777777" w:rsidR="00DF3E7F" w:rsidRPr="00327090" w:rsidRDefault="00DF3E7F" w:rsidP="001E00D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25A3BCD1" w14:textId="21A2312A" w:rsidR="001560E0" w:rsidRPr="00A05AFE" w:rsidRDefault="001D22C6" w:rsidP="0010764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A05AFE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6644E2BC" w14:textId="77777777" w:rsidR="00B83287" w:rsidRPr="00A05AFE" w:rsidRDefault="00B83287" w:rsidP="0010764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130"/>
      </w:tblGrid>
      <w:tr w:rsidR="001560E0" w:rsidRPr="00A05AFE" w14:paraId="56C3F3B9" w14:textId="77777777" w:rsidTr="00EF234F">
        <w:tc>
          <w:tcPr>
            <w:tcW w:w="3960" w:type="dxa"/>
            <w:hideMark/>
          </w:tcPr>
          <w:p w14:paraId="158F633D" w14:textId="77777777" w:rsidR="001560E0" w:rsidRPr="00A05AFE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5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hideMark/>
          </w:tcPr>
          <w:p w14:paraId="38DECF50" w14:textId="77777777" w:rsidR="001560E0" w:rsidRPr="00A05AFE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5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7C6D" w:rsidRPr="00A05AFE" w14:paraId="5CE62917" w14:textId="77777777" w:rsidTr="00EF234F">
        <w:tc>
          <w:tcPr>
            <w:tcW w:w="3960" w:type="dxa"/>
          </w:tcPr>
          <w:p w14:paraId="3669DADF" w14:textId="3E3C5C5C" w:rsidR="007C7C6D" w:rsidRPr="00A05AFE" w:rsidRDefault="005D4D29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5A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5130" w:type="dxa"/>
          </w:tcPr>
          <w:p w14:paraId="15FE6E9D" w14:textId="098838C7" w:rsidR="007C7C6D" w:rsidRPr="00A05AFE" w:rsidRDefault="007C7C6D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5A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A05A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A97429B" w14:textId="07CF8DA4" w:rsidR="00440247" w:rsidRPr="00A05AFE" w:rsidRDefault="00440247" w:rsidP="001076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998378C" w14:textId="213EA35F" w:rsidR="00424316" w:rsidRPr="00A05AFE" w:rsidRDefault="00011F98" w:rsidP="004243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5AFE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เงินลงทุนใน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564EA0A6" w14:textId="7F75EA75" w:rsidR="004E2081" w:rsidRPr="00A05AFE" w:rsidRDefault="004E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67A95AC4" w14:textId="28F4E700" w:rsidR="009E636E" w:rsidRPr="00A05AFE" w:rsidRDefault="009E636E" w:rsidP="007E3F1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5A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</w:t>
      </w:r>
    </w:p>
    <w:p w14:paraId="272C9B2A" w14:textId="1A84A884" w:rsidR="00036B89" w:rsidRPr="00A05AFE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B8BA5" w14:textId="525F8B63" w:rsidR="00C64ABE" w:rsidRPr="00A05AFE" w:rsidRDefault="00C64ABE" w:rsidP="00C64AB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5AFE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8D8FED9" w14:textId="633E6C46" w:rsidR="00C64ABE" w:rsidRPr="00A05AFE" w:rsidRDefault="00C64ABE" w:rsidP="00C64AB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05AFE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A05AFE">
        <w:rPr>
          <w:rFonts w:asciiTheme="majorBidi" w:hAnsiTheme="majorBidi"/>
          <w:sz w:val="30"/>
          <w:szCs w:val="30"/>
          <w:cs/>
        </w:rPr>
        <w:t xml:space="preserve"> </w:t>
      </w:r>
      <w:r w:rsidRPr="00A05AFE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CCC9EE1" w14:textId="77777777" w:rsidR="004E2081" w:rsidRPr="00A05AFE" w:rsidRDefault="004E2081" w:rsidP="00C64AB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8299FE" w14:textId="044021BF" w:rsidR="002B53E1" w:rsidRPr="00A05AFE" w:rsidRDefault="002B53E1" w:rsidP="002B53E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05AFE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A05AFE">
        <w:rPr>
          <w:rFonts w:asciiTheme="majorBidi" w:hAnsiTheme="majorBidi"/>
          <w:sz w:val="30"/>
          <w:szCs w:val="30"/>
          <w:cs/>
        </w:rPr>
        <w:t xml:space="preserve">  </w:t>
      </w:r>
      <w:r w:rsidRPr="00A05AFE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271F988" w14:textId="77777777" w:rsidR="00A05AFE" w:rsidRPr="00A05AFE" w:rsidRDefault="00A05AFE" w:rsidP="0072497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9AD15" w14:textId="688C8908" w:rsidR="0072497A" w:rsidRPr="00A05AFE" w:rsidRDefault="0072497A" w:rsidP="0072497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05AFE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3A6F9AB" w14:textId="37C4B62A" w:rsidR="009E636E" w:rsidRPr="00A05AFE" w:rsidRDefault="009E636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CA21A5" w14:textId="77777777" w:rsidR="00EF6F57" w:rsidRDefault="00EF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389087E7" w14:textId="14B43E63" w:rsidR="00D0006F" w:rsidRPr="00A05AFE" w:rsidRDefault="00D0006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75DED">
        <w:rPr>
          <w:rFonts w:asciiTheme="majorBidi" w:hAnsiTheme="majorBidi"/>
          <w:i/>
          <w:iCs/>
          <w:sz w:val="30"/>
          <w:szCs w:val="30"/>
          <w:cs/>
        </w:rPr>
        <w:lastRenderedPageBreak/>
        <w:t>(</w:t>
      </w:r>
      <w:r w:rsidR="003E6D76" w:rsidRPr="00975DED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975DED">
        <w:rPr>
          <w:rFonts w:asciiTheme="majorBidi" w:hAnsiTheme="majorBidi"/>
          <w:i/>
          <w:iCs/>
          <w:sz w:val="30"/>
          <w:szCs w:val="30"/>
          <w:cs/>
        </w:rPr>
        <w:t>.</w:t>
      </w:r>
      <w:r w:rsidR="004E013D" w:rsidRPr="00975DE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75DED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A05AF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05AF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52226C0" w14:textId="788448D1" w:rsidR="009E636E" w:rsidRPr="00A05AFE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9039D" w14:textId="5A5EF0C6" w:rsidR="00FF7F97" w:rsidRPr="00A05AFE" w:rsidRDefault="00FF7F97" w:rsidP="00D62C8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05AF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</w:t>
      </w:r>
      <w:r w:rsidR="00D62C8D" w:rsidRPr="00A05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5AFE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 เงินลงทุนในตราสารหนี้ของบริษัท</w:t>
      </w:r>
    </w:p>
    <w:p w14:paraId="44389952" w14:textId="34C5CF8B" w:rsidR="00762D9A" w:rsidRPr="00A05AFE" w:rsidRDefault="00762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3E9FB4" w14:textId="2AC0DF05" w:rsidR="008E30AD" w:rsidRPr="00A05AFE" w:rsidRDefault="008E30AD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5AFE">
        <w:rPr>
          <w:rFonts w:asciiTheme="majorBidi" w:hAnsiTheme="majorBidi"/>
          <w:sz w:val="30"/>
          <w:szCs w:val="30"/>
          <w:cs/>
        </w:rPr>
        <w:t>(</w:t>
      </w:r>
      <w:r w:rsidR="005A37E8" w:rsidRPr="00A05AFE">
        <w:rPr>
          <w:rFonts w:asciiTheme="majorBidi" w:hAnsiTheme="majorBidi" w:cstheme="majorBidi"/>
          <w:sz w:val="30"/>
          <w:szCs w:val="30"/>
          <w:cs/>
        </w:rPr>
        <w:t>ข</w:t>
      </w:r>
      <w:r w:rsidRPr="00A05AFE">
        <w:rPr>
          <w:rFonts w:asciiTheme="majorBidi" w:hAnsiTheme="majorBidi"/>
          <w:sz w:val="30"/>
          <w:szCs w:val="30"/>
          <w:cs/>
        </w:rPr>
        <w:t>.</w:t>
      </w:r>
      <w:r w:rsidR="004E013D" w:rsidRPr="00A05AFE">
        <w:rPr>
          <w:rFonts w:asciiTheme="majorBidi" w:hAnsiTheme="majorBidi" w:cstheme="majorBidi"/>
          <w:sz w:val="30"/>
          <w:szCs w:val="30"/>
        </w:rPr>
        <w:t>1</w:t>
      </w:r>
      <w:r w:rsidRPr="00A05AFE">
        <w:rPr>
          <w:rFonts w:asciiTheme="majorBidi" w:hAnsiTheme="majorBidi"/>
          <w:sz w:val="30"/>
          <w:szCs w:val="30"/>
          <w:cs/>
        </w:rPr>
        <w:t>.</w:t>
      </w:r>
      <w:r w:rsidR="004E013D" w:rsidRPr="00A05AFE">
        <w:rPr>
          <w:rFonts w:asciiTheme="majorBidi" w:hAnsiTheme="majorBidi" w:cstheme="majorBidi"/>
          <w:sz w:val="30"/>
          <w:szCs w:val="30"/>
        </w:rPr>
        <w:t>1</w:t>
      </w:r>
      <w:r w:rsidRPr="00A05AFE">
        <w:rPr>
          <w:rFonts w:asciiTheme="majorBidi" w:hAnsiTheme="majorBidi"/>
          <w:sz w:val="30"/>
          <w:szCs w:val="30"/>
          <w:cs/>
        </w:rPr>
        <w:t xml:space="preserve">) </w:t>
      </w:r>
      <w:r w:rsidRPr="00A05AFE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3D186ADD" w14:textId="4B699971" w:rsidR="00914105" w:rsidRPr="00A05AFE" w:rsidRDefault="00914105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C3255" w14:textId="2C00DAAC" w:rsidR="002D2385" w:rsidRPr="00A05AFE" w:rsidRDefault="002D2385" w:rsidP="0020339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05AFE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</w:t>
      </w:r>
      <w:r w:rsidR="00877E79" w:rsidRPr="00A05AFE">
        <w:rPr>
          <w:rFonts w:asciiTheme="majorBidi" w:hAnsiTheme="majorBidi"/>
          <w:sz w:val="30"/>
          <w:szCs w:val="30"/>
          <w:cs/>
        </w:rPr>
        <w:t xml:space="preserve">      </w:t>
      </w:r>
      <w:r w:rsidRPr="00A05AFE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A05AFE">
        <w:rPr>
          <w:rFonts w:asciiTheme="majorBidi" w:hAnsiTheme="majorBidi" w:cstheme="majorBidi"/>
          <w:sz w:val="30"/>
          <w:szCs w:val="30"/>
        </w:rPr>
        <w:t xml:space="preserve">12 </w:t>
      </w:r>
      <w:r w:rsidRPr="00A05AFE">
        <w:rPr>
          <w:rFonts w:asciiTheme="majorBidi" w:hAnsiTheme="majorBidi" w:cstheme="majorBidi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</w:t>
      </w:r>
      <w:r w:rsidRPr="00A05AFE">
        <w:rPr>
          <w:rFonts w:asciiTheme="majorBidi" w:hAnsiTheme="majorBidi"/>
          <w:sz w:val="30"/>
          <w:szCs w:val="30"/>
          <w:cs/>
        </w:rPr>
        <w:t xml:space="preserve"> </w:t>
      </w:r>
      <w:r w:rsidRPr="00A05AFE">
        <w:rPr>
          <w:rFonts w:asciiTheme="majorBidi" w:hAnsiTheme="majorBidi" w:cstheme="majorBidi"/>
          <w:sz w:val="30"/>
          <w:szCs w:val="30"/>
          <w:cs/>
        </w:rPr>
        <w:t xml:space="preserve">น่าลงทุน </w:t>
      </w:r>
      <w:r w:rsidRPr="00A05AFE">
        <w:rPr>
          <w:rFonts w:asciiTheme="majorBidi" w:hAnsiTheme="majorBidi"/>
          <w:sz w:val="30"/>
          <w:szCs w:val="30"/>
          <w:cs/>
        </w:rPr>
        <w:t>(</w:t>
      </w:r>
      <w:r w:rsidRPr="00A05AFE">
        <w:rPr>
          <w:rFonts w:asciiTheme="majorBidi" w:hAnsiTheme="majorBidi" w:cstheme="majorBidi"/>
          <w:sz w:val="30"/>
          <w:szCs w:val="30"/>
        </w:rPr>
        <w:t>Investment grade credit rating</w:t>
      </w:r>
      <w:r w:rsidRPr="00A05AFE">
        <w:rPr>
          <w:rFonts w:asciiTheme="majorBidi" w:hAnsiTheme="majorBidi"/>
          <w:sz w:val="30"/>
          <w:szCs w:val="30"/>
          <w:cs/>
        </w:rPr>
        <w:t xml:space="preserve">) </w:t>
      </w:r>
      <w:r w:rsidRPr="00A05AFE">
        <w:rPr>
          <w:rFonts w:asciiTheme="majorBidi" w:hAnsiTheme="majorBidi" w:cstheme="majorBidi"/>
          <w:sz w:val="30"/>
          <w:szCs w:val="30"/>
          <w:cs/>
        </w:rPr>
        <w:t>จาก</w:t>
      </w:r>
      <w:r w:rsidR="006B60C8" w:rsidRPr="00A05AFE">
        <w:rPr>
          <w:rFonts w:asciiTheme="majorBidi" w:hAnsiTheme="majorBidi"/>
          <w:sz w:val="30"/>
          <w:szCs w:val="30"/>
          <w:cs/>
        </w:rPr>
        <w:t>สถาบันจัดอันดับความน่าเชื่อถือที่เป็นที่ยอมรับในระดับสากล</w:t>
      </w:r>
      <w:r w:rsidRPr="00A05AFE">
        <w:rPr>
          <w:rFonts w:asciiTheme="majorBidi" w:hAnsiTheme="majorBidi" w:cstheme="majorBidi"/>
          <w:sz w:val="30"/>
          <w:szCs w:val="30"/>
          <w:cs/>
        </w:rPr>
        <w:t>ที่มีการเผยแพร่</w:t>
      </w:r>
      <w:r w:rsidRPr="00A05AFE">
        <w:rPr>
          <w:rFonts w:asciiTheme="majorBidi" w:hAnsiTheme="majorBidi"/>
          <w:sz w:val="30"/>
          <w:szCs w:val="30"/>
          <w:cs/>
        </w:rPr>
        <w:t xml:space="preserve"> </w:t>
      </w:r>
      <w:r w:rsidRPr="00A05AFE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A05AFE">
        <w:rPr>
          <w:rFonts w:asciiTheme="majorBidi" w:hAnsiTheme="majorBidi"/>
          <w:sz w:val="30"/>
          <w:szCs w:val="30"/>
          <w:cs/>
        </w:rPr>
        <w:t xml:space="preserve"> </w:t>
      </w:r>
      <w:r w:rsidRPr="00A05AFE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A05AFE">
        <w:rPr>
          <w:rFonts w:asciiTheme="majorBidi" w:hAnsiTheme="majorBidi"/>
          <w:sz w:val="30"/>
          <w:szCs w:val="30"/>
          <w:cs/>
        </w:rPr>
        <w:t xml:space="preserve"> </w:t>
      </w:r>
      <w:r w:rsidRPr="00A05AFE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22A48256" w14:textId="1C28ED0B" w:rsidR="00026ED0" w:rsidRPr="00A05AFE" w:rsidRDefault="00026ED0" w:rsidP="0020339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8A004" w14:textId="4F9D76FC" w:rsidR="00026ED0" w:rsidRPr="00A05AFE" w:rsidRDefault="00026ED0" w:rsidP="00CE318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05AFE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 </w:t>
      </w:r>
      <w:r w:rsidRPr="00A05AFE">
        <w:rPr>
          <w:rFonts w:asciiTheme="majorBidi" w:hAnsiTheme="majorBidi" w:cstheme="majorBidi"/>
          <w:sz w:val="30"/>
          <w:szCs w:val="30"/>
        </w:rPr>
        <w:t>BBB</w:t>
      </w:r>
      <w:r w:rsidRPr="00A05AFE">
        <w:rPr>
          <w:rFonts w:asciiTheme="majorBidi" w:hAnsiTheme="majorBidi"/>
          <w:sz w:val="30"/>
          <w:szCs w:val="30"/>
          <w:cs/>
        </w:rPr>
        <w:t xml:space="preserve">+ </w:t>
      </w:r>
      <w:r w:rsidRPr="00A05AFE">
        <w:rPr>
          <w:rFonts w:asciiTheme="majorBidi" w:hAnsiTheme="majorBidi" w:cstheme="majorBidi"/>
          <w:sz w:val="30"/>
          <w:szCs w:val="30"/>
          <w:cs/>
        </w:rPr>
        <w:t>จาก</w:t>
      </w:r>
      <w:r w:rsidR="009167BA" w:rsidRPr="00A05AFE">
        <w:rPr>
          <w:rFonts w:asciiTheme="majorBidi" w:hAnsiTheme="majorBidi"/>
          <w:sz w:val="30"/>
          <w:szCs w:val="30"/>
          <w:cs/>
        </w:rPr>
        <w:t>สถาบันจัดอันดับความน่าเชื่อถือที่เป็นที่ยอมรับในระดับสากล</w:t>
      </w:r>
    </w:p>
    <w:p w14:paraId="4C5F7BD7" w14:textId="77777777" w:rsidR="00026ED0" w:rsidRPr="00A05AFE" w:rsidRDefault="00026ED0" w:rsidP="00026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61EBE67" w14:textId="490035C7" w:rsidR="00026ED0" w:rsidRPr="00A05AFE" w:rsidRDefault="00026ED0" w:rsidP="009924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05AFE">
        <w:rPr>
          <w:rFonts w:asciiTheme="majorBidi" w:hAnsiTheme="majorBidi" w:cstheme="majorBidi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Pr="00A05AFE">
        <w:rPr>
          <w:rFonts w:asciiTheme="majorBidi" w:hAnsiTheme="majorBidi"/>
          <w:sz w:val="30"/>
          <w:szCs w:val="30"/>
          <w:cs/>
        </w:rPr>
        <w:t xml:space="preserve"> </w:t>
      </w:r>
      <w:r w:rsidRPr="00A05AFE">
        <w:rPr>
          <w:rFonts w:asciiTheme="majorBidi" w:hAnsiTheme="majorBidi" w:cstheme="majorBidi"/>
          <w:sz w:val="30"/>
          <w:szCs w:val="30"/>
          <w:cs/>
        </w:rPr>
        <w:t xml:space="preserve"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เพื่อประกอบในการพิจารณาบริษัทมีการทบทวนการเปลี่ยนแปลงของผลตอบแทนในหุ้นกู้ </w:t>
      </w:r>
      <w:r w:rsidR="00DB184B" w:rsidRPr="00A05AFE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A05AFE">
        <w:rPr>
          <w:rFonts w:asciiTheme="majorBidi" w:hAnsiTheme="majorBidi" w:cstheme="majorBidi"/>
          <w:sz w:val="30"/>
          <w:szCs w:val="30"/>
          <w:cs/>
        </w:rPr>
        <w:t xml:space="preserve">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691A83A1" w14:textId="3CA2ACA2" w:rsidR="00026ED0" w:rsidRPr="00A05AFE" w:rsidRDefault="00026ED0" w:rsidP="004C62F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605C1" w14:textId="74DED487" w:rsidR="0005192D" w:rsidRPr="00A05AFE" w:rsidRDefault="0005192D" w:rsidP="004C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5AFE">
        <w:rPr>
          <w:rFonts w:asciiTheme="majorBidi" w:hAnsiTheme="majorBidi"/>
          <w:sz w:val="30"/>
          <w:szCs w:val="30"/>
          <w:cs/>
        </w:rPr>
        <w:t>(</w:t>
      </w:r>
      <w:r w:rsidR="00047EE0" w:rsidRPr="00A05AFE">
        <w:rPr>
          <w:rFonts w:asciiTheme="majorBidi" w:hAnsiTheme="majorBidi" w:cstheme="majorBidi"/>
          <w:sz w:val="30"/>
          <w:szCs w:val="30"/>
          <w:cs/>
        </w:rPr>
        <w:t>ข</w:t>
      </w:r>
      <w:r w:rsidRPr="00A05AFE">
        <w:rPr>
          <w:rFonts w:asciiTheme="majorBidi" w:hAnsiTheme="majorBidi"/>
          <w:sz w:val="30"/>
          <w:szCs w:val="30"/>
          <w:cs/>
        </w:rPr>
        <w:t>.</w:t>
      </w:r>
      <w:r w:rsidR="004E013D" w:rsidRPr="00A05AFE">
        <w:rPr>
          <w:rFonts w:asciiTheme="majorBidi" w:hAnsiTheme="majorBidi" w:cstheme="majorBidi"/>
          <w:sz w:val="30"/>
          <w:szCs w:val="30"/>
        </w:rPr>
        <w:t>1</w:t>
      </w:r>
      <w:r w:rsidRPr="00A05AFE">
        <w:rPr>
          <w:rFonts w:asciiTheme="majorBidi" w:hAnsiTheme="majorBidi"/>
          <w:sz w:val="30"/>
          <w:szCs w:val="30"/>
          <w:cs/>
        </w:rPr>
        <w:t>.</w:t>
      </w:r>
      <w:r w:rsidR="004E013D" w:rsidRPr="00A05AFE">
        <w:rPr>
          <w:rFonts w:asciiTheme="majorBidi" w:hAnsiTheme="majorBidi" w:cstheme="majorBidi"/>
          <w:sz w:val="30"/>
          <w:szCs w:val="30"/>
        </w:rPr>
        <w:t>2</w:t>
      </w:r>
      <w:r w:rsidRPr="00A05AFE">
        <w:rPr>
          <w:rFonts w:asciiTheme="majorBidi" w:hAnsiTheme="majorBidi"/>
          <w:sz w:val="30"/>
          <w:szCs w:val="30"/>
          <w:cs/>
        </w:rPr>
        <w:t xml:space="preserve">) </w:t>
      </w:r>
      <w:r w:rsidRPr="00A05AF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32E3330E" w14:textId="647004A9" w:rsidR="004C62F1" w:rsidRPr="00A05AFE" w:rsidRDefault="004C62F1" w:rsidP="009621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</w:rPr>
      </w:pPr>
    </w:p>
    <w:p w14:paraId="2F079B45" w14:textId="7B3DA772" w:rsidR="0096210B" w:rsidRPr="00A05AFE" w:rsidRDefault="0096210B" w:rsidP="009621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05AFE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Pr="00A05AF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05AFE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A05AF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A05AFE">
        <w:rPr>
          <w:rFonts w:asciiTheme="majorBidi" w:hAnsiTheme="majorBidi" w:cstheme="majorBidi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0902AEA0" w14:textId="2F0CBA35" w:rsidR="00EE237F" w:rsidRPr="00A05AFE" w:rsidRDefault="00EE237F" w:rsidP="004C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69D07" w14:textId="77777777" w:rsidR="00EF6F57" w:rsidRDefault="00EF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436E715F" w14:textId="2279B44C" w:rsidR="002615FE" w:rsidRPr="00A05AFE" w:rsidRDefault="002615FE" w:rsidP="004C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5AFE">
        <w:rPr>
          <w:rFonts w:asciiTheme="majorBidi" w:hAnsiTheme="majorBidi"/>
          <w:i/>
          <w:iCs/>
          <w:sz w:val="30"/>
          <w:szCs w:val="30"/>
          <w:cs/>
        </w:rPr>
        <w:lastRenderedPageBreak/>
        <w:t>(</w:t>
      </w:r>
      <w:r w:rsidR="00520222" w:rsidRPr="00A05AFE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05AFE">
        <w:rPr>
          <w:rFonts w:asciiTheme="majorBidi" w:hAnsiTheme="majorBidi"/>
          <w:i/>
          <w:iCs/>
          <w:sz w:val="30"/>
          <w:szCs w:val="30"/>
          <w:cs/>
        </w:rPr>
        <w:t>.</w:t>
      </w:r>
      <w:r w:rsidR="004E013D" w:rsidRPr="00A05AFE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05AFE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A05AF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49D4CFAF" w14:textId="77777777" w:rsidR="00EE237F" w:rsidRPr="00B3778B" w:rsidRDefault="00EE237F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18658" w14:textId="13C52B03" w:rsidR="00BD20E0" w:rsidRPr="00B3778B" w:rsidRDefault="00BD20E0" w:rsidP="00BD2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778B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70425304" w14:textId="12AD08AC" w:rsidR="00286F79" w:rsidRPr="00B3778B" w:rsidRDefault="0028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8E4F33" w14:textId="45EB55AB" w:rsidR="000F0254" w:rsidRPr="00B3778B" w:rsidRDefault="000F0254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778B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3778B">
        <w:rPr>
          <w:rFonts w:asciiTheme="majorBidi" w:hAnsiTheme="majorBidi"/>
          <w:sz w:val="30"/>
          <w:szCs w:val="30"/>
          <w:cs/>
        </w:rPr>
        <w:t xml:space="preserve"> </w:t>
      </w:r>
      <w:r w:rsidRPr="00B3778B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B3778B">
        <w:rPr>
          <w:rFonts w:asciiTheme="majorBidi" w:hAnsiTheme="majorBidi"/>
          <w:sz w:val="30"/>
          <w:szCs w:val="30"/>
          <w:cs/>
        </w:rPr>
        <w:t xml:space="preserve"> </w:t>
      </w:r>
      <w:r w:rsidRPr="00B3778B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3FB754D" w14:textId="50CFE3B0" w:rsidR="009E636E" w:rsidRPr="00B3778B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080"/>
        <w:gridCol w:w="272"/>
        <w:gridCol w:w="1348"/>
        <w:gridCol w:w="272"/>
        <w:gridCol w:w="1168"/>
        <w:gridCol w:w="236"/>
        <w:gridCol w:w="1204"/>
        <w:gridCol w:w="263"/>
        <w:gridCol w:w="1087"/>
      </w:tblGrid>
      <w:tr w:rsidR="009E636E" w:rsidRPr="00327090" w14:paraId="1718670B" w14:textId="77777777" w:rsidTr="005932F8">
        <w:trPr>
          <w:tblHeader/>
        </w:trPr>
        <w:tc>
          <w:tcPr>
            <w:tcW w:w="2435" w:type="dxa"/>
            <w:hideMark/>
          </w:tcPr>
          <w:p w14:paraId="713D9DF8" w14:textId="4A9A9A24" w:rsidR="009E636E" w:rsidRPr="00327090" w:rsidRDefault="009E636E" w:rsidP="00C945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21E3D" w14:textId="77777777" w:rsidR="009E636E" w:rsidRPr="0032709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4AF00C5" w14:textId="77777777" w:rsidR="009E636E" w:rsidRPr="0032709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7"/>
            <w:vAlign w:val="bottom"/>
            <w:hideMark/>
          </w:tcPr>
          <w:p w14:paraId="78BD7402" w14:textId="77777777" w:rsidR="009E636E" w:rsidRPr="0032709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E670A" w:rsidRPr="00327090" w14:paraId="4BB6EE4B" w14:textId="77777777" w:rsidTr="005932F8">
        <w:trPr>
          <w:tblHeader/>
        </w:trPr>
        <w:tc>
          <w:tcPr>
            <w:tcW w:w="2435" w:type="dxa"/>
            <w:vAlign w:val="bottom"/>
            <w:hideMark/>
          </w:tcPr>
          <w:p w14:paraId="1E35BD48" w14:textId="0E36AD62" w:rsidR="00DE670A" w:rsidRPr="00327090" w:rsidRDefault="00DE670A" w:rsidP="00C945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270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E013D"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270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EAB340C" w14:textId="77777777" w:rsidR="00DE670A" w:rsidRPr="00327090" w:rsidRDefault="00DE670A" w:rsidP="00C945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F86F5F" w14:textId="77777777" w:rsidR="00DE670A" w:rsidRPr="00327090" w:rsidRDefault="00DE670A" w:rsidP="00C945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4DD5867F" w14:textId="77777777" w:rsidR="00DE670A" w:rsidRPr="0032709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  <w:hideMark/>
          </w:tcPr>
          <w:p w14:paraId="1395A110" w14:textId="386C5598" w:rsidR="00DE670A" w:rsidRPr="00327090" w:rsidRDefault="00DE670A" w:rsidP="00C9451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270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E013D" w:rsidRPr="003270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270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E509E01" w14:textId="77777777" w:rsidR="00DE670A" w:rsidRPr="0032709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25CA793C" w14:textId="1D3801A2" w:rsidR="00DE670A" w:rsidRPr="00327090" w:rsidRDefault="00DE670A" w:rsidP="00C945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E013D" w:rsidRPr="003270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270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270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4E013D" w:rsidRPr="003270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270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399C9C9" w14:textId="77777777" w:rsidR="00DE670A" w:rsidRPr="0032709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1DDF1FCE" w14:textId="1DC7460C" w:rsidR="00DE670A" w:rsidRPr="00327090" w:rsidRDefault="00DE670A" w:rsidP="00C9451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E013D" w:rsidRPr="003270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270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270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4E013D" w:rsidRPr="0032709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270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439FCC1" w14:textId="77777777" w:rsidR="00DE670A" w:rsidRPr="0032709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3FA22D76" w14:textId="77777777" w:rsidR="00DE670A" w:rsidRPr="0032709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E636E" w:rsidRPr="00327090" w14:paraId="5F58AE33" w14:textId="77777777" w:rsidTr="005932F8">
        <w:trPr>
          <w:tblHeader/>
        </w:trPr>
        <w:tc>
          <w:tcPr>
            <w:tcW w:w="2435" w:type="dxa"/>
          </w:tcPr>
          <w:p w14:paraId="43E098B3" w14:textId="77777777" w:rsidR="009E636E" w:rsidRPr="00327090" w:rsidRDefault="009E636E" w:rsidP="00C945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  <w:gridSpan w:val="9"/>
            <w:hideMark/>
          </w:tcPr>
          <w:p w14:paraId="1A4EE29F" w14:textId="2CA46D04" w:rsidR="009E636E" w:rsidRPr="0032709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709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597980" w:rsidRPr="003270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270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D586D" w:rsidRPr="00327090" w14:paraId="16CAAD35" w14:textId="77777777" w:rsidTr="005932F8">
        <w:tc>
          <w:tcPr>
            <w:tcW w:w="2435" w:type="dxa"/>
          </w:tcPr>
          <w:p w14:paraId="4E1C220C" w14:textId="62A6516E" w:rsidR="00FD586D" w:rsidRPr="00327090" w:rsidRDefault="00FD586D" w:rsidP="00C945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930" w:type="dxa"/>
            <w:gridSpan w:val="9"/>
          </w:tcPr>
          <w:p w14:paraId="285317F4" w14:textId="77777777" w:rsidR="00FD586D" w:rsidRPr="00327090" w:rsidRDefault="00FD586D" w:rsidP="00C945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1024D" w:rsidRPr="00327090" w14:paraId="515B6EB0" w14:textId="77777777" w:rsidTr="005932F8">
        <w:tc>
          <w:tcPr>
            <w:tcW w:w="2435" w:type="dxa"/>
            <w:hideMark/>
          </w:tcPr>
          <w:p w14:paraId="681FBC75" w14:textId="77777777" w:rsidR="00A1024D" w:rsidRPr="00327090" w:rsidRDefault="00A1024D" w:rsidP="00A10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270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48DBDDB" w14:textId="7421EAE3" w:rsidR="00A1024D" w:rsidRPr="0032709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CB93CDE" w14:textId="77777777" w:rsidR="00A1024D" w:rsidRPr="0032709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19610756" w14:textId="106B016A" w:rsidR="00A1024D" w:rsidRPr="0032709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A633D4B" w14:textId="77777777" w:rsidR="00A1024D" w:rsidRPr="0032709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C3331ED" w14:textId="5BC0D9A9" w:rsidR="00A1024D" w:rsidRPr="0032709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F161C" w14:textId="77777777" w:rsidR="00A1024D" w:rsidRPr="0032709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CFEED1" w14:textId="455151ED" w:rsidR="00A1024D" w:rsidRPr="0032709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D530C0D" w14:textId="77777777" w:rsidR="00A1024D" w:rsidRPr="0032709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6024D46" w14:textId="3314F03E" w:rsidR="00A1024D" w:rsidRPr="0032709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78A6" w:rsidRPr="00327090" w14:paraId="66D0CE8E" w14:textId="77777777" w:rsidTr="005932F8">
        <w:trPr>
          <w:trHeight w:val="119"/>
        </w:trPr>
        <w:tc>
          <w:tcPr>
            <w:tcW w:w="2435" w:type="dxa"/>
            <w:hideMark/>
          </w:tcPr>
          <w:p w14:paraId="0F1C3C8E" w14:textId="77777777" w:rsidR="000078A6" w:rsidRPr="00327090" w:rsidRDefault="000078A6" w:rsidP="000078A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94BCBC8" w14:textId="357BBB87" w:rsidR="000078A6" w:rsidRPr="00327090" w:rsidRDefault="008A6158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16,690</w:t>
            </w:r>
          </w:p>
        </w:tc>
        <w:tc>
          <w:tcPr>
            <w:tcW w:w="272" w:type="dxa"/>
          </w:tcPr>
          <w:p w14:paraId="7BD59A55" w14:textId="77777777" w:rsidR="000078A6" w:rsidRPr="00327090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C8EB78C" w14:textId="0374D5B2" w:rsidR="000078A6" w:rsidRPr="00327090" w:rsidRDefault="00342C32" w:rsidP="000078A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6,244</w:t>
            </w:r>
          </w:p>
        </w:tc>
        <w:tc>
          <w:tcPr>
            <w:tcW w:w="272" w:type="dxa"/>
          </w:tcPr>
          <w:p w14:paraId="1A245BB1" w14:textId="77777777" w:rsidR="000078A6" w:rsidRPr="00327090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FDE4301" w14:textId="0803417B" w:rsidR="000078A6" w:rsidRPr="00327090" w:rsidRDefault="0058389C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5,339</w:t>
            </w:r>
          </w:p>
        </w:tc>
        <w:tc>
          <w:tcPr>
            <w:tcW w:w="236" w:type="dxa"/>
          </w:tcPr>
          <w:p w14:paraId="0CBD75ED" w14:textId="77777777" w:rsidR="000078A6" w:rsidRPr="00327090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61C29D" w14:textId="6275B8A2" w:rsidR="000078A6" w:rsidRPr="00327090" w:rsidRDefault="006F5443" w:rsidP="00D1754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83D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63" w:type="dxa"/>
          </w:tcPr>
          <w:p w14:paraId="3663A9A5" w14:textId="77777777" w:rsidR="000078A6" w:rsidRPr="00327090" w:rsidRDefault="000078A6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86FDF28" w14:textId="395B40FE" w:rsidR="000078A6" w:rsidRPr="00327090" w:rsidRDefault="00A74F8B" w:rsidP="00007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18,208</w:t>
            </w:r>
          </w:p>
        </w:tc>
      </w:tr>
      <w:tr w:rsidR="00B0790D" w:rsidRPr="00327090" w14:paraId="3FC42022" w14:textId="77777777" w:rsidTr="005932F8">
        <w:tc>
          <w:tcPr>
            <w:tcW w:w="2435" w:type="dxa"/>
          </w:tcPr>
          <w:p w14:paraId="69AFFC08" w14:textId="06D6748E" w:rsidR="00B0790D" w:rsidRPr="00327090" w:rsidRDefault="00B0790D" w:rsidP="00B079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64A45D" w14:textId="2BF2D3C4" w:rsidR="00B0790D" w:rsidRPr="00E90BB3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16,690</w:t>
            </w:r>
          </w:p>
        </w:tc>
        <w:tc>
          <w:tcPr>
            <w:tcW w:w="272" w:type="dxa"/>
          </w:tcPr>
          <w:p w14:paraId="73023503" w14:textId="77777777" w:rsidR="00B0790D" w:rsidRPr="00E90BB3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B89AE4" w14:textId="443D33F0" w:rsidR="00B0790D" w:rsidRPr="00342C32" w:rsidRDefault="00B0790D" w:rsidP="00B079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2C3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6,244</w:t>
            </w:r>
          </w:p>
        </w:tc>
        <w:tc>
          <w:tcPr>
            <w:tcW w:w="272" w:type="dxa"/>
          </w:tcPr>
          <w:p w14:paraId="631AFEC2" w14:textId="77777777" w:rsidR="00B0790D" w:rsidRPr="00327090" w:rsidRDefault="00B0790D" w:rsidP="00B079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C41D4" w14:textId="0F840023" w:rsidR="00B0790D" w:rsidRPr="0058389C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8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5,339</w:t>
            </w:r>
          </w:p>
        </w:tc>
        <w:tc>
          <w:tcPr>
            <w:tcW w:w="236" w:type="dxa"/>
          </w:tcPr>
          <w:p w14:paraId="74662453" w14:textId="77777777" w:rsidR="00B0790D" w:rsidRPr="00327090" w:rsidRDefault="00B0790D" w:rsidP="00B079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8C7AD8" w14:textId="62B72602" w:rsidR="00B0790D" w:rsidRPr="00983D36" w:rsidRDefault="00B0790D" w:rsidP="00B0790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6,625</w:t>
            </w:r>
          </w:p>
        </w:tc>
        <w:tc>
          <w:tcPr>
            <w:tcW w:w="263" w:type="dxa"/>
          </w:tcPr>
          <w:p w14:paraId="19781FA1" w14:textId="77777777" w:rsidR="00B0790D" w:rsidRPr="00327090" w:rsidRDefault="00B0790D" w:rsidP="00B079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22221" w14:textId="640A4CE5" w:rsidR="00B0790D" w:rsidRPr="00B0790D" w:rsidRDefault="00B0790D" w:rsidP="00B0790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9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18,208</w:t>
            </w:r>
          </w:p>
        </w:tc>
      </w:tr>
      <w:tr w:rsidR="00B0790D" w:rsidRPr="00327090" w14:paraId="08E84858" w14:textId="77777777" w:rsidTr="005932F8">
        <w:tc>
          <w:tcPr>
            <w:tcW w:w="2435" w:type="dxa"/>
            <w:vAlign w:val="bottom"/>
          </w:tcPr>
          <w:p w14:paraId="79B79FFF" w14:textId="4D6A4426" w:rsidR="00A05AFE" w:rsidRPr="00327090" w:rsidRDefault="00A05AFE" w:rsidP="00B079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3E172A" w14:textId="147AF27F" w:rsidR="00B0790D" w:rsidRPr="00327090" w:rsidRDefault="00B0790D" w:rsidP="00B0790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40B8E1D" w14:textId="77777777" w:rsidR="00B0790D" w:rsidRPr="0032709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4A579892" w14:textId="5495DE38" w:rsidR="00B0790D" w:rsidRPr="00327090" w:rsidRDefault="00B0790D" w:rsidP="00B0790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84EF0F" w14:textId="77777777" w:rsidR="00B0790D" w:rsidRPr="0032709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FD3DA02" w14:textId="2F04574D" w:rsidR="00B0790D" w:rsidRPr="00327090" w:rsidRDefault="00B0790D" w:rsidP="00B0790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D5F441C" w14:textId="77777777" w:rsidR="00B0790D" w:rsidRPr="0032709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C4C7A7" w14:textId="02771F9C" w:rsidR="00B0790D" w:rsidRPr="00327090" w:rsidRDefault="00B0790D" w:rsidP="00B0790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4A2C3792" w14:textId="77777777" w:rsidR="00B0790D" w:rsidRPr="0032709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D5CB714" w14:textId="53627032" w:rsidR="00B0790D" w:rsidRPr="0032709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90D" w:rsidRPr="00327090" w14:paraId="14DFC84C" w14:textId="77777777" w:rsidTr="005932F8">
        <w:tc>
          <w:tcPr>
            <w:tcW w:w="2435" w:type="dxa"/>
          </w:tcPr>
          <w:p w14:paraId="522C15C9" w14:textId="43059615" w:rsidR="00B0790D" w:rsidRPr="00327090" w:rsidRDefault="00B0790D" w:rsidP="00B0790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930" w:type="dxa"/>
            <w:gridSpan w:val="9"/>
          </w:tcPr>
          <w:p w14:paraId="004C943E" w14:textId="4517EE64" w:rsidR="00B0790D" w:rsidRPr="0032709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0790D" w:rsidRPr="00327090" w14:paraId="41C52D9C" w14:textId="77777777" w:rsidTr="005932F8">
        <w:tc>
          <w:tcPr>
            <w:tcW w:w="2435" w:type="dxa"/>
            <w:hideMark/>
          </w:tcPr>
          <w:p w14:paraId="6813C0CF" w14:textId="77777777" w:rsidR="00B0790D" w:rsidRPr="00327090" w:rsidRDefault="00B0790D" w:rsidP="00B079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270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8D8AC0E" w14:textId="77777777" w:rsidR="00B0790D" w:rsidRPr="0032709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B4D85DB" w14:textId="77777777" w:rsidR="00B0790D" w:rsidRPr="0032709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3814E432" w14:textId="77777777" w:rsidR="00B0790D" w:rsidRPr="0032709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4833080" w14:textId="77777777" w:rsidR="00B0790D" w:rsidRPr="0032709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E86C48" w14:textId="77777777" w:rsidR="00B0790D" w:rsidRPr="0032709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8EA818" w14:textId="77777777" w:rsidR="00B0790D" w:rsidRPr="0032709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D3ABC9" w14:textId="77777777" w:rsidR="00B0790D" w:rsidRPr="0032709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C721CA7" w14:textId="77777777" w:rsidR="00B0790D" w:rsidRPr="0032709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0C21C51" w14:textId="77777777" w:rsidR="00B0790D" w:rsidRPr="0032709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90D" w:rsidRPr="00327090" w14:paraId="575D2BA4" w14:textId="77777777" w:rsidTr="005932F8">
        <w:tc>
          <w:tcPr>
            <w:tcW w:w="2435" w:type="dxa"/>
            <w:hideMark/>
          </w:tcPr>
          <w:p w14:paraId="701AC179" w14:textId="77777777" w:rsidR="00B0790D" w:rsidRPr="00327090" w:rsidRDefault="00B0790D" w:rsidP="00B079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22C924ED" w14:textId="603C264F" w:rsidR="00B0790D" w:rsidRPr="00327090" w:rsidRDefault="00B0790D" w:rsidP="00B079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80" w:type="dxa"/>
          </w:tcPr>
          <w:p w14:paraId="199A55B1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0D6269D" w14:textId="77777777" w:rsidR="00B0790D" w:rsidRPr="00327090" w:rsidRDefault="00B0790D" w:rsidP="00B0790D">
            <w:pPr>
              <w:tabs>
                <w:tab w:val="clear" w:pos="907"/>
                <w:tab w:val="decimal" w:pos="706"/>
                <w:tab w:val="decimal" w:pos="82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558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340</w:t>
            </w:r>
          </w:p>
        </w:tc>
        <w:tc>
          <w:tcPr>
            <w:tcW w:w="272" w:type="dxa"/>
          </w:tcPr>
          <w:p w14:paraId="42944188" w14:textId="77777777" w:rsidR="00B0790D" w:rsidRPr="00327090" w:rsidRDefault="00B0790D" w:rsidP="00B0790D">
            <w:pPr>
              <w:tabs>
                <w:tab w:val="clear" w:pos="907"/>
                <w:tab w:val="decimal" w:pos="706"/>
                <w:tab w:val="decimal" w:pos="82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8" w:type="dxa"/>
          </w:tcPr>
          <w:p w14:paraId="4CA2D8D8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1E65B987" w14:textId="77777777" w:rsidR="00B0790D" w:rsidRPr="00327090" w:rsidRDefault="00B0790D" w:rsidP="00B0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560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651</w:t>
            </w:r>
            <w:r w:rsidRPr="00327090">
              <w:rPr>
                <w:rFonts w:asciiTheme="majorBidi" w:hAnsiTheme="majorBidi"/>
                <w:sz w:val="30"/>
                <w:szCs w:val="30"/>
                <w:cs/>
                <w:lang w:val="en-GB" w:bidi="th-TH"/>
              </w:rPr>
              <w:t xml:space="preserve"> </w:t>
            </w:r>
          </w:p>
        </w:tc>
        <w:tc>
          <w:tcPr>
            <w:tcW w:w="272" w:type="dxa"/>
          </w:tcPr>
          <w:p w14:paraId="3F8B2877" w14:textId="77777777" w:rsidR="00B0790D" w:rsidRPr="00327090" w:rsidRDefault="00B0790D" w:rsidP="00B0790D">
            <w:pPr>
              <w:tabs>
                <w:tab w:val="clear" w:pos="907"/>
                <w:tab w:val="decimal" w:pos="706"/>
                <w:tab w:val="decimal" w:pos="82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14:paraId="589C2E74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255" w:right="42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AEEE15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- </w:t>
            </w:r>
          </w:p>
        </w:tc>
        <w:tc>
          <w:tcPr>
            <w:tcW w:w="236" w:type="dxa"/>
          </w:tcPr>
          <w:p w14:paraId="23F08295" w14:textId="77777777" w:rsidR="00B0790D" w:rsidRPr="00327090" w:rsidRDefault="00B0790D" w:rsidP="00B0790D">
            <w:pPr>
              <w:tabs>
                <w:tab w:val="clear" w:pos="907"/>
                <w:tab w:val="decimal" w:pos="706"/>
                <w:tab w:val="decimal" w:pos="82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5CCE57C8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0A82B2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3" w:type="dxa"/>
          </w:tcPr>
          <w:p w14:paraId="7544EE35" w14:textId="77777777" w:rsidR="00B0790D" w:rsidRPr="00327090" w:rsidRDefault="00B0790D" w:rsidP="00B0790D">
            <w:pPr>
              <w:tabs>
                <w:tab w:val="clear" w:pos="907"/>
                <w:tab w:val="decimal" w:pos="706"/>
                <w:tab w:val="decimal" w:pos="82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7" w:type="dxa"/>
          </w:tcPr>
          <w:p w14:paraId="707357B8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13F9206A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B0790D" w:rsidRPr="00327090" w14:paraId="62B50090" w14:textId="77777777" w:rsidTr="005932F8">
        <w:tc>
          <w:tcPr>
            <w:tcW w:w="2435" w:type="dxa"/>
            <w:hideMark/>
          </w:tcPr>
          <w:p w14:paraId="7FEDE6D1" w14:textId="64D166C5" w:rsidR="00B0790D" w:rsidRPr="00327090" w:rsidRDefault="00B0790D" w:rsidP="00B079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4BCED8A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EF1ACA9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272" w:type="dxa"/>
          </w:tcPr>
          <w:p w14:paraId="5879ADF4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F134C52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263C819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2" w:type="dxa"/>
          </w:tcPr>
          <w:p w14:paraId="3900268C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5D39CEE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23828A9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F7C98D6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00217B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1606C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3" w:type="dxa"/>
          </w:tcPr>
          <w:p w14:paraId="7FACE8EC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7708FD6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44AC003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B0790D" w:rsidRPr="00327090" w14:paraId="5CC6229B" w14:textId="77777777" w:rsidTr="005932F8">
        <w:trPr>
          <w:trHeight w:val="119"/>
        </w:trPr>
        <w:tc>
          <w:tcPr>
            <w:tcW w:w="2435" w:type="dxa"/>
            <w:hideMark/>
          </w:tcPr>
          <w:p w14:paraId="54E38D78" w14:textId="77777777" w:rsidR="00B0790D" w:rsidRPr="00327090" w:rsidRDefault="00B0790D" w:rsidP="00B079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8B729C8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72" w:type="dxa"/>
          </w:tcPr>
          <w:p w14:paraId="65CABACA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6CCF1F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2" w:type="dxa"/>
          </w:tcPr>
          <w:p w14:paraId="425295C7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548D200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05AD3A9F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AE9989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065</w:t>
            </w:r>
          </w:p>
        </w:tc>
        <w:tc>
          <w:tcPr>
            <w:tcW w:w="263" w:type="dxa"/>
          </w:tcPr>
          <w:p w14:paraId="02450A52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DA98E55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327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3270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B0790D" w:rsidRPr="00327090" w14:paraId="27692D07" w14:textId="77777777" w:rsidTr="005932F8">
        <w:tc>
          <w:tcPr>
            <w:tcW w:w="2435" w:type="dxa"/>
          </w:tcPr>
          <w:p w14:paraId="382A68FA" w14:textId="77777777" w:rsidR="00B0790D" w:rsidRPr="00327090" w:rsidRDefault="00B0790D" w:rsidP="00B079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A2266" w14:textId="77777777" w:rsidR="00B0790D" w:rsidRPr="00327090" w:rsidRDefault="00B0790D" w:rsidP="00B079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2,174,930</w:t>
            </w:r>
          </w:p>
        </w:tc>
        <w:tc>
          <w:tcPr>
            <w:tcW w:w="272" w:type="dxa"/>
          </w:tcPr>
          <w:p w14:paraId="75D68C40" w14:textId="77777777" w:rsidR="00B0790D" w:rsidRPr="00327090" w:rsidRDefault="00B0790D" w:rsidP="00B079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F745A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709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2" w:type="dxa"/>
          </w:tcPr>
          <w:p w14:paraId="2BAF7956" w14:textId="77777777" w:rsidR="00B0790D" w:rsidRPr="00327090" w:rsidRDefault="00B0790D" w:rsidP="00B079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EAD84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614</w:t>
            </w:r>
            <w:r w:rsidRPr="0032709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4E34930" w14:textId="77777777" w:rsidR="00B0790D" w:rsidRPr="00327090" w:rsidRDefault="00B0790D" w:rsidP="00B079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BA507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9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065</w:t>
            </w:r>
            <w:r w:rsidRPr="0032709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63" w:type="dxa"/>
          </w:tcPr>
          <w:p w14:paraId="687701A4" w14:textId="77777777" w:rsidR="00B0790D" w:rsidRPr="00327090" w:rsidRDefault="00B0790D" w:rsidP="00B079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86D369" w14:textId="77777777" w:rsidR="00B0790D" w:rsidRPr="00327090" w:rsidRDefault="00B0790D" w:rsidP="00B0790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052</w:t>
            </w:r>
            <w:r w:rsidRPr="0032709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</w:tbl>
    <w:p w14:paraId="51B1233C" w14:textId="77777777" w:rsidR="00A05AFE" w:rsidRPr="00A05AFE" w:rsidRDefault="00A05AF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371293" w14:textId="77777777" w:rsidR="00E44E56" w:rsidRDefault="00E44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05925F8B" w14:textId="79718CE4" w:rsidR="009E636E" w:rsidRPr="00E83FC1" w:rsidRDefault="00F44B62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05AFE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9E636E" w:rsidRPr="00A05AFE">
        <w:rPr>
          <w:rFonts w:asciiTheme="majorBidi" w:hAnsiTheme="majorBidi"/>
          <w:i/>
          <w:iCs/>
          <w:sz w:val="30"/>
          <w:szCs w:val="30"/>
          <w:cs/>
        </w:rPr>
        <w:t>(</w:t>
      </w:r>
      <w:r w:rsidR="004A294E" w:rsidRPr="00A05AFE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9E636E" w:rsidRPr="00A05AFE">
        <w:rPr>
          <w:rFonts w:asciiTheme="majorBidi" w:hAnsiTheme="majorBidi"/>
          <w:i/>
          <w:iCs/>
          <w:sz w:val="30"/>
          <w:szCs w:val="30"/>
          <w:cs/>
        </w:rPr>
        <w:t>.</w:t>
      </w:r>
      <w:r w:rsidR="004E013D" w:rsidRPr="00A05AF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E636E" w:rsidRPr="00E83FC1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9E636E" w:rsidRPr="00E83FC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34D33316" w14:textId="77777777" w:rsidR="009E636E" w:rsidRPr="00E83FC1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DDA27" w14:textId="6A4B0A27" w:rsidR="00930A31" w:rsidRPr="00E83FC1" w:rsidRDefault="00930A31" w:rsidP="00D7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3FC1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 ผันผวนอันเนื่องมาจากการเปลี่ยนแปลงของราคาตลาด</w:t>
      </w:r>
    </w:p>
    <w:p w14:paraId="533B2276" w14:textId="28B1BC2B" w:rsidR="0049725F" w:rsidRPr="00E83FC1" w:rsidRDefault="0049725F" w:rsidP="004A294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ABA9174" w14:textId="4222FC70" w:rsidR="009E636E" w:rsidRPr="00E83FC1" w:rsidRDefault="00FA21D8" w:rsidP="004A294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83FC1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E83FC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83FC1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E83FC1">
        <w:rPr>
          <w:rFonts w:asciiTheme="majorBidi" w:hAnsiTheme="majorBidi" w:cstheme="majorBidi"/>
          <w:sz w:val="30"/>
          <w:szCs w:val="30"/>
        </w:rPr>
        <w:t>3</w:t>
      </w:r>
      <w:r w:rsidR="002907CA" w:rsidRPr="00E83FC1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2907CA" w:rsidRPr="00E83FC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83FC1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="009E636E" w:rsidRPr="00E83FC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4341DA8E" w14:textId="7156F7AA" w:rsidR="00AF0FFD" w:rsidRPr="00E83FC1" w:rsidRDefault="00AF0FFD" w:rsidP="00514D3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FF7B973" w14:textId="06B2E2F6" w:rsidR="00567FDD" w:rsidRPr="00E83FC1" w:rsidRDefault="00514D3C" w:rsidP="008900F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83FC1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E83FC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83FC1">
        <w:rPr>
          <w:rFonts w:asciiTheme="majorBidi" w:hAnsiTheme="majorBidi" w:cstheme="majorBidi"/>
          <w:sz w:val="30"/>
          <w:szCs w:val="30"/>
          <w:cs/>
          <w:lang w:val="en-US" w:bidi="th-TH"/>
        </w:rPr>
        <w:t>ผลกระทบต่อผลการดำเนินงานและกระแสเงินสดของบริษัท</w:t>
      </w:r>
      <w:r w:rsidRPr="00E83FC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83F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เนื่องจากเงินกู้ยืม </w:t>
      </w:r>
      <w:r w:rsidRPr="00E83FC1">
        <w:rPr>
          <w:rFonts w:asciiTheme="majorBidi" w:hAnsiTheme="majorBidi" w:cstheme="majorBidi"/>
          <w:sz w:val="30"/>
          <w:szCs w:val="30"/>
          <w:cs/>
          <w:lang w:val="en-US" w:bidi="th-TH"/>
        </w:rPr>
        <w:t>(</w:t>
      </w:r>
      <w:r w:rsidRPr="00E83F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ดูหมายเหตุข้อ </w:t>
      </w:r>
      <w:r w:rsidR="003B0CB2" w:rsidRPr="00E83FC1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7738B9" w:rsidRPr="00E83FC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="00FF0814" w:rsidRPr="00E83FC1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ส่วนใหญ่มีอัตราดอกเบี้ยผันแปรทำให้บริษัทมีความเสี่ยงด้านอัตราดอกเบี้ย</w:t>
      </w:r>
      <w:r w:rsidR="00FF0814" w:rsidRPr="00E83FC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</w:p>
    <w:p w14:paraId="17B99A83" w14:textId="77777777" w:rsidR="008900F7" w:rsidRPr="00E83FC1" w:rsidRDefault="008900F7" w:rsidP="008900F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620"/>
        <w:gridCol w:w="268"/>
        <w:gridCol w:w="1532"/>
      </w:tblGrid>
      <w:tr w:rsidR="000B3D15" w:rsidRPr="00E83FC1" w14:paraId="0CC0F844" w14:textId="77777777" w:rsidTr="00B35311">
        <w:trPr>
          <w:tblHeader/>
        </w:trPr>
        <w:tc>
          <w:tcPr>
            <w:tcW w:w="3960" w:type="dxa"/>
            <w:hideMark/>
          </w:tcPr>
          <w:p w14:paraId="1D0DE286" w14:textId="5B81CB9E" w:rsidR="000B3D15" w:rsidRPr="00E83FC1" w:rsidRDefault="00F56A5C" w:rsidP="00DD729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83F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800" w:type="dxa"/>
          </w:tcPr>
          <w:p w14:paraId="042F0A65" w14:textId="77777777" w:rsidR="000B3D15" w:rsidRPr="00E83FC1" w:rsidRDefault="000B3D15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20" w:type="dxa"/>
            <w:gridSpan w:val="3"/>
          </w:tcPr>
          <w:p w14:paraId="1BAE6763" w14:textId="146988B8" w:rsidR="000B3D15" w:rsidRPr="00E83FC1" w:rsidRDefault="000B3D15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0B3D15" w:rsidRPr="00E83FC1" w14:paraId="1CDD841A" w14:textId="77777777" w:rsidTr="00B35311">
        <w:trPr>
          <w:tblHeader/>
        </w:trPr>
        <w:tc>
          <w:tcPr>
            <w:tcW w:w="3960" w:type="dxa"/>
            <w:hideMark/>
          </w:tcPr>
          <w:p w14:paraId="6200FE20" w14:textId="4AE5D456" w:rsidR="000B3D15" w:rsidRPr="00E83FC1" w:rsidRDefault="000B3D15" w:rsidP="00912F2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F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E013D" w:rsidRPr="00E83F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83FC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83F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0" w:type="dxa"/>
          </w:tcPr>
          <w:p w14:paraId="21AE91D9" w14:textId="77777777" w:rsidR="000B3D15" w:rsidRPr="00E83FC1" w:rsidRDefault="000B3D15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hideMark/>
          </w:tcPr>
          <w:p w14:paraId="411DFF29" w14:textId="33EB85A4" w:rsidR="000B3D15" w:rsidRPr="00E83FC1" w:rsidRDefault="004E013D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F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F2143" w:rsidRPr="00E83F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36D28CC1" w14:textId="77777777" w:rsidR="000B3D15" w:rsidRPr="00E83FC1" w:rsidRDefault="000B3D15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hideMark/>
          </w:tcPr>
          <w:p w14:paraId="466E9F2E" w14:textId="6F8B59FD" w:rsidR="000B3D15" w:rsidRPr="00E83FC1" w:rsidRDefault="004E013D" w:rsidP="00DD729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F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F2143" w:rsidRPr="00E83F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E36FBD" w:rsidRPr="00E83FC1" w14:paraId="47109253" w14:textId="77777777" w:rsidTr="00B35311">
        <w:trPr>
          <w:tblHeader/>
        </w:trPr>
        <w:tc>
          <w:tcPr>
            <w:tcW w:w="3960" w:type="dxa"/>
          </w:tcPr>
          <w:p w14:paraId="79218B7F" w14:textId="4CA8FCCD" w:rsidR="00E36FBD" w:rsidRPr="00E83FC1" w:rsidRDefault="00E36FBD" w:rsidP="00E36FB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E819CDB" w14:textId="063BD80A" w:rsidR="00E36FBD" w:rsidRPr="00E83FC1" w:rsidRDefault="00E36FBD" w:rsidP="00E36FBD">
            <w:pPr>
              <w:pStyle w:val="block"/>
              <w:tabs>
                <w:tab w:val="left" w:pos="2010"/>
                <w:tab w:val="center" w:pos="240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16F16DDE" w14:textId="0645A2C7" w:rsidR="00E36FBD" w:rsidRPr="00E83FC1" w:rsidRDefault="00E36FBD" w:rsidP="00E36FBD">
            <w:pPr>
              <w:pStyle w:val="block"/>
              <w:tabs>
                <w:tab w:val="left" w:pos="2010"/>
                <w:tab w:val="center" w:pos="240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83F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36F97" w:rsidRPr="00E83FC1" w14:paraId="267B7737" w14:textId="77777777" w:rsidTr="00B35311">
        <w:tc>
          <w:tcPr>
            <w:tcW w:w="3960" w:type="dxa"/>
            <w:hideMark/>
          </w:tcPr>
          <w:p w14:paraId="3C4237D0" w14:textId="5A75ECE2" w:rsidR="00236F97" w:rsidRPr="00E83FC1" w:rsidRDefault="00DF2915" w:rsidP="00236F9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83F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00" w:type="dxa"/>
          </w:tcPr>
          <w:p w14:paraId="51747E88" w14:textId="77777777" w:rsidR="00236F97" w:rsidRPr="00E83FC1" w:rsidRDefault="00236F97" w:rsidP="00236F9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D271805" w14:textId="77777777" w:rsidR="00236F97" w:rsidRPr="00E83FC1" w:rsidRDefault="00236F97" w:rsidP="00236F97">
            <w:pPr>
              <w:pStyle w:val="block"/>
              <w:tabs>
                <w:tab w:val="decimal" w:pos="124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FD1783E" w14:textId="77777777" w:rsidR="00236F97" w:rsidRPr="00E83FC1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01FEC941" w14:textId="77777777" w:rsidR="00236F97" w:rsidRPr="00E83FC1" w:rsidRDefault="00236F97" w:rsidP="00236F9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5AA1" w:rsidRPr="00E83FC1" w14:paraId="5E9ABBEE" w14:textId="77777777" w:rsidTr="00B35311">
        <w:tc>
          <w:tcPr>
            <w:tcW w:w="3960" w:type="dxa"/>
          </w:tcPr>
          <w:p w14:paraId="6644EEF3" w14:textId="74772F7E" w:rsidR="006C5AA1" w:rsidRPr="00E83FC1" w:rsidRDefault="006C5AA1" w:rsidP="006C5AA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3F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</w:t>
            </w:r>
            <w:r w:rsidR="007305CF" w:rsidRPr="00E83F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ยืม</w:t>
            </w:r>
            <w:r w:rsidRPr="00E83F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0" w:type="dxa"/>
          </w:tcPr>
          <w:p w14:paraId="5D683560" w14:textId="77777777" w:rsidR="006C5AA1" w:rsidRPr="00E83FC1" w:rsidRDefault="006C5AA1" w:rsidP="006C5AA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D47C85" w14:textId="17293A34" w:rsidR="006C5AA1" w:rsidRPr="00E83FC1" w:rsidRDefault="005019EB" w:rsidP="005019EB">
            <w:pPr>
              <w:pStyle w:val="block"/>
              <w:tabs>
                <w:tab w:val="decimal" w:pos="8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83FC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4FB9A939" w14:textId="77777777" w:rsidR="006C5AA1" w:rsidRPr="00E83FC1" w:rsidRDefault="006C5AA1" w:rsidP="006C5AA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9DBE50" w14:textId="4976FAE9" w:rsidR="006C5AA1" w:rsidRPr="00E83FC1" w:rsidRDefault="006C5AA1" w:rsidP="006C5AA1">
            <w:pPr>
              <w:pStyle w:val="block"/>
              <w:tabs>
                <w:tab w:val="decimal" w:pos="1154"/>
              </w:tabs>
              <w:spacing w:after="0" w:line="240" w:lineRule="atLeast"/>
              <w:ind w:left="2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3F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1,596,797</w:t>
            </w:r>
          </w:p>
        </w:tc>
      </w:tr>
    </w:tbl>
    <w:p w14:paraId="04842467" w14:textId="77777777" w:rsidR="0008742C" w:rsidRPr="00E83FC1" w:rsidRDefault="0008742C" w:rsidP="0008742C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70EA602A" w14:textId="7A9A177E" w:rsidR="00251D59" w:rsidRPr="00E83FC1" w:rsidRDefault="00251D5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E83FC1">
        <w:rPr>
          <w:rFonts w:asciiTheme="majorBidi" w:hAnsiTheme="majorBidi" w:cstheme="majorBidi"/>
          <w:cs/>
        </w:rPr>
        <w:t>การบริหารจัดการทุน</w:t>
      </w:r>
    </w:p>
    <w:p w14:paraId="36096FC2" w14:textId="77777777" w:rsidR="00251D59" w:rsidRPr="00E83FC1" w:rsidRDefault="00251D59" w:rsidP="00251D59">
      <w:pPr>
        <w:rPr>
          <w:rFonts w:asciiTheme="majorBidi" w:hAnsiTheme="majorBidi"/>
          <w:sz w:val="30"/>
          <w:szCs w:val="30"/>
          <w:cs/>
          <w:lang w:val="th-TH"/>
        </w:rPr>
      </w:pPr>
    </w:p>
    <w:p w14:paraId="73A10A31" w14:textId="36855774" w:rsidR="001A4449" w:rsidRPr="00E83FC1" w:rsidRDefault="001A4449" w:rsidP="006E0F1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83FC1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711D1E1B" w14:textId="2202F545" w:rsidR="00F010D6" w:rsidRPr="00E83FC1" w:rsidRDefault="00F0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79726B7" w14:textId="77777777" w:rsidR="00924693" w:rsidRPr="00E83FC1" w:rsidRDefault="0092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83FC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DA8CB2" w14:textId="4285F1B9" w:rsidR="00036B89" w:rsidRPr="00327090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327090">
        <w:rPr>
          <w:rFonts w:asciiTheme="majorBidi" w:hAnsiTheme="majorBidi" w:cstheme="majorBidi"/>
          <w:cs/>
        </w:rPr>
        <w:lastRenderedPageBreak/>
        <w:t>ภาระผูกพันกับกิจการที่ไม่เกี่ยวข้องกัน</w:t>
      </w:r>
    </w:p>
    <w:p w14:paraId="7B545922" w14:textId="77777777" w:rsidR="00036B89" w:rsidRPr="005F2A2F" w:rsidRDefault="00036B89" w:rsidP="00BD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6442"/>
        <w:gridCol w:w="1165"/>
        <w:gridCol w:w="270"/>
        <w:gridCol w:w="1170"/>
      </w:tblGrid>
      <w:tr w:rsidR="00036B89" w:rsidRPr="00327090" w14:paraId="4F23F138" w14:textId="77777777" w:rsidTr="00FA2EDA">
        <w:tc>
          <w:tcPr>
            <w:tcW w:w="6442" w:type="dxa"/>
          </w:tcPr>
          <w:p w14:paraId="6DEC70B3" w14:textId="77777777" w:rsidR="00036B89" w:rsidRPr="00327090" w:rsidRDefault="00036B89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2AC6CE7" w14:textId="5DA9DCAB" w:rsidR="00036B89" w:rsidRPr="00327090" w:rsidRDefault="004E013D" w:rsidP="00BD07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373EA"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BDAA6B8" w14:textId="77777777" w:rsidR="00036B89" w:rsidRPr="00327090" w:rsidRDefault="00036B89" w:rsidP="00BD07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AC1A7" w14:textId="460207FC" w:rsidR="00036B89" w:rsidRPr="00327090" w:rsidRDefault="004E013D" w:rsidP="00BD07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373EA" w:rsidRPr="003270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36B89" w:rsidRPr="00327090" w14:paraId="6D315DE2" w14:textId="77777777" w:rsidTr="00FA2EDA">
        <w:tc>
          <w:tcPr>
            <w:tcW w:w="6442" w:type="dxa"/>
          </w:tcPr>
          <w:p w14:paraId="30E9CB1C" w14:textId="77777777" w:rsidR="00036B89" w:rsidRPr="00327090" w:rsidRDefault="00036B89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1421BBE1" w14:textId="77777777" w:rsidR="00036B89" w:rsidRPr="00327090" w:rsidRDefault="00036B89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5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B5CD6" w:rsidRPr="00327090" w14:paraId="6F50662D" w14:textId="77777777" w:rsidTr="00FA2EDA">
        <w:tc>
          <w:tcPr>
            <w:tcW w:w="6442" w:type="dxa"/>
          </w:tcPr>
          <w:p w14:paraId="05B91A83" w14:textId="77777777" w:rsidR="005B5CD6" w:rsidRPr="00327090" w:rsidRDefault="005B5CD6" w:rsidP="00BD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65" w:type="dxa"/>
          </w:tcPr>
          <w:p w14:paraId="293AD887" w14:textId="77777777" w:rsidR="005B5CD6" w:rsidRPr="00327090" w:rsidRDefault="005B5CD6" w:rsidP="00BD07D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916AB7" w14:textId="77777777" w:rsidR="005B5CD6" w:rsidRPr="00327090" w:rsidRDefault="005B5CD6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B7C6BF" w14:textId="77777777" w:rsidR="005B5CD6" w:rsidRPr="00327090" w:rsidRDefault="005B5CD6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373EA" w:rsidRPr="00327090" w14:paraId="618FCF1C" w14:textId="77777777" w:rsidTr="00F5781E">
        <w:tc>
          <w:tcPr>
            <w:tcW w:w="6442" w:type="dxa"/>
          </w:tcPr>
          <w:p w14:paraId="0B6A1FA8" w14:textId="2E64EAA4" w:rsidR="00F373EA" w:rsidRPr="00327090" w:rsidRDefault="00F373EA" w:rsidP="00BD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5" w:type="dxa"/>
          </w:tcPr>
          <w:p w14:paraId="014D1FFD" w14:textId="62029119" w:rsidR="00F373EA" w:rsidRPr="00327090" w:rsidRDefault="00B76D4F" w:rsidP="00BD07D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2,363</w:t>
            </w:r>
          </w:p>
        </w:tc>
        <w:tc>
          <w:tcPr>
            <w:tcW w:w="270" w:type="dxa"/>
          </w:tcPr>
          <w:p w14:paraId="06D0E9FB" w14:textId="77777777" w:rsidR="00F373EA" w:rsidRPr="00327090" w:rsidRDefault="00F373EA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ACF716" w14:textId="3D9DD216" w:rsidR="00F373EA" w:rsidRPr="00327090" w:rsidRDefault="00F373EA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</w:rPr>
              <w:t>2,475</w:t>
            </w:r>
          </w:p>
        </w:tc>
      </w:tr>
      <w:tr w:rsidR="00F373EA" w:rsidRPr="00327090" w14:paraId="52B4DF0D" w14:textId="77777777" w:rsidTr="00F5781E">
        <w:tc>
          <w:tcPr>
            <w:tcW w:w="6442" w:type="dxa"/>
          </w:tcPr>
          <w:p w14:paraId="7A6CAF8D" w14:textId="77777777" w:rsidR="00F373EA" w:rsidRPr="00327090" w:rsidRDefault="00F373EA" w:rsidP="00BD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5" w:type="dxa"/>
          </w:tcPr>
          <w:p w14:paraId="3697A0F2" w14:textId="1EBE3832" w:rsidR="00F373EA" w:rsidRPr="00327090" w:rsidRDefault="00367094" w:rsidP="0036709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062CF7" w14:textId="77777777" w:rsidR="00F373EA" w:rsidRPr="00327090" w:rsidRDefault="00F373EA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803C0" w14:textId="667C6712" w:rsidR="00F373EA" w:rsidRPr="00327090" w:rsidRDefault="00F373EA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</w:tr>
      <w:tr w:rsidR="00367094" w:rsidRPr="00327090" w14:paraId="121B29B7" w14:textId="77777777" w:rsidTr="00F5781E">
        <w:tc>
          <w:tcPr>
            <w:tcW w:w="6442" w:type="dxa"/>
          </w:tcPr>
          <w:p w14:paraId="21512D9A" w14:textId="77777777" w:rsidR="00367094" w:rsidRPr="00327090" w:rsidRDefault="00367094" w:rsidP="003670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24F425D" w14:textId="296A5017" w:rsidR="00367094" w:rsidRPr="00327090" w:rsidRDefault="005A2546" w:rsidP="0036709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66,974</w:t>
            </w:r>
          </w:p>
        </w:tc>
        <w:tc>
          <w:tcPr>
            <w:tcW w:w="270" w:type="dxa"/>
          </w:tcPr>
          <w:p w14:paraId="75B1C652" w14:textId="77777777" w:rsidR="00367094" w:rsidRPr="00327090" w:rsidRDefault="00367094" w:rsidP="0036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121E24" w14:textId="4FFAD891" w:rsidR="00367094" w:rsidRPr="00327090" w:rsidRDefault="00367094" w:rsidP="0036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sz w:val="30"/>
                <w:szCs w:val="30"/>
              </w:rPr>
              <w:t>47,160</w:t>
            </w:r>
          </w:p>
        </w:tc>
      </w:tr>
      <w:tr w:rsidR="00367094" w:rsidRPr="00327090" w14:paraId="6BE47093" w14:textId="77777777" w:rsidTr="00FA2EDA">
        <w:tc>
          <w:tcPr>
            <w:tcW w:w="6442" w:type="dxa"/>
          </w:tcPr>
          <w:p w14:paraId="371C14C4" w14:textId="77777777" w:rsidR="00367094" w:rsidRPr="00327090" w:rsidRDefault="00367094" w:rsidP="003670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70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58163" w14:textId="7974F940" w:rsidR="00367094" w:rsidRPr="00327090" w:rsidRDefault="00C9496F" w:rsidP="0036709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69,337</w:t>
            </w:r>
          </w:p>
        </w:tc>
        <w:tc>
          <w:tcPr>
            <w:tcW w:w="270" w:type="dxa"/>
          </w:tcPr>
          <w:p w14:paraId="2A51992B" w14:textId="77777777" w:rsidR="00367094" w:rsidRPr="00327090" w:rsidRDefault="00367094" w:rsidP="0036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6DD72C" w14:textId="5E0A982F" w:rsidR="00367094" w:rsidRPr="00327090" w:rsidRDefault="004957BC" w:rsidP="0036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50,675</w:t>
            </w:r>
          </w:p>
        </w:tc>
      </w:tr>
    </w:tbl>
    <w:p w14:paraId="2057C0B0" w14:textId="77777777" w:rsidR="00673481" w:rsidRPr="005F2A2F" w:rsidRDefault="009D52B0" w:rsidP="00BD07DF">
      <w:pPr>
        <w:rPr>
          <w:rFonts w:asciiTheme="majorBidi" w:hAnsiTheme="majorBidi" w:cstheme="majorBidi"/>
          <w:sz w:val="24"/>
          <w:szCs w:val="24"/>
        </w:rPr>
      </w:pPr>
      <w:r w:rsidRPr="00327090">
        <w:rPr>
          <w:rFonts w:asciiTheme="majorBidi" w:hAnsiTheme="majorBidi" w:cstheme="majorBidi"/>
          <w:sz w:val="30"/>
          <w:szCs w:val="30"/>
          <w:cs/>
        </w:rPr>
        <w:t xml:space="preserve">         </w:t>
      </w:r>
    </w:p>
    <w:p w14:paraId="21DD6BBE" w14:textId="7C1A0EFB" w:rsidR="00363FFD" w:rsidRPr="00E03F1B" w:rsidRDefault="00A46520" w:rsidP="00BD07DF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03F1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ภาระผูกพันตามสัญญาเช่าระยะสั้น</w:t>
      </w:r>
    </w:p>
    <w:p w14:paraId="0EBDAEF8" w14:textId="77777777" w:rsidR="00A46520" w:rsidRPr="005F2A2F" w:rsidRDefault="00A46520" w:rsidP="00BD07DF">
      <w:pPr>
        <w:ind w:left="540"/>
        <w:rPr>
          <w:rFonts w:asciiTheme="majorBidi" w:hAnsiTheme="majorBidi" w:cstheme="majorBidi"/>
          <w:sz w:val="24"/>
          <w:szCs w:val="24"/>
          <w:lang w:val="en-GB"/>
        </w:rPr>
      </w:pPr>
    </w:p>
    <w:p w14:paraId="5AE16E96" w14:textId="2728B8B4" w:rsidR="003263B8" w:rsidRPr="00E03F1B" w:rsidRDefault="00844D3D" w:rsidP="00BD07DF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E03F1B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4E013D" w:rsidRPr="00E03F1B">
        <w:rPr>
          <w:rFonts w:asciiTheme="majorBidi" w:hAnsiTheme="majorBidi" w:cstheme="majorBidi"/>
          <w:sz w:val="30"/>
          <w:szCs w:val="30"/>
        </w:rPr>
        <w:t>31</w:t>
      </w:r>
      <w:r w:rsidRPr="00E03F1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03F1B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="004E013D" w:rsidRPr="00E03F1B">
        <w:rPr>
          <w:rFonts w:asciiTheme="majorBidi" w:hAnsiTheme="majorBidi" w:cstheme="majorBidi"/>
          <w:sz w:val="30"/>
          <w:szCs w:val="30"/>
        </w:rPr>
        <w:t>256</w:t>
      </w:r>
      <w:r w:rsidR="00FA2018" w:rsidRPr="00E03F1B">
        <w:rPr>
          <w:rFonts w:asciiTheme="majorBidi" w:hAnsiTheme="majorBidi" w:cstheme="majorBidi"/>
          <w:sz w:val="30"/>
          <w:szCs w:val="30"/>
        </w:rPr>
        <w:t>4</w:t>
      </w:r>
      <w:r w:rsidR="00FB4914" w:rsidRPr="00E03F1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03F1B">
        <w:rPr>
          <w:rFonts w:asciiTheme="majorBidi" w:hAnsiTheme="majorBidi" w:cstheme="majorBidi"/>
          <w:sz w:val="30"/>
          <w:szCs w:val="30"/>
          <w:cs/>
          <w:lang w:val="en-GB"/>
        </w:rPr>
        <w:t>บริษัทมี</w:t>
      </w:r>
      <w:r w:rsidR="0046073B" w:rsidRPr="00E03F1B">
        <w:rPr>
          <w:rFonts w:asciiTheme="majorBidi" w:hAnsiTheme="majorBidi" w:cstheme="majorBidi"/>
          <w:sz w:val="30"/>
          <w:szCs w:val="30"/>
          <w:cs/>
          <w:lang w:val="en-GB"/>
        </w:rPr>
        <w:t>สัญญาเช่า</w:t>
      </w:r>
      <w:r w:rsidR="0006208C" w:rsidRPr="00E03F1B">
        <w:rPr>
          <w:rFonts w:asciiTheme="majorBidi" w:hAnsiTheme="majorBidi" w:cstheme="majorBidi"/>
          <w:sz w:val="30"/>
          <w:szCs w:val="30"/>
          <w:cs/>
          <w:lang w:val="en-GB"/>
        </w:rPr>
        <w:t>พื้นที่จอดรถ</w:t>
      </w:r>
      <w:r w:rsidR="0046073B" w:rsidRPr="00E03F1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เป็นระยะเวลา </w:t>
      </w:r>
      <w:r w:rsidR="004E013D" w:rsidRPr="00E03F1B">
        <w:rPr>
          <w:rFonts w:asciiTheme="majorBidi" w:hAnsiTheme="majorBidi" w:cstheme="majorBidi"/>
          <w:sz w:val="30"/>
          <w:szCs w:val="30"/>
        </w:rPr>
        <w:t>1</w:t>
      </w:r>
      <w:r w:rsidR="0046073B" w:rsidRPr="00E03F1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5A70E1" w:rsidRPr="00E03F1B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ปี </w:t>
      </w:r>
      <w:r w:rsidR="00D44F23" w:rsidRPr="00E03F1B">
        <w:rPr>
          <w:rFonts w:asciiTheme="majorBidi" w:hAnsiTheme="majorBidi" w:cstheme="majorBidi"/>
          <w:sz w:val="30"/>
          <w:szCs w:val="30"/>
          <w:cs/>
          <w:lang w:val="en-GB"/>
        </w:rPr>
        <w:t>ซึ่งจะ</w:t>
      </w:r>
      <w:r w:rsidR="005A70E1" w:rsidRPr="00E03F1B">
        <w:rPr>
          <w:rFonts w:asciiTheme="majorBidi" w:hAnsiTheme="majorBidi" w:cstheme="majorBidi"/>
          <w:sz w:val="30"/>
          <w:szCs w:val="30"/>
          <w:cs/>
          <w:lang w:val="en-GB"/>
        </w:rPr>
        <w:t>สิ้นสุดในเดือน</w:t>
      </w:r>
      <w:r w:rsidR="00746CB3" w:rsidRPr="00E03F1B">
        <w:rPr>
          <w:rFonts w:asciiTheme="majorBidi" w:hAnsiTheme="majorBidi" w:cstheme="majorBidi"/>
          <w:sz w:val="30"/>
          <w:szCs w:val="30"/>
          <w:cs/>
          <w:lang w:val="en-GB"/>
        </w:rPr>
        <w:t>พฤศจิกายน</w:t>
      </w:r>
      <w:r w:rsidR="0046073B" w:rsidRPr="00E03F1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E013D" w:rsidRPr="00E03F1B">
        <w:rPr>
          <w:rFonts w:asciiTheme="majorBidi" w:hAnsiTheme="majorBidi" w:cstheme="majorBidi"/>
          <w:sz w:val="30"/>
          <w:szCs w:val="30"/>
        </w:rPr>
        <w:t>256</w:t>
      </w:r>
      <w:r w:rsidR="00BB161C" w:rsidRPr="00E03F1B">
        <w:rPr>
          <w:rFonts w:asciiTheme="majorBidi" w:hAnsiTheme="majorBidi" w:cstheme="majorBidi"/>
          <w:sz w:val="30"/>
          <w:szCs w:val="30"/>
        </w:rPr>
        <w:t>5</w:t>
      </w:r>
    </w:p>
    <w:p w14:paraId="03C9D1E9" w14:textId="77777777" w:rsidR="00024267" w:rsidRPr="005F2A2F" w:rsidRDefault="00024267" w:rsidP="00BD07DF">
      <w:pPr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p w14:paraId="237072B7" w14:textId="2699BD1A" w:rsidR="00036B89" w:rsidRPr="00327090" w:rsidRDefault="00775C80" w:rsidP="00BD07D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327090">
        <w:rPr>
          <w:rFonts w:asciiTheme="majorBidi" w:hAnsiTheme="majorBidi" w:cstheme="majorBidi"/>
          <w:cs/>
        </w:rPr>
        <w:t>คดีความ</w:t>
      </w:r>
    </w:p>
    <w:p w14:paraId="2BED9473" w14:textId="77777777" w:rsidR="00036B89" w:rsidRPr="005F2A2F" w:rsidRDefault="00036B89" w:rsidP="00BD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D86BC4" w14:textId="3B93BB16" w:rsidR="00360717" w:rsidRDefault="00360717" w:rsidP="00BD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205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18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4E013D" w:rsidRPr="00C1205C">
        <w:rPr>
          <w:rFonts w:asciiTheme="majorBidi" w:hAnsiTheme="majorBidi" w:cstheme="majorBidi"/>
          <w:sz w:val="30"/>
          <w:szCs w:val="30"/>
        </w:rPr>
        <w:t>2552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="004E013D" w:rsidRPr="00C1205C">
        <w:rPr>
          <w:rFonts w:asciiTheme="majorBidi" w:hAnsiTheme="majorBidi" w:cstheme="majorBidi"/>
          <w:sz w:val="30"/>
          <w:szCs w:val="30"/>
        </w:rPr>
        <w:t>3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22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C1205C">
        <w:rPr>
          <w:rFonts w:asciiTheme="majorBidi" w:hAnsiTheme="majorBidi" w:cstheme="majorBidi"/>
          <w:sz w:val="30"/>
          <w:szCs w:val="30"/>
        </w:rPr>
        <w:t>2552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21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C1205C">
        <w:rPr>
          <w:rFonts w:asciiTheme="majorBidi" w:hAnsiTheme="majorBidi" w:cstheme="majorBidi"/>
          <w:sz w:val="30"/>
          <w:szCs w:val="30"/>
        </w:rPr>
        <w:t>2557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</w:t>
      </w:r>
      <w:r w:rsidR="00B40E8E" w:rsidRPr="00C1205C">
        <w:rPr>
          <w:rFonts w:asciiTheme="majorBidi" w:hAnsiTheme="majorBidi"/>
          <w:sz w:val="30"/>
          <w:szCs w:val="30"/>
          <w:cs/>
        </w:rPr>
        <w:t xml:space="preserve">       </w:t>
      </w:r>
      <w:r w:rsidR="004E013D" w:rsidRPr="00C1205C">
        <w:rPr>
          <w:rFonts w:asciiTheme="majorBidi" w:hAnsiTheme="majorBidi" w:cstheme="majorBidi"/>
          <w:sz w:val="30"/>
          <w:szCs w:val="30"/>
        </w:rPr>
        <w:t>11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C1205C">
        <w:rPr>
          <w:rFonts w:asciiTheme="majorBidi" w:hAnsiTheme="majorBidi" w:cstheme="majorBidi"/>
          <w:sz w:val="30"/>
          <w:szCs w:val="30"/>
        </w:rPr>
        <w:t>2549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10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C1205C">
        <w:rPr>
          <w:rFonts w:asciiTheme="majorBidi" w:hAnsiTheme="majorBidi" w:cstheme="majorBidi"/>
          <w:sz w:val="30"/>
          <w:szCs w:val="30"/>
        </w:rPr>
        <w:t>2550</w:t>
      </w:r>
      <w:r w:rsidRPr="00C1205C">
        <w:rPr>
          <w:rFonts w:asciiTheme="majorBidi" w:hAnsiTheme="majorBidi"/>
          <w:sz w:val="30"/>
          <w:szCs w:val="30"/>
          <w:cs/>
        </w:rPr>
        <w:t xml:space="preserve"> 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="004E013D" w:rsidRPr="00C1205C">
        <w:rPr>
          <w:rFonts w:asciiTheme="majorBidi" w:hAnsiTheme="majorBidi" w:cstheme="majorBidi"/>
          <w:sz w:val="30"/>
          <w:szCs w:val="30"/>
        </w:rPr>
        <w:t>31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3</w:t>
      </w:r>
      <w:r w:rsidR="008F009E" w:rsidRPr="00C1205C">
        <w:rPr>
          <w:rFonts w:asciiTheme="majorBidi" w:hAnsiTheme="majorBidi"/>
          <w:sz w:val="30"/>
          <w:szCs w:val="30"/>
          <w:cs/>
        </w:rPr>
        <w:t>/</w:t>
      </w:r>
      <w:r w:rsidR="004E013D" w:rsidRPr="00C1205C">
        <w:rPr>
          <w:rFonts w:asciiTheme="majorBidi" w:hAnsiTheme="majorBidi" w:cstheme="majorBidi"/>
          <w:sz w:val="30"/>
          <w:szCs w:val="30"/>
        </w:rPr>
        <w:t>2550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ศาลปกครองสูงสุดได้พิจารณาคำฟ้องแล้วมีคำสั่งให้โอนสำนวนคดีให้ศาลปกครองกลาง เพราะเป็นคดีที่อยู่ในอำนาจพิจารณาพิพากษาคดีของศาลปกครองกลางซึ่งเป็นศาลปกครองชั้นต้น </w:t>
      </w:r>
    </w:p>
    <w:p w14:paraId="0C7ED840" w14:textId="77777777" w:rsidR="00125AFE" w:rsidRDefault="00125AFE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D7C1C" w14:textId="77777777" w:rsidR="00125AFE" w:rsidRDefault="00125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CE2975C" w14:textId="793ACB7D" w:rsidR="00360717" w:rsidRPr="00C1205C" w:rsidRDefault="00360717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205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ศาลปกครองกลางได้พิจารณาคำฟ้องของผู้ฟ้องคดีแล้วมีคำสั่งรับคำฟ้องไว้พิจารณาเฉพาะประเด็นมีเหตุขอให้ศาลเพิกถอนมติคณะรัฐมนตรีเมื่อ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11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C1205C">
        <w:rPr>
          <w:rFonts w:asciiTheme="majorBidi" w:hAnsiTheme="majorBidi" w:cstheme="majorBidi"/>
          <w:sz w:val="30"/>
          <w:szCs w:val="30"/>
        </w:rPr>
        <w:t>2549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10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C1205C">
        <w:rPr>
          <w:rFonts w:asciiTheme="majorBidi" w:hAnsiTheme="majorBidi" w:cstheme="majorBidi"/>
          <w:sz w:val="30"/>
          <w:szCs w:val="30"/>
        </w:rPr>
        <w:t>2550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หรือไม่ ต่อมาศาลปกครองกลางได้มีคำสั่งให้รวมพิจารณาคดีนี้เข้ากับคดีอื่น ซึ่งเป็นคดีที่ผู้ฟ้องคดีรายอื่นรวม </w:t>
      </w:r>
      <w:r w:rsidR="004E013D" w:rsidRPr="00C1205C">
        <w:rPr>
          <w:rFonts w:asciiTheme="majorBidi" w:hAnsiTheme="majorBidi" w:cstheme="majorBidi"/>
          <w:sz w:val="30"/>
          <w:szCs w:val="30"/>
        </w:rPr>
        <w:t>21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คน ฟ้องผู้ถูกฟ้องคดีอื่นรวม </w:t>
      </w:r>
      <w:r w:rsidR="004E013D" w:rsidRPr="00C1205C">
        <w:rPr>
          <w:rFonts w:asciiTheme="majorBidi" w:hAnsiTheme="majorBidi" w:cstheme="majorBidi"/>
          <w:sz w:val="30"/>
          <w:szCs w:val="30"/>
        </w:rPr>
        <w:t>4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รายเป็นผู้ถูกฟ้องคดี แต่ไม่ได้ฟ้องบริษัทด้วย ศาลปกครองกลางได้พิจารณาแล้วมีคำพิพากษารวมพร้อมกันทั้งสองคดีเมื่อวันที่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18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4E013D" w:rsidRPr="00C1205C">
        <w:rPr>
          <w:rFonts w:asciiTheme="majorBidi" w:hAnsiTheme="majorBidi" w:cstheme="majorBidi"/>
          <w:sz w:val="30"/>
          <w:szCs w:val="30"/>
        </w:rPr>
        <w:t>2558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ให้เพิกถอนมติคณะรัฐมนตรีเมื่อวันที่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11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C1205C">
        <w:rPr>
          <w:rFonts w:asciiTheme="majorBidi" w:hAnsiTheme="majorBidi" w:cstheme="majorBidi"/>
          <w:sz w:val="30"/>
          <w:szCs w:val="30"/>
        </w:rPr>
        <w:t>2549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10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C1205C">
        <w:rPr>
          <w:rFonts w:asciiTheme="majorBidi" w:hAnsiTheme="majorBidi" w:cstheme="majorBidi"/>
          <w:sz w:val="30"/>
          <w:szCs w:val="30"/>
        </w:rPr>
        <w:t>2550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แต่ให้ยกฟ้องบริษัท กับผู้ถูกฟ้องคดีรายอื่นบางราย อย่างไรก็ตาม เมื่อวันที่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17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4E013D" w:rsidRPr="00C1205C">
        <w:rPr>
          <w:rFonts w:asciiTheme="majorBidi" w:hAnsiTheme="majorBidi" w:cstheme="majorBidi"/>
          <w:sz w:val="30"/>
          <w:szCs w:val="30"/>
        </w:rPr>
        <w:t>2558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บริษัทได้ยื่นคำอุทธรณ์โต้แย้ง คำพิพากษาศาลปกครองกลางต่อศาลปกครองสูงสุด เพราะไม่เห็นพ้องด้วยกับคำพิพากษาของศาลปกครองกลางที่ให้เพิกถอนมติคณะรัฐมนตรี ส่วนผู้ถูกฟ้องคดีรายอื่นทุกรายก็ได้ยื่นคำอุทธรณ์ต่อศาลปกครองสูงสุดด้วยเช่นกัน ต่อมาศาลปกครองสูงสุดได้มีคำสั่งรับคำอุทธรณ์ของบริษัทและผู้ถูกฟ้องคดีรายอื่นทุกรายไว้พิจารณา ขณะนี้คดีที่ศาลรวมพิจารณากันทั้งสองคดียังอยู่ระหว่างการพิจารณาในชั้นอุทธรณ์ของศาลปกครองสูงสุด</w:t>
      </w:r>
    </w:p>
    <w:p w14:paraId="2DD66504" w14:textId="77777777" w:rsidR="00221679" w:rsidRPr="00C1205C" w:rsidRDefault="00221679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E25CB" w14:textId="50CE2C4E" w:rsidR="00221679" w:rsidRPr="00C1205C" w:rsidRDefault="00221679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205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20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C1205C">
        <w:rPr>
          <w:rFonts w:asciiTheme="majorBidi" w:hAnsiTheme="majorBidi" w:cstheme="majorBidi"/>
          <w:sz w:val="30"/>
          <w:szCs w:val="30"/>
        </w:rPr>
        <w:t>2562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ผู้ฟ้องคดีรวม </w:t>
      </w:r>
      <w:r w:rsidR="004E013D" w:rsidRPr="00C1205C">
        <w:rPr>
          <w:rFonts w:asciiTheme="majorBidi" w:hAnsiTheme="majorBidi" w:cstheme="majorBidi"/>
          <w:sz w:val="30"/>
          <w:szCs w:val="30"/>
        </w:rPr>
        <w:t>21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รายได้ยื่นคำขอให้ศาลปกครองสูงสุดมีคำสั่งให้บริษัทหยุดการเก็บเงินค่าผ่านทางส่วนที่เพิ่มขึ้นตั้งแต่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22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C1205C">
        <w:rPr>
          <w:rFonts w:asciiTheme="majorBidi" w:hAnsiTheme="majorBidi" w:cstheme="majorBidi"/>
          <w:sz w:val="30"/>
          <w:szCs w:val="30"/>
        </w:rPr>
        <w:t>2562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21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C1205C">
        <w:rPr>
          <w:rFonts w:asciiTheme="majorBidi" w:hAnsiTheme="majorBidi" w:cstheme="majorBidi"/>
          <w:sz w:val="30"/>
          <w:szCs w:val="30"/>
        </w:rPr>
        <w:t>2567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3</w:t>
      </w:r>
      <w:r w:rsidRPr="00C1205C">
        <w:rPr>
          <w:rFonts w:asciiTheme="majorBidi" w:hAnsiTheme="majorBidi"/>
          <w:sz w:val="30"/>
          <w:szCs w:val="30"/>
          <w:cs/>
        </w:rPr>
        <w:t>/</w:t>
      </w:r>
      <w:r w:rsidR="004E013D" w:rsidRPr="00C1205C">
        <w:rPr>
          <w:rFonts w:asciiTheme="majorBidi" w:hAnsiTheme="majorBidi" w:cstheme="majorBidi"/>
          <w:sz w:val="30"/>
          <w:szCs w:val="30"/>
        </w:rPr>
        <w:t>2550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ไว้ชั่วคราวจนกว่าคดีจะถึงที่สุด ศาลปกครองสูงสุดได้พิจารณาคำขอแล้วมีคำสั่งเมื่อวันที่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27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C1205C">
        <w:rPr>
          <w:rFonts w:asciiTheme="majorBidi" w:hAnsiTheme="majorBidi" w:cstheme="majorBidi"/>
          <w:sz w:val="30"/>
          <w:szCs w:val="30"/>
        </w:rPr>
        <w:t>2562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ว่า ทางยกระดับดอนเมืองโทลล์เวย์เป็นเพียงทางเลือกหนึ่งของประชาชนผู้ใช้รถใช้ถนน จึงยังไม่มีเหตุผลเพียงพอให้ศาลปกครองสูงสุดมีคำสั่งให้บริษัทหยุดการเก็บเงินค่าผ่านทางส่วนที่เพิ่มขึ้น และศาลปกครองสูงสุดได้มีคำสั่งไม่รับคำขอของผู้ฟ้องคดีทั้ง </w:t>
      </w:r>
      <w:r w:rsidR="004E013D" w:rsidRPr="00C1205C">
        <w:rPr>
          <w:rFonts w:asciiTheme="majorBidi" w:hAnsiTheme="majorBidi" w:cstheme="majorBidi"/>
          <w:sz w:val="30"/>
          <w:szCs w:val="30"/>
        </w:rPr>
        <w:t>21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ราย ไว้พิจารณา</w:t>
      </w:r>
    </w:p>
    <w:p w14:paraId="7569CB4B" w14:textId="33D132D3" w:rsidR="00B72BB7" w:rsidRDefault="00B72BB7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F7720" w14:textId="72F22859" w:rsidR="00E80237" w:rsidRDefault="00221679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205C">
        <w:rPr>
          <w:rFonts w:asciiTheme="majorBidi" w:hAnsiTheme="majorBidi" w:cstheme="majorBidi"/>
          <w:sz w:val="30"/>
          <w:szCs w:val="30"/>
          <w:cs/>
        </w:rPr>
        <w:t xml:space="preserve">ผู้บริหารเชื่อว่าคดีดังกล่าวจะไม่มีผลกระทบต่อบริษัท เนื่องจากบริษัทมีความเชื่อมั่นว่ามติคณะรัฐมนตรีชอบด้วยกฎหมาย และการกำหนดอัตราค่าผ่านทางเป็นไปตามบันทึกข้อตกลงแก้ไขเปลี่ยนแปลงสัญญาสัมปทานทางหลวง ฉบับที่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3</w:t>
      </w:r>
      <w:r w:rsidRPr="00C1205C">
        <w:rPr>
          <w:rFonts w:asciiTheme="majorBidi" w:hAnsiTheme="majorBidi"/>
          <w:sz w:val="30"/>
          <w:szCs w:val="30"/>
          <w:cs/>
        </w:rPr>
        <w:t>/</w:t>
      </w:r>
      <w:r w:rsidR="004E013D" w:rsidRPr="00C1205C">
        <w:rPr>
          <w:rFonts w:asciiTheme="majorBidi" w:hAnsiTheme="majorBidi" w:cstheme="majorBidi"/>
          <w:sz w:val="30"/>
          <w:szCs w:val="30"/>
        </w:rPr>
        <w:t>2550</w:t>
      </w:r>
      <w:r w:rsidRPr="00C1205C">
        <w:rPr>
          <w:rFonts w:asciiTheme="majorBidi" w:hAnsiTheme="majorBidi"/>
          <w:sz w:val="30"/>
          <w:szCs w:val="30"/>
          <w:cs/>
        </w:rPr>
        <w:t xml:space="preserve"> 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ประกอบกับก่อนหน้านี้ ศาลปกครองสูงสุดได้เคยมีคำพิพากษาในคดีที่บริษัทถูกฟ้องเมื่อคราวออกประกาศปรับขึ้นอัตราค่าผ่านทางใหม่มีผลตั้งแต่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22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C1205C">
        <w:rPr>
          <w:rFonts w:asciiTheme="majorBidi" w:hAnsiTheme="majorBidi" w:cstheme="majorBidi"/>
          <w:sz w:val="30"/>
          <w:szCs w:val="30"/>
        </w:rPr>
        <w:t>2550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21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C1205C">
        <w:rPr>
          <w:rFonts w:asciiTheme="majorBidi" w:hAnsiTheme="majorBidi" w:cstheme="majorBidi"/>
          <w:sz w:val="30"/>
          <w:szCs w:val="30"/>
        </w:rPr>
        <w:t>2552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3</w:t>
      </w:r>
      <w:r w:rsidRPr="00C1205C">
        <w:rPr>
          <w:rFonts w:asciiTheme="majorBidi" w:hAnsiTheme="majorBidi"/>
          <w:sz w:val="30"/>
          <w:szCs w:val="30"/>
          <w:cs/>
        </w:rPr>
        <w:t>/</w:t>
      </w:r>
      <w:r w:rsidR="004E013D" w:rsidRPr="00C1205C">
        <w:rPr>
          <w:rFonts w:asciiTheme="majorBidi" w:hAnsiTheme="majorBidi" w:cstheme="majorBidi"/>
          <w:sz w:val="30"/>
          <w:szCs w:val="30"/>
        </w:rPr>
        <w:t>2550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ไว้แล้วว่า บันทึกข้อตกลงแก้ไขเปลี่ยนแปลงสัญญาสัมปทานทางหลวง ฉบับที่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3</w:t>
      </w:r>
      <w:r w:rsidRPr="00C1205C">
        <w:rPr>
          <w:rFonts w:asciiTheme="majorBidi" w:hAnsiTheme="majorBidi"/>
          <w:sz w:val="30"/>
          <w:szCs w:val="30"/>
          <w:cs/>
        </w:rPr>
        <w:t>/</w:t>
      </w:r>
      <w:r w:rsidR="004E013D" w:rsidRPr="00C1205C">
        <w:rPr>
          <w:rFonts w:asciiTheme="majorBidi" w:hAnsiTheme="majorBidi" w:cstheme="majorBidi"/>
          <w:sz w:val="30"/>
          <w:szCs w:val="30"/>
        </w:rPr>
        <w:t>2550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เป็นการกระทำที่ชอบด้วยสัญญาและกฎหมาย นอกจากนี้ ศาลปกครองสูงสุดยังได้มีคำพิพากษาในอีกคดีที่บริษัทประกาศปรับขึ้นอัตราค่าผ่านทางใหม่มีผลตั้งแต่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22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C1205C">
        <w:rPr>
          <w:rFonts w:asciiTheme="majorBidi" w:hAnsiTheme="majorBidi" w:cstheme="majorBidi"/>
          <w:sz w:val="30"/>
          <w:szCs w:val="30"/>
        </w:rPr>
        <w:t>2552</w:t>
      </w:r>
      <w:r w:rsidRPr="00C1205C">
        <w:rPr>
          <w:rFonts w:asciiTheme="majorBidi" w:hAnsiTheme="majorBidi"/>
          <w:sz w:val="30"/>
          <w:szCs w:val="30"/>
          <w:cs/>
        </w:rPr>
        <w:t xml:space="preserve"> 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21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C1205C">
        <w:rPr>
          <w:rFonts w:asciiTheme="majorBidi" w:hAnsiTheme="majorBidi" w:cstheme="majorBidi"/>
          <w:sz w:val="30"/>
          <w:szCs w:val="30"/>
        </w:rPr>
        <w:t>2557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3</w:t>
      </w:r>
      <w:r w:rsidRPr="00C1205C">
        <w:rPr>
          <w:rFonts w:asciiTheme="majorBidi" w:hAnsiTheme="majorBidi"/>
          <w:sz w:val="30"/>
          <w:szCs w:val="30"/>
          <w:cs/>
        </w:rPr>
        <w:t>/</w:t>
      </w:r>
      <w:r w:rsidR="004E013D" w:rsidRPr="00C1205C">
        <w:rPr>
          <w:rFonts w:asciiTheme="majorBidi" w:hAnsiTheme="majorBidi" w:cstheme="majorBidi"/>
          <w:sz w:val="30"/>
          <w:szCs w:val="30"/>
        </w:rPr>
        <w:t>2550</w:t>
      </w:r>
      <w:r w:rsidRPr="00C1205C">
        <w:rPr>
          <w:rFonts w:asciiTheme="majorBidi" w:hAnsiTheme="majorBidi"/>
          <w:sz w:val="30"/>
          <w:szCs w:val="30"/>
          <w:cs/>
        </w:rPr>
        <w:t xml:space="preserve"> 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ไว้อีกว่า บันทึกข้อตกลงแก้ไขเปลี่ยนแปลงสัญญาสัมปทานทางหลวง ฉบับที่ </w:t>
      </w:r>
      <w:r w:rsidR="004E013D" w:rsidRPr="00C1205C">
        <w:rPr>
          <w:rFonts w:asciiTheme="majorBidi" w:hAnsiTheme="majorBidi" w:cstheme="majorBidi"/>
          <w:sz w:val="30"/>
          <w:szCs w:val="30"/>
        </w:rPr>
        <w:t>3</w:t>
      </w:r>
      <w:r w:rsidRPr="00C1205C">
        <w:rPr>
          <w:rFonts w:asciiTheme="majorBidi" w:hAnsiTheme="majorBidi"/>
          <w:sz w:val="30"/>
          <w:szCs w:val="30"/>
          <w:cs/>
        </w:rPr>
        <w:t>/</w:t>
      </w:r>
      <w:r w:rsidR="004E013D" w:rsidRPr="00C1205C">
        <w:rPr>
          <w:rFonts w:asciiTheme="majorBidi" w:hAnsiTheme="majorBidi" w:cstheme="majorBidi"/>
          <w:sz w:val="30"/>
          <w:szCs w:val="30"/>
        </w:rPr>
        <w:t>2550</w:t>
      </w:r>
      <w:r w:rsidRPr="00C1205C">
        <w:rPr>
          <w:rFonts w:asciiTheme="majorBidi" w:hAnsiTheme="majorBidi"/>
          <w:sz w:val="30"/>
          <w:szCs w:val="30"/>
          <w:cs/>
        </w:rPr>
        <w:t xml:space="preserve"> </w:t>
      </w:r>
      <w:r w:rsidRPr="00C1205C">
        <w:rPr>
          <w:rFonts w:asciiTheme="majorBidi" w:hAnsiTheme="majorBidi" w:cstheme="majorBidi"/>
          <w:sz w:val="30"/>
          <w:szCs w:val="30"/>
          <w:cs/>
        </w:rPr>
        <w:t xml:space="preserve">เป็นการกระทำที่ชอบด้วยสัญญาและเป็นไปตามขั้นตอนของกฎหมาย บริษัทจึงไม่ได้บันทึกรายการไว้ในงบการเงิน ทั้งนี้ผลของคดีดังกล่าวยังมีความไม่แน่นอน </w:t>
      </w:r>
    </w:p>
    <w:p w14:paraId="4F02E188" w14:textId="3C92FA58" w:rsidR="008B04C7" w:rsidRDefault="008B04C7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9AD6EF" w14:textId="68348E46" w:rsidR="008B04C7" w:rsidRDefault="008B04C7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31295" w14:textId="7F2CC155" w:rsidR="008B04C7" w:rsidRDefault="008B04C7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17A58" w14:textId="77777777" w:rsidR="008B04C7" w:rsidRDefault="008B04C7" w:rsidP="008B04C7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="Angsana New"/>
        </w:rPr>
      </w:pPr>
      <w:r w:rsidRPr="00236122">
        <w:rPr>
          <w:rFonts w:asciiTheme="majorBidi" w:hAnsiTheme="majorBidi" w:cs="Angsana New"/>
          <w:cs/>
        </w:rPr>
        <w:lastRenderedPageBreak/>
        <w:t>เหตุการณ์ภายหลังรอบระยะเวลารายงาน</w:t>
      </w:r>
    </w:p>
    <w:p w14:paraId="3F0F566A" w14:textId="77777777" w:rsidR="008B04C7" w:rsidRDefault="008B04C7" w:rsidP="008B04C7">
      <w:pPr>
        <w:rPr>
          <w:rFonts w:asciiTheme="majorBidi" w:hAnsiTheme="majorBidi" w:cstheme="majorBidi"/>
          <w:sz w:val="30"/>
          <w:szCs w:val="30"/>
        </w:rPr>
      </w:pPr>
    </w:p>
    <w:p w14:paraId="4A72EF2F" w14:textId="77777777" w:rsidR="008B04C7" w:rsidRPr="005B153F" w:rsidRDefault="008B04C7" w:rsidP="008B04C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32DB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>22</w:t>
      </w:r>
      <w:r w:rsidRPr="007432DB">
        <w:rPr>
          <w:rFonts w:ascii="Angsana New" w:hAnsi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2565</w:t>
      </w:r>
      <w:r w:rsidRPr="007432DB">
        <w:rPr>
          <w:rFonts w:ascii="Angsana New" w:hAnsi="Angsana New"/>
          <w:sz w:val="30"/>
          <w:szCs w:val="30"/>
          <w:cs/>
        </w:rPr>
        <w:t xml:space="preserve"> คณะกรรมการได้มีมติให้เสนอที่ประชุมสามัญผู้ถือหุ้นประจำปี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2565</w:t>
      </w:r>
      <w:r w:rsidRPr="007432DB">
        <w:rPr>
          <w:rFonts w:ascii="Angsana New" w:hAnsi="Angsana New"/>
          <w:sz w:val="30"/>
          <w:szCs w:val="30"/>
          <w:cs/>
        </w:rPr>
        <w:t xml:space="preserve"> เพื่ออนุมัติการจัดสรรกำไรเป็นเงินปันผลสำหรับผลการดำเนินงานประจำปี </w:t>
      </w:r>
      <w:r>
        <w:rPr>
          <w:rFonts w:ascii="Angsana New" w:hAnsi="Angsana New"/>
          <w:sz w:val="30"/>
          <w:szCs w:val="30"/>
        </w:rPr>
        <w:t>2564</w:t>
      </w:r>
      <w:r w:rsidRPr="007432DB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32</w:t>
      </w:r>
      <w:r w:rsidRPr="007432DB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/>
          <w:sz w:val="30"/>
          <w:szCs w:val="30"/>
        </w:rPr>
        <w:t>378</w:t>
      </w:r>
      <w:r w:rsidRPr="007432DB">
        <w:rPr>
          <w:rFonts w:ascii="Angsana New" w:hAnsi="Angsana New"/>
          <w:sz w:val="30"/>
          <w:szCs w:val="30"/>
          <w:cs/>
        </w:rPr>
        <w:t xml:space="preserve"> ล้านบาท ทั้งนี้ในเดือนกันยายน </w:t>
      </w:r>
      <w:r>
        <w:rPr>
          <w:rFonts w:ascii="Angsana New" w:hAnsi="Angsana New"/>
          <w:sz w:val="30"/>
          <w:szCs w:val="30"/>
        </w:rPr>
        <w:t>2564</w:t>
      </w:r>
      <w:r w:rsidRPr="007432DB">
        <w:rPr>
          <w:rFonts w:ascii="Angsana New" w:hAnsi="Angsana New"/>
          <w:sz w:val="30"/>
          <w:szCs w:val="30"/>
          <w:cs/>
        </w:rPr>
        <w:t xml:space="preserve"> บริษัทได้จ่ายเงินปันผลระหว่างกาลสำหรับผลการดำเนินงานงวดหกเดือนแรกของปี </w:t>
      </w:r>
      <w:r>
        <w:rPr>
          <w:rFonts w:ascii="Angsana New" w:hAnsi="Angsana New"/>
          <w:sz w:val="30"/>
          <w:szCs w:val="30"/>
        </w:rPr>
        <w:t>2565</w:t>
      </w:r>
      <w:r w:rsidRPr="007432DB">
        <w:rPr>
          <w:rFonts w:ascii="Angsana New" w:hAnsi="Angsana New"/>
          <w:sz w:val="30"/>
          <w:szCs w:val="30"/>
          <w:cs/>
        </w:rPr>
        <w:t xml:space="preserve"> ไปแล้ว ในอัตราหุ้นละ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07</w:t>
      </w:r>
      <w:r w:rsidRPr="007432DB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/>
          <w:sz w:val="30"/>
          <w:szCs w:val="30"/>
        </w:rPr>
        <w:t>82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69</w:t>
      </w:r>
      <w:r w:rsidRPr="007432DB">
        <w:rPr>
          <w:rFonts w:ascii="Angsana New" w:hAnsi="Angsana New"/>
          <w:sz w:val="30"/>
          <w:szCs w:val="30"/>
          <w:cs/>
        </w:rPr>
        <w:t xml:space="preserve"> ล้านบาท ดังนั้น บริษัทจะจ่ายเงินปันผลส่วนที่เหลืออีกหุ้นละ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25</w:t>
      </w:r>
      <w:r w:rsidRPr="007432DB">
        <w:rPr>
          <w:rFonts w:ascii="Angsana New" w:hAnsi="Angsana New"/>
          <w:sz w:val="30"/>
          <w:szCs w:val="30"/>
          <w:cs/>
        </w:rPr>
        <w:t xml:space="preserve"> บาท สำหรับผลการดำเนินงานประจำปี </w:t>
      </w:r>
      <w:r>
        <w:rPr>
          <w:rFonts w:ascii="Angsana New" w:hAnsi="Angsana New"/>
          <w:sz w:val="30"/>
          <w:szCs w:val="30"/>
        </w:rPr>
        <w:t>2564</w:t>
      </w:r>
      <w:r w:rsidRPr="007432DB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/>
          <w:sz w:val="30"/>
          <w:szCs w:val="30"/>
        </w:rPr>
        <w:t>295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31</w:t>
      </w:r>
      <w:r w:rsidRPr="007432D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301C699" w14:textId="77777777" w:rsidR="008B04C7" w:rsidRPr="00C1205C" w:rsidRDefault="008B04C7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B04C7" w:rsidRPr="00C1205C" w:rsidSect="00107B89"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3EE48" w14:textId="77777777" w:rsidR="00CD58BC" w:rsidRDefault="00CD58BC">
      <w:r>
        <w:separator/>
      </w:r>
    </w:p>
  </w:endnote>
  <w:endnote w:type="continuationSeparator" w:id="0">
    <w:p w14:paraId="2E678F49" w14:textId="77777777" w:rsidR="00CD58BC" w:rsidRDefault="00CD5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A4967" w14:textId="77777777" w:rsidR="00C424B6" w:rsidRDefault="00C424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DA8AC" w14:textId="77777777" w:rsidR="00C424B6" w:rsidRDefault="00C424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764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6111A2" w14:textId="2BFC0AEF" w:rsidR="00A05AFE" w:rsidRPr="007135C3" w:rsidRDefault="00A05AF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7135C3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31B88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21207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4DD0E5" w14:textId="233C2773" w:rsidR="00A05AFE" w:rsidRPr="00EB6B3B" w:rsidRDefault="00A05AFE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EB6B3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6B3B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EB6B3B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EB6B3B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EB6B3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31B88"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Pr="00EB6B3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E1AF2" w14:textId="77777777" w:rsidR="00CD58BC" w:rsidRDefault="00CD58BC">
      <w:r>
        <w:separator/>
      </w:r>
    </w:p>
  </w:footnote>
  <w:footnote w:type="continuationSeparator" w:id="0">
    <w:p w14:paraId="2929C18C" w14:textId="77777777" w:rsidR="00CD58BC" w:rsidRDefault="00CD5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0EC05" w14:textId="77777777" w:rsidR="00C424B6" w:rsidRDefault="00C424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A5263" w14:textId="77777777" w:rsidR="00A05AFE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4E4B4AE8" w14:textId="3E5F1877" w:rsidR="00A05AFE" w:rsidRPr="00323B9C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8B586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01589C7E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7AC2" w14:textId="77777777" w:rsidR="00A05AFE" w:rsidRPr="00B032BE" w:rsidRDefault="00A05AFE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57C045BB" w14:textId="77777777" w:rsidR="00A05AFE" w:rsidRPr="00B032BE" w:rsidRDefault="00A05AFE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หมายเหตุประกอบงบการเงิน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669193AC" w:rsidR="00A05AFE" w:rsidRDefault="00A05AF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4E013D">
      <w:rPr>
        <w:rFonts w:asciiTheme="majorBidi" w:hAnsiTheme="majorBidi" w:cstheme="majorBidi"/>
        <w:b/>
        <w:bCs/>
        <w:sz w:val="32"/>
        <w:szCs w:val="32"/>
      </w:rPr>
      <w:t>31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Pr="004E013D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4</w:t>
    </w:r>
  </w:p>
  <w:p w14:paraId="0CA43FEA" w14:textId="77777777" w:rsidR="00A05AFE" w:rsidRPr="00B032BE" w:rsidRDefault="00A05AF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3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7" w15:restartNumberingAfterBreak="0">
    <w:nsid w:val="7D0D260A"/>
    <w:multiLevelType w:val="multilevel"/>
    <w:tmpl w:val="45B4796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2"/>
  </w:num>
  <w:num w:numId="14">
    <w:abstractNumId w:val="24"/>
  </w:num>
  <w:num w:numId="15">
    <w:abstractNumId w:val="13"/>
  </w:num>
  <w:num w:numId="16">
    <w:abstractNumId w:val="35"/>
  </w:num>
  <w:num w:numId="17">
    <w:abstractNumId w:val="26"/>
  </w:num>
  <w:num w:numId="18">
    <w:abstractNumId w:val="16"/>
  </w:num>
  <w:num w:numId="19">
    <w:abstractNumId w:val="23"/>
  </w:num>
  <w:num w:numId="20">
    <w:abstractNumId w:val="11"/>
  </w:num>
  <w:num w:numId="21">
    <w:abstractNumId w:val="14"/>
  </w:num>
  <w:num w:numId="22">
    <w:abstractNumId w:val="31"/>
  </w:num>
  <w:num w:numId="2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8"/>
  </w:num>
  <w:num w:numId="25">
    <w:abstractNumId w:val="29"/>
  </w:num>
  <w:num w:numId="26">
    <w:abstractNumId w:val="27"/>
  </w:num>
  <w:num w:numId="27">
    <w:abstractNumId w:val="12"/>
  </w:num>
  <w:num w:numId="28">
    <w:abstractNumId w:val="39"/>
  </w:num>
  <w:num w:numId="29">
    <w:abstractNumId w:val="30"/>
  </w:num>
  <w:num w:numId="30">
    <w:abstractNumId w:val="36"/>
  </w:num>
  <w:num w:numId="31">
    <w:abstractNumId w:val="33"/>
  </w:num>
  <w:num w:numId="32">
    <w:abstractNumId w:val="18"/>
  </w:num>
  <w:num w:numId="33">
    <w:abstractNumId w:val="25"/>
  </w:num>
  <w:num w:numId="34">
    <w:abstractNumId w:val="10"/>
  </w:num>
  <w:num w:numId="35">
    <w:abstractNumId w:val="28"/>
  </w:num>
  <w:num w:numId="36">
    <w:abstractNumId w:val="20"/>
  </w:num>
  <w:num w:numId="37">
    <w:abstractNumId w:val="21"/>
  </w:num>
  <w:num w:numId="38">
    <w:abstractNumId w:val="15"/>
  </w:num>
  <w:num w:numId="39">
    <w:abstractNumId w:val="19"/>
  </w:num>
  <w:num w:numId="40">
    <w:abstractNumId w:val="37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5BA"/>
    <w:rsid w:val="000037D8"/>
    <w:rsid w:val="0000394B"/>
    <w:rsid w:val="00003A83"/>
    <w:rsid w:val="00003D33"/>
    <w:rsid w:val="00003F7C"/>
    <w:rsid w:val="0000403E"/>
    <w:rsid w:val="00004048"/>
    <w:rsid w:val="000043BA"/>
    <w:rsid w:val="000047A5"/>
    <w:rsid w:val="00004836"/>
    <w:rsid w:val="0000494C"/>
    <w:rsid w:val="00004D51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1DA"/>
    <w:rsid w:val="00011435"/>
    <w:rsid w:val="0001176D"/>
    <w:rsid w:val="00011A52"/>
    <w:rsid w:val="00011E1C"/>
    <w:rsid w:val="00011ECE"/>
    <w:rsid w:val="00011F98"/>
    <w:rsid w:val="00012439"/>
    <w:rsid w:val="00012655"/>
    <w:rsid w:val="00012ABD"/>
    <w:rsid w:val="00012B98"/>
    <w:rsid w:val="00012E13"/>
    <w:rsid w:val="00012F54"/>
    <w:rsid w:val="000132F3"/>
    <w:rsid w:val="00013AE7"/>
    <w:rsid w:val="00013D2B"/>
    <w:rsid w:val="00013DCC"/>
    <w:rsid w:val="00013F45"/>
    <w:rsid w:val="0001443B"/>
    <w:rsid w:val="000147E0"/>
    <w:rsid w:val="0001485B"/>
    <w:rsid w:val="00014AEE"/>
    <w:rsid w:val="00014B08"/>
    <w:rsid w:val="00014EF0"/>
    <w:rsid w:val="000150B3"/>
    <w:rsid w:val="000152A3"/>
    <w:rsid w:val="0001562B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28A"/>
    <w:rsid w:val="0002531C"/>
    <w:rsid w:val="00025A0D"/>
    <w:rsid w:val="00025CC6"/>
    <w:rsid w:val="000260AE"/>
    <w:rsid w:val="0002686C"/>
    <w:rsid w:val="000268BF"/>
    <w:rsid w:val="00026C3A"/>
    <w:rsid w:val="00026E3A"/>
    <w:rsid w:val="00026ED0"/>
    <w:rsid w:val="000270B8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360"/>
    <w:rsid w:val="0003055F"/>
    <w:rsid w:val="00030618"/>
    <w:rsid w:val="0003062D"/>
    <w:rsid w:val="00030680"/>
    <w:rsid w:val="000308AE"/>
    <w:rsid w:val="000309C1"/>
    <w:rsid w:val="00030B28"/>
    <w:rsid w:val="00030DAF"/>
    <w:rsid w:val="000313E6"/>
    <w:rsid w:val="0003147C"/>
    <w:rsid w:val="00031629"/>
    <w:rsid w:val="000318C0"/>
    <w:rsid w:val="00031B22"/>
    <w:rsid w:val="00031B73"/>
    <w:rsid w:val="00031B7E"/>
    <w:rsid w:val="00032018"/>
    <w:rsid w:val="00032436"/>
    <w:rsid w:val="0003247A"/>
    <w:rsid w:val="00032B17"/>
    <w:rsid w:val="00032F7C"/>
    <w:rsid w:val="000331AC"/>
    <w:rsid w:val="000331CB"/>
    <w:rsid w:val="000335E0"/>
    <w:rsid w:val="00033946"/>
    <w:rsid w:val="000339F2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D0B"/>
    <w:rsid w:val="0003512D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39"/>
    <w:rsid w:val="0003648B"/>
    <w:rsid w:val="00036490"/>
    <w:rsid w:val="00036548"/>
    <w:rsid w:val="000365C0"/>
    <w:rsid w:val="00036811"/>
    <w:rsid w:val="000368A6"/>
    <w:rsid w:val="000369C3"/>
    <w:rsid w:val="00036ACF"/>
    <w:rsid w:val="00036B89"/>
    <w:rsid w:val="00036BC6"/>
    <w:rsid w:val="00036CF6"/>
    <w:rsid w:val="000375B2"/>
    <w:rsid w:val="00037B16"/>
    <w:rsid w:val="00037C6B"/>
    <w:rsid w:val="00037D68"/>
    <w:rsid w:val="00040017"/>
    <w:rsid w:val="0004012A"/>
    <w:rsid w:val="00040497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55D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0F6"/>
    <w:rsid w:val="00047116"/>
    <w:rsid w:val="000475BC"/>
    <w:rsid w:val="00047752"/>
    <w:rsid w:val="000478F0"/>
    <w:rsid w:val="00047A47"/>
    <w:rsid w:val="00047EE0"/>
    <w:rsid w:val="000500EA"/>
    <w:rsid w:val="00050632"/>
    <w:rsid w:val="0005088D"/>
    <w:rsid w:val="00050A02"/>
    <w:rsid w:val="00050C58"/>
    <w:rsid w:val="00050D82"/>
    <w:rsid w:val="00051161"/>
    <w:rsid w:val="000511E6"/>
    <w:rsid w:val="00051209"/>
    <w:rsid w:val="000514EF"/>
    <w:rsid w:val="000515C0"/>
    <w:rsid w:val="000518AC"/>
    <w:rsid w:val="0005192D"/>
    <w:rsid w:val="00051A23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6CD5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D97"/>
    <w:rsid w:val="00060EBF"/>
    <w:rsid w:val="00060F98"/>
    <w:rsid w:val="00061220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A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47E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E6"/>
    <w:rsid w:val="0007316A"/>
    <w:rsid w:val="0007330E"/>
    <w:rsid w:val="00073C06"/>
    <w:rsid w:val="00073DE7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4A"/>
    <w:rsid w:val="00076BC5"/>
    <w:rsid w:val="0007703C"/>
    <w:rsid w:val="00077062"/>
    <w:rsid w:val="000771C2"/>
    <w:rsid w:val="000774EE"/>
    <w:rsid w:val="000775D9"/>
    <w:rsid w:val="0008009A"/>
    <w:rsid w:val="00080320"/>
    <w:rsid w:val="00080B5B"/>
    <w:rsid w:val="00080C1C"/>
    <w:rsid w:val="00080CD1"/>
    <w:rsid w:val="00080E36"/>
    <w:rsid w:val="000810DC"/>
    <w:rsid w:val="0008111D"/>
    <w:rsid w:val="000813CB"/>
    <w:rsid w:val="00081E08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415E"/>
    <w:rsid w:val="000843C9"/>
    <w:rsid w:val="000844A5"/>
    <w:rsid w:val="00084532"/>
    <w:rsid w:val="00084E16"/>
    <w:rsid w:val="00084E80"/>
    <w:rsid w:val="00084F1D"/>
    <w:rsid w:val="00084F1E"/>
    <w:rsid w:val="000853F6"/>
    <w:rsid w:val="00085823"/>
    <w:rsid w:val="00085924"/>
    <w:rsid w:val="00085A5B"/>
    <w:rsid w:val="00085AE2"/>
    <w:rsid w:val="00085E1B"/>
    <w:rsid w:val="00085FD2"/>
    <w:rsid w:val="00086456"/>
    <w:rsid w:val="00086516"/>
    <w:rsid w:val="000865C8"/>
    <w:rsid w:val="00086666"/>
    <w:rsid w:val="000866F6"/>
    <w:rsid w:val="0008671F"/>
    <w:rsid w:val="00086B05"/>
    <w:rsid w:val="00086E0A"/>
    <w:rsid w:val="00086EA6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0E0C"/>
    <w:rsid w:val="00091283"/>
    <w:rsid w:val="00091578"/>
    <w:rsid w:val="000917A7"/>
    <w:rsid w:val="000918A5"/>
    <w:rsid w:val="00091BB9"/>
    <w:rsid w:val="00091D3D"/>
    <w:rsid w:val="00092684"/>
    <w:rsid w:val="00092697"/>
    <w:rsid w:val="000926D4"/>
    <w:rsid w:val="00092925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76"/>
    <w:rsid w:val="00095541"/>
    <w:rsid w:val="00095727"/>
    <w:rsid w:val="00095789"/>
    <w:rsid w:val="000960DF"/>
    <w:rsid w:val="0009630D"/>
    <w:rsid w:val="000966BA"/>
    <w:rsid w:val="000967E2"/>
    <w:rsid w:val="0009693F"/>
    <w:rsid w:val="00096BDA"/>
    <w:rsid w:val="00096FA9"/>
    <w:rsid w:val="000970CB"/>
    <w:rsid w:val="00097175"/>
    <w:rsid w:val="0009760C"/>
    <w:rsid w:val="00097711"/>
    <w:rsid w:val="0009774F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5B9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ED8"/>
    <w:rsid w:val="000B1192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A2"/>
    <w:rsid w:val="000B53D6"/>
    <w:rsid w:val="000B55D2"/>
    <w:rsid w:val="000B5618"/>
    <w:rsid w:val="000B597A"/>
    <w:rsid w:val="000B599A"/>
    <w:rsid w:val="000B5EEB"/>
    <w:rsid w:val="000B65B6"/>
    <w:rsid w:val="000B6668"/>
    <w:rsid w:val="000B6894"/>
    <w:rsid w:val="000B6D80"/>
    <w:rsid w:val="000B6F81"/>
    <w:rsid w:val="000B717A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B85"/>
    <w:rsid w:val="000C5DB9"/>
    <w:rsid w:val="000C5DE6"/>
    <w:rsid w:val="000C5FAF"/>
    <w:rsid w:val="000C5FB0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95F"/>
    <w:rsid w:val="000C7B93"/>
    <w:rsid w:val="000C7D70"/>
    <w:rsid w:val="000D0132"/>
    <w:rsid w:val="000D03CE"/>
    <w:rsid w:val="000D05B4"/>
    <w:rsid w:val="000D0861"/>
    <w:rsid w:val="000D0880"/>
    <w:rsid w:val="000D11D5"/>
    <w:rsid w:val="000D14A5"/>
    <w:rsid w:val="000D1584"/>
    <w:rsid w:val="000D1A0C"/>
    <w:rsid w:val="000D1A4D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AE"/>
    <w:rsid w:val="000D3EA4"/>
    <w:rsid w:val="000D3F5A"/>
    <w:rsid w:val="000D433F"/>
    <w:rsid w:val="000D435E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AD1"/>
    <w:rsid w:val="000D6C05"/>
    <w:rsid w:val="000D6DC1"/>
    <w:rsid w:val="000D73BB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7C"/>
    <w:rsid w:val="000E2265"/>
    <w:rsid w:val="000E2297"/>
    <w:rsid w:val="000E22E0"/>
    <w:rsid w:val="000E2737"/>
    <w:rsid w:val="000E289D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BFB"/>
    <w:rsid w:val="000E4C4F"/>
    <w:rsid w:val="000E512B"/>
    <w:rsid w:val="000E56AB"/>
    <w:rsid w:val="000E580A"/>
    <w:rsid w:val="000E5817"/>
    <w:rsid w:val="000E58A8"/>
    <w:rsid w:val="000E5AB8"/>
    <w:rsid w:val="000E5EFD"/>
    <w:rsid w:val="000E5FB0"/>
    <w:rsid w:val="000E6098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59"/>
    <w:rsid w:val="000F5979"/>
    <w:rsid w:val="000F599A"/>
    <w:rsid w:val="000F5DC7"/>
    <w:rsid w:val="000F5E68"/>
    <w:rsid w:val="000F5F52"/>
    <w:rsid w:val="000F6104"/>
    <w:rsid w:val="000F616B"/>
    <w:rsid w:val="000F651D"/>
    <w:rsid w:val="000F6762"/>
    <w:rsid w:val="000F695D"/>
    <w:rsid w:val="000F69B9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E68"/>
    <w:rsid w:val="000F7FD3"/>
    <w:rsid w:val="00100123"/>
    <w:rsid w:val="00100177"/>
    <w:rsid w:val="00100233"/>
    <w:rsid w:val="001004B7"/>
    <w:rsid w:val="00100BEF"/>
    <w:rsid w:val="00100ED9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7B0"/>
    <w:rsid w:val="0010380E"/>
    <w:rsid w:val="00103C6B"/>
    <w:rsid w:val="00103CB0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4CF"/>
    <w:rsid w:val="0011051C"/>
    <w:rsid w:val="001107A6"/>
    <w:rsid w:val="001107C1"/>
    <w:rsid w:val="00110800"/>
    <w:rsid w:val="0011081A"/>
    <w:rsid w:val="0011089C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2065"/>
    <w:rsid w:val="00112288"/>
    <w:rsid w:val="00112A5E"/>
    <w:rsid w:val="00112D3C"/>
    <w:rsid w:val="00112D70"/>
    <w:rsid w:val="0011332D"/>
    <w:rsid w:val="001134A0"/>
    <w:rsid w:val="001135DA"/>
    <w:rsid w:val="001135EA"/>
    <w:rsid w:val="0011370A"/>
    <w:rsid w:val="00113FB8"/>
    <w:rsid w:val="001140D3"/>
    <w:rsid w:val="001140FB"/>
    <w:rsid w:val="0011418F"/>
    <w:rsid w:val="0011430A"/>
    <w:rsid w:val="001147B6"/>
    <w:rsid w:val="0011499F"/>
    <w:rsid w:val="001149B6"/>
    <w:rsid w:val="00114B9B"/>
    <w:rsid w:val="00115ADB"/>
    <w:rsid w:val="00115DEB"/>
    <w:rsid w:val="00115ED6"/>
    <w:rsid w:val="001161F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274"/>
    <w:rsid w:val="001172E9"/>
    <w:rsid w:val="00117427"/>
    <w:rsid w:val="00117543"/>
    <w:rsid w:val="0011777B"/>
    <w:rsid w:val="00117958"/>
    <w:rsid w:val="00117C7E"/>
    <w:rsid w:val="00120065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0F6B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AD1"/>
    <w:rsid w:val="00122B59"/>
    <w:rsid w:val="00123808"/>
    <w:rsid w:val="0012386A"/>
    <w:rsid w:val="001238D8"/>
    <w:rsid w:val="00123AF3"/>
    <w:rsid w:val="00123C47"/>
    <w:rsid w:val="00123E65"/>
    <w:rsid w:val="0012450D"/>
    <w:rsid w:val="00124CE9"/>
    <w:rsid w:val="00125119"/>
    <w:rsid w:val="001251E2"/>
    <w:rsid w:val="0012557A"/>
    <w:rsid w:val="001256D5"/>
    <w:rsid w:val="00125816"/>
    <w:rsid w:val="0012593E"/>
    <w:rsid w:val="00125975"/>
    <w:rsid w:val="00125AFE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371"/>
    <w:rsid w:val="0013263D"/>
    <w:rsid w:val="001326AA"/>
    <w:rsid w:val="001326E8"/>
    <w:rsid w:val="001326FE"/>
    <w:rsid w:val="001327E8"/>
    <w:rsid w:val="001328EC"/>
    <w:rsid w:val="0013290D"/>
    <w:rsid w:val="00132E45"/>
    <w:rsid w:val="001332A1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6BF"/>
    <w:rsid w:val="001377A8"/>
    <w:rsid w:val="00137868"/>
    <w:rsid w:val="00140024"/>
    <w:rsid w:val="0014029E"/>
    <w:rsid w:val="0014045C"/>
    <w:rsid w:val="001405B6"/>
    <w:rsid w:val="001406B9"/>
    <w:rsid w:val="00140A17"/>
    <w:rsid w:val="00140D07"/>
    <w:rsid w:val="00141083"/>
    <w:rsid w:val="001410F4"/>
    <w:rsid w:val="001411E3"/>
    <w:rsid w:val="00141BFB"/>
    <w:rsid w:val="00141C36"/>
    <w:rsid w:val="00141D70"/>
    <w:rsid w:val="00141FE6"/>
    <w:rsid w:val="00142590"/>
    <w:rsid w:val="001428DF"/>
    <w:rsid w:val="00142951"/>
    <w:rsid w:val="00142AAF"/>
    <w:rsid w:val="00142C31"/>
    <w:rsid w:val="001430E0"/>
    <w:rsid w:val="001431EF"/>
    <w:rsid w:val="001432D0"/>
    <w:rsid w:val="00143465"/>
    <w:rsid w:val="00143541"/>
    <w:rsid w:val="00143687"/>
    <w:rsid w:val="001436A6"/>
    <w:rsid w:val="00143A3B"/>
    <w:rsid w:val="00143CC1"/>
    <w:rsid w:val="00143F2B"/>
    <w:rsid w:val="001440AE"/>
    <w:rsid w:val="0014430C"/>
    <w:rsid w:val="001444C9"/>
    <w:rsid w:val="00144AAE"/>
    <w:rsid w:val="00144BDF"/>
    <w:rsid w:val="00144D32"/>
    <w:rsid w:val="00144EF9"/>
    <w:rsid w:val="00144FF1"/>
    <w:rsid w:val="001450A1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5A2"/>
    <w:rsid w:val="00155884"/>
    <w:rsid w:val="00155D79"/>
    <w:rsid w:val="00155DE2"/>
    <w:rsid w:val="001560E0"/>
    <w:rsid w:val="00156382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5FD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73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51"/>
    <w:rsid w:val="00164E7B"/>
    <w:rsid w:val="00164EA1"/>
    <w:rsid w:val="00165160"/>
    <w:rsid w:val="001652E0"/>
    <w:rsid w:val="00165528"/>
    <w:rsid w:val="001655CD"/>
    <w:rsid w:val="00165851"/>
    <w:rsid w:val="00165BEE"/>
    <w:rsid w:val="00165BF8"/>
    <w:rsid w:val="00165F2C"/>
    <w:rsid w:val="00166110"/>
    <w:rsid w:val="00166186"/>
    <w:rsid w:val="001665DE"/>
    <w:rsid w:val="00166AE4"/>
    <w:rsid w:val="00166B9E"/>
    <w:rsid w:val="00167056"/>
    <w:rsid w:val="001677CA"/>
    <w:rsid w:val="00167D4D"/>
    <w:rsid w:val="00167ECF"/>
    <w:rsid w:val="00170081"/>
    <w:rsid w:val="001700E8"/>
    <w:rsid w:val="00170271"/>
    <w:rsid w:val="00170358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8C"/>
    <w:rsid w:val="00176168"/>
    <w:rsid w:val="001761F0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F49"/>
    <w:rsid w:val="00181018"/>
    <w:rsid w:val="00181023"/>
    <w:rsid w:val="00181174"/>
    <w:rsid w:val="001811B2"/>
    <w:rsid w:val="001813FC"/>
    <w:rsid w:val="00181785"/>
    <w:rsid w:val="00181A91"/>
    <w:rsid w:val="00181B05"/>
    <w:rsid w:val="00181E56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45D"/>
    <w:rsid w:val="00184674"/>
    <w:rsid w:val="00184C2A"/>
    <w:rsid w:val="00184E16"/>
    <w:rsid w:val="00184E31"/>
    <w:rsid w:val="00184F67"/>
    <w:rsid w:val="00185047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FE"/>
    <w:rsid w:val="00186A2B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B82"/>
    <w:rsid w:val="00190F01"/>
    <w:rsid w:val="00190F67"/>
    <w:rsid w:val="001910E8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5AC"/>
    <w:rsid w:val="00192A9B"/>
    <w:rsid w:val="00193343"/>
    <w:rsid w:val="001935F0"/>
    <w:rsid w:val="001936F4"/>
    <w:rsid w:val="001937BB"/>
    <w:rsid w:val="0019395E"/>
    <w:rsid w:val="00193CA1"/>
    <w:rsid w:val="00193DAC"/>
    <w:rsid w:val="001943C8"/>
    <w:rsid w:val="00194712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B65"/>
    <w:rsid w:val="00195F5A"/>
    <w:rsid w:val="00196498"/>
    <w:rsid w:val="0019674E"/>
    <w:rsid w:val="001968FF"/>
    <w:rsid w:val="0019697A"/>
    <w:rsid w:val="001969F0"/>
    <w:rsid w:val="00196CC3"/>
    <w:rsid w:val="0019756C"/>
    <w:rsid w:val="001976E3"/>
    <w:rsid w:val="0019799B"/>
    <w:rsid w:val="00197AEC"/>
    <w:rsid w:val="00197BD9"/>
    <w:rsid w:val="00197BDC"/>
    <w:rsid w:val="00197C1E"/>
    <w:rsid w:val="00197C7D"/>
    <w:rsid w:val="001A1081"/>
    <w:rsid w:val="001A118A"/>
    <w:rsid w:val="001A12D3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9CE"/>
    <w:rsid w:val="001A4A9B"/>
    <w:rsid w:val="001A4AE5"/>
    <w:rsid w:val="001A4AEC"/>
    <w:rsid w:val="001A52E7"/>
    <w:rsid w:val="001A532C"/>
    <w:rsid w:val="001A5336"/>
    <w:rsid w:val="001A563D"/>
    <w:rsid w:val="001A572F"/>
    <w:rsid w:val="001A585A"/>
    <w:rsid w:val="001A5D56"/>
    <w:rsid w:val="001A5E83"/>
    <w:rsid w:val="001A5EC4"/>
    <w:rsid w:val="001A60C7"/>
    <w:rsid w:val="001A6113"/>
    <w:rsid w:val="001A627C"/>
    <w:rsid w:val="001A646E"/>
    <w:rsid w:val="001A653E"/>
    <w:rsid w:val="001A6626"/>
    <w:rsid w:val="001A6849"/>
    <w:rsid w:val="001A6B4F"/>
    <w:rsid w:val="001A6B99"/>
    <w:rsid w:val="001A6EBD"/>
    <w:rsid w:val="001A6F6E"/>
    <w:rsid w:val="001A6FB6"/>
    <w:rsid w:val="001A7599"/>
    <w:rsid w:val="001A75CD"/>
    <w:rsid w:val="001A76D3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44CA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5B1E"/>
    <w:rsid w:val="001B5DB1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11FA"/>
    <w:rsid w:val="001C169E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084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95"/>
    <w:rsid w:val="001C7FBC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966"/>
    <w:rsid w:val="001D1A65"/>
    <w:rsid w:val="001D212A"/>
    <w:rsid w:val="001D22C6"/>
    <w:rsid w:val="001D2381"/>
    <w:rsid w:val="001D26B6"/>
    <w:rsid w:val="001D282F"/>
    <w:rsid w:val="001D293A"/>
    <w:rsid w:val="001D2A29"/>
    <w:rsid w:val="001D2E12"/>
    <w:rsid w:val="001D3029"/>
    <w:rsid w:val="001D30AF"/>
    <w:rsid w:val="001D30B4"/>
    <w:rsid w:val="001D3290"/>
    <w:rsid w:val="001D3709"/>
    <w:rsid w:val="001D38CE"/>
    <w:rsid w:val="001D3BEF"/>
    <w:rsid w:val="001D4607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1CF"/>
    <w:rsid w:val="001E0209"/>
    <w:rsid w:val="001E0398"/>
    <w:rsid w:val="001E044D"/>
    <w:rsid w:val="001E058C"/>
    <w:rsid w:val="001E085D"/>
    <w:rsid w:val="001E093B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27B"/>
    <w:rsid w:val="001E346E"/>
    <w:rsid w:val="001E36B0"/>
    <w:rsid w:val="001E3987"/>
    <w:rsid w:val="001E3C33"/>
    <w:rsid w:val="001E3E42"/>
    <w:rsid w:val="001E401D"/>
    <w:rsid w:val="001E4255"/>
    <w:rsid w:val="001E43CD"/>
    <w:rsid w:val="001E44EA"/>
    <w:rsid w:val="001E461E"/>
    <w:rsid w:val="001E4714"/>
    <w:rsid w:val="001E48A0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143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563"/>
    <w:rsid w:val="001F3721"/>
    <w:rsid w:val="001F3CB0"/>
    <w:rsid w:val="001F4188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6089"/>
    <w:rsid w:val="001F6117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A"/>
    <w:rsid w:val="001F745A"/>
    <w:rsid w:val="001F7541"/>
    <w:rsid w:val="00200262"/>
    <w:rsid w:val="002002B8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1A9"/>
    <w:rsid w:val="00201275"/>
    <w:rsid w:val="00201504"/>
    <w:rsid w:val="00201526"/>
    <w:rsid w:val="002016F9"/>
    <w:rsid w:val="002017B9"/>
    <w:rsid w:val="00201944"/>
    <w:rsid w:val="00201AB1"/>
    <w:rsid w:val="00201CC7"/>
    <w:rsid w:val="00201CE3"/>
    <w:rsid w:val="00201D07"/>
    <w:rsid w:val="00201D41"/>
    <w:rsid w:val="00201DAD"/>
    <w:rsid w:val="00202128"/>
    <w:rsid w:val="002021EC"/>
    <w:rsid w:val="002024B8"/>
    <w:rsid w:val="00202674"/>
    <w:rsid w:val="002028C3"/>
    <w:rsid w:val="00202983"/>
    <w:rsid w:val="002031F3"/>
    <w:rsid w:val="00203395"/>
    <w:rsid w:val="002036E6"/>
    <w:rsid w:val="002037D3"/>
    <w:rsid w:val="0020383A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D72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130"/>
    <w:rsid w:val="0021457A"/>
    <w:rsid w:val="00214657"/>
    <w:rsid w:val="002146F5"/>
    <w:rsid w:val="0021470C"/>
    <w:rsid w:val="00214815"/>
    <w:rsid w:val="0021504B"/>
    <w:rsid w:val="00215297"/>
    <w:rsid w:val="002153CD"/>
    <w:rsid w:val="00215400"/>
    <w:rsid w:val="00215C13"/>
    <w:rsid w:val="00215DC1"/>
    <w:rsid w:val="00215F46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A07"/>
    <w:rsid w:val="00217B2D"/>
    <w:rsid w:val="00217FF8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7A2"/>
    <w:rsid w:val="00223C2B"/>
    <w:rsid w:val="00223F8A"/>
    <w:rsid w:val="0022401A"/>
    <w:rsid w:val="00224027"/>
    <w:rsid w:val="00224181"/>
    <w:rsid w:val="0022447F"/>
    <w:rsid w:val="002244BE"/>
    <w:rsid w:val="0022453C"/>
    <w:rsid w:val="0022462E"/>
    <w:rsid w:val="00224A58"/>
    <w:rsid w:val="002251EB"/>
    <w:rsid w:val="00225641"/>
    <w:rsid w:val="002258E9"/>
    <w:rsid w:val="00225AA9"/>
    <w:rsid w:val="00225B91"/>
    <w:rsid w:val="00225EC9"/>
    <w:rsid w:val="00225FA6"/>
    <w:rsid w:val="0022638C"/>
    <w:rsid w:val="00226573"/>
    <w:rsid w:val="00226775"/>
    <w:rsid w:val="00226A93"/>
    <w:rsid w:val="00226D91"/>
    <w:rsid w:val="00226E65"/>
    <w:rsid w:val="00226F12"/>
    <w:rsid w:val="002270F5"/>
    <w:rsid w:val="002272C1"/>
    <w:rsid w:val="002272D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FB1"/>
    <w:rsid w:val="00233467"/>
    <w:rsid w:val="00233608"/>
    <w:rsid w:val="00233817"/>
    <w:rsid w:val="00234567"/>
    <w:rsid w:val="002349C0"/>
    <w:rsid w:val="00234A1C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476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13C"/>
    <w:rsid w:val="0024666E"/>
    <w:rsid w:val="002468C1"/>
    <w:rsid w:val="002468D2"/>
    <w:rsid w:val="00246C7A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7FC"/>
    <w:rsid w:val="00252802"/>
    <w:rsid w:val="00252881"/>
    <w:rsid w:val="0025289B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8FE"/>
    <w:rsid w:val="00255A5A"/>
    <w:rsid w:val="00255A7F"/>
    <w:rsid w:val="00255E18"/>
    <w:rsid w:val="0025646B"/>
    <w:rsid w:val="00256761"/>
    <w:rsid w:val="0025677B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4E9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608"/>
    <w:rsid w:val="00266821"/>
    <w:rsid w:val="00267642"/>
    <w:rsid w:val="002679AA"/>
    <w:rsid w:val="00267B8A"/>
    <w:rsid w:val="00267D87"/>
    <w:rsid w:val="00267EF1"/>
    <w:rsid w:val="00267F5C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405"/>
    <w:rsid w:val="0027273F"/>
    <w:rsid w:val="002727D5"/>
    <w:rsid w:val="00272868"/>
    <w:rsid w:val="00272A1B"/>
    <w:rsid w:val="00272B87"/>
    <w:rsid w:val="00272BB6"/>
    <w:rsid w:val="00272C09"/>
    <w:rsid w:val="00272C68"/>
    <w:rsid w:val="00272D11"/>
    <w:rsid w:val="00273131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99"/>
    <w:rsid w:val="00275888"/>
    <w:rsid w:val="00275C08"/>
    <w:rsid w:val="00275F82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618"/>
    <w:rsid w:val="00280B1B"/>
    <w:rsid w:val="00280CFD"/>
    <w:rsid w:val="0028116F"/>
    <w:rsid w:val="002813B6"/>
    <w:rsid w:val="002816CB"/>
    <w:rsid w:val="00281703"/>
    <w:rsid w:val="002817AD"/>
    <w:rsid w:val="00281A4B"/>
    <w:rsid w:val="00281A6D"/>
    <w:rsid w:val="00281D42"/>
    <w:rsid w:val="00281EAE"/>
    <w:rsid w:val="0028232B"/>
    <w:rsid w:val="0028239E"/>
    <w:rsid w:val="00282468"/>
    <w:rsid w:val="0028285D"/>
    <w:rsid w:val="00282A49"/>
    <w:rsid w:val="00282A6F"/>
    <w:rsid w:val="00282A83"/>
    <w:rsid w:val="00282C6C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687"/>
    <w:rsid w:val="002867E9"/>
    <w:rsid w:val="00286BE4"/>
    <w:rsid w:val="00286D95"/>
    <w:rsid w:val="00286F79"/>
    <w:rsid w:val="00287007"/>
    <w:rsid w:val="00287052"/>
    <w:rsid w:val="00287075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8E"/>
    <w:rsid w:val="00291747"/>
    <w:rsid w:val="00291771"/>
    <w:rsid w:val="00291868"/>
    <w:rsid w:val="00291EC5"/>
    <w:rsid w:val="00291EF1"/>
    <w:rsid w:val="00291FA7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E53"/>
    <w:rsid w:val="00293F5F"/>
    <w:rsid w:val="00293F99"/>
    <w:rsid w:val="00294272"/>
    <w:rsid w:val="002944E1"/>
    <w:rsid w:val="00294BBC"/>
    <w:rsid w:val="00294C26"/>
    <w:rsid w:val="00294D75"/>
    <w:rsid w:val="00294E04"/>
    <w:rsid w:val="00295255"/>
    <w:rsid w:val="0029573F"/>
    <w:rsid w:val="0029587B"/>
    <w:rsid w:val="00295A7A"/>
    <w:rsid w:val="00295ABB"/>
    <w:rsid w:val="00295CBC"/>
    <w:rsid w:val="00295E0D"/>
    <w:rsid w:val="00295F35"/>
    <w:rsid w:val="002960CD"/>
    <w:rsid w:val="00296430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DA3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5093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6BF1"/>
    <w:rsid w:val="002A6D1A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7B0"/>
    <w:rsid w:val="002B28B0"/>
    <w:rsid w:val="002B2ADD"/>
    <w:rsid w:val="002B2C4E"/>
    <w:rsid w:val="002B2E8F"/>
    <w:rsid w:val="002B2F22"/>
    <w:rsid w:val="002B359F"/>
    <w:rsid w:val="002B36DF"/>
    <w:rsid w:val="002B371E"/>
    <w:rsid w:val="002B3A46"/>
    <w:rsid w:val="002B3F1E"/>
    <w:rsid w:val="002B40DF"/>
    <w:rsid w:val="002B4235"/>
    <w:rsid w:val="002B4307"/>
    <w:rsid w:val="002B44E5"/>
    <w:rsid w:val="002B49DB"/>
    <w:rsid w:val="002B4EF8"/>
    <w:rsid w:val="002B512F"/>
    <w:rsid w:val="002B53E1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A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19"/>
    <w:rsid w:val="002C2D8A"/>
    <w:rsid w:val="002C2E72"/>
    <w:rsid w:val="002C30F5"/>
    <w:rsid w:val="002C3169"/>
    <w:rsid w:val="002C32E6"/>
    <w:rsid w:val="002C33D1"/>
    <w:rsid w:val="002C39C1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C33"/>
    <w:rsid w:val="002C5D1A"/>
    <w:rsid w:val="002C5D53"/>
    <w:rsid w:val="002C5D9E"/>
    <w:rsid w:val="002C605C"/>
    <w:rsid w:val="002C6064"/>
    <w:rsid w:val="002C60A2"/>
    <w:rsid w:val="002C63DC"/>
    <w:rsid w:val="002C66DF"/>
    <w:rsid w:val="002C6710"/>
    <w:rsid w:val="002C6AE0"/>
    <w:rsid w:val="002C6B4A"/>
    <w:rsid w:val="002C6C82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196"/>
    <w:rsid w:val="002D1345"/>
    <w:rsid w:val="002D16E7"/>
    <w:rsid w:val="002D18D9"/>
    <w:rsid w:val="002D1C2D"/>
    <w:rsid w:val="002D1C53"/>
    <w:rsid w:val="002D1E00"/>
    <w:rsid w:val="002D1F96"/>
    <w:rsid w:val="002D203E"/>
    <w:rsid w:val="002D20EB"/>
    <w:rsid w:val="002D2274"/>
    <w:rsid w:val="002D2385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3F1D"/>
    <w:rsid w:val="002D4982"/>
    <w:rsid w:val="002D4D8C"/>
    <w:rsid w:val="002D4E6A"/>
    <w:rsid w:val="002D4F3F"/>
    <w:rsid w:val="002D5FB5"/>
    <w:rsid w:val="002D6489"/>
    <w:rsid w:val="002D6705"/>
    <w:rsid w:val="002D6918"/>
    <w:rsid w:val="002D6E3B"/>
    <w:rsid w:val="002D6F12"/>
    <w:rsid w:val="002D7466"/>
    <w:rsid w:val="002D785E"/>
    <w:rsid w:val="002D7C88"/>
    <w:rsid w:val="002D7D1C"/>
    <w:rsid w:val="002D7E87"/>
    <w:rsid w:val="002E0080"/>
    <w:rsid w:val="002E0234"/>
    <w:rsid w:val="002E0459"/>
    <w:rsid w:val="002E07C6"/>
    <w:rsid w:val="002E08D0"/>
    <w:rsid w:val="002E0A72"/>
    <w:rsid w:val="002E0AC1"/>
    <w:rsid w:val="002E0CBF"/>
    <w:rsid w:val="002E0CD4"/>
    <w:rsid w:val="002E1AD0"/>
    <w:rsid w:val="002E1B1F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A41"/>
    <w:rsid w:val="002E4C00"/>
    <w:rsid w:val="002E516C"/>
    <w:rsid w:val="002E53DD"/>
    <w:rsid w:val="002E566B"/>
    <w:rsid w:val="002E576D"/>
    <w:rsid w:val="002E5B4E"/>
    <w:rsid w:val="002E5B85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D1F"/>
    <w:rsid w:val="002E7E29"/>
    <w:rsid w:val="002E7E58"/>
    <w:rsid w:val="002F0576"/>
    <w:rsid w:val="002F05D5"/>
    <w:rsid w:val="002F0614"/>
    <w:rsid w:val="002F094F"/>
    <w:rsid w:val="002F0C86"/>
    <w:rsid w:val="002F13E5"/>
    <w:rsid w:val="002F146C"/>
    <w:rsid w:val="002F19FD"/>
    <w:rsid w:val="002F1BE4"/>
    <w:rsid w:val="002F1DD0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FD5"/>
    <w:rsid w:val="002F5FDC"/>
    <w:rsid w:val="002F611F"/>
    <w:rsid w:val="002F63AA"/>
    <w:rsid w:val="002F686F"/>
    <w:rsid w:val="002F6A8E"/>
    <w:rsid w:val="002F6E5A"/>
    <w:rsid w:val="002F72B7"/>
    <w:rsid w:val="002F7436"/>
    <w:rsid w:val="002F75F8"/>
    <w:rsid w:val="002F7980"/>
    <w:rsid w:val="002F7AFD"/>
    <w:rsid w:val="0030038D"/>
    <w:rsid w:val="003004A3"/>
    <w:rsid w:val="00300749"/>
    <w:rsid w:val="0030078C"/>
    <w:rsid w:val="0030087A"/>
    <w:rsid w:val="00300CEA"/>
    <w:rsid w:val="00300D1C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71D2"/>
    <w:rsid w:val="00307497"/>
    <w:rsid w:val="003076FE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2D6C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18F"/>
    <w:rsid w:val="003152CE"/>
    <w:rsid w:val="00315528"/>
    <w:rsid w:val="00315708"/>
    <w:rsid w:val="00315791"/>
    <w:rsid w:val="00315E7E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806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DF9"/>
    <w:rsid w:val="00324F32"/>
    <w:rsid w:val="003250AB"/>
    <w:rsid w:val="003252ED"/>
    <w:rsid w:val="00325434"/>
    <w:rsid w:val="003255CB"/>
    <w:rsid w:val="003259E7"/>
    <w:rsid w:val="00325A0E"/>
    <w:rsid w:val="00325F82"/>
    <w:rsid w:val="00326086"/>
    <w:rsid w:val="003260B4"/>
    <w:rsid w:val="00326316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D12"/>
    <w:rsid w:val="00337E17"/>
    <w:rsid w:val="00337EEE"/>
    <w:rsid w:val="00340142"/>
    <w:rsid w:val="0034055D"/>
    <w:rsid w:val="00340676"/>
    <w:rsid w:val="0034082F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1F33"/>
    <w:rsid w:val="00342629"/>
    <w:rsid w:val="0034266B"/>
    <w:rsid w:val="00342873"/>
    <w:rsid w:val="00342946"/>
    <w:rsid w:val="00342A24"/>
    <w:rsid w:val="00342B86"/>
    <w:rsid w:val="00342C32"/>
    <w:rsid w:val="00342E14"/>
    <w:rsid w:val="0034304A"/>
    <w:rsid w:val="003430D5"/>
    <w:rsid w:val="0034338B"/>
    <w:rsid w:val="003436FC"/>
    <w:rsid w:val="00343A43"/>
    <w:rsid w:val="00343E65"/>
    <w:rsid w:val="00344484"/>
    <w:rsid w:val="00344A5A"/>
    <w:rsid w:val="00344CFE"/>
    <w:rsid w:val="00344E78"/>
    <w:rsid w:val="00344F7E"/>
    <w:rsid w:val="00345023"/>
    <w:rsid w:val="003454B1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092"/>
    <w:rsid w:val="003476A6"/>
    <w:rsid w:val="003476E2"/>
    <w:rsid w:val="00347B3C"/>
    <w:rsid w:val="00347DC5"/>
    <w:rsid w:val="003500D6"/>
    <w:rsid w:val="00350252"/>
    <w:rsid w:val="0035042E"/>
    <w:rsid w:val="00350593"/>
    <w:rsid w:val="0035072E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BA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3DEE"/>
    <w:rsid w:val="003541A2"/>
    <w:rsid w:val="00354642"/>
    <w:rsid w:val="00354839"/>
    <w:rsid w:val="00354AF2"/>
    <w:rsid w:val="00354F33"/>
    <w:rsid w:val="00355537"/>
    <w:rsid w:val="003555AE"/>
    <w:rsid w:val="0035595E"/>
    <w:rsid w:val="003559B8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3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094"/>
    <w:rsid w:val="0036726A"/>
    <w:rsid w:val="00367D70"/>
    <w:rsid w:val="0037004C"/>
    <w:rsid w:val="00370366"/>
    <w:rsid w:val="00370518"/>
    <w:rsid w:val="0037058A"/>
    <w:rsid w:val="00370E44"/>
    <w:rsid w:val="00370E93"/>
    <w:rsid w:val="00370F88"/>
    <w:rsid w:val="00371104"/>
    <w:rsid w:val="003711DC"/>
    <w:rsid w:val="00371AAD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8D3"/>
    <w:rsid w:val="00373A9D"/>
    <w:rsid w:val="00373B37"/>
    <w:rsid w:val="00373D37"/>
    <w:rsid w:val="00373E31"/>
    <w:rsid w:val="0037431E"/>
    <w:rsid w:val="00374397"/>
    <w:rsid w:val="003745D5"/>
    <w:rsid w:val="003747AE"/>
    <w:rsid w:val="00374CCE"/>
    <w:rsid w:val="00374F63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969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E9C"/>
    <w:rsid w:val="00394FDF"/>
    <w:rsid w:val="003951CE"/>
    <w:rsid w:val="0039521E"/>
    <w:rsid w:val="0039563D"/>
    <w:rsid w:val="00395662"/>
    <w:rsid w:val="0039619C"/>
    <w:rsid w:val="00396A8A"/>
    <w:rsid w:val="00396C5B"/>
    <w:rsid w:val="00396E80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C6A"/>
    <w:rsid w:val="003A0D1A"/>
    <w:rsid w:val="003A1140"/>
    <w:rsid w:val="003A1246"/>
    <w:rsid w:val="003A12FF"/>
    <w:rsid w:val="003A1321"/>
    <w:rsid w:val="003A14EC"/>
    <w:rsid w:val="003A14F5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9BB"/>
    <w:rsid w:val="003A6B9E"/>
    <w:rsid w:val="003A70A5"/>
    <w:rsid w:val="003A76B0"/>
    <w:rsid w:val="003A7FC0"/>
    <w:rsid w:val="003B0610"/>
    <w:rsid w:val="003B075D"/>
    <w:rsid w:val="003B0BE1"/>
    <w:rsid w:val="003B0CB2"/>
    <w:rsid w:val="003B0F75"/>
    <w:rsid w:val="003B1076"/>
    <w:rsid w:val="003B1086"/>
    <w:rsid w:val="003B1AD9"/>
    <w:rsid w:val="003B1BF2"/>
    <w:rsid w:val="003B1BFA"/>
    <w:rsid w:val="003B1C3F"/>
    <w:rsid w:val="003B1CB4"/>
    <w:rsid w:val="003B2633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410D"/>
    <w:rsid w:val="003B4506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D17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32E"/>
    <w:rsid w:val="003C351D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53ED"/>
    <w:rsid w:val="003C53EF"/>
    <w:rsid w:val="003C54CE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47"/>
    <w:rsid w:val="003D09E7"/>
    <w:rsid w:val="003D0A5F"/>
    <w:rsid w:val="003D0C56"/>
    <w:rsid w:val="003D0CCD"/>
    <w:rsid w:val="003D0F44"/>
    <w:rsid w:val="003D117B"/>
    <w:rsid w:val="003D11E5"/>
    <w:rsid w:val="003D13DA"/>
    <w:rsid w:val="003D1501"/>
    <w:rsid w:val="003D1B10"/>
    <w:rsid w:val="003D1BE1"/>
    <w:rsid w:val="003D1C53"/>
    <w:rsid w:val="003D2054"/>
    <w:rsid w:val="003D2431"/>
    <w:rsid w:val="003D26EA"/>
    <w:rsid w:val="003D2721"/>
    <w:rsid w:val="003D2A20"/>
    <w:rsid w:val="003D2A7E"/>
    <w:rsid w:val="003D2C71"/>
    <w:rsid w:val="003D2EB9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AA"/>
    <w:rsid w:val="003D5FCD"/>
    <w:rsid w:val="003D614D"/>
    <w:rsid w:val="003D6244"/>
    <w:rsid w:val="003D62C8"/>
    <w:rsid w:val="003D62DD"/>
    <w:rsid w:val="003D6367"/>
    <w:rsid w:val="003D685B"/>
    <w:rsid w:val="003D6B7F"/>
    <w:rsid w:val="003D6EF0"/>
    <w:rsid w:val="003D702B"/>
    <w:rsid w:val="003D707E"/>
    <w:rsid w:val="003D7166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212"/>
    <w:rsid w:val="003E26A9"/>
    <w:rsid w:val="003E27AA"/>
    <w:rsid w:val="003E28EE"/>
    <w:rsid w:val="003E2C5C"/>
    <w:rsid w:val="003E2CBA"/>
    <w:rsid w:val="003E2D86"/>
    <w:rsid w:val="003E2F08"/>
    <w:rsid w:val="003E335B"/>
    <w:rsid w:val="003E359E"/>
    <w:rsid w:val="003E3A06"/>
    <w:rsid w:val="003E3FBC"/>
    <w:rsid w:val="003E4039"/>
    <w:rsid w:val="003E4160"/>
    <w:rsid w:val="003E4176"/>
    <w:rsid w:val="003E4409"/>
    <w:rsid w:val="003E44F1"/>
    <w:rsid w:val="003E450A"/>
    <w:rsid w:val="003E4DEE"/>
    <w:rsid w:val="003E513A"/>
    <w:rsid w:val="003E52A1"/>
    <w:rsid w:val="003E5549"/>
    <w:rsid w:val="003E55A5"/>
    <w:rsid w:val="003E56D1"/>
    <w:rsid w:val="003E58E3"/>
    <w:rsid w:val="003E5C6A"/>
    <w:rsid w:val="003E5E4E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6D76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91E"/>
    <w:rsid w:val="003F0A46"/>
    <w:rsid w:val="003F0BB2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5FA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D46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353"/>
    <w:rsid w:val="003F7603"/>
    <w:rsid w:val="003F770B"/>
    <w:rsid w:val="003F7A99"/>
    <w:rsid w:val="003F7DAB"/>
    <w:rsid w:val="00400748"/>
    <w:rsid w:val="00400964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6BB"/>
    <w:rsid w:val="00401961"/>
    <w:rsid w:val="0040197C"/>
    <w:rsid w:val="004021CE"/>
    <w:rsid w:val="00402335"/>
    <w:rsid w:val="00402664"/>
    <w:rsid w:val="00402731"/>
    <w:rsid w:val="00402838"/>
    <w:rsid w:val="00402D9F"/>
    <w:rsid w:val="00402DE7"/>
    <w:rsid w:val="00403006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61C"/>
    <w:rsid w:val="00406761"/>
    <w:rsid w:val="00406974"/>
    <w:rsid w:val="00406F27"/>
    <w:rsid w:val="004072AF"/>
    <w:rsid w:val="004074B7"/>
    <w:rsid w:val="00407500"/>
    <w:rsid w:val="00407579"/>
    <w:rsid w:val="00407712"/>
    <w:rsid w:val="00407D38"/>
    <w:rsid w:val="00407E35"/>
    <w:rsid w:val="00407EFF"/>
    <w:rsid w:val="0041011D"/>
    <w:rsid w:val="004108A1"/>
    <w:rsid w:val="00410929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9EA"/>
    <w:rsid w:val="00413A3C"/>
    <w:rsid w:val="00413D12"/>
    <w:rsid w:val="00414021"/>
    <w:rsid w:val="004141B7"/>
    <w:rsid w:val="0041430E"/>
    <w:rsid w:val="0041465C"/>
    <w:rsid w:val="0041474A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30"/>
    <w:rsid w:val="00417281"/>
    <w:rsid w:val="0041728D"/>
    <w:rsid w:val="00417498"/>
    <w:rsid w:val="004174DF"/>
    <w:rsid w:val="004179C7"/>
    <w:rsid w:val="00417C1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6A"/>
    <w:rsid w:val="00424A49"/>
    <w:rsid w:val="00424E25"/>
    <w:rsid w:val="00425793"/>
    <w:rsid w:val="0042579A"/>
    <w:rsid w:val="00425B72"/>
    <w:rsid w:val="00425BD8"/>
    <w:rsid w:val="00426400"/>
    <w:rsid w:val="004269B1"/>
    <w:rsid w:val="004269FC"/>
    <w:rsid w:val="00426AD7"/>
    <w:rsid w:val="00426B88"/>
    <w:rsid w:val="00426E0C"/>
    <w:rsid w:val="00426F59"/>
    <w:rsid w:val="00426FF2"/>
    <w:rsid w:val="00427109"/>
    <w:rsid w:val="00427591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189"/>
    <w:rsid w:val="00432215"/>
    <w:rsid w:val="0043258E"/>
    <w:rsid w:val="00432960"/>
    <w:rsid w:val="00432ACD"/>
    <w:rsid w:val="00432E9C"/>
    <w:rsid w:val="00433072"/>
    <w:rsid w:val="004330D4"/>
    <w:rsid w:val="004332A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35A"/>
    <w:rsid w:val="00435555"/>
    <w:rsid w:val="00435998"/>
    <w:rsid w:val="004359A8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47A"/>
    <w:rsid w:val="004375FA"/>
    <w:rsid w:val="0043775D"/>
    <w:rsid w:val="004377C2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FD"/>
    <w:rsid w:val="00442403"/>
    <w:rsid w:val="00442B09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C19"/>
    <w:rsid w:val="00445C75"/>
    <w:rsid w:val="00445DB3"/>
    <w:rsid w:val="004461AB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B3"/>
    <w:rsid w:val="004477D4"/>
    <w:rsid w:val="004479B1"/>
    <w:rsid w:val="00447E50"/>
    <w:rsid w:val="00450015"/>
    <w:rsid w:val="00450164"/>
    <w:rsid w:val="0045025F"/>
    <w:rsid w:val="004503FE"/>
    <w:rsid w:val="0045054C"/>
    <w:rsid w:val="00450822"/>
    <w:rsid w:val="00450A94"/>
    <w:rsid w:val="0045164D"/>
    <w:rsid w:val="00451BF7"/>
    <w:rsid w:val="00451F76"/>
    <w:rsid w:val="00452475"/>
    <w:rsid w:val="0045290D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6C9"/>
    <w:rsid w:val="004549C4"/>
    <w:rsid w:val="00454A9C"/>
    <w:rsid w:val="00454A9D"/>
    <w:rsid w:val="00454E18"/>
    <w:rsid w:val="00454F74"/>
    <w:rsid w:val="004550B2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87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8BF"/>
    <w:rsid w:val="0046596F"/>
    <w:rsid w:val="00465C35"/>
    <w:rsid w:val="00465C3B"/>
    <w:rsid w:val="00465C59"/>
    <w:rsid w:val="00465C94"/>
    <w:rsid w:val="00465C9B"/>
    <w:rsid w:val="00465E14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C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A53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6A2F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24C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CB4"/>
    <w:rsid w:val="00492DCA"/>
    <w:rsid w:val="00492E22"/>
    <w:rsid w:val="00492ED3"/>
    <w:rsid w:val="00493083"/>
    <w:rsid w:val="004934F1"/>
    <w:rsid w:val="004935CC"/>
    <w:rsid w:val="0049368A"/>
    <w:rsid w:val="00493780"/>
    <w:rsid w:val="0049381C"/>
    <w:rsid w:val="00493950"/>
    <w:rsid w:val="00493B1E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BC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25F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6E0"/>
    <w:rsid w:val="004A290C"/>
    <w:rsid w:val="004A294E"/>
    <w:rsid w:val="004A2D51"/>
    <w:rsid w:val="004A2F53"/>
    <w:rsid w:val="004A2FD0"/>
    <w:rsid w:val="004A3261"/>
    <w:rsid w:val="004A332A"/>
    <w:rsid w:val="004A3674"/>
    <w:rsid w:val="004A3706"/>
    <w:rsid w:val="004A3ADF"/>
    <w:rsid w:val="004A3E32"/>
    <w:rsid w:val="004A482A"/>
    <w:rsid w:val="004A4C9A"/>
    <w:rsid w:val="004A4CB0"/>
    <w:rsid w:val="004A4D47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E04"/>
    <w:rsid w:val="004A7FD4"/>
    <w:rsid w:val="004A7FD7"/>
    <w:rsid w:val="004B04C1"/>
    <w:rsid w:val="004B0766"/>
    <w:rsid w:val="004B08B0"/>
    <w:rsid w:val="004B0978"/>
    <w:rsid w:val="004B111C"/>
    <w:rsid w:val="004B1BB3"/>
    <w:rsid w:val="004B1EBF"/>
    <w:rsid w:val="004B219D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450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FC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AE8"/>
    <w:rsid w:val="004C5D37"/>
    <w:rsid w:val="004C5EBD"/>
    <w:rsid w:val="004C5F08"/>
    <w:rsid w:val="004C62F1"/>
    <w:rsid w:val="004C6DB8"/>
    <w:rsid w:val="004C743B"/>
    <w:rsid w:val="004C74FC"/>
    <w:rsid w:val="004C77FC"/>
    <w:rsid w:val="004C7D24"/>
    <w:rsid w:val="004C7D25"/>
    <w:rsid w:val="004C7D37"/>
    <w:rsid w:val="004D00DD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B0"/>
    <w:rsid w:val="004D5C19"/>
    <w:rsid w:val="004D6072"/>
    <w:rsid w:val="004D62DD"/>
    <w:rsid w:val="004D6319"/>
    <w:rsid w:val="004D68B5"/>
    <w:rsid w:val="004D6CB6"/>
    <w:rsid w:val="004D6E1A"/>
    <w:rsid w:val="004D6FD5"/>
    <w:rsid w:val="004D6FF1"/>
    <w:rsid w:val="004D70F7"/>
    <w:rsid w:val="004D716B"/>
    <w:rsid w:val="004D745C"/>
    <w:rsid w:val="004D7851"/>
    <w:rsid w:val="004D79F5"/>
    <w:rsid w:val="004D7CEB"/>
    <w:rsid w:val="004D7D2A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2081"/>
    <w:rsid w:val="004E2333"/>
    <w:rsid w:val="004E234C"/>
    <w:rsid w:val="004E2392"/>
    <w:rsid w:val="004E240F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20A"/>
    <w:rsid w:val="004E44E2"/>
    <w:rsid w:val="004E4AAF"/>
    <w:rsid w:val="004E4C4F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8B"/>
    <w:rsid w:val="004F0F92"/>
    <w:rsid w:val="004F1310"/>
    <w:rsid w:val="004F13D5"/>
    <w:rsid w:val="004F18A9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6F8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B1C"/>
    <w:rsid w:val="004F6BF8"/>
    <w:rsid w:val="004F6D0B"/>
    <w:rsid w:val="004F734B"/>
    <w:rsid w:val="004F7357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227"/>
    <w:rsid w:val="0050036F"/>
    <w:rsid w:val="005003D9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638"/>
    <w:rsid w:val="005019A0"/>
    <w:rsid w:val="005019EB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804"/>
    <w:rsid w:val="00503D9E"/>
    <w:rsid w:val="0050411D"/>
    <w:rsid w:val="005043F0"/>
    <w:rsid w:val="00504779"/>
    <w:rsid w:val="0050489C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5F64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814"/>
    <w:rsid w:val="00512B29"/>
    <w:rsid w:val="00512C94"/>
    <w:rsid w:val="00512CD5"/>
    <w:rsid w:val="00512E59"/>
    <w:rsid w:val="00512F14"/>
    <w:rsid w:val="005131AD"/>
    <w:rsid w:val="0051338A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CE"/>
    <w:rsid w:val="00514FC0"/>
    <w:rsid w:val="0051506A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AA"/>
    <w:rsid w:val="00516967"/>
    <w:rsid w:val="00516CC1"/>
    <w:rsid w:val="00517393"/>
    <w:rsid w:val="005174A9"/>
    <w:rsid w:val="00517743"/>
    <w:rsid w:val="00517801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99B"/>
    <w:rsid w:val="00520BC1"/>
    <w:rsid w:val="00520F19"/>
    <w:rsid w:val="00521145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162"/>
    <w:rsid w:val="00523455"/>
    <w:rsid w:val="00523575"/>
    <w:rsid w:val="00523583"/>
    <w:rsid w:val="00523647"/>
    <w:rsid w:val="005236E2"/>
    <w:rsid w:val="0052376E"/>
    <w:rsid w:val="0052412D"/>
    <w:rsid w:val="0052430E"/>
    <w:rsid w:val="00524375"/>
    <w:rsid w:val="00524797"/>
    <w:rsid w:val="00524952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454"/>
    <w:rsid w:val="005267A6"/>
    <w:rsid w:val="005268DB"/>
    <w:rsid w:val="005269B9"/>
    <w:rsid w:val="00526A88"/>
    <w:rsid w:val="00526BE0"/>
    <w:rsid w:val="00526E6F"/>
    <w:rsid w:val="005272B3"/>
    <w:rsid w:val="005273D1"/>
    <w:rsid w:val="00527470"/>
    <w:rsid w:val="005274F2"/>
    <w:rsid w:val="005275CC"/>
    <w:rsid w:val="00527690"/>
    <w:rsid w:val="00527846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C28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5BD"/>
    <w:rsid w:val="00535A55"/>
    <w:rsid w:val="00535A92"/>
    <w:rsid w:val="00535C1F"/>
    <w:rsid w:val="00535C80"/>
    <w:rsid w:val="00535C9A"/>
    <w:rsid w:val="0053600F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CF"/>
    <w:rsid w:val="005375EA"/>
    <w:rsid w:val="00537770"/>
    <w:rsid w:val="00537784"/>
    <w:rsid w:val="00537C1A"/>
    <w:rsid w:val="00537C7A"/>
    <w:rsid w:val="00537D6C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B22"/>
    <w:rsid w:val="00553B74"/>
    <w:rsid w:val="0055429A"/>
    <w:rsid w:val="00554396"/>
    <w:rsid w:val="0055447A"/>
    <w:rsid w:val="005544CF"/>
    <w:rsid w:val="0055451A"/>
    <w:rsid w:val="0055483B"/>
    <w:rsid w:val="00554A88"/>
    <w:rsid w:val="00555269"/>
    <w:rsid w:val="005552A3"/>
    <w:rsid w:val="0055535C"/>
    <w:rsid w:val="00555699"/>
    <w:rsid w:val="00555706"/>
    <w:rsid w:val="00555A6A"/>
    <w:rsid w:val="00555BFF"/>
    <w:rsid w:val="00555DF8"/>
    <w:rsid w:val="00555F26"/>
    <w:rsid w:val="00556022"/>
    <w:rsid w:val="00556EE0"/>
    <w:rsid w:val="00556FCD"/>
    <w:rsid w:val="00557086"/>
    <w:rsid w:val="005570D0"/>
    <w:rsid w:val="00557132"/>
    <w:rsid w:val="0055714D"/>
    <w:rsid w:val="005573A8"/>
    <w:rsid w:val="00557693"/>
    <w:rsid w:val="00557A66"/>
    <w:rsid w:val="00557B7E"/>
    <w:rsid w:val="00557F2E"/>
    <w:rsid w:val="00557F72"/>
    <w:rsid w:val="00560223"/>
    <w:rsid w:val="0056041A"/>
    <w:rsid w:val="00560560"/>
    <w:rsid w:val="005606B7"/>
    <w:rsid w:val="0056077E"/>
    <w:rsid w:val="005608E4"/>
    <w:rsid w:val="0056101D"/>
    <w:rsid w:val="005610E9"/>
    <w:rsid w:val="0056136A"/>
    <w:rsid w:val="0056137B"/>
    <w:rsid w:val="00561991"/>
    <w:rsid w:val="00561EF8"/>
    <w:rsid w:val="0056246A"/>
    <w:rsid w:val="005628E6"/>
    <w:rsid w:val="00563AE9"/>
    <w:rsid w:val="00563D23"/>
    <w:rsid w:val="0056416C"/>
    <w:rsid w:val="00564264"/>
    <w:rsid w:val="005644C0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297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67FDD"/>
    <w:rsid w:val="00570928"/>
    <w:rsid w:val="005709EE"/>
    <w:rsid w:val="005709FB"/>
    <w:rsid w:val="00570A54"/>
    <w:rsid w:val="00570B08"/>
    <w:rsid w:val="00570D89"/>
    <w:rsid w:val="00571060"/>
    <w:rsid w:val="00571537"/>
    <w:rsid w:val="00571726"/>
    <w:rsid w:val="0057196D"/>
    <w:rsid w:val="00571AF1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A64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C27"/>
    <w:rsid w:val="00581E6D"/>
    <w:rsid w:val="00582037"/>
    <w:rsid w:val="005821AF"/>
    <w:rsid w:val="005823ED"/>
    <w:rsid w:val="00582A1F"/>
    <w:rsid w:val="00582AFE"/>
    <w:rsid w:val="00582BAA"/>
    <w:rsid w:val="00582BF1"/>
    <w:rsid w:val="0058386E"/>
    <w:rsid w:val="0058389C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5E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051"/>
    <w:rsid w:val="005871A7"/>
    <w:rsid w:val="0058735E"/>
    <w:rsid w:val="005873D3"/>
    <w:rsid w:val="0058753A"/>
    <w:rsid w:val="00587680"/>
    <w:rsid w:val="00587702"/>
    <w:rsid w:val="00587766"/>
    <w:rsid w:val="005879FB"/>
    <w:rsid w:val="00587CB5"/>
    <w:rsid w:val="00587EB5"/>
    <w:rsid w:val="0059002C"/>
    <w:rsid w:val="005905DB"/>
    <w:rsid w:val="00590DE5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AE"/>
    <w:rsid w:val="00592B23"/>
    <w:rsid w:val="005930B9"/>
    <w:rsid w:val="005932F8"/>
    <w:rsid w:val="00593349"/>
    <w:rsid w:val="00593579"/>
    <w:rsid w:val="005939D8"/>
    <w:rsid w:val="00593C1C"/>
    <w:rsid w:val="00593F4B"/>
    <w:rsid w:val="00593F88"/>
    <w:rsid w:val="00594426"/>
    <w:rsid w:val="00594936"/>
    <w:rsid w:val="00594BB8"/>
    <w:rsid w:val="00594CCC"/>
    <w:rsid w:val="00595340"/>
    <w:rsid w:val="005953D8"/>
    <w:rsid w:val="0059555C"/>
    <w:rsid w:val="00595681"/>
    <w:rsid w:val="00595981"/>
    <w:rsid w:val="00595C37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80"/>
    <w:rsid w:val="005A0E9A"/>
    <w:rsid w:val="005A103C"/>
    <w:rsid w:val="005A1255"/>
    <w:rsid w:val="005A1531"/>
    <w:rsid w:val="005A1B03"/>
    <w:rsid w:val="005A1D21"/>
    <w:rsid w:val="005A1FF9"/>
    <w:rsid w:val="005A219D"/>
    <w:rsid w:val="005A23BE"/>
    <w:rsid w:val="005A2546"/>
    <w:rsid w:val="005A25FE"/>
    <w:rsid w:val="005A261B"/>
    <w:rsid w:val="005A2939"/>
    <w:rsid w:val="005A2CC3"/>
    <w:rsid w:val="005A2D3C"/>
    <w:rsid w:val="005A3087"/>
    <w:rsid w:val="005A3130"/>
    <w:rsid w:val="005A34D1"/>
    <w:rsid w:val="005A35D7"/>
    <w:rsid w:val="005A36D3"/>
    <w:rsid w:val="005A37E8"/>
    <w:rsid w:val="005A3852"/>
    <w:rsid w:val="005A3E95"/>
    <w:rsid w:val="005A4423"/>
    <w:rsid w:val="005A46B9"/>
    <w:rsid w:val="005A4D41"/>
    <w:rsid w:val="005A4EB5"/>
    <w:rsid w:val="005A516D"/>
    <w:rsid w:val="005A5747"/>
    <w:rsid w:val="005A57C5"/>
    <w:rsid w:val="005A59B3"/>
    <w:rsid w:val="005A5D6A"/>
    <w:rsid w:val="005A5EBC"/>
    <w:rsid w:val="005A601A"/>
    <w:rsid w:val="005A6151"/>
    <w:rsid w:val="005A6264"/>
    <w:rsid w:val="005A6C1A"/>
    <w:rsid w:val="005A6E0C"/>
    <w:rsid w:val="005A6EB1"/>
    <w:rsid w:val="005A6F30"/>
    <w:rsid w:val="005A6F6D"/>
    <w:rsid w:val="005A7021"/>
    <w:rsid w:val="005A7081"/>
    <w:rsid w:val="005A70E1"/>
    <w:rsid w:val="005A7400"/>
    <w:rsid w:val="005A7564"/>
    <w:rsid w:val="005A75CC"/>
    <w:rsid w:val="005A75D3"/>
    <w:rsid w:val="005A7AC9"/>
    <w:rsid w:val="005A7DFA"/>
    <w:rsid w:val="005A7E1D"/>
    <w:rsid w:val="005B0377"/>
    <w:rsid w:val="005B03BB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124"/>
    <w:rsid w:val="005B3291"/>
    <w:rsid w:val="005B33F5"/>
    <w:rsid w:val="005B35E2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A6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A70"/>
    <w:rsid w:val="005C4C0D"/>
    <w:rsid w:val="005C4D8E"/>
    <w:rsid w:val="005C5283"/>
    <w:rsid w:val="005C56A9"/>
    <w:rsid w:val="005C5B8A"/>
    <w:rsid w:val="005C5CC1"/>
    <w:rsid w:val="005C6401"/>
    <w:rsid w:val="005C6414"/>
    <w:rsid w:val="005C6937"/>
    <w:rsid w:val="005C6952"/>
    <w:rsid w:val="005C6D28"/>
    <w:rsid w:val="005C70EA"/>
    <w:rsid w:val="005C7241"/>
    <w:rsid w:val="005C74C9"/>
    <w:rsid w:val="005C74E0"/>
    <w:rsid w:val="005C7D92"/>
    <w:rsid w:val="005C7FC9"/>
    <w:rsid w:val="005D0128"/>
    <w:rsid w:val="005D0499"/>
    <w:rsid w:val="005D05E3"/>
    <w:rsid w:val="005D0868"/>
    <w:rsid w:val="005D0C7B"/>
    <w:rsid w:val="005D0DA6"/>
    <w:rsid w:val="005D0F36"/>
    <w:rsid w:val="005D0F5F"/>
    <w:rsid w:val="005D1235"/>
    <w:rsid w:val="005D1823"/>
    <w:rsid w:val="005D1880"/>
    <w:rsid w:val="005D188A"/>
    <w:rsid w:val="005D1C14"/>
    <w:rsid w:val="005D1D49"/>
    <w:rsid w:val="005D207A"/>
    <w:rsid w:val="005D2181"/>
    <w:rsid w:val="005D2469"/>
    <w:rsid w:val="005D249C"/>
    <w:rsid w:val="005D2567"/>
    <w:rsid w:val="005D2872"/>
    <w:rsid w:val="005D28D4"/>
    <w:rsid w:val="005D2ADE"/>
    <w:rsid w:val="005D3014"/>
    <w:rsid w:val="005D3060"/>
    <w:rsid w:val="005D3A7E"/>
    <w:rsid w:val="005D4221"/>
    <w:rsid w:val="005D4241"/>
    <w:rsid w:val="005D4872"/>
    <w:rsid w:val="005D4D29"/>
    <w:rsid w:val="005D4EE9"/>
    <w:rsid w:val="005D5183"/>
    <w:rsid w:val="005D579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9F"/>
    <w:rsid w:val="005E54ED"/>
    <w:rsid w:val="005E554F"/>
    <w:rsid w:val="005E5682"/>
    <w:rsid w:val="005E5A24"/>
    <w:rsid w:val="005E5A3E"/>
    <w:rsid w:val="005E5C71"/>
    <w:rsid w:val="005E5C95"/>
    <w:rsid w:val="005E5FD1"/>
    <w:rsid w:val="005E61BC"/>
    <w:rsid w:val="005E61CF"/>
    <w:rsid w:val="005E631F"/>
    <w:rsid w:val="005E6503"/>
    <w:rsid w:val="005E6512"/>
    <w:rsid w:val="005E65AB"/>
    <w:rsid w:val="005E65EF"/>
    <w:rsid w:val="005E66A8"/>
    <w:rsid w:val="005E672D"/>
    <w:rsid w:val="005E6893"/>
    <w:rsid w:val="005E6A71"/>
    <w:rsid w:val="005E6C33"/>
    <w:rsid w:val="005E6D1D"/>
    <w:rsid w:val="005E6D66"/>
    <w:rsid w:val="005E6E6D"/>
    <w:rsid w:val="005E707F"/>
    <w:rsid w:val="005E71E7"/>
    <w:rsid w:val="005E75AE"/>
    <w:rsid w:val="005E77E9"/>
    <w:rsid w:val="005E79BA"/>
    <w:rsid w:val="005E7B6A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887"/>
    <w:rsid w:val="005F19FE"/>
    <w:rsid w:val="005F1AC3"/>
    <w:rsid w:val="005F1BD1"/>
    <w:rsid w:val="005F1F85"/>
    <w:rsid w:val="005F254A"/>
    <w:rsid w:val="005F2A2F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3D"/>
    <w:rsid w:val="005F5D00"/>
    <w:rsid w:val="005F615D"/>
    <w:rsid w:val="005F6200"/>
    <w:rsid w:val="005F6572"/>
    <w:rsid w:val="005F663B"/>
    <w:rsid w:val="005F67C4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C84"/>
    <w:rsid w:val="005F7D8C"/>
    <w:rsid w:val="00600362"/>
    <w:rsid w:val="006004ED"/>
    <w:rsid w:val="006004F2"/>
    <w:rsid w:val="00600532"/>
    <w:rsid w:val="00600AD3"/>
    <w:rsid w:val="00600B32"/>
    <w:rsid w:val="00600B6F"/>
    <w:rsid w:val="00600D37"/>
    <w:rsid w:val="00600F89"/>
    <w:rsid w:val="006018F3"/>
    <w:rsid w:val="00601B0A"/>
    <w:rsid w:val="00601DDC"/>
    <w:rsid w:val="00601ECE"/>
    <w:rsid w:val="00601FB1"/>
    <w:rsid w:val="0060216F"/>
    <w:rsid w:val="006021B7"/>
    <w:rsid w:val="00602C1D"/>
    <w:rsid w:val="00602F21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3C"/>
    <w:rsid w:val="00605D4C"/>
    <w:rsid w:val="00605E56"/>
    <w:rsid w:val="00605F00"/>
    <w:rsid w:val="00605F01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C0A"/>
    <w:rsid w:val="00607C8E"/>
    <w:rsid w:val="00607CD6"/>
    <w:rsid w:val="006102E8"/>
    <w:rsid w:val="00610C30"/>
    <w:rsid w:val="00611034"/>
    <w:rsid w:val="00612013"/>
    <w:rsid w:val="006124EC"/>
    <w:rsid w:val="006127BD"/>
    <w:rsid w:val="00612953"/>
    <w:rsid w:val="006129C8"/>
    <w:rsid w:val="00612A11"/>
    <w:rsid w:val="006133ED"/>
    <w:rsid w:val="00613551"/>
    <w:rsid w:val="0061362F"/>
    <w:rsid w:val="006136AF"/>
    <w:rsid w:val="00613A09"/>
    <w:rsid w:val="00613CA8"/>
    <w:rsid w:val="00613DA8"/>
    <w:rsid w:val="00613F2C"/>
    <w:rsid w:val="006142BF"/>
    <w:rsid w:val="006144B4"/>
    <w:rsid w:val="0061459F"/>
    <w:rsid w:val="0061466A"/>
    <w:rsid w:val="0061486C"/>
    <w:rsid w:val="006148F8"/>
    <w:rsid w:val="00614A7C"/>
    <w:rsid w:val="00614AD2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88F"/>
    <w:rsid w:val="006168A7"/>
    <w:rsid w:val="00616B22"/>
    <w:rsid w:val="00617117"/>
    <w:rsid w:val="00617198"/>
    <w:rsid w:val="006174FF"/>
    <w:rsid w:val="0061784E"/>
    <w:rsid w:val="0061786B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EF1"/>
    <w:rsid w:val="00622FE7"/>
    <w:rsid w:val="00623030"/>
    <w:rsid w:val="00623056"/>
    <w:rsid w:val="0062375A"/>
    <w:rsid w:val="006239A4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50A"/>
    <w:rsid w:val="006258A6"/>
    <w:rsid w:val="006258DC"/>
    <w:rsid w:val="0062596E"/>
    <w:rsid w:val="00625977"/>
    <w:rsid w:val="00625B2B"/>
    <w:rsid w:val="00625E1D"/>
    <w:rsid w:val="00625E7D"/>
    <w:rsid w:val="00625F13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AAD"/>
    <w:rsid w:val="00627C32"/>
    <w:rsid w:val="00627E29"/>
    <w:rsid w:val="00630297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BBA"/>
    <w:rsid w:val="00632DBB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250"/>
    <w:rsid w:val="00636A14"/>
    <w:rsid w:val="00636B78"/>
    <w:rsid w:val="00636DFE"/>
    <w:rsid w:val="00636E9B"/>
    <w:rsid w:val="00637129"/>
    <w:rsid w:val="00637267"/>
    <w:rsid w:val="00637378"/>
    <w:rsid w:val="006374A1"/>
    <w:rsid w:val="0063776C"/>
    <w:rsid w:val="00637962"/>
    <w:rsid w:val="00637D46"/>
    <w:rsid w:val="00637E3D"/>
    <w:rsid w:val="00637EFE"/>
    <w:rsid w:val="006404D4"/>
    <w:rsid w:val="00640764"/>
    <w:rsid w:val="00640B7D"/>
    <w:rsid w:val="00641155"/>
    <w:rsid w:val="006418D9"/>
    <w:rsid w:val="00641A3D"/>
    <w:rsid w:val="00641FE1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47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C9F"/>
    <w:rsid w:val="00651FE1"/>
    <w:rsid w:val="006520F0"/>
    <w:rsid w:val="006521C2"/>
    <w:rsid w:val="00652266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EC9"/>
    <w:rsid w:val="00655ECB"/>
    <w:rsid w:val="00656235"/>
    <w:rsid w:val="006563B2"/>
    <w:rsid w:val="006566F6"/>
    <w:rsid w:val="00656AB8"/>
    <w:rsid w:val="00656C14"/>
    <w:rsid w:val="00656C4F"/>
    <w:rsid w:val="00656E13"/>
    <w:rsid w:val="0065708B"/>
    <w:rsid w:val="006573DF"/>
    <w:rsid w:val="006576CA"/>
    <w:rsid w:val="006577E0"/>
    <w:rsid w:val="0065789E"/>
    <w:rsid w:val="00657A7C"/>
    <w:rsid w:val="00657E31"/>
    <w:rsid w:val="00660074"/>
    <w:rsid w:val="006601FE"/>
    <w:rsid w:val="006602A8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2FD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627"/>
    <w:rsid w:val="0066375F"/>
    <w:rsid w:val="006638A5"/>
    <w:rsid w:val="00663973"/>
    <w:rsid w:val="00663D96"/>
    <w:rsid w:val="006640BC"/>
    <w:rsid w:val="006640BE"/>
    <w:rsid w:val="006642EB"/>
    <w:rsid w:val="006643F6"/>
    <w:rsid w:val="00664529"/>
    <w:rsid w:val="0066457A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6F9C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031"/>
    <w:rsid w:val="0067123F"/>
    <w:rsid w:val="0067155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73D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B7F"/>
    <w:rsid w:val="00680E72"/>
    <w:rsid w:val="0068104C"/>
    <w:rsid w:val="006811CE"/>
    <w:rsid w:val="0068122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E8D"/>
    <w:rsid w:val="00685212"/>
    <w:rsid w:val="0068522B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90C"/>
    <w:rsid w:val="00691217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B97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53D"/>
    <w:rsid w:val="00696802"/>
    <w:rsid w:val="0069681D"/>
    <w:rsid w:val="0069684B"/>
    <w:rsid w:val="00696B80"/>
    <w:rsid w:val="00696E25"/>
    <w:rsid w:val="0069716C"/>
    <w:rsid w:val="0069731B"/>
    <w:rsid w:val="006975AC"/>
    <w:rsid w:val="0069784F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2F8"/>
    <w:rsid w:val="006A13B9"/>
    <w:rsid w:val="006A191E"/>
    <w:rsid w:val="006A1A91"/>
    <w:rsid w:val="006A24C7"/>
    <w:rsid w:val="006A2654"/>
    <w:rsid w:val="006A26A6"/>
    <w:rsid w:val="006A2747"/>
    <w:rsid w:val="006A2A61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4B32"/>
    <w:rsid w:val="006A5098"/>
    <w:rsid w:val="006A54E0"/>
    <w:rsid w:val="006A55FE"/>
    <w:rsid w:val="006A57F7"/>
    <w:rsid w:val="006A5B61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AA"/>
    <w:rsid w:val="006B39CC"/>
    <w:rsid w:val="006B441A"/>
    <w:rsid w:val="006B4506"/>
    <w:rsid w:val="006B45E3"/>
    <w:rsid w:val="006B461F"/>
    <w:rsid w:val="006B4894"/>
    <w:rsid w:val="006B497C"/>
    <w:rsid w:val="006B5087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D3C"/>
    <w:rsid w:val="006B6DF0"/>
    <w:rsid w:val="006B74C4"/>
    <w:rsid w:val="006B795F"/>
    <w:rsid w:val="006B7A64"/>
    <w:rsid w:val="006B7FA9"/>
    <w:rsid w:val="006C0183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2FC"/>
    <w:rsid w:val="006C59FC"/>
    <w:rsid w:val="006C5AA1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E44"/>
    <w:rsid w:val="006C6E6C"/>
    <w:rsid w:val="006C6E9C"/>
    <w:rsid w:val="006C727E"/>
    <w:rsid w:val="006C72FB"/>
    <w:rsid w:val="006C7497"/>
    <w:rsid w:val="006C7598"/>
    <w:rsid w:val="006C78BC"/>
    <w:rsid w:val="006C7C31"/>
    <w:rsid w:val="006C7D4F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86D"/>
    <w:rsid w:val="006D2874"/>
    <w:rsid w:val="006D2C70"/>
    <w:rsid w:val="006D32E8"/>
    <w:rsid w:val="006D399F"/>
    <w:rsid w:val="006D39DA"/>
    <w:rsid w:val="006D3EFE"/>
    <w:rsid w:val="006D4433"/>
    <w:rsid w:val="006D46D8"/>
    <w:rsid w:val="006D4A3C"/>
    <w:rsid w:val="006D4D2D"/>
    <w:rsid w:val="006D5239"/>
    <w:rsid w:val="006D5427"/>
    <w:rsid w:val="006D5B7E"/>
    <w:rsid w:val="006D5E87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7A9"/>
    <w:rsid w:val="006D7996"/>
    <w:rsid w:val="006D7C2A"/>
    <w:rsid w:val="006D7CC1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C37"/>
    <w:rsid w:val="006E2E66"/>
    <w:rsid w:val="006E301E"/>
    <w:rsid w:val="006E3372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372"/>
    <w:rsid w:val="006E55E9"/>
    <w:rsid w:val="006E567C"/>
    <w:rsid w:val="006E5728"/>
    <w:rsid w:val="006E58AA"/>
    <w:rsid w:val="006E5F44"/>
    <w:rsid w:val="006E6255"/>
    <w:rsid w:val="006E6256"/>
    <w:rsid w:val="006E63B6"/>
    <w:rsid w:val="006E6516"/>
    <w:rsid w:val="006E66C9"/>
    <w:rsid w:val="006E68D5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28"/>
    <w:rsid w:val="006F3388"/>
    <w:rsid w:val="006F34C0"/>
    <w:rsid w:val="006F3573"/>
    <w:rsid w:val="006F37D3"/>
    <w:rsid w:val="006F3909"/>
    <w:rsid w:val="006F3BCE"/>
    <w:rsid w:val="006F418B"/>
    <w:rsid w:val="006F454F"/>
    <w:rsid w:val="006F45CC"/>
    <w:rsid w:val="006F516A"/>
    <w:rsid w:val="006F5443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925"/>
    <w:rsid w:val="006F7C4E"/>
    <w:rsid w:val="00700172"/>
    <w:rsid w:val="007007D3"/>
    <w:rsid w:val="0070091B"/>
    <w:rsid w:val="00700A69"/>
    <w:rsid w:val="00700F80"/>
    <w:rsid w:val="00700FBC"/>
    <w:rsid w:val="00700FEC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D5"/>
    <w:rsid w:val="0070483E"/>
    <w:rsid w:val="007056B4"/>
    <w:rsid w:val="00705B41"/>
    <w:rsid w:val="00705C60"/>
    <w:rsid w:val="00705F08"/>
    <w:rsid w:val="00705F12"/>
    <w:rsid w:val="00706033"/>
    <w:rsid w:val="00706084"/>
    <w:rsid w:val="00706417"/>
    <w:rsid w:val="0070675C"/>
    <w:rsid w:val="007068BA"/>
    <w:rsid w:val="00706AE0"/>
    <w:rsid w:val="00707342"/>
    <w:rsid w:val="0070740C"/>
    <w:rsid w:val="0070769A"/>
    <w:rsid w:val="00707CCC"/>
    <w:rsid w:val="00707ED9"/>
    <w:rsid w:val="00710111"/>
    <w:rsid w:val="0071021D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303D"/>
    <w:rsid w:val="00713073"/>
    <w:rsid w:val="0071328A"/>
    <w:rsid w:val="0071330A"/>
    <w:rsid w:val="007135C3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D3"/>
    <w:rsid w:val="007166EA"/>
    <w:rsid w:val="00716721"/>
    <w:rsid w:val="00716A69"/>
    <w:rsid w:val="00716E2E"/>
    <w:rsid w:val="00717153"/>
    <w:rsid w:val="00717870"/>
    <w:rsid w:val="007205AC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CF"/>
    <w:rsid w:val="007308E5"/>
    <w:rsid w:val="00730B75"/>
    <w:rsid w:val="00730C2D"/>
    <w:rsid w:val="00730C73"/>
    <w:rsid w:val="00730D56"/>
    <w:rsid w:val="00731400"/>
    <w:rsid w:val="00731429"/>
    <w:rsid w:val="0073153C"/>
    <w:rsid w:val="00731601"/>
    <w:rsid w:val="00731899"/>
    <w:rsid w:val="00731909"/>
    <w:rsid w:val="00731D6F"/>
    <w:rsid w:val="00732394"/>
    <w:rsid w:val="00732559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EA2"/>
    <w:rsid w:val="00733F15"/>
    <w:rsid w:val="007340C6"/>
    <w:rsid w:val="0073424D"/>
    <w:rsid w:val="0073426C"/>
    <w:rsid w:val="00734312"/>
    <w:rsid w:val="00734694"/>
    <w:rsid w:val="007346D7"/>
    <w:rsid w:val="007349D9"/>
    <w:rsid w:val="00734A85"/>
    <w:rsid w:val="00734C03"/>
    <w:rsid w:val="007352E1"/>
    <w:rsid w:val="007352F0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635"/>
    <w:rsid w:val="00737791"/>
    <w:rsid w:val="007379B6"/>
    <w:rsid w:val="00737CC9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2D"/>
    <w:rsid w:val="0074536C"/>
    <w:rsid w:val="00745445"/>
    <w:rsid w:val="00745651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8ED"/>
    <w:rsid w:val="00750E6E"/>
    <w:rsid w:val="00750F19"/>
    <w:rsid w:val="00750F27"/>
    <w:rsid w:val="00750F88"/>
    <w:rsid w:val="00751046"/>
    <w:rsid w:val="007510C2"/>
    <w:rsid w:val="00751918"/>
    <w:rsid w:val="00751924"/>
    <w:rsid w:val="00751A91"/>
    <w:rsid w:val="00751AF5"/>
    <w:rsid w:val="00751C3D"/>
    <w:rsid w:val="00751CEB"/>
    <w:rsid w:val="00752210"/>
    <w:rsid w:val="007523B5"/>
    <w:rsid w:val="0075245B"/>
    <w:rsid w:val="007525B0"/>
    <w:rsid w:val="007525EC"/>
    <w:rsid w:val="0075283F"/>
    <w:rsid w:val="00752944"/>
    <w:rsid w:val="00752F1C"/>
    <w:rsid w:val="00753247"/>
    <w:rsid w:val="0075330E"/>
    <w:rsid w:val="00753314"/>
    <w:rsid w:val="00753406"/>
    <w:rsid w:val="0075348E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06B"/>
    <w:rsid w:val="007553B6"/>
    <w:rsid w:val="00755B09"/>
    <w:rsid w:val="00755F49"/>
    <w:rsid w:val="00756092"/>
    <w:rsid w:val="00756185"/>
    <w:rsid w:val="007566E1"/>
    <w:rsid w:val="00756AE5"/>
    <w:rsid w:val="00756C82"/>
    <w:rsid w:val="00756D48"/>
    <w:rsid w:val="00756EAD"/>
    <w:rsid w:val="00757039"/>
    <w:rsid w:val="00757147"/>
    <w:rsid w:val="007571DF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23A8"/>
    <w:rsid w:val="00762404"/>
    <w:rsid w:val="00762485"/>
    <w:rsid w:val="007624F1"/>
    <w:rsid w:val="00762C98"/>
    <w:rsid w:val="00762D9A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5F92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559"/>
    <w:rsid w:val="00767916"/>
    <w:rsid w:val="00770029"/>
    <w:rsid w:val="007701AF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A0"/>
    <w:rsid w:val="00773278"/>
    <w:rsid w:val="0077361D"/>
    <w:rsid w:val="00773757"/>
    <w:rsid w:val="007738B9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627C"/>
    <w:rsid w:val="007762BF"/>
    <w:rsid w:val="0077678C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4E2"/>
    <w:rsid w:val="007836B5"/>
    <w:rsid w:val="007838A8"/>
    <w:rsid w:val="0078428A"/>
    <w:rsid w:val="0078447E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BA"/>
    <w:rsid w:val="0078630F"/>
    <w:rsid w:val="00786459"/>
    <w:rsid w:val="007864F5"/>
    <w:rsid w:val="00786719"/>
    <w:rsid w:val="00786879"/>
    <w:rsid w:val="0078696C"/>
    <w:rsid w:val="00786A79"/>
    <w:rsid w:val="00786D32"/>
    <w:rsid w:val="00786D97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E9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22B"/>
    <w:rsid w:val="0079476D"/>
    <w:rsid w:val="007949AB"/>
    <w:rsid w:val="00794F3C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F08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2B6"/>
    <w:rsid w:val="007A14E3"/>
    <w:rsid w:val="007A1F8E"/>
    <w:rsid w:val="007A1FB2"/>
    <w:rsid w:val="007A206D"/>
    <w:rsid w:val="007A2294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AA9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BE"/>
    <w:rsid w:val="007A5897"/>
    <w:rsid w:val="007A5AF3"/>
    <w:rsid w:val="007A5AFB"/>
    <w:rsid w:val="007A5C98"/>
    <w:rsid w:val="007A616C"/>
    <w:rsid w:val="007A62C8"/>
    <w:rsid w:val="007A63A6"/>
    <w:rsid w:val="007A6590"/>
    <w:rsid w:val="007A6872"/>
    <w:rsid w:val="007A6C65"/>
    <w:rsid w:val="007A7292"/>
    <w:rsid w:val="007A740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C63"/>
    <w:rsid w:val="007B1F14"/>
    <w:rsid w:val="007B2221"/>
    <w:rsid w:val="007B22FB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D42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737"/>
    <w:rsid w:val="007B595F"/>
    <w:rsid w:val="007B5A98"/>
    <w:rsid w:val="007B5E7D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5F"/>
    <w:rsid w:val="007C059A"/>
    <w:rsid w:val="007C0874"/>
    <w:rsid w:val="007C0892"/>
    <w:rsid w:val="007C0AD4"/>
    <w:rsid w:val="007C0D42"/>
    <w:rsid w:val="007C0D45"/>
    <w:rsid w:val="007C0DEB"/>
    <w:rsid w:val="007C0F5C"/>
    <w:rsid w:val="007C15BA"/>
    <w:rsid w:val="007C16F7"/>
    <w:rsid w:val="007C1780"/>
    <w:rsid w:val="007C187C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2A0"/>
    <w:rsid w:val="007C2722"/>
    <w:rsid w:val="007C27BD"/>
    <w:rsid w:val="007C290A"/>
    <w:rsid w:val="007C2A1D"/>
    <w:rsid w:val="007C2B12"/>
    <w:rsid w:val="007C3110"/>
    <w:rsid w:val="007C33FA"/>
    <w:rsid w:val="007C36C6"/>
    <w:rsid w:val="007C39D2"/>
    <w:rsid w:val="007C4F0E"/>
    <w:rsid w:val="007C509E"/>
    <w:rsid w:val="007C5193"/>
    <w:rsid w:val="007C5271"/>
    <w:rsid w:val="007C52E3"/>
    <w:rsid w:val="007C56E1"/>
    <w:rsid w:val="007C5953"/>
    <w:rsid w:val="007C5DA7"/>
    <w:rsid w:val="007C5DB2"/>
    <w:rsid w:val="007C5E9E"/>
    <w:rsid w:val="007C5F2B"/>
    <w:rsid w:val="007C5F7F"/>
    <w:rsid w:val="007C620D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00"/>
    <w:rsid w:val="007D4E89"/>
    <w:rsid w:val="007D5101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B1"/>
    <w:rsid w:val="007D69F2"/>
    <w:rsid w:val="007D6C50"/>
    <w:rsid w:val="007D6EDC"/>
    <w:rsid w:val="007D7460"/>
    <w:rsid w:val="007D7CCB"/>
    <w:rsid w:val="007D7D6F"/>
    <w:rsid w:val="007D7F19"/>
    <w:rsid w:val="007D7F7F"/>
    <w:rsid w:val="007E0352"/>
    <w:rsid w:val="007E038A"/>
    <w:rsid w:val="007E0DE3"/>
    <w:rsid w:val="007E0FB8"/>
    <w:rsid w:val="007E0FDD"/>
    <w:rsid w:val="007E109F"/>
    <w:rsid w:val="007E10F2"/>
    <w:rsid w:val="007E1328"/>
    <w:rsid w:val="007E1761"/>
    <w:rsid w:val="007E184D"/>
    <w:rsid w:val="007E1891"/>
    <w:rsid w:val="007E1B7D"/>
    <w:rsid w:val="007E1FF7"/>
    <w:rsid w:val="007E228F"/>
    <w:rsid w:val="007E24BB"/>
    <w:rsid w:val="007E2B1E"/>
    <w:rsid w:val="007E2B5D"/>
    <w:rsid w:val="007E32D9"/>
    <w:rsid w:val="007E37C1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266"/>
    <w:rsid w:val="007F1396"/>
    <w:rsid w:val="007F1643"/>
    <w:rsid w:val="007F18B3"/>
    <w:rsid w:val="007F1BFA"/>
    <w:rsid w:val="007F249C"/>
    <w:rsid w:val="007F267D"/>
    <w:rsid w:val="007F2760"/>
    <w:rsid w:val="007F2835"/>
    <w:rsid w:val="007F2AF0"/>
    <w:rsid w:val="007F2C8F"/>
    <w:rsid w:val="007F2E93"/>
    <w:rsid w:val="007F31FE"/>
    <w:rsid w:val="007F3693"/>
    <w:rsid w:val="007F37B9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DCD"/>
    <w:rsid w:val="007F4F61"/>
    <w:rsid w:val="007F53CE"/>
    <w:rsid w:val="007F5593"/>
    <w:rsid w:val="007F57F0"/>
    <w:rsid w:val="007F5D8D"/>
    <w:rsid w:val="007F607B"/>
    <w:rsid w:val="007F636C"/>
    <w:rsid w:val="007F67DD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9D0"/>
    <w:rsid w:val="00801BD4"/>
    <w:rsid w:val="00801D54"/>
    <w:rsid w:val="00801F11"/>
    <w:rsid w:val="00802198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B6F"/>
    <w:rsid w:val="00804C43"/>
    <w:rsid w:val="00804E52"/>
    <w:rsid w:val="00804FA6"/>
    <w:rsid w:val="008052A9"/>
    <w:rsid w:val="00805607"/>
    <w:rsid w:val="00805874"/>
    <w:rsid w:val="00805C49"/>
    <w:rsid w:val="00806138"/>
    <w:rsid w:val="008063C1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0B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CBF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D7"/>
    <w:rsid w:val="00814CB2"/>
    <w:rsid w:val="0081506D"/>
    <w:rsid w:val="008152E3"/>
    <w:rsid w:val="008154AC"/>
    <w:rsid w:val="008158CA"/>
    <w:rsid w:val="00815B92"/>
    <w:rsid w:val="00815C49"/>
    <w:rsid w:val="00815CD4"/>
    <w:rsid w:val="0081635C"/>
    <w:rsid w:val="00816746"/>
    <w:rsid w:val="0081689B"/>
    <w:rsid w:val="008169C9"/>
    <w:rsid w:val="00816A04"/>
    <w:rsid w:val="00816B9E"/>
    <w:rsid w:val="008170CC"/>
    <w:rsid w:val="008173C8"/>
    <w:rsid w:val="00817421"/>
    <w:rsid w:val="00817516"/>
    <w:rsid w:val="00817646"/>
    <w:rsid w:val="00817FA8"/>
    <w:rsid w:val="00820600"/>
    <w:rsid w:val="008207DB"/>
    <w:rsid w:val="00820815"/>
    <w:rsid w:val="008208CE"/>
    <w:rsid w:val="008208F4"/>
    <w:rsid w:val="008209CC"/>
    <w:rsid w:val="00820AE3"/>
    <w:rsid w:val="00820C2A"/>
    <w:rsid w:val="00820FEF"/>
    <w:rsid w:val="00821439"/>
    <w:rsid w:val="008214ED"/>
    <w:rsid w:val="00821567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20B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1CD5"/>
    <w:rsid w:val="008320B9"/>
    <w:rsid w:val="008321DA"/>
    <w:rsid w:val="008325B9"/>
    <w:rsid w:val="00832632"/>
    <w:rsid w:val="0083281C"/>
    <w:rsid w:val="0083290F"/>
    <w:rsid w:val="00832B84"/>
    <w:rsid w:val="00832F32"/>
    <w:rsid w:val="00832F89"/>
    <w:rsid w:val="00833053"/>
    <w:rsid w:val="00833498"/>
    <w:rsid w:val="00833886"/>
    <w:rsid w:val="008338A7"/>
    <w:rsid w:val="00833BBD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19"/>
    <w:rsid w:val="008410FE"/>
    <w:rsid w:val="008412E9"/>
    <w:rsid w:val="00841478"/>
    <w:rsid w:val="00841554"/>
    <w:rsid w:val="00841587"/>
    <w:rsid w:val="008417F9"/>
    <w:rsid w:val="00841A22"/>
    <w:rsid w:val="00841B01"/>
    <w:rsid w:val="00841C6F"/>
    <w:rsid w:val="00841DA0"/>
    <w:rsid w:val="00841DCD"/>
    <w:rsid w:val="008420D4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B7"/>
    <w:rsid w:val="00845824"/>
    <w:rsid w:val="008458E0"/>
    <w:rsid w:val="00845D4C"/>
    <w:rsid w:val="008462F2"/>
    <w:rsid w:val="008462FC"/>
    <w:rsid w:val="00846534"/>
    <w:rsid w:val="008466FB"/>
    <w:rsid w:val="0084672A"/>
    <w:rsid w:val="00846A0B"/>
    <w:rsid w:val="00846B19"/>
    <w:rsid w:val="00846DB6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2109"/>
    <w:rsid w:val="00852202"/>
    <w:rsid w:val="00852507"/>
    <w:rsid w:val="00852B69"/>
    <w:rsid w:val="00852C60"/>
    <w:rsid w:val="00852E85"/>
    <w:rsid w:val="00852E9D"/>
    <w:rsid w:val="00852F59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8AC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1329"/>
    <w:rsid w:val="00861D44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300"/>
    <w:rsid w:val="0086587C"/>
    <w:rsid w:val="00865B99"/>
    <w:rsid w:val="00865CBB"/>
    <w:rsid w:val="00865E20"/>
    <w:rsid w:val="00865FEF"/>
    <w:rsid w:val="008662B6"/>
    <w:rsid w:val="00866674"/>
    <w:rsid w:val="008667A8"/>
    <w:rsid w:val="00866A11"/>
    <w:rsid w:val="00866CF1"/>
    <w:rsid w:val="00866F02"/>
    <w:rsid w:val="00866F87"/>
    <w:rsid w:val="008670DE"/>
    <w:rsid w:val="008672AC"/>
    <w:rsid w:val="0086742B"/>
    <w:rsid w:val="00867688"/>
    <w:rsid w:val="00867A24"/>
    <w:rsid w:val="00867F92"/>
    <w:rsid w:val="00870101"/>
    <w:rsid w:val="00870163"/>
    <w:rsid w:val="0087024F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355"/>
    <w:rsid w:val="008754B8"/>
    <w:rsid w:val="0087558E"/>
    <w:rsid w:val="00875758"/>
    <w:rsid w:val="008757B7"/>
    <w:rsid w:val="00875809"/>
    <w:rsid w:val="0087584E"/>
    <w:rsid w:val="00875B52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55A"/>
    <w:rsid w:val="0087770D"/>
    <w:rsid w:val="00877A1E"/>
    <w:rsid w:val="00877CED"/>
    <w:rsid w:val="00877E63"/>
    <w:rsid w:val="00877E79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726"/>
    <w:rsid w:val="00883834"/>
    <w:rsid w:val="00883BB0"/>
    <w:rsid w:val="00883CF2"/>
    <w:rsid w:val="00884291"/>
    <w:rsid w:val="008842BB"/>
    <w:rsid w:val="0088436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B63"/>
    <w:rsid w:val="00886DDC"/>
    <w:rsid w:val="00886EA7"/>
    <w:rsid w:val="008870DE"/>
    <w:rsid w:val="008878BE"/>
    <w:rsid w:val="00887E93"/>
    <w:rsid w:val="008900F7"/>
    <w:rsid w:val="00890202"/>
    <w:rsid w:val="00890434"/>
    <w:rsid w:val="00890489"/>
    <w:rsid w:val="00890744"/>
    <w:rsid w:val="0089085C"/>
    <w:rsid w:val="008908FF"/>
    <w:rsid w:val="00890ED7"/>
    <w:rsid w:val="00891149"/>
    <w:rsid w:val="008911F2"/>
    <w:rsid w:val="0089120D"/>
    <w:rsid w:val="008913A9"/>
    <w:rsid w:val="00891431"/>
    <w:rsid w:val="00891536"/>
    <w:rsid w:val="00891A91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558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4B7"/>
    <w:rsid w:val="008A3547"/>
    <w:rsid w:val="008A3578"/>
    <w:rsid w:val="008A3837"/>
    <w:rsid w:val="008A3972"/>
    <w:rsid w:val="008A3ADB"/>
    <w:rsid w:val="008A3B23"/>
    <w:rsid w:val="008A3B6D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667"/>
    <w:rsid w:val="008A5699"/>
    <w:rsid w:val="008A5A69"/>
    <w:rsid w:val="008A5B2F"/>
    <w:rsid w:val="008A5F4E"/>
    <w:rsid w:val="008A60A8"/>
    <w:rsid w:val="008A60BB"/>
    <w:rsid w:val="008A6158"/>
    <w:rsid w:val="008A62D3"/>
    <w:rsid w:val="008A6316"/>
    <w:rsid w:val="008A6441"/>
    <w:rsid w:val="008A647C"/>
    <w:rsid w:val="008A64AB"/>
    <w:rsid w:val="008A6531"/>
    <w:rsid w:val="008A66D8"/>
    <w:rsid w:val="008A6C11"/>
    <w:rsid w:val="008A73B7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4C7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CED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54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11"/>
    <w:rsid w:val="008B5850"/>
    <w:rsid w:val="008B58FD"/>
    <w:rsid w:val="008B5A16"/>
    <w:rsid w:val="008B5B1E"/>
    <w:rsid w:val="008B5B94"/>
    <w:rsid w:val="008B5CE7"/>
    <w:rsid w:val="008B5D25"/>
    <w:rsid w:val="008B5DB1"/>
    <w:rsid w:val="008B5DEC"/>
    <w:rsid w:val="008B5FE2"/>
    <w:rsid w:val="008B6014"/>
    <w:rsid w:val="008B60CB"/>
    <w:rsid w:val="008B625B"/>
    <w:rsid w:val="008B6280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2DC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A5F"/>
    <w:rsid w:val="008C0BC7"/>
    <w:rsid w:val="008C0C4D"/>
    <w:rsid w:val="008C13B5"/>
    <w:rsid w:val="008C178F"/>
    <w:rsid w:val="008C1971"/>
    <w:rsid w:val="008C1BA0"/>
    <w:rsid w:val="008C1C8E"/>
    <w:rsid w:val="008C21BD"/>
    <w:rsid w:val="008C229A"/>
    <w:rsid w:val="008C25E1"/>
    <w:rsid w:val="008C26B2"/>
    <w:rsid w:val="008C2C9F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9CD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F4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E36"/>
    <w:rsid w:val="008D2E82"/>
    <w:rsid w:val="008D2EF8"/>
    <w:rsid w:val="008D3070"/>
    <w:rsid w:val="008D30C8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6E7"/>
    <w:rsid w:val="008D4CC0"/>
    <w:rsid w:val="008D4D51"/>
    <w:rsid w:val="008D4FF1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A1C"/>
    <w:rsid w:val="008E3E67"/>
    <w:rsid w:val="008E3F38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4E4"/>
    <w:rsid w:val="008E651F"/>
    <w:rsid w:val="008E6838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B78"/>
    <w:rsid w:val="008F2D36"/>
    <w:rsid w:val="008F2E98"/>
    <w:rsid w:val="008F2EEC"/>
    <w:rsid w:val="008F2F7D"/>
    <w:rsid w:val="008F3660"/>
    <w:rsid w:val="008F3A1E"/>
    <w:rsid w:val="008F3BA7"/>
    <w:rsid w:val="008F3F09"/>
    <w:rsid w:val="008F44DD"/>
    <w:rsid w:val="008F458C"/>
    <w:rsid w:val="008F463E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5E1"/>
    <w:rsid w:val="009029D0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A4"/>
    <w:rsid w:val="009069D2"/>
    <w:rsid w:val="00906FED"/>
    <w:rsid w:val="0090701C"/>
    <w:rsid w:val="00907751"/>
    <w:rsid w:val="00907825"/>
    <w:rsid w:val="00907DA9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E0"/>
    <w:rsid w:val="00914105"/>
    <w:rsid w:val="0091411B"/>
    <w:rsid w:val="00914435"/>
    <w:rsid w:val="0091446E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34D"/>
    <w:rsid w:val="00916533"/>
    <w:rsid w:val="00916747"/>
    <w:rsid w:val="009167A4"/>
    <w:rsid w:val="009167BA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F9D"/>
    <w:rsid w:val="00924017"/>
    <w:rsid w:val="0092410D"/>
    <w:rsid w:val="00924464"/>
    <w:rsid w:val="00924693"/>
    <w:rsid w:val="00924BD4"/>
    <w:rsid w:val="00924F81"/>
    <w:rsid w:val="009252CB"/>
    <w:rsid w:val="00925379"/>
    <w:rsid w:val="009254C2"/>
    <w:rsid w:val="00925746"/>
    <w:rsid w:val="00925BA4"/>
    <w:rsid w:val="00925C02"/>
    <w:rsid w:val="00925C48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682"/>
    <w:rsid w:val="009307C2"/>
    <w:rsid w:val="00930A31"/>
    <w:rsid w:val="00930AF1"/>
    <w:rsid w:val="00930E16"/>
    <w:rsid w:val="00930EE9"/>
    <w:rsid w:val="00930F70"/>
    <w:rsid w:val="00930FE0"/>
    <w:rsid w:val="0093158D"/>
    <w:rsid w:val="00931898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D1B"/>
    <w:rsid w:val="00932E33"/>
    <w:rsid w:val="00932F91"/>
    <w:rsid w:val="0093309E"/>
    <w:rsid w:val="00933111"/>
    <w:rsid w:val="009332A7"/>
    <w:rsid w:val="009333C9"/>
    <w:rsid w:val="009334E8"/>
    <w:rsid w:val="009335BC"/>
    <w:rsid w:val="009338A7"/>
    <w:rsid w:val="009339BF"/>
    <w:rsid w:val="009339D2"/>
    <w:rsid w:val="00933A86"/>
    <w:rsid w:val="00933F68"/>
    <w:rsid w:val="0093411B"/>
    <w:rsid w:val="0093450C"/>
    <w:rsid w:val="00934523"/>
    <w:rsid w:val="00934541"/>
    <w:rsid w:val="00934640"/>
    <w:rsid w:val="00934806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736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45D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C34"/>
    <w:rsid w:val="00943D2E"/>
    <w:rsid w:val="00943D67"/>
    <w:rsid w:val="00943DB3"/>
    <w:rsid w:val="009445FA"/>
    <w:rsid w:val="009446B0"/>
    <w:rsid w:val="009447F5"/>
    <w:rsid w:val="00944834"/>
    <w:rsid w:val="00944955"/>
    <w:rsid w:val="00944A5D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86"/>
    <w:rsid w:val="00954BB0"/>
    <w:rsid w:val="00954CE9"/>
    <w:rsid w:val="00954FF6"/>
    <w:rsid w:val="00955243"/>
    <w:rsid w:val="00955340"/>
    <w:rsid w:val="009555B3"/>
    <w:rsid w:val="00955707"/>
    <w:rsid w:val="00955B3D"/>
    <w:rsid w:val="00955C3F"/>
    <w:rsid w:val="00955CFD"/>
    <w:rsid w:val="00955F18"/>
    <w:rsid w:val="00955F5E"/>
    <w:rsid w:val="00956403"/>
    <w:rsid w:val="00956689"/>
    <w:rsid w:val="00956908"/>
    <w:rsid w:val="00956A57"/>
    <w:rsid w:val="00956EE2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2086"/>
    <w:rsid w:val="0096210B"/>
    <w:rsid w:val="009624E8"/>
    <w:rsid w:val="009628A5"/>
    <w:rsid w:val="00962E71"/>
    <w:rsid w:val="00962F17"/>
    <w:rsid w:val="00963405"/>
    <w:rsid w:val="00963694"/>
    <w:rsid w:val="00963779"/>
    <w:rsid w:val="00963790"/>
    <w:rsid w:val="009639F8"/>
    <w:rsid w:val="00963C88"/>
    <w:rsid w:val="00963E1E"/>
    <w:rsid w:val="00963FF2"/>
    <w:rsid w:val="0096434B"/>
    <w:rsid w:val="0096439B"/>
    <w:rsid w:val="009647EB"/>
    <w:rsid w:val="00964819"/>
    <w:rsid w:val="009648DF"/>
    <w:rsid w:val="00964A6C"/>
    <w:rsid w:val="00964CA6"/>
    <w:rsid w:val="00964CFC"/>
    <w:rsid w:val="00964E59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A4E"/>
    <w:rsid w:val="00966BC0"/>
    <w:rsid w:val="00966BFC"/>
    <w:rsid w:val="0096714F"/>
    <w:rsid w:val="00967201"/>
    <w:rsid w:val="00967370"/>
    <w:rsid w:val="0096762F"/>
    <w:rsid w:val="00967ACC"/>
    <w:rsid w:val="00967FA6"/>
    <w:rsid w:val="00970185"/>
    <w:rsid w:val="009705A3"/>
    <w:rsid w:val="00970613"/>
    <w:rsid w:val="00970A19"/>
    <w:rsid w:val="00971273"/>
    <w:rsid w:val="00971989"/>
    <w:rsid w:val="00971A30"/>
    <w:rsid w:val="00971C7E"/>
    <w:rsid w:val="00971E2C"/>
    <w:rsid w:val="00971FB7"/>
    <w:rsid w:val="00972046"/>
    <w:rsid w:val="00972620"/>
    <w:rsid w:val="00973390"/>
    <w:rsid w:val="00973AFD"/>
    <w:rsid w:val="00973CCD"/>
    <w:rsid w:val="00973EA8"/>
    <w:rsid w:val="00974345"/>
    <w:rsid w:val="0097448C"/>
    <w:rsid w:val="009744A5"/>
    <w:rsid w:val="00974536"/>
    <w:rsid w:val="009747AB"/>
    <w:rsid w:val="0097535D"/>
    <w:rsid w:val="0097569B"/>
    <w:rsid w:val="00975716"/>
    <w:rsid w:val="00975DED"/>
    <w:rsid w:val="00975E42"/>
    <w:rsid w:val="00975F97"/>
    <w:rsid w:val="00976010"/>
    <w:rsid w:val="00976287"/>
    <w:rsid w:val="00976612"/>
    <w:rsid w:val="00976CA1"/>
    <w:rsid w:val="00976FB4"/>
    <w:rsid w:val="00977550"/>
    <w:rsid w:val="00977764"/>
    <w:rsid w:val="009779BE"/>
    <w:rsid w:val="00977A55"/>
    <w:rsid w:val="00980F7C"/>
    <w:rsid w:val="009811C2"/>
    <w:rsid w:val="009814C3"/>
    <w:rsid w:val="00981AC3"/>
    <w:rsid w:val="00981B95"/>
    <w:rsid w:val="00981F93"/>
    <w:rsid w:val="0098204D"/>
    <w:rsid w:val="0098208E"/>
    <w:rsid w:val="0098252E"/>
    <w:rsid w:val="009825B9"/>
    <w:rsid w:val="00982998"/>
    <w:rsid w:val="0098317F"/>
    <w:rsid w:val="00983313"/>
    <w:rsid w:val="009833A1"/>
    <w:rsid w:val="00983410"/>
    <w:rsid w:val="009837C1"/>
    <w:rsid w:val="00983BB2"/>
    <w:rsid w:val="00983D12"/>
    <w:rsid w:val="00983D36"/>
    <w:rsid w:val="0098406A"/>
    <w:rsid w:val="009840F1"/>
    <w:rsid w:val="0098427E"/>
    <w:rsid w:val="00984342"/>
    <w:rsid w:val="009843B6"/>
    <w:rsid w:val="00984714"/>
    <w:rsid w:val="009847DE"/>
    <w:rsid w:val="00984954"/>
    <w:rsid w:val="00984AE0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76A"/>
    <w:rsid w:val="009867FF"/>
    <w:rsid w:val="00986B9C"/>
    <w:rsid w:val="00986C2B"/>
    <w:rsid w:val="00986D00"/>
    <w:rsid w:val="00987061"/>
    <w:rsid w:val="009873A9"/>
    <w:rsid w:val="00987936"/>
    <w:rsid w:val="00987C09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556"/>
    <w:rsid w:val="00991665"/>
    <w:rsid w:val="00991C7E"/>
    <w:rsid w:val="00991ECE"/>
    <w:rsid w:val="0099216A"/>
    <w:rsid w:val="009922D3"/>
    <w:rsid w:val="009923A0"/>
    <w:rsid w:val="0099247F"/>
    <w:rsid w:val="00992489"/>
    <w:rsid w:val="009924E0"/>
    <w:rsid w:val="00992836"/>
    <w:rsid w:val="009928DE"/>
    <w:rsid w:val="00992D8B"/>
    <w:rsid w:val="00992E23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A18"/>
    <w:rsid w:val="009A010D"/>
    <w:rsid w:val="009A01DD"/>
    <w:rsid w:val="009A035A"/>
    <w:rsid w:val="009A05BA"/>
    <w:rsid w:val="009A075B"/>
    <w:rsid w:val="009A0B12"/>
    <w:rsid w:val="009A0FF1"/>
    <w:rsid w:val="009A13F7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C75"/>
    <w:rsid w:val="009A3E8C"/>
    <w:rsid w:val="009A3F40"/>
    <w:rsid w:val="009A3F74"/>
    <w:rsid w:val="009A440E"/>
    <w:rsid w:val="009A47D0"/>
    <w:rsid w:val="009A484D"/>
    <w:rsid w:val="009A513A"/>
    <w:rsid w:val="009A5365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AD7"/>
    <w:rsid w:val="009B7CFF"/>
    <w:rsid w:val="009B7F28"/>
    <w:rsid w:val="009B7F6C"/>
    <w:rsid w:val="009C032B"/>
    <w:rsid w:val="009C0335"/>
    <w:rsid w:val="009C0EC4"/>
    <w:rsid w:val="009C104E"/>
    <w:rsid w:val="009C128A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EAD"/>
    <w:rsid w:val="009C5FF9"/>
    <w:rsid w:val="009C627B"/>
    <w:rsid w:val="009C6373"/>
    <w:rsid w:val="009C679E"/>
    <w:rsid w:val="009C6838"/>
    <w:rsid w:val="009C684B"/>
    <w:rsid w:val="009C6B81"/>
    <w:rsid w:val="009C6D6A"/>
    <w:rsid w:val="009C6DD6"/>
    <w:rsid w:val="009C6FAF"/>
    <w:rsid w:val="009C77D3"/>
    <w:rsid w:val="009C7A9C"/>
    <w:rsid w:val="009C7BF2"/>
    <w:rsid w:val="009C7CA0"/>
    <w:rsid w:val="009C7CE4"/>
    <w:rsid w:val="009D000B"/>
    <w:rsid w:val="009D00D5"/>
    <w:rsid w:val="009D0651"/>
    <w:rsid w:val="009D0767"/>
    <w:rsid w:val="009D07DD"/>
    <w:rsid w:val="009D0909"/>
    <w:rsid w:val="009D10F9"/>
    <w:rsid w:val="009D147D"/>
    <w:rsid w:val="009D151F"/>
    <w:rsid w:val="009D1A4C"/>
    <w:rsid w:val="009D1B7F"/>
    <w:rsid w:val="009D1DD1"/>
    <w:rsid w:val="009D1E7E"/>
    <w:rsid w:val="009D1FCE"/>
    <w:rsid w:val="009D1FDB"/>
    <w:rsid w:val="009D2032"/>
    <w:rsid w:val="009D2067"/>
    <w:rsid w:val="009D2107"/>
    <w:rsid w:val="009D24C5"/>
    <w:rsid w:val="009D26E1"/>
    <w:rsid w:val="009D271C"/>
    <w:rsid w:val="009D275D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424A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6D0A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5CB"/>
    <w:rsid w:val="009E0774"/>
    <w:rsid w:val="009E0803"/>
    <w:rsid w:val="009E086C"/>
    <w:rsid w:val="009E0FEC"/>
    <w:rsid w:val="009E1004"/>
    <w:rsid w:val="009E1032"/>
    <w:rsid w:val="009E1209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C5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260"/>
    <w:rsid w:val="009E62FF"/>
    <w:rsid w:val="009E6367"/>
    <w:rsid w:val="009E636E"/>
    <w:rsid w:val="009E6490"/>
    <w:rsid w:val="009E6868"/>
    <w:rsid w:val="009E6957"/>
    <w:rsid w:val="009E69EE"/>
    <w:rsid w:val="009E6B97"/>
    <w:rsid w:val="009E6E5A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D75"/>
    <w:rsid w:val="009E7FD8"/>
    <w:rsid w:val="009F03F6"/>
    <w:rsid w:val="009F0719"/>
    <w:rsid w:val="009F0812"/>
    <w:rsid w:val="009F0C18"/>
    <w:rsid w:val="009F0E32"/>
    <w:rsid w:val="009F0F2F"/>
    <w:rsid w:val="009F10C9"/>
    <w:rsid w:val="009F12F1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779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D77"/>
    <w:rsid w:val="00A042FD"/>
    <w:rsid w:val="00A04410"/>
    <w:rsid w:val="00A04470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24D"/>
    <w:rsid w:val="00A10672"/>
    <w:rsid w:val="00A1083D"/>
    <w:rsid w:val="00A10862"/>
    <w:rsid w:val="00A109DA"/>
    <w:rsid w:val="00A10C41"/>
    <w:rsid w:val="00A113F5"/>
    <w:rsid w:val="00A1142A"/>
    <w:rsid w:val="00A1153E"/>
    <w:rsid w:val="00A11884"/>
    <w:rsid w:val="00A118F3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67E"/>
    <w:rsid w:val="00A14AE4"/>
    <w:rsid w:val="00A14BDB"/>
    <w:rsid w:val="00A14BEA"/>
    <w:rsid w:val="00A14FF6"/>
    <w:rsid w:val="00A15417"/>
    <w:rsid w:val="00A15584"/>
    <w:rsid w:val="00A156B6"/>
    <w:rsid w:val="00A15834"/>
    <w:rsid w:val="00A15AEA"/>
    <w:rsid w:val="00A15FCE"/>
    <w:rsid w:val="00A1616A"/>
    <w:rsid w:val="00A161AA"/>
    <w:rsid w:val="00A163C5"/>
    <w:rsid w:val="00A16448"/>
    <w:rsid w:val="00A16777"/>
    <w:rsid w:val="00A1687F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897"/>
    <w:rsid w:val="00A22A0E"/>
    <w:rsid w:val="00A22ADB"/>
    <w:rsid w:val="00A22C98"/>
    <w:rsid w:val="00A22D5C"/>
    <w:rsid w:val="00A22E5D"/>
    <w:rsid w:val="00A23165"/>
    <w:rsid w:val="00A232B3"/>
    <w:rsid w:val="00A2337C"/>
    <w:rsid w:val="00A235FC"/>
    <w:rsid w:val="00A2376C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50BE"/>
    <w:rsid w:val="00A253CD"/>
    <w:rsid w:val="00A25442"/>
    <w:rsid w:val="00A2544C"/>
    <w:rsid w:val="00A25681"/>
    <w:rsid w:val="00A256BB"/>
    <w:rsid w:val="00A25EC8"/>
    <w:rsid w:val="00A26002"/>
    <w:rsid w:val="00A26428"/>
    <w:rsid w:val="00A26B18"/>
    <w:rsid w:val="00A26C27"/>
    <w:rsid w:val="00A270CA"/>
    <w:rsid w:val="00A27103"/>
    <w:rsid w:val="00A27212"/>
    <w:rsid w:val="00A27215"/>
    <w:rsid w:val="00A2736C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5DB1"/>
    <w:rsid w:val="00A3629D"/>
    <w:rsid w:val="00A363D7"/>
    <w:rsid w:val="00A365D3"/>
    <w:rsid w:val="00A36CE1"/>
    <w:rsid w:val="00A3700D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66D"/>
    <w:rsid w:val="00A41A67"/>
    <w:rsid w:val="00A41A97"/>
    <w:rsid w:val="00A41DE8"/>
    <w:rsid w:val="00A41F1A"/>
    <w:rsid w:val="00A4230F"/>
    <w:rsid w:val="00A42692"/>
    <w:rsid w:val="00A42AA8"/>
    <w:rsid w:val="00A42C6E"/>
    <w:rsid w:val="00A4306E"/>
    <w:rsid w:val="00A430F1"/>
    <w:rsid w:val="00A433B6"/>
    <w:rsid w:val="00A435F1"/>
    <w:rsid w:val="00A43A92"/>
    <w:rsid w:val="00A43B81"/>
    <w:rsid w:val="00A43E0F"/>
    <w:rsid w:val="00A43F15"/>
    <w:rsid w:val="00A440D5"/>
    <w:rsid w:val="00A440F6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CE3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D27"/>
    <w:rsid w:val="00A52F31"/>
    <w:rsid w:val="00A533D0"/>
    <w:rsid w:val="00A5341B"/>
    <w:rsid w:val="00A53485"/>
    <w:rsid w:val="00A53529"/>
    <w:rsid w:val="00A535D0"/>
    <w:rsid w:val="00A536A6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4D9"/>
    <w:rsid w:val="00A55576"/>
    <w:rsid w:val="00A55852"/>
    <w:rsid w:val="00A55A0B"/>
    <w:rsid w:val="00A55AC1"/>
    <w:rsid w:val="00A55AFC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9B1"/>
    <w:rsid w:val="00A61B0E"/>
    <w:rsid w:val="00A61E63"/>
    <w:rsid w:val="00A61FF4"/>
    <w:rsid w:val="00A6227B"/>
    <w:rsid w:val="00A624DA"/>
    <w:rsid w:val="00A62604"/>
    <w:rsid w:val="00A6288E"/>
    <w:rsid w:val="00A6290E"/>
    <w:rsid w:val="00A62DAC"/>
    <w:rsid w:val="00A630BC"/>
    <w:rsid w:val="00A63145"/>
    <w:rsid w:val="00A6322A"/>
    <w:rsid w:val="00A63871"/>
    <w:rsid w:val="00A638D6"/>
    <w:rsid w:val="00A63CDD"/>
    <w:rsid w:val="00A63EC1"/>
    <w:rsid w:val="00A640D4"/>
    <w:rsid w:val="00A644C2"/>
    <w:rsid w:val="00A64595"/>
    <w:rsid w:val="00A64BF7"/>
    <w:rsid w:val="00A64C13"/>
    <w:rsid w:val="00A6500F"/>
    <w:rsid w:val="00A650FF"/>
    <w:rsid w:val="00A65160"/>
    <w:rsid w:val="00A65197"/>
    <w:rsid w:val="00A653AE"/>
    <w:rsid w:val="00A660D2"/>
    <w:rsid w:val="00A663E4"/>
    <w:rsid w:val="00A66A06"/>
    <w:rsid w:val="00A66E6E"/>
    <w:rsid w:val="00A67740"/>
    <w:rsid w:val="00A67840"/>
    <w:rsid w:val="00A679A1"/>
    <w:rsid w:val="00A67A1A"/>
    <w:rsid w:val="00A67A50"/>
    <w:rsid w:val="00A67C7B"/>
    <w:rsid w:val="00A67D6C"/>
    <w:rsid w:val="00A702E7"/>
    <w:rsid w:val="00A70874"/>
    <w:rsid w:val="00A713F9"/>
    <w:rsid w:val="00A7140B"/>
    <w:rsid w:val="00A7163F"/>
    <w:rsid w:val="00A718E2"/>
    <w:rsid w:val="00A7209D"/>
    <w:rsid w:val="00A720FA"/>
    <w:rsid w:val="00A720FC"/>
    <w:rsid w:val="00A721F1"/>
    <w:rsid w:val="00A72201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A7D"/>
    <w:rsid w:val="00A73BD1"/>
    <w:rsid w:val="00A73C2C"/>
    <w:rsid w:val="00A73F22"/>
    <w:rsid w:val="00A73F42"/>
    <w:rsid w:val="00A73F48"/>
    <w:rsid w:val="00A7408F"/>
    <w:rsid w:val="00A743C6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57D"/>
    <w:rsid w:val="00A80620"/>
    <w:rsid w:val="00A80678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090"/>
    <w:rsid w:val="00A824D3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40D4"/>
    <w:rsid w:val="00A84617"/>
    <w:rsid w:val="00A848E8"/>
    <w:rsid w:val="00A84A83"/>
    <w:rsid w:val="00A84C95"/>
    <w:rsid w:val="00A84CBB"/>
    <w:rsid w:val="00A84F35"/>
    <w:rsid w:val="00A850CD"/>
    <w:rsid w:val="00A85304"/>
    <w:rsid w:val="00A85333"/>
    <w:rsid w:val="00A856A3"/>
    <w:rsid w:val="00A856EE"/>
    <w:rsid w:val="00A85A82"/>
    <w:rsid w:val="00A85F35"/>
    <w:rsid w:val="00A86016"/>
    <w:rsid w:val="00A865C9"/>
    <w:rsid w:val="00A869C9"/>
    <w:rsid w:val="00A873B8"/>
    <w:rsid w:val="00A87ACA"/>
    <w:rsid w:val="00A87CDC"/>
    <w:rsid w:val="00A87DA8"/>
    <w:rsid w:val="00A87E5E"/>
    <w:rsid w:val="00A901D1"/>
    <w:rsid w:val="00A9026A"/>
    <w:rsid w:val="00A9026C"/>
    <w:rsid w:val="00A9046C"/>
    <w:rsid w:val="00A9047D"/>
    <w:rsid w:val="00A904F4"/>
    <w:rsid w:val="00A905A8"/>
    <w:rsid w:val="00A9081F"/>
    <w:rsid w:val="00A90A62"/>
    <w:rsid w:val="00A90F2A"/>
    <w:rsid w:val="00A91123"/>
    <w:rsid w:val="00A9117B"/>
    <w:rsid w:val="00A914CF"/>
    <w:rsid w:val="00A9166C"/>
    <w:rsid w:val="00A9168E"/>
    <w:rsid w:val="00A9189E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DB"/>
    <w:rsid w:val="00A946EA"/>
    <w:rsid w:val="00A94A55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706"/>
    <w:rsid w:val="00A958C0"/>
    <w:rsid w:val="00A958FC"/>
    <w:rsid w:val="00A95950"/>
    <w:rsid w:val="00A96413"/>
    <w:rsid w:val="00A96455"/>
    <w:rsid w:val="00A9675A"/>
    <w:rsid w:val="00A9766C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508"/>
    <w:rsid w:val="00AA183F"/>
    <w:rsid w:val="00AA1B71"/>
    <w:rsid w:val="00AA1E45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CE8"/>
    <w:rsid w:val="00AA5F04"/>
    <w:rsid w:val="00AA62AF"/>
    <w:rsid w:val="00AA64A1"/>
    <w:rsid w:val="00AA668A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24F"/>
    <w:rsid w:val="00AB24CF"/>
    <w:rsid w:val="00AB2713"/>
    <w:rsid w:val="00AB294F"/>
    <w:rsid w:val="00AB2F0C"/>
    <w:rsid w:val="00AB3289"/>
    <w:rsid w:val="00AB3315"/>
    <w:rsid w:val="00AB34FF"/>
    <w:rsid w:val="00AB355E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0DB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CD7"/>
    <w:rsid w:val="00AD019C"/>
    <w:rsid w:val="00AD0269"/>
    <w:rsid w:val="00AD07D9"/>
    <w:rsid w:val="00AD0C1A"/>
    <w:rsid w:val="00AD0C44"/>
    <w:rsid w:val="00AD0FB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4"/>
    <w:rsid w:val="00AD27BD"/>
    <w:rsid w:val="00AD2882"/>
    <w:rsid w:val="00AD2C6E"/>
    <w:rsid w:val="00AD2E31"/>
    <w:rsid w:val="00AD2E71"/>
    <w:rsid w:val="00AD2EBF"/>
    <w:rsid w:val="00AD2EFC"/>
    <w:rsid w:val="00AD3AC3"/>
    <w:rsid w:val="00AD3AC7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95E"/>
    <w:rsid w:val="00AD6BD9"/>
    <w:rsid w:val="00AD6CA1"/>
    <w:rsid w:val="00AD6D32"/>
    <w:rsid w:val="00AD6ECD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90C"/>
    <w:rsid w:val="00AE1B41"/>
    <w:rsid w:val="00AE2350"/>
    <w:rsid w:val="00AE267A"/>
    <w:rsid w:val="00AE272C"/>
    <w:rsid w:val="00AE2828"/>
    <w:rsid w:val="00AE28E6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876"/>
    <w:rsid w:val="00AE5A82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3E3"/>
    <w:rsid w:val="00AF043B"/>
    <w:rsid w:val="00AF0AAA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EAC"/>
    <w:rsid w:val="00AF7ED4"/>
    <w:rsid w:val="00B00103"/>
    <w:rsid w:val="00B001A0"/>
    <w:rsid w:val="00B0030F"/>
    <w:rsid w:val="00B003BB"/>
    <w:rsid w:val="00B007A8"/>
    <w:rsid w:val="00B0086A"/>
    <w:rsid w:val="00B009AF"/>
    <w:rsid w:val="00B009D5"/>
    <w:rsid w:val="00B00C12"/>
    <w:rsid w:val="00B013DD"/>
    <w:rsid w:val="00B014C8"/>
    <w:rsid w:val="00B015F6"/>
    <w:rsid w:val="00B016C2"/>
    <w:rsid w:val="00B017A7"/>
    <w:rsid w:val="00B018E7"/>
    <w:rsid w:val="00B01CBE"/>
    <w:rsid w:val="00B01DAB"/>
    <w:rsid w:val="00B01E2B"/>
    <w:rsid w:val="00B025F6"/>
    <w:rsid w:val="00B028E0"/>
    <w:rsid w:val="00B0291B"/>
    <w:rsid w:val="00B02A50"/>
    <w:rsid w:val="00B02C2F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4345"/>
    <w:rsid w:val="00B04907"/>
    <w:rsid w:val="00B04A0C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08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10BC"/>
    <w:rsid w:val="00B211D1"/>
    <w:rsid w:val="00B215D4"/>
    <w:rsid w:val="00B21964"/>
    <w:rsid w:val="00B22357"/>
    <w:rsid w:val="00B226EC"/>
    <w:rsid w:val="00B22A3E"/>
    <w:rsid w:val="00B22A69"/>
    <w:rsid w:val="00B22BC6"/>
    <w:rsid w:val="00B237B7"/>
    <w:rsid w:val="00B23917"/>
    <w:rsid w:val="00B23FCA"/>
    <w:rsid w:val="00B246DC"/>
    <w:rsid w:val="00B24A5B"/>
    <w:rsid w:val="00B24A6F"/>
    <w:rsid w:val="00B24AC9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695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B88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61FB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8B"/>
    <w:rsid w:val="00B377B9"/>
    <w:rsid w:val="00B377C1"/>
    <w:rsid w:val="00B37ADC"/>
    <w:rsid w:val="00B37FBE"/>
    <w:rsid w:val="00B401ED"/>
    <w:rsid w:val="00B4031E"/>
    <w:rsid w:val="00B40403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B0C"/>
    <w:rsid w:val="00B45054"/>
    <w:rsid w:val="00B454A4"/>
    <w:rsid w:val="00B454BD"/>
    <w:rsid w:val="00B45EA9"/>
    <w:rsid w:val="00B45FD0"/>
    <w:rsid w:val="00B46550"/>
    <w:rsid w:val="00B46A51"/>
    <w:rsid w:val="00B46E6F"/>
    <w:rsid w:val="00B46FFB"/>
    <w:rsid w:val="00B47A1B"/>
    <w:rsid w:val="00B47AE8"/>
    <w:rsid w:val="00B47E30"/>
    <w:rsid w:val="00B5009A"/>
    <w:rsid w:val="00B50141"/>
    <w:rsid w:val="00B50372"/>
    <w:rsid w:val="00B5046A"/>
    <w:rsid w:val="00B504B7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75"/>
    <w:rsid w:val="00B516CC"/>
    <w:rsid w:val="00B518DC"/>
    <w:rsid w:val="00B520B5"/>
    <w:rsid w:val="00B520D6"/>
    <w:rsid w:val="00B5220B"/>
    <w:rsid w:val="00B5247E"/>
    <w:rsid w:val="00B525DF"/>
    <w:rsid w:val="00B52C71"/>
    <w:rsid w:val="00B52CD6"/>
    <w:rsid w:val="00B52D66"/>
    <w:rsid w:val="00B52F5D"/>
    <w:rsid w:val="00B52FC8"/>
    <w:rsid w:val="00B530A4"/>
    <w:rsid w:val="00B5316A"/>
    <w:rsid w:val="00B5320C"/>
    <w:rsid w:val="00B533D2"/>
    <w:rsid w:val="00B53581"/>
    <w:rsid w:val="00B535DA"/>
    <w:rsid w:val="00B5389A"/>
    <w:rsid w:val="00B53EDB"/>
    <w:rsid w:val="00B53FF0"/>
    <w:rsid w:val="00B541AA"/>
    <w:rsid w:val="00B54522"/>
    <w:rsid w:val="00B549EA"/>
    <w:rsid w:val="00B54AF1"/>
    <w:rsid w:val="00B54DB2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E7F"/>
    <w:rsid w:val="00B55F97"/>
    <w:rsid w:val="00B56174"/>
    <w:rsid w:val="00B562FC"/>
    <w:rsid w:val="00B56309"/>
    <w:rsid w:val="00B56614"/>
    <w:rsid w:val="00B5671D"/>
    <w:rsid w:val="00B5677F"/>
    <w:rsid w:val="00B56AB8"/>
    <w:rsid w:val="00B56D3D"/>
    <w:rsid w:val="00B56FB0"/>
    <w:rsid w:val="00B570CC"/>
    <w:rsid w:val="00B57106"/>
    <w:rsid w:val="00B571D1"/>
    <w:rsid w:val="00B574ED"/>
    <w:rsid w:val="00B575C1"/>
    <w:rsid w:val="00B575D7"/>
    <w:rsid w:val="00B57637"/>
    <w:rsid w:val="00B57A83"/>
    <w:rsid w:val="00B60B50"/>
    <w:rsid w:val="00B610D6"/>
    <w:rsid w:val="00B612A8"/>
    <w:rsid w:val="00B6137F"/>
    <w:rsid w:val="00B618A6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0B"/>
    <w:rsid w:val="00B625C7"/>
    <w:rsid w:val="00B62654"/>
    <w:rsid w:val="00B629F8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594"/>
    <w:rsid w:val="00B64B39"/>
    <w:rsid w:val="00B64BA5"/>
    <w:rsid w:val="00B64D11"/>
    <w:rsid w:val="00B6500A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F4"/>
    <w:rsid w:val="00B70955"/>
    <w:rsid w:val="00B70BE2"/>
    <w:rsid w:val="00B70D04"/>
    <w:rsid w:val="00B70DE9"/>
    <w:rsid w:val="00B70E1E"/>
    <w:rsid w:val="00B70E69"/>
    <w:rsid w:val="00B70ED0"/>
    <w:rsid w:val="00B7109C"/>
    <w:rsid w:val="00B713B3"/>
    <w:rsid w:val="00B7165F"/>
    <w:rsid w:val="00B716C3"/>
    <w:rsid w:val="00B7173C"/>
    <w:rsid w:val="00B71A9A"/>
    <w:rsid w:val="00B71F32"/>
    <w:rsid w:val="00B72066"/>
    <w:rsid w:val="00B7290B"/>
    <w:rsid w:val="00B72A04"/>
    <w:rsid w:val="00B72BB7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900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32C"/>
    <w:rsid w:val="00B76548"/>
    <w:rsid w:val="00B76751"/>
    <w:rsid w:val="00B76954"/>
    <w:rsid w:val="00B76D4F"/>
    <w:rsid w:val="00B76E6F"/>
    <w:rsid w:val="00B76EDD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287"/>
    <w:rsid w:val="00B833C0"/>
    <w:rsid w:val="00B833E9"/>
    <w:rsid w:val="00B83466"/>
    <w:rsid w:val="00B8352A"/>
    <w:rsid w:val="00B837B5"/>
    <w:rsid w:val="00B838CC"/>
    <w:rsid w:val="00B841D1"/>
    <w:rsid w:val="00B842AA"/>
    <w:rsid w:val="00B84601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496"/>
    <w:rsid w:val="00B864ED"/>
    <w:rsid w:val="00B8681C"/>
    <w:rsid w:val="00B86F05"/>
    <w:rsid w:val="00B8715F"/>
    <w:rsid w:val="00B87306"/>
    <w:rsid w:val="00B8748C"/>
    <w:rsid w:val="00B87530"/>
    <w:rsid w:val="00B875EA"/>
    <w:rsid w:val="00B87625"/>
    <w:rsid w:val="00B905B5"/>
    <w:rsid w:val="00B90755"/>
    <w:rsid w:val="00B9080E"/>
    <w:rsid w:val="00B90AC2"/>
    <w:rsid w:val="00B90B07"/>
    <w:rsid w:val="00B90BC3"/>
    <w:rsid w:val="00B90C9C"/>
    <w:rsid w:val="00B90DA8"/>
    <w:rsid w:val="00B90EEB"/>
    <w:rsid w:val="00B910BB"/>
    <w:rsid w:val="00B911D7"/>
    <w:rsid w:val="00B91AF9"/>
    <w:rsid w:val="00B91B6E"/>
    <w:rsid w:val="00B91BD6"/>
    <w:rsid w:val="00B91DD4"/>
    <w:rsid w:val="00B91EF4"/>
    <w:rsid w:val="00B92556"/>
    <w:rsid w:val="00B92679"/>
    <w:rsid w:val="00B926E9"/>
    <w:rsid w:val="00B92708"/>
    <w:rsid w:val="00B92750"/>
    <w:rsid w:val="00B92948"/>
    <w:rsid w:val="00B92E7F"/>
    <w:rsid w:val="00B92ED9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8B5"/>
    <w:rsid w:val="00BA09E9"/>
    <w:rsid w:val="00BA0A7F"/>
    <w:rsid w:val="00BA0ED1"/>
    <w:rsid w:val="00BA115E"/>
    <w:rsid w:val="00BA1473"/>
    <w:rsid w:val="00BA169E"/>
    <w:rsid w:val="00BA195D"/>
    <w:rsid w:val="00BA19A2"/>
    <w:rsid w:val="00BA1BED"/>
    <w:rsid w:val="00BA1E13"/>
    <w:rsid w:val="00BA1EDB"/>
    <w:rsid w:val="00BA2003"/>
    <w:rsid w:val="00BA26CA"/>
    <w:rsid w:val="00BA296E"/>
    <w:rsid w:val="00BA2FDE"/>
    <w:rsid w:val="00BA2FF0"/>
    <w:rsid w:val="00BA3119"/>
    <w:rsid w:val="00BA333C"/>
    <w:rsid w:val="00BA39C1"/>
    <w:rsid w:val="00BA3F52"/>
    <w:rsid w:val="00BA4045"/>
    <w:rsid w:val="00BA41B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C9D"/>
    <w:rsid w:val="00BA5F34"/>
    <w:rsid w:val="00BA62B5"/>
    <w:rsid w:val="00BA63DA"/>
    <w:rsid w:val="00BA660A"/>
    <w:rsid w:val="00BA6803"/>
    <w:rsid w:val="00BA68BF"/>
    <w:rsid w:val="00BA6B54"/>
    <w:rsid w:val="00BA6DCD"/>
    <w:rsid w:val="00BA6EB7"/>
    <w:rsid w:val="00BA6F49"/>
    <w:rsid w:val="00BA737E"/>
    <w:rsid w:val="00BA740F"/>
    <w:rsid w:val="00BA77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1DE"/>
    <w:rsid w:val="00BB1292"/>
    <w:rsid w:val="00BB161C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1D7"/>
    <w:rsid w:val="00BB33B0"/>
    <w:rsid w:val="00BB3677"/>
    <w:rsid w:val="00BB3923"/>
    <w:rsid w:val="00BB3E64"/>
    <w:rsid w:val="00BB3EC7"/>
    <w:rsid w:val="00BB40D6"/>
    <w:rsid w:val="00BB4105"/>
    <w:rsid w:val="00BB4336"/>
    <w:rsid w:val="00BB4502"/>
    <w:rsid w:val="00BB4813"/>
    <w:rsid w:val="00BB4817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240D"/>
    <w:rsid w:val="00BC267D"/>
    <w:rsid w:val="00BC26C6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E63"/>
    <w:rsid w:val="00BC744B"/>
    <w:rsid w:val="00BC77FA"/>
    <w:rsid w:val="00BD0492"/>
    <w:rsid w:val="00BD07D3"/>
    <w:rsid w:val="00BD07DF"/>
    <w:rsid w:val="00BD0E00"/>
    <w:rsid w:val="00BD1444"/>
    <w:rsid w:val="00BD1534"/>
    <w:rsid w:val="00BD15B0"/>
    <w:rsid w:val="00BD166D"/>
    <w:rsid w:val="00BD18B3"/>
    <w:rsid w:val="00BD1F78"/>
    <w:rsid w:val="00BD20E0"/>
    <w:rsid w:val="00BD2C4D"/>
    <w:rsid w:val="00BD2D19"/>
    <w:rsid w:val="00BD2DE3"/>
    <w:rsid w:val="00BD2E8E"/>
    <w:rsid w:val="00BD350C"/>
    <w:rsid w:val="00BD37D8"/>
    <w:rsid w:val="00BD3839"/>
    <w:rsid w:val="00BD3914"/>
    <w:rsid w:val="00BD3A21"/>
    <w:rsid w:val="00BD3BA8"/>
    <w:rsid w:val="00BD3BB1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5EFA"/>
    <w:rsid w:val="00BD603D"/>
    <w:rsid w:val="00BD6431"/>
    <w:rsid w:val="00BD671A"/>
    <w:rsid w:val="00BD6955"/>
    <w:rsid w:val="00BD69A1"/>
    <w:rsid w:val="00BD74E9"/>
    <w:rsid w:val="00BD786C"/>
    <w:rsid w:val="00BD7A62"/>
    <w:rsid w:val="00BD7E33"/>
    <w:rsid w:val="00BD7E95"/>
    <w:rsid w:val="00BE00E6"/>
    <w:rsid w:val="00BE014A"/>
    <w:rsid w:val="00BE0833"/>
    <w:rsid w:val="00BE08B8"/>
    <w:rsid w:val="00BE0903"/>
    <w:rsid w:val="00BE0A2A"/>
    <w:rsid w:val="00BE0B22"/>
    <w:rsid w:val="00BE0D73"/>
    <w:rsid w:val="00BE10AB"/>
    <w:rsid w:val="00BE134E"/>
    <w:rsid w:val="00BE182B"/>
    <w:rsid w:val="00BE1AC7"/>
    <w:rsid w:val="00BE273A"/>
    <w:rsid w:val="00BE2954"/>
    <w:rsid w:val="00BE2A06"/>
    <w:rsid w:val="00BE2E45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23"/>
    <w:rsid w:val="00BE54AE"/>
    <w:rsid w:val="00BE569D"/>
    <w:rsid w:val="00BE56F0"/>
    <w:rsid w:val="00BE57D8"/>
    <w:rsid w:val="00BE57E3"/>
    <w:rsid w:val="00BE5931"/>
    <w:rsid w:val="00BE5BB1"/>
    <w:rsid w:val="00BE5E6A"/>
    <w:rsid w:val="00BE66AB"/>
    <w:rsid w:val="00BE677B"/>
    <w:rsid w:val="00BE6938"/>
    <w:rsid w:val="00BE6A6B"/>
    <w:rsid w:val="00BE6C5D"/>
    <w:rsid w:val="00BE6CC8"/>
    <w:rsid w:val="00BE6D21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1FA5"/>
    <w:rsid w:val="00BF27A3"/>
    <w:rsid w:val="00BF2C8A"/>
    <w:rsid w:val="00BF2CFF"/>
    <w:rsid w:val="00BF301D"/>
    <w:rsid w:val="00BF3058"/>
    <w:rsid w:val="00BF305D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AF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C51"/>
    <w:rsid w:val="00C01169"/>
    <w:rsid w:val="00C01180"/>
    <w:rsid w:val="00C0182A"/>
    <w:rsid w:val="00C01D38"/>
    <w:rsid w:val="00C01F22"/>
    <w:rsid w:val="00C02159"/>
    <w:rsid w:val="00C024CF"/>
    <w:rsid w:val="00C029A7"/>
    <w:rsid w:val="00C02A4C"/>
    <w:rsid w:val="00C02B1C"/>
    <w:rsid w:val="00C02D70"/>
    <w:rsid w:val="00C02D76"/>
    <w:rsid w:val="00C02F17"/>
    <w:rsid w:val="00C02F86"/>
    <w:rsid w:val="00C030D7"/>
    <w:rsid w:val="00C03222"/>
    <w:rsid w:val="00C0347B"/>
    <w:rsid w:val="00C03A7C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58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78F"/>
    <w:rsid w:val="00C0681F"/>
    <w:rsid w:val="00C06BDF"/>
    <w:rsid w:val="00C06C22"/>
    <w:rsid w:val="00C06E7C"/>
    <w:rsid w:val="00C072B1"/>
    <w:rsid w:val="00C074A1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8"/>
    <w:rsid w:val="00C115F7"/>
    <w:rsid w:val="00C1175C"/>
    <w:rsid w:val="00C11BAB"/>
    <w:rsid w:val="00C1205C"/>
    <w:rsid w:val="00C1206A"/>
    <w:rsid w:val="00C12071"/>
    <w:rsid w:val="00C121CC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0F8A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BC2"/>
    <w:rsid w:val="00C24D44"/>
    <w:rsid w:val="00C24EF0"/>
    <w:rsid w:val="00C24FA5"/>
    <w:rsid w:val="00C25403"/>
    <w:rsid w:val="00C255AB"/>
    <w:rsid w:val="00C25618"/>
    <w:rsid w:val="00C2564E"/>
    <w:rsid w:val="00C257D8"/>
    <w:rsid w:val="00C25858"/>
    <w:rsid w:val="00C25868"/>
    <w:rsid w:val="00C25CA8"/>
    <w:rsid w:val="00C260CA"/>
    <w:rsid w:val="00C265E6"/>
    <w:rsid w:val="00C267CF"/>
    <w:rsid w:val="00C267D0"/>
    <w:rsid w:val="00C26A9F"/>
    <w:rsid w:val="00C26C05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FB"/>
    <w:rsid w:val="00C30029"/>
    <w:rsid w:val="00C30131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BD7"/>
    <w:rsid w:val="00C34C06"/>
    <w:rsid w:val="00C35132"/>
    <w:rsid w:val="00C35252"/>
    <w:rsid w:val="00C35332"/>
    <w:rsid w:val="00C35411"/>
    <w:rsid w:val="00C3542A"/>
    <w:rsid w:val="00C35BD9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BF0"/>
    <w:rsid w:val="00C40D4B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4B6"/>
    <w:rsid w:val="00C42D39"/>
    <w:rsid w:val="00C42D7F"/>
    <w:rsid w:val="00C431AA"/>
    <w:rsid w:val="00C43248"/>
    <w:rsid w:val="00C439B5"/>
    <w:rsid w:val="00C43E82"/>
    <w:rsid w:val="00C4468A"/>
    <w:rsid w:val="00C446DD"/>
    <w:rsid w:val="00C446E9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012"/>
    <w:rsid w:val="00C464C0"/>
    <w:rsid w:val="00C46507"/>
    <w:rsid w:val="00C4651A"/>
    <w:rsid w:val="00C46553"/>
    <w:rsid w:val="00C4670B"/>
    <w:rsid w:val="00C46B2C"/>
    <w:rsid w:val="00C46B6A"/>
    <w:rsid w:val="00C46CA3"/>
    <w:rsid w:val="00C46F11"/>
    <w:rsid w:val="00C47159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3FE"/>
    <w:rsid w:val="00C51433"/>
    <w:rsid w:val="00C51578"/>
    <w:rsid w:val="00C5186E"/>
    <w:rsid w:val="00C51B31"/>
    <w:rsid w:val="00C51D15"/>
    <w:rsid w:val="00C51E20"/>
    <w:rsid w:val="00C51FE7"/>
    <w:rsid w:val="00C521B7"/>
    <w:rsid w:val="00C527FC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CC"/>
    <w:rsid w:val="00C628E9"/>
    <w:rsid w:val="00C62A1F"/>
    <w:rsid w:val="00C630F3"/>
    <w:rsid w:val="00C63281"/>
    <w:rsid w:val="00C63405"/>
    <w:rsid w:val="00C634B2"/>
    <w:rsid w:val="00C63779"/>
    <w:rsid w:val="00C639D3"/>
    <w:rsid w:val="00C63E42"/>
    <w:rsid w:val="00C63F0C"/>
    <w:rsid w:val="00C64212"/>
    <w:rsid w:val="00C642FE"/>
    <w:rsid w:val="00C645F5"/>
    <w:rsid w:val="00C6480A"/>
    <w:rsid w:val="00C64A3A"/>
    <w:rsid w:val="00C64A9C"/>
    <w:rsid w:val="00C64ABE"/>
    <w:rsid w:val="00C6529C"/>
    <w:rsid w:val="00C656AB"/>
    <w:rsid w:val="00C65723"/>
    <w:rsid w:val="00C657EE"/>
    <w:rsid w:val="00C65A5D"/>
    <w:rsid w:val="00C65C32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95D"/>
    <w:rsid w:val="00C66AD4"/>
    <w:rsid w:val="00C66E24"/>
    <w:rsid w:val="00C66E6F"/>
    <w:rsid w:val="00C66FD7"/>
    <w:rsid w:val="00C671CF"/>
    <w:rsid w:val="00C6722C"/>
    <w:rsid w:val="00C672C4"/>
    <w:rsid w:val="00C67EC2"/>
    <w:rsid w:val="00C70388"/>
    <w:rsid w:val="00C703C7"/>
    <w:rsid w:val="00C705DE"/>
    <w:rsid w:val="00C70A21"/>
    <w:rsid w:val="00C70E2E"/>
    <w:rsid w:val="00C70EC8"/>
    <w:rsid w:val="00C71606"/>
    <w:rsid w:val="00C7175D"/>
    <w:rsid w:val="00C71962"/>
    <w:rsid w:val="00C71B0B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61A"/>
    <w:rsid w:val="00C748D9"/>
    <w:rsid w:val="00C74ED0"/>
    <w:rsid w:val="00C74FC1"/>
    <w:rsid w:val="00C751EA"/>
    <w:rsid w:val="00C75382"/>
    <w:rsid w:val="00C754E0"/>
    <w:rsid w:val="00C754ED"/>
    <w:rsid w:val="00C756D7"/>
    <w:rsid w:val="00C7626D"/>
    <w:rsid w:val="00C7631F"/>
    <w:rsid w:val="00C76359"/>
    <w:rsid w:val="00C765FE"/>
    <w:rsid w:val="00C767D9"/>
    <w:rsid w:val="00C76968"/>
    <w:rsid w:val="00C76B3C"/>
    <w:rsid w:val="00C76B9D"/>
    <w:rsid w:val="00C76DB8"/>
    <w:rsid w:val="00C76F88"/>
    <w:rsid w:val="00C774F0"/>
    <w:rsid w:val="00C77C46"/>
    <w:rsid w:val="00C77D00"/>
    <w:rsid w:val="00C80520"/>
    <w:rsid w:val="00C8072F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40A6"/>
    <w:rsid w:val="00C842F3"/>
    <w:rsid w:val="00C84485"/>
    <w:rsid w:val="00C8457A"/>
    <w:rsid w:val="00C846CE"/>
    <w:rsid w:val="00C849AF"/>
    <w:rsid w:val="00C84AD4"/>
    <w:rsid w:val="00C84C46"/>
    <w:rsid w:val="00C850DE"/>
    <w:rsid w:val="00C8542E"/>
    <w:rsid w:val="00C85543"/>
    <w:rsid w:val="00C857DD"/>
    <w:rsid w:val="00C85870"/>
    <w:rsid w:val="00C85899"/>
    <w:rsid w:val="00C85D2A"/>
    <w:rsid w:val="00C85DB0"/>
    <w:rsid w:val="00C863E7"/>
    <w:rsid w:val="00C86792"/>
    <w:rsid w:val="00C868D6"/>
    <w:rsid w:val="00C86A47"/>
    <w:rsid w:val="00C86DF6"/>
    <w:rsid w:val="00C870BD"/>
    <w:rsid w:val="00C87216"/>
    <w:rsid w:val="00C875B0"/>
    <w:rsid w:val="00C87702"/>
    <w:rsid w:val="00C87BE5"/>
    <w:rsid w:val="00C87C3A"/>
    <w:rsid w:val="00C87E0B"/>
    <w:rsid w:val="00C87F5C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A2"/>
    <w:rsid w:val="00C9225A"/>
    <w:rsid w:val="00C922BB"/>
    <w:rsid w:val="00C9238A"/>
    <w:rsid w:val="00C9257E"/>
    <w:rsid w:val="00C9270D"/>
    <w:rsid w:val="00C928F3"/>
    <w:rsid w:val="00C92AA0"/>
    <w:rsid w:val="00C92BA0"/>
    <w:rsid w:val="00C92C2D"/>
    <w:rsid w:val="00C930C8"/>
    <w:rsid w:val="00C930FD"/>
    <w:rsid w:val="00C93247"/>
    <w:rsid w:val="00C9337C"/>
    <w:rsid w:val="00C933BF"/>
    <w:rsid w:val="00C9349B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96F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086"/>
    <w:rsid w:val="00C96117"/>
    <w:rsid w:val="00C963BA"/>
    <w:rsid w:val="00C96583"/>
    <w:rsid w:val="00C9658F"/>
    <w:rsid w:val="00C96599"/>
    <w:rsid w:val="00C9689D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7EE"/>
    <w:rsid w:val="00CA3E59"/>
    <w:rsid w:val="00CA447D"/>
    <w:rsid w:val="00CA448A"/>
    <w:rsid w:val="00CA46B1"/>
    <w:rsid w:val="00CA470D"/>
    <w:rsid w:val="00CA4822"/>
    <w:rsid w:val="00CA503D"/>
    <w:rsid w:val="00CA5206"/>
    <w:rsid w:val="00CA5328"/>
    <w:rsid w:val="00CA5644"/>
    <w:rsid w:val="00CA56A0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7493"/>
    <w:rsid w:val="00CA74AB"/>
    <w:rsid w:val="00CA7516"/>
    <w:rsid w:val="00CA77C5"/>
    <w:rsid w:val="00CA79C2"/>
    <w:rsid w:val="00CB029D"/>
    <w:rsid w:val="00CB0657"/>
    <w:rsid w:val="00CB088F"/>
    <w:rsid w:val="00CB0A52"/>
    <w:rsid w:val="00CB0AAE"/>
    <w:rsid w:val="00CB0DAD"/>
    <w:rsid w:val="00CB116B"/>
    <w:rsid w:val="00CB11E1"/>
    <w:rsid w:val="00CB14B3"/>
    <w:rsid w:val="00CB1ABB"/>
    <w:rsid w:val="00CB1BD5"/>
    <w:rsid w:val="00CB2020"/>
    <w:rsid w:val="00CB2463"/>
    <w:rsid w:val="00CB2708"/>
    <w:rsid w:val="00CB28F3"/>
    <w:rsid w:val="00CB2901"/>
    <w:rsid w:val="00CB2AD6"/>
    <w:rsid w:val="00CB2CEB"/>
    <w:rsid w:val="00CB2E77"/>
    <w:rsid w:val="00CB30BE"/>
    <w:rsid w:val="00CB370A"/>
    <w:rsid w:val="00CB3CE7"/>
    <w:rsid w:val="00CB3CEA"/>
    <w:rsid w:val="00CB3DA7"/>
    <w:rsid w:val="00CB3EC0"/>
    <w:rsid w:val="00CB4058"/>
    <w:rsid w:val="00CB4218"/>
    <w:rsid w:val="00CB4658"/>
    <w:rsid w:val="00CB4C9D"/>
    <w:rsid w:val="00CB6228"/>
    <w:rsid w:val="00CB685C"/>
    <w:rsid w:val="00CB6D73"/>
    <w:rsid w:val="00CB6D93"/>
    <w:rsid w:val="00CB6E81"/>
    <w:rsid w:val="00CB6ED2"/>
    <w:rsid w:val="00CB7463"/>
    <w:rsid w:val="00CB7639"/>
    <w:rsid w:val="00CB782F"/>
    <w:rsid w:val="00CB78CC"/>
    <w:rsid w:val="00CB7A06"/>
    <w:rsid w:val="00CB7F51"/>
    <w:rsid w:val="00CC03E4"/>
    <w:rsid w:val="00CC05CB"/>
    <w:rsid w:val="00CC06D1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7A9"/>
    <w:rsid w:val="00CC5876"/>
    <w:rsid w:val="00CC5C72"/>
    <w:rsid w:val="00CC5D7B"/>
    <w:rsid w:val="00CC5E30"/>
    <w:rsid w:val="00CC62BB"/>
    <w:rsid w:val="00CC6610"/>
    <w:rsid w:val="00CC6955"/>
    <w:rsid w:val="00CC6A2C"/>
    <w:rsid w:val="00CC6A76"/>
    <w:rsid w:val="00CC6E32"/>
    <w:rsid w:val="00CC6E6E"/>
    <w:rsid w:val="00CC798C"/>
    <w:rsid w:val="00CC7A69"/>
    <w:rsid w:val="00CC7D70"/>
    <w:rsid w:val="00CD00C2"/>
    <w:rsid w:val="00CD0410"/>
    <w:rsid w:val="00CD072C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715"/>
    <w:rsid w:val="00CD276D"/>
    <w:rsid w:val="00CD2A76"/>
    <w:rsid w:val="00CD2AFC"/>
    <w:rsid w:val="00CD2CCF"/>
    <w:rsid w:val="00CD2CFC"/>
    <w:rsid w:val="00CD2E58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F32"/>
    <w:rsid w:val="00CD3FCA"/>
    <w:rsid w:val="00CD4103"/>
    <w:rsid w:val="00CD426D"/>
    <w:rsid w:val="00CD4403"/>
    <w:rsid w:val="00CD45FE"/>
    <w:rsid w:val="00CD4642"/>
    <w:rsid w:val="00CD4835"/>
    <w:rsid w:val="00CD575D"/>
    <w:rsid w:val="00CD58BC"/>
    <w:rsid w:val="00CD5A38"/>
    <w:rsid w:val="00CD5ADA"/>
    <w:rsid w:val="00CD5AEC"/>
    <w:rsid w:val="00CD5AF8"/>
    <w:rsid w:val="00CD5BEF"/>
    <w:rsid w:val="00CD5E02"/>
    <w:rsid w:val="00CD6031"/>
    <w:rsid w:val="00CD60AB"/>
    <w:rsid w:val="00CD6375"/>
    <w:rsid w:val="00CD6384"/>
    <w:rsid w:val="00CD63D8"/>
    <w:rsid w:val="00CD64B4"/>
    <w:rsid w:val="00CD679A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634"/>
    <w:rsid w:val="00CE3774"/>
    <w:rsid w:val="00CE3949"/>
    <w:rsid w:val="00CE3A38"/>
    <w:rsid w:val="00CE3C81"/>
    <w:rsid w:val="00CE3E52"/>
    <w:rsid w:val="00CE4377"/>
    <w:rsid w:val="00CE46D9"/>
    <w:rsid w:val="00CE4797"/>
    <w:rsid w:val="00CE47E7"/>
    <w:rsid w:val="00CE4A82"/>
    <w:rsid w:val="00CE4D03"/>
    <w:rsid w:val="00CE52E1"/>
    <w:rsid w:val="00CE546A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B99"/>
    <w:rsid w:val="00CE6D4A"/>
    <w:rsid w:val="00CE6DF1"/>
    <w:rsid w:val="00CE6E6A"/>
    <w:rsid w:val="00CE6F2C"/>
    <w:rsid w:val="00CE712A"/>
    <w:rsid w:val="00CE7A84"/>
    <w:rsid w:val="00CE7E88"/>
    <w:rsid w:val="00CF0105"/>
    <w:rsid w:val="00CF04D5"/>
    <w:rsid w:val="00CF063A"/>
    <w:rsid w:val="00CF0A1D"/>
    <w:rsid w:val="00CF0A92"/>
    <w:rsid w:val="00CF0DB2"/>
    <w:rsid w:val="00CF0F87"/>
    <w:rsid w:val="00CF1103"/>
    <w:rsid w:val="00CF1821"/>
    <w:rsid w:val="00CF1856"/>
    <w:rsid w:val="00CF1912"/>
    <w:rsid w:val="00CF1D57"/>
    <w:rsid w:val="00CF1F23"/>
    <w:rsid w:val="00CF2BD8"/>
    <w:rsid w:val="00CF30CB"/>
    <w:rsid w:val="00CF342E"/>
    <w:rsid w:val="00CF372C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355"/>
    <w:rsid w:val="00D01532"/>
    <w:rsid w:val="00D016A0"/>
    <w:rsid w:val="00D0190B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6F3"/>
    <w:rsid w:val="00D04811"/>
    <w:rsid w:val="00D04D3E"/>
    <w:rsid w:val="00D04EBF"/>
    <w:rsid w:val="00D04F25"/>
    <w:rsid w:val="00D05137"/>
    <w:rsid w:val="00D05195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E0D"/>
    <w:rsid w:val="00D07E5E"/>
    <w:rsid w:val="00D1020F"/>
    <w:rsid w:val="00D1021D"/>
    <w:rsid w:val="00D103F0"/>
    <w:rsid w:val="00D1045B"/>
    <w:rsid w:val="00D1050D"/>
    <w:rsid w:val="00D1091E"/>
    <w:rsid w:val="00D10D54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7EF"/>
    <w:rsid w:val="00D14B63"/>
    <w:rsid w:val="00D14CA0"/>
    <w:rsid w:val="00D14DB5"/>
    <w:rsid w:val="00D150D9"/>
    <w:rsid w:val="00D1552B"/>
    <w:rsid w:val="00D15785"/>
    <w:rsid w:val="00D1585F"/>
    <w:rsid w:val="00D15ACC"/>
    <w:rsid w:val="00D15ADB"/>
    <w:rsid w:val="00D15CEF"/>
    <w:rsid w:val="00D15D0F"/>
    <w:rsid w:val="00D15FD0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614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0F3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45C"/>
    <w:rsid w:val="00D24CD9"/>
    <w:rsid w:val="00D24D8F"/>
    <w:rsid w:val="00D250D9"/>
    <w:rsid w:val="00D2571C"/>
    <w:rsid w:val="00D257DB"/>
    <w:rsid w:val="00D259BE"/>
    <w:rsid w:val="00D25B0A"/>
    <w:rsid w:val="00D25C3B"/>
    <w:rsid w:val="00D25C71"/>
    <w:rsid w:val="00D25CC1"/>
    <w:rsid w:val="00D260E1"/>
    <w:rsid w:val="00D2619A"/>
    <w:rsid w:val="00D26218"/>
    <w:rsid w:val="00D26374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20F"/>
    <w:rsid w:val="00D30460"/>
    <w:rsid w:val="00D3059B"/>
    <w:rsid w:val="00D3082B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60BD"/>
    <w:rsid w:val="00D36605"/>
    <w:rsid w:val="00D3676E"/>
    <w:rsid w:val="00D36B18"/>
    <w:rsid w:val="00D36DDB"/>
    <w:rsid w:val="00D36E5E"/>
    <w:rsid w:val="00D36E83"/>
    <w:rsid w:val="00D37659"/>
    <w:rsid w:val="00D376DA"/>
    <w:rsid w:val="00D37A6E"/>
    <w:rsid w:val="00D37B66"/>
    <w:rsid w:val="00D37DDF"/>
    <w:rsid w:val="00D37E04"/>
    <w:rsid w:val="00D37F25"/>
    <w:rsid w:val="00D4034B"/>
    <w:rsid w:val="00D40517"/>
    <w:rsid w:val="00D40961"/>
    <w:rsid w:val="00D40A2D"/>
    <w:rsid w:val="00D40CD9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1D2F"/>
    <w:rsid w:val="00D424F5"/>
    <w:rsid w:val="00D42A93"/>
    <w:rsid w:val="00D42B41"/>
    <w:rsid w:val="00D42D66"/>
    <w:rsid w:val="00D42FB6"/>
    <w:rsid w:val="00D42FF7"/>
    <w:rsid w:val="00D4313C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187"/>
    <w:rsid w:val="00D443FC"/>
    <w:rsid w:val="00D4442E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0CA9"/>
    <w:rsid w:val="00D512A7"/>
    <w:rsid w:val="00D51374"/>
    <w:rsid w:val="00D51AC6"/>
    <w:rsid w:val="00D51D20"/>
    <w:rsid w:val="00D51EF7"/>
    <w:rsid w:val="00D51F77"/>
    <w:rsid w:val="00D522BB"/>
    <w:rsid w:val="00D5242A"/>
    <w:rsid w:val="00D526E0"/>
    <w:rsid w:val="00D52944"/>
    <w:rsid w:val="00D52B37"/>
    <w:rsid w:val="00D52D1C"/>
    <w:rsid w:val="00D52D24"/>
    <w:rsid w:val="00D52DB6"/>
    <w:rsid w:val="00D53079"/>
    <w:rsid w:val="00D537BC"/>
    <w:rsid w:val="00D537EA"/>
    <w:rsid w:val="00D53BB1"/>
    <w:rsid w:val="00D53DFF"/>
    <w:rsid w:val="00D53EA6"/>
    <w:rsid w:val="00D540FD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7AB"/>
    <w:rsid w:val="00D60E5C"/>
    <w:rsid w:val="00D60E92"/>
    <w:rsid w:val="00D610DE"/>
    <w:rsid w:val="00D61233"/>
    <w:rsid w:val="00D612C9"/>
    <w:rsid w:val="00D614BB"/>
    <w:rsid w:val="00D617E6"/>
    <w:rsid w:val="00D61838"/>
    <w:rsid w:val="00D61B04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89"/>
    <w:rsid w:val="00D62C8D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9AF"/>
    <w:rsid w:val="00D70D3B"/>
    <w:rsid w:val="00D70DDB"/>
    <w:rsid w:val="00D70F22"/>
    <w:rsid w:val="00D7135A"/>
    <w:rsid w:val="00D7189D"/>
    <w:rsid w:val="00D71C9B"/>
    <w:rsid w:val="00D71CC9"/>
    <w:rsid w:val="00D71E23"/>
    <w:rsid w:val="00D7231A"/>
    <w:rsid w:val="00D72903"/>
    <w:rsid w:val="00D72A29"/>
    <w:rsid w:val="00D72DFB"/>
    <w:rsid w:val="00D72F5F"/>
    <w:rsid w:val="00D73837"/>
    <w:rsid w:val="00D73A04"/>
    <w:rsid w:val="00D73E99"/>
    <w:rsid w:val="00D73FC4"/>
    <w:rsid w:val="00D7467C"/>
    <w:rsid w:val="00D74A1A"/>
    <w:rsid w:val="00D74D6A"/>
    <w:rsid w:val="00D75047"/>
    <w:rsid w:val="00D75499"/>
    <w:rsid w:val="00D75673"/>
    <w:rsid w:val="00D7576C"/>
    <w:rsid w:val="00D7579B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509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648"/>
    <w:rsid w:val="00D846AC"/>
    <w:rsid w:val="00D85364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6A2"/>
    <w:rsid w:val="00D91884"/>
    <w:rsid w:val="00D91A0F"/>
    <w:rsid w:val="00D91E51"/>
    <w:rsid w:val="00D91F2F"/>
    <w:rsid w:val="00D91FEE"/>
    <w:rsid w:val="00D92039"/>
    <w:rsid w:val="00D920DA"/>
    <w:rsid w:val="00D9233F"/>
    <w:rsid w:val="00D9260C"/>
    <w:rsid w:val="00D92699"/>
    <w:rsid w:val="00D92793"/>
    <w:rsid w:val="00D92B7D"/>
    <w:rsid w:val="00D92B7F"/>
    <w:rsid w:val="00D92C43"/>
    <w:rsid w:val="00D93517"/>
    <w:rsid w:val="00D93562"/>
    <w:rsid w:val="00D93902"/>
    <w:rsid w:val="00D93B9E"/>
    <w:rsid w:val="00D93CDD"/>
    <w:rsid w:val="00D93E15"/>
    <w:rsid w:val="00D93EEF"/>
    <w:rsid w:val="00D94470"/>
    <w:rsid w:val="00D949B2"/>
    <w:rsid w:val="00D94AE1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853"/>
    <w:rsid w:val="00DA2914"/>
    <w:rsid w:val="00DA2C4D"/>
    <w:rsid w:val="00DA31EC"/>
    <w:rsid w:val="00DA3230"/>
    <w:rsid w:val="00DA323E"/>
    <w:rsid w:val="00DA32F1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38B"/>
    <w:rsid w:val="00DA5994"/>
    <w:rsid w:val="00DA5A94"/>
    <w:rsid w:val="00DA5B57"/>
    <w:rsid w:val="00DA60A3"/>
    <w:rsid w:val="00DA616B"/>
    <w:rsid w:val="00DA62C6"/>
    <w:rsid w:val="00DA6400"/>
    <w:rsid w:val="00DA6491"/>
    <w:rsid w:val="00DA66F6"/>
    <w:rsid w:val="00DA674B"/>
    <w:rsid w:val="00DA6788"/>
    <w:rsid w:val="00DA678C"/>
    <w:rsid w:val="00DA6A66"/>
    <w:rsid w:val="00DA6A89"/>
    <w:rsid w:val="00DA6C07"/>
    <w:rsid w:val="00DA6EA1"/>
    <w:rsid w:val="00DA7780"/>
    <w:rsid w:val="00DA790F"/>
    <w:rsid w:val="00DA7EBC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2E15"/>
    <w:rsid w:val="00DB355B"/>
    <w:rsid w:val="00DB3AF6"/>
    <w:rsid w:val="00DB3B77"/>
    <w:rsid w:val="00DB428A"/>
    <w:rsid w:val="00DB434F"/>
    <w:rsid w:val="00DB47A8"/>
    <w:rsid w:val="00DB47BE"/>
    <w:rsid w:val="00DB4F1F"/>
    <w:rsid w:val="00DB4F8A"/>
    <w:rsid w:val="00DB5038"/>
    <w:rsid w:val="00DB55D3"/>
    <w:rsid w:val="00DB5690"/>
    <w:rsid w:val="00DB58C3"/>
    <w:rsid w:val="00DB592F"/>
    <w:rsid w:val="00DB5A2D"/>
    <w:rsid w:val="00DB5A95"/>
    <w:rsid w:val="00DB5D73"/>
    <w:rsid w:val="00DB5DDB"/>
    <w:rsid w:val="00DB600C"/>
    <w:rsid w:val="00DB648B"/>
    <w:rsid w:val="00DB65DC"/>
    <w:rsid w:val="00DB6E6B"/>
    <w:rsid w:val="00DB6FF2"/>
    <w:rsid w:val="00DB714F"/>
    <w:rsid w:val="00DB719F"/>
    <w:rsid w:val="00DB71BA"/>
    <w:rsid w:val="00DB7677"/>
    <w:rsid w:val="00DB7704"/>
    <w:rsid w:val="00DB77E0"/>
    <w:rsid w:val="00DB7873"/>
    <w:rsid w:val="00DB78F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2CC"/>
    <w:rsid w:val="00DC1367"/>
    <w:rsid w:val="00DC15E1"/>
    <w:rsid w:val="00DC1654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AD9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609"/>
    <w:rsid w:val="00DC6779"/>
    <w:rsid w:val="00DC698D"/>
    <w:rsid w:val="00DC72DA"/>
    <w:rsid w:val="00DC78EE"/>
    <w:rsid w:val="00DC7BC7"/>
    <w:rsid w:val="00DC7DD0"/>
    <w:rsid w:val="00DC7F4F"/>
    <w:rsid w:val="00DC7F91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B4"/>
    <w:rsid w:val="00DD16AA"/>
    <w:rsid w:val="00DD1940"/>
    <w:rsid w:val="00DD196F"/>
    <w:rsid w:val="00DD1B0B"/>
    <w:rsid w:val="00DD1C74"/>
    <w:rsid w:val="00DD2F92"/>
    <w:rsid w:val="00DD2FAA"/>
    <w:rsid w:val="00DD30F2"/>
    <w:rsid w:val="00DD360B"/>
    <w:rsid w:val="00DD396E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4BD"/>
    <w:rsid w:val="00DE2511"/>
    <w:rsid w:val="00DE2973"/>
    <w:rsid w:val="00DE2A75"/>
    <w:rsid w:val="00DE2B02"/>
    <w:rsid w:val="00DE2C5A"/>
    <w:rsid w:val="00DE2D11"/>
    <w:rsid w:val="00DE2EB7"/>
    <w:rsid w:val="00DE2FD2"/>
    <w:rsid w:val="00DE3561"/>
    <w:rsid w:val="00DE3588"/>
    <w:rsid w:val="00DE35E9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93"/>
    <w:rsid w:val="00DE7AE5"/>
    <w:rsid w:val="00DE7CC4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48"/>
    <w:rsid w:val="00DF165C"/>
    <w:rsid w:val="00DF18B3"/>
    <w:rsid w:val="00DF1BFB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0E32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577"/>
    <w:rsid w:val="00E02822"/>
    <w:rsid w:val="00E02A45"/>
    <w:rsid w:val="00E02BFF"/>
    <w:rsid w:val="00E02CC6"/>
    <w:rsid w:val="00E02D9E"/>
    <w:rsid w:val="00E02E1B"/>
    <w:rsid w:val="00E02F56"/>
    <w:rsid w:val="00E03324"/>
    <w:rsid w:val="00E03726"/>
    <w:rsid w:val="00E03844"/>
    <w:rsid w:val="00E038CD"/>
    <w:rsid w:val="00E03B61"/>
    <w:rsid w:val="00E03DD1"/>
    <w:rsid w:val="00E03F1B"/>
    <w:rsid w:val="00E049B1"/>
    <w:rsid w:val="00E05542"/>
    <w:rsid w:val="00E05549"/>
    <w:rsid w:val="00E055BC"/>
    <w:rsid w:val="00E059F5"/>
    <w:rsid w:val="00E05AF2"/>
    <w:rsid w:val="00E05B3B"/>
    <w:rsid w:val="00E05B61"/>
    <w:rsid w:val="00E05ED7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4EB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322"/>
    <w:rsid w:val="00E11370"/>
    <w:rsid w:val="00E119F9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06F4"/>
    <w:rsid w:val="00E20919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591"/>
    <w:rsid w:val="00E2299A"/>
    <w:rsid w:val="00E22D12"/>
    <w:rsid w:val="00E22DF9"/>
    <w:rsid w:val="00E22F54"/>
    <w:rsid w:val="00E23224"/>
    <w:rsid w:val="00E23249"/>
    <w:rsid w:val="00E232F6"/>
    <w:rsid w:val="00E235B2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1B4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0CDC"/>
    <w:rsid w:val="00E31204"/>
    <w:rsid w:val="00E3175C"/>
    <w:rsid w:val="00E31767"/>
    <w:rsid w:val="00E31AA3"/>
    <w:rsid w:val="00E31FC9"/>
    <w:rsid w:val="00E3221B"/>
    <w:rsid w:val="00E3262C"/>
    <w:rsid w:val="00E32E7F"/>
    <w:rsid w:val="00E32EC7"/>
    <w:rsid w:val="00E33051"/>
    <w:rsid w:val="00E339DA"/>
    <w:rsid w:val="00E33A29"/>
    <w:rsid w:val="00E348E3"/>
    <w:rsid w:val="00E3493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CBD"/>
    <w:rsid w:val="00E41291"/>
    <w:rsid w:val="00E41769"/>
    <w:rsid w:val="00E41928"/>
    <w:rsid w:val="00E41A5B"/>
    <w:rsid w:val="00E41BDD"/>
    <w:rsid w:val="00E41DBB"/>
    <w:rsid w:val="00E41DF0"/>
    <w:rsid w:val="00E41E2D"/>
    <w:rsid w:val="00E4211B"/>
    <w:rsid w:val="00E42497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962"/>
    <w:rsid w:val="00E43A3E"/>
    <w:rsid w:val="00E43BEB"/>
    <w:rsid w:val="00E43CFC"/>
    <w:rsid w:val="00E43EEE"/>
    <w:rsid w:val="00E43F5A"/>
    <w:rsid w:val="00E44394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06A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B03"/>
    <w:rsid w:val="00E53D81"/>
    <w:rsid w:val="00E53EF4"/>
    <w:rsid w:val="00E53F00"/>
    <w:rsid w:val="00E53FC2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315"/>
    <w:rsid w:val="00E56500"/>
    <w:rsid w:val="00E568CC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DA6"/>
    <w:rsid w:val="00E60E8F"/>
    <w:rsid w:val="00E61379"/>
    <w:rsid w:val="00E614D0"/>
    <w:rsid w:val="00E617EA"/>
    <w:rsid w:val="00E61836"/>
    <w:rsid w:val="00E618A9"/>
    <w:rsid w:val="00E618F8"/>
    <w:rsid w:val="00E61B6A"/>
    <w:rsid w:val="00E61C89"/>
    <w:rsid w:val="00E621A3"/>
    <w:rsid w:val="00E621FF"/>
    <w:rsid w:val="00E62414"/>
    <w:rsid w:val="00E6245C"/>
    <w:rsid w:val="00E62865"/>
    <w:rsid w:val="00E63270"/>
    <w:rsid w:val="00E63294"/>
    <w:rsid w:val="00E633D6"/>
    <w:rsid w:val="00E63466"/>
    <w:rsid w:val="00E6376F"/>
    <w:rsid w:val="00E6388D"/>
    <w:rsid w:val="00E63983"/>
    <w:rsid w:val="00E63C04"/>
    <w:rsid w:val="00E63C13"/>
    <w:rsid w:val="00E64299"/>
    <w:rsid w:val="00E6466D"/>
    <w:rsid w:val="00E646B9"/>
    <w:rsid w:val="00E64834"/>
    <w:rsid w:val="00E64E11"/>
    <w:rsid w:val="00E64FF9"/>
    <w:rsid w:val="00E657A0"/>
    <w:rsid w:val="00E659A9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E8"/>
    <w:rsid w:val="00E66C73"/>
    <w:rsid w:val="00E66E37"/>
    <w:rsid w:val="00E6718B"/>
    <w:rsid w:val="00E672EF"/>
    <w:rsid w:val="00E67AD9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822"/>
    <w:rsid w:val="00E71D79"/>
    <w:rsid w:val="00E71DA9"/>
    <w:rsid w:val="00E71F9F"/>
    <w:rsid w:val="00E71FB9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95"/>
    <w:rsid w:val="00E75400"/>
    <w:rsid w:val="00E75448"/>
    <w:rsid w:val="00E75499"/>
    <w:rsid w:val="00E75B4F"/>
    <w:rsid w:val="00E75BEA"/>
    <w:rsid w:val="00E75CDF"/>
    <w:rsid w:val="00E7638D"/>
    <w:rsid w:val="00E763D5"/>
    <w:rsid w:val="00E76440"/>
    <w:rsid w:val="00E7685F"/>
    <w:rsid w:val="00E76C2F"/>
    <w:rsid w:val="00E7737D"/>
    <w:rsid w:val="00E77BEE"/>
    <w:rsid w:val="00E80237"/>
    <w:rsid w:val="00E80249"/>
    <w:rsid w:val="00E804B3"/>
    <w:rsid w:val="00E805CB"/>
    <w:rsid w:val="00E8127C"/>
    <w:rsid w:val="00E816DA"/>
    <w:rsid w:val="00E818D7"/>
    <w:rsid w:val="00E819EF"/>
    <w:rsid w:val="00E819FC"/>
    <w:rsid w:val="00E81AD2"/>
    <w:rsid w:val="00E81B14"/>
    <w:rsid w:val="00E81CB8"/>
    <w:rsid w:val="00E82B5C"/>
    <w:rsid w:val="00E82B91"/>
    <w:rsid w:val="00E82E99"/>
    <w:rsid w:val="00E82F1A"/>
    <w:rsid w:val="00E82F99"/>
    <w:rsid w:val="00E83053"/>
    <w:rsid w:val="00E83947"/>
    <w:rsid w:val="00E839AA"/>
    <w:rsid w:val="00E83AC8"/>
    <w:rsid w:val="00E83E8E"/>
    <w:rsid w:val="00E83FC1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61A"/>
    <w:rsid w:val="00E866B4"/>
    <w:rsid w:val="00E868F4"/>
    <w:rsid w:val="00E86DBF"/>
    <w:rsid w:val="00E86F0F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3C9"/>
    <w:rsid w:val="00E9144C"/>
    <w:rsid w:val="00E916C0"/>
    <w:rsid w:val="00E91965"/>
    <w:rsid w:val="00E919CB"/>
    <w:rsid w:val="00E91D0D"/>
    <w:rsid w:val="00E91DB4"/>
    <w:rsid w:val="00E91E51"/>
    <w:rsid w:val="00E9204E"/>
    <w:rsid w:val="00E923B3"/>
    <w:rsid w:val="00E92F80"/>
    <w:rsid w:val="00E9308D"/>
    <w:rsid w:val="00E93498"/>
    <w:rsid w:val="00E9355C"/>
    <w:rsid w:val="00E9389E"/>
    <w:rsid w:val="00E93974"/>
    <w:rsid w:val="00E939C8"/>
    <w:rsid w:val="00E93F6E"/>
    <w:rsid w:val="00E9400D"/>
    <w:rsid w:val="00E9421E"/>
    <w:rsid w:val="00E94408"/>
    <w:rsid w:val="00E94A38"/>
    <w:rsid w:val="00E94C36"/>
    <w:rsid w:val="00E9537E"/>
    <w:rsid w:val="00E956EE"/>
    <w:rsid w:val="00E957B4"/>
    <w:rsid w:val="00E95984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422"/>
    <w:rsid w:val="00E9764D"/>
    <w:rsid w:val="00E976A2"/>
    <w:rsid w:val="00E977BC"/>
    <w:rsid w:val="00E97ADD"/>
    <w:rsid w:val="00E97D08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E5E"/>
    <w:rsid w:val="00EA2F64"/>
    <w:rsid w:val="00EA2F84"/>
    <w:rsid w:val="00EA33CE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09E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2D1"/>
    <w:rsid w:val="00EB3493"/>
    <w:rsid w:val="00EB3686"/>
    <w:rsid w:val="00EB3746"/>
    <w:rsid w:val="00EB37BE"/>
    <w:rsid w:val="00EB3B35"/>
    <w:rsid w:val="00EB3BEF"/>
    <w:rsid w:val="00EB3C16"/>
    <w:rsid w:val="00EB3FCA"/>
    <w:rsid w:val="00EB42B5"/>
    <w:rsid w:val="00EB4CBD"/>
    <w:rsid w:val="00EB5157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6EDB"/>
    <w:rsid w:val="00EB7016"/>
    <w:rsid w:val="00EB733D"/>
    <w:rsid w:val="00EB79AD"/>
    <w:rsid w:val="00EB7CBF"/>
    <w:rsid w:val="00EB7D89"/>
    <w:rsid w:val="00EB7DC7"/>
    <w:rsid w:val="00EC0319"/>
    <w:rsid w:val="00EC039D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813"/>
    <w:rsid w:val="00EC2980"/>
    <w:rsid w:val="00EC2D09"/>
    <w:rsid w:val="00EC2D70"/>
    <w:rsid w:val="00EC2DFB"/>
    <w:rsid w:val="00EC3162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1D0"/>
    <w:rsid w:val="00EC4433"/>
    <w:rsid w:val="00EC4607"/>
    <w:rsid w:val="00EC487A"/>
    <w:rsid w:val="00EC48C9"/>
    <w:rsid w:val="00EC5124"/>
    <w:rsid w:val="00EC524B"/>
    <w:rsid w:val="00EC5844"/>
    <w:rsid w:val="00EC5B2D"/>
    <w:rsid w:val="00EC5C3C"/>
    <w:rsid w:val="00EC5C8C"/>
    <w:rsid w:val="00EC5D20"/>
    <w:rsid w:val="00EC5DBF"/>
    <w:rsid w:val="00EC5F06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D0010"/>
    <w:rsid w:val="00ED0110"/>
    <w:rsid w:val="00ED01BD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9B4"/>
    <w:rsid w:val="00ED1AE1"/>
    <w:rsid w:val="00ED1DA1"/>
    <w:rsid w:val="00ED1DCC"/>
    <w:rsid w:val="00ED1F1D"/>
    <w:rsid w:val="00ED2205"/>
    <w:rsid w:val="00ED22F4"/>
    <w:rsid w:val="00ED278D"/>
    <w:rsid w:val="00ED2799"/>
    <w:rsid w:val="00ED2942"/>
    <w:rsid w:val="00ED2BF1"/>
    <w:rsid w:val="00ED2D1D"/>
    <w:rsid w:val="00ED2EDD"/>
    <w:rsid w:val="00ED3339"/>
    <w:rsid w:val="00ED3423"/>
    <w:rsid w:val="00ED35FB"/>
    <w:rsid w:val="00ED37DC"/>
    <w:rsid w:val="00ED3CC6"/>
    <w:rsid w:val="00ED3F74"/>
    <w:rsid w:val="00ED42B8"/>
    <w:rsid w:val="00ED43EC"/>
    <w:rsid w:val="00ED4608"/>
    <w:rsid w:val="00ED4678"/>
    <w:rsid w:val="00ED484B"/>
    <w:rsid w:val="00ED4ABC"/>
    <w:rsid w:val="00ED4C68"/>
    <w:rsid w:val="00ED508F"/>
    <w:rsid w:val="00ED5696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4CB"/>
    <w:rsid w:val="00EE0A0A"/>
    <w:rsid w:val="00EE0A96"/>
    <w:rsid w:val="00EE0AB2"/>
    <w:rsid w:val="00EE0ACA"/>
    <w:rsid w:val="00EE0BB7"/>
    <w:rsid w:val="00EE0DB4"/>
    <w:rsid w:val="00EE0E93"/>
    <w:rsid w:val="00EE0EBB"/>
    <w:rsid w:val="00EE1002"/>
    <w:rsid w:val="00EE103C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3E53"/>
    <w:rsid w:val="00EE44B8"/>
    <w:rsid w:val="00EE47A9"/>
    <w:rsid w:val="00EE4A42"/>
    <w:rsid w:val="00EE4B31"/>
    <w:rsid w:val="00EE4D83"/>
    <w:rsid w:val="00EE4E79"/>
    <w:rsid w:val="00EE5104"/>
    <w:rsid w:val="00EE5210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5B4"/>
    <w:rsid w:val="00EE765E"/>
    <w:rsid w:val="00EE7A53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28B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0"/>
    <w:rsid w:val="00EF32D5"/>
    <w:rsid w:val="00EF3752"/>
    <w:rsid w:val="00EF386D"/>
    <w:rsid w:val="00EF3946"/>
    <w:rsid w:val="00EF3CBB"/>
    <w:rsid w:val="00EF3DFF"/>
    <w:rsid w:val="00EF3EF8"/>
    <w:rsid w:val="00EF418D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DE4"/>
    <w:rsid w:val="00EF5E36"/>
    <w:rsid w:val="00EF602B"/>
    <w:rsid w:val="00EF6136"/>
    <w:rsid w:val="00EF6387"/>
    <w:rsid w:val="00EF6423"/>
    <w:rsid w:val="00EF652A"/>
    <w:rsid w:val="00EF662D"/>
    <w:rsid w:val="00EF67FC"/>
    <w:rsid w:val="00EF6CD1"/>
    <w:rsid w:val="00EF6F57"/>
    <w:rsid w:val="00EF6F85"/>
    <w:rsid w:val="00EF7117"/>
    <w:rsid w:val="00EF72A0"/>
    <w:rsid w:val="00EF7341"/>
    <w:rsid w:val="00EF7741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F7"/>
    <w:rsid w:val="00F0195C"/>
    <w:rsid w:val="00F01ACB"/>
    <w:rsid w:val="00F01B41"/>
    <w:rsid w:val="00F01D3D"/>
    <w:rsid w:val="00F025FA"/>
    <w:rsid w:val="00F02A78"/>
    <w:rsid w:val="00F02BC7"/>
    <w:rsid w:val="00F0312D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6C"/>
    <w:rsid w:val="00F04F9E"/>
    <w:rsid w:val="00F04FF8"/>
    <w:rsid w:val="00F05ABF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50"/>
    <w:rsid w:val="00F07876"/>
    <w:rsid w:val="00F07992"/>
    <w:rsid w:val="00F079A8"/>
    <w:rsid w:val="00F07B5D"/>
    <w:rsid w:val="00F10119"/>
    <w:rsid w:val="00F10152"/>
    <w:rsid w:val="00F10256"/>
    <w:rsid w:val="00F10333"/>
    <w:rsid w:val="00F1049F"/>
    <w:rsid w:val="00F10542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08"/>
    <w:rsid w:val="00F12A12"/>
    <w:rsid w:val="00F12AD4"/>
    <w:rsid w:val="00F12D93"/>
    <w:rsid w:val="00F13135"/>
    <w:rsid w:val="00F132F9"/>
    <w:rsid w:val="00F13378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B5F"/>
    <w:rsid w:val="00F14F1F"/>
    <w:rsid w:val="00F14F67"/>
    <w:rsid w:val="00F14FDA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5E9"/>
    <w:rsid w:val="00F17910"/>
    <w:rsid w:val="00F17F38"/>
    <w:rsid w:val="00F17F74"/>
    <w:rsid w:val="00F20090"/>
    <w:rsid w:val="00F20124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7F"/>
    <w:rsid w:val="00F21FE9"/>
    <w:rsid w:val="00F220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4EF1"/>
    <w:rsid w:val="00F25353"/>
    <w:rsid w:val="00F253BA"/>
    <w:rsid w:val="00F253C0"/>
    <w:rsid w:val="00F254D4"/>
    <w:rsid w:val="00F2567C"/>
    <w:rsid w:val="00F25AC7"/>
    <w:rsid w:val="00F262DE"/>
    <w:rsid w:val="00F2653A"/>
    <w:rsid w:val="00F265FB"/>
    <w:rsid w:val="00F26994"/>
    <w:rsid w:val="00F26A79"/>
    <w:rsid w:val="00F26BD2"/>
    <w:rsid w:val="00F26CDC"/>
    <w:rsid w:val="00F27109"/>
    <w:rsid w:val="00F27217"/>
    <w:rsid w:val="00F2722B"/>
    <w:rsid w:val="00F273B3"/>
    <w:rsid w:val="00F275D2"/>
    <w:rsid w:val="00F2779C"/>
    <w:rsid w:val="00F279D0"/>
    <w:rsid w:val="00F27B2C"/>
    <w:rsid w:val="00F27ED6"/>
    <w:rsid w:val="00F27F62"/>
    <w:rsid w:val="00F3052F"/>
    <w:rsid w:val="00F3077F"/>
    <w:rsid w:val="00F30908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4B"/>
    <w:rsid w:val="00F31A56"/>
    <w:rsid w:val="00F31BD1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525"/>
    <w:rsid w:val="00F34A44"/>
    <w:rsid w:val="00F34D23"/>
    <w:rsid w:val="00F34E8A"/>
    <w:rsid w:val="00F351A2"/>
    <w:rsid w:val="00F35320"/>
    <w:rsid w:val="00F35397"/>
    <w:rsid w:val="00F3554B"/>
    <w:rsid w:val="00F356D2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97"/>
    <w:rsid w:val="00F41232"/>
    <w:rsid w:val="00F41370"/>
    <w:rsid w:val="00F414D5"/>
    <w:rsid w:val="00F420B0"/>
    <w:rsid w:val="00F42254"/>
    <w:rsid w:val="00F42293"/>
    <w:rsid w:val="00F422A7"/>
    <w:rsid w:val="00F42507"/>
    <w:rsid w:val="00F42598"/>
    <w:rsid w:val="00F425FA"/>
    <w:rsid w:val="00F42744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683"/>
    <w:rsid w:val="00F44758"/>
    <w:rsid w:val="00F447B2"/>
    <w:rsid w:val="00F44842"/>
    <w:rsid w:val="00F44B62"/>
    <w:rsid w:val="00F44BB7"/>
    <w:rsid w:val="00F44F2F"/>
    <w:rsid w:val="00F4504E"/>
    <w:rsid w:val="00F45576"/>
    <w:rsid w:val="00F45696"/>
    <w:rsid w:val="00F45C60"/>
    <w:rsid w:val="00F45CC8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273"/>
    <w:rsid w:val="00F5136B"/>
    <w:rsid w:val="00F513D4"/>
    <w:rsid w:val="00F5143D"/>
    <w:rsid w:val="00F51523"/>
    <w:rsid w:val="00F51767"/>
    <w:rsid w:val="00F51AB4"/>
    <w:rsid w:val="00F51BC5"/>
    <w:rsid w:val="00F51C12"/>
    <w:rsid w:val="00F51E99"/>
    <w:rsid w:val="00F51F1F"/>
    <w:rsid w:val="00F5225F"/>
    <w:rsid w:val="00F52557"/>
    <w:rsid w:val="00F525F8"/>
    <w:rsid w:val="00F52825"/>
    <w:rsid w:val="00F528BF"/>
    <w:rsid w:val="00F5313B"/>
    <w:rsid w:val="00F53194"/>
    <w:rsid w:val="00F53544"/>
    <w:rsid w:val="00F53759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7B"/>
    <w:rsid w:val="00F56D54"/>
    <w:rsid w:val="00F56E53"/>
    <w:rsid w:val="00F574AB"/>
    <w:rsid w:val="00F5781E"/>
    <w:rsid w:val="00F5782A"/>
    <w:rsid w:val="00F579A2"/>
    <w:rsid w:val="00F579EA"/>
    <w:rsid w:val="00F57C41"/>
    <w:rsid w:val="00F60280"/>
    <w:rsid w:val="00F602D8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3053"/>
    <w:rsid w:val="00F63179"/>
    <w:rsid w:val="00F636F5"/>
    <w:rsid w:val="00F6377E"/>
    <w:rsid w:val="00F63A7A"/>
    <w:rsid w:val="00F63CAD"/>
    <w:rsid w:val="00F63DF3"/>
    <w:rsid w:val="00F63F43"/>
    <w:rsid w:val="00F64054"/>
    <w:rsid w:val="00F65102"/>
    <w:rsid w:val="00F65516"/>
    <w:rsid w:val="00F6557F"/>
    <w:rsid w:val="00F65793"/>
    <w:rsid w:val="00F65A01"/>
    <w:rsid w:val="00F65BAF"/>
    <w:rsid w:val="00F66831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3B4"/>
    <w:rsid w:val="00F72A3F"/>
    <w:rsid w:val="00F72B56"/>
    <w:rsid w:val="00F72E65"/>
    <w:rsid w:val="00F72FE8"/>
    <w:rsid w:val="00F73241"/>
    <w:rsid w:val="00F733EF"/>
    <w:rsid w:val="00F738BA"/>
    <w:rsid w:val="00F73D66"/>
    <w:rsid w:val="00F73FF0"/>
    <w:rsid w:val="00F7442A"/>
    <w:rsid w:val="00F7446E"/>
    <w:rsid w:val="00F74572"/>
    <w:rsid w:val="00F74664"/>
    <w:rsid w:val="00F74C0E"/>
    <w:rsid w:val="00F74F02"/>
    <w:rsid w:val="00F75307"/>
    <w:rsid w:val="00F75492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790D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E1E"/>
    <w:rsid w:val="00F81F7A"/>
    <w:rsid w:val="00F822B0"/>
    <w:rsid w:val="00F823A5"/>
    <w:rsid w:val="00F8279C"/>
    <w:rsid w:val="00F8282A"/>
    <w:rsid w:val="00F82B0D"/>
    <w:rsid w:val="00F831AA"/>
    <w:rsid w:val="00F83322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377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6FD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4CA"/>
    <w:rsid w:val="00FA162D"/>
    <w:rsid w:val="00FA1919"/>
    <w:rsid w:val="00FA1A05"/>
    <w:rsid w:val="00FA1BB9"/>
    <w:rsid w:val="00FA2018"/>
    <w:rsid w:val="00FA21D8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320"/>
    <w:rsid w:val="00FA55B3"/>
    <w:rsid w:val="00FA593B"/>
    <w:rsid w:val="00FA599A"/>
    <w:rsid w:val="00FA5A5C"/>
    <w:rsid w:val="00FA608F"/>
    <w:rsid w:val="00FA62C9"/>
    <w:rsid w:val="00FA64A4"/>
    <w:rsid w:val="00FA66BE"/>
    <w:rsid w:val="00FA698C"/>
    <w:rsid w:val="00FA6D28"/>
    <w:rsid w:val="00FA6E32"/>
    <w:rsid w:val="00FA6E37"/>
    <w:rsid w:val="00FA7007"/>
    <w:rsid w:val="00FA7082"/>
    <w:rsid w:val="00FA72E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5F5"/>
    <w:rsid w:val="00FB0666"/>
    <w:rsid w:val="00FB07F1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55B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8A0"/>
    <w:rsid w:val="00FC08DE"/>
    <w:rsid w:val="00FC0A08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AE6"/>
    <w:rsid w:val="00FC7B7D"/>
    <w:rsid w:val="00FC7EE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58B"/>
    <w:rsid w:val="00FD5657"/>
    <w:rsid w:val="00FD586D"/>
    <w:rsid w:val="00FD5888"/>
    <w:rsid w:val="00FD5C14"/>
    <w:rsid w:val="00FD5D32"/>
    <w:rsid w:val="00FD5D3A"/>
    <w:rsid w:val="00FD5FAF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CD9"/>
    <w:rsid w:val="00FE4EF1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8EC"/>
    <w:rsid w:val="00FE7BD1"/>
    <w:rsid w:val="00FE7D6E"/>
    <w:rsid w:val="00FE7DE8"/>
    <w:rsid w:val="00FE7EE1"/>
    <w:rsid w:val="00FF042B"/>
    <w:rsid w:val="00FF052E"/>
    <w:rsid w:val="00FF0814"/>
    <w:rsid w:val="00FF0A2E"/>
    <w:rsid w:val="00FF0CC5"/>
    <w:rsid w:val="00FF1A34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DA2"/>
    <w:rsid w:val="00FF3143"/>
    <w:rsid w:val="00FF35A6"/>
    <w:rsid w:val="00FF3904"/>
    <w:rsid w:val="00FF3A2F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59D39-7378-4D79-83F9-B83473B80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2250</TotalTime>
  <Pages>37</Pages>
  <Words>6820</Words>
  <Characters>38878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45607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/>
  <cp:keywords/>
  <dc:description/>
  <cp:lastModifiedBy>Pattaraporn Amornsrivarakul</cp:lastModifiedBy>
  <cp:revision>4511</cp:revision>
  <cp:lastPrinted>2022-02-01T02:26:00Z</cp:lastPrinted>
  <dcterms:created xsi:type="dcterms:W3CDTF">2021-02-06T10:22:00Z</dcterms:created>
  <dcterms:modified xsi:type="dcterms:W3CDTF">2022-02-22T10:18:00Z</dcterms:modified>
</cp:coreProperties>
</file>