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BB42" w14:textId="77777777" w:rsidR="00677FA6" w:rsidRPr="00D246FB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D246FB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D246F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0ED8AF3" w14:textId="77777777" w:rsidR="00677FA6" w:rsidRPr="00FD3ADE" w:rsidRDefault="00677FA6" w:rsidP="008A4253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4"/>
          <w:szCs w:val="24"/>
          <w:lang w:bidi="th-TH"/>
        </w:rPr>
      </w:pPr>
    </w:p>
    <w:p w14:paraId="23F85A0F" w14:textId="77777777" w:rsidR="00820360" w:rsidRPr="00D246FB" w:rsidRDefault="00820360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9A3AA66" w14:textId="77777777" w:rsidR="00AA13FC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66CCC054" w14:textId="77777777" w:rsidR="006619D7" w:rsidRPr="00063EF2" w:rsidRDefault="006619D7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063EF2">
        <w:rPr>
          <w:rFonts w:ascii="Angsana New" w:hAnsi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7FB35F9" w14:textId="77777777" w:rsidR="00E31B4E" w:rsidRPr="00063EF2" w:rsidRDefault="00E31B4E" w:rsidP="006619D7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/>
          <w:b/>
          <w:sz w:val="30"/>
          <w:szCs w:val="30"/>
        </w:rPr>
      </w:pPr>
      <w:r w:rsidRPr="00063EF2">
        <w:rPr>
          <w:rFonts w:ascii="Angsana New" w:hAnsi="Angsana New" w:hint="cs"/>
          <w:b/>
          <w:sz w:val="30"/>
          <w:szCs w:val="30"/>
          <w:cs/>
          <w:lang w:bidi="th-TH"/>
        </w:rPr>
        <w:t>การซื้อบริษัทย่อย</w:t>
      </w:r>
    </w:p>
    <w:p w14:paraId="5B527B08" w14:textId="77777777" w:rsidR="004F0871" w:rsidRPr="00313DE3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646B920" w14:textId="77777777" w:rsidR="00AA13FC" w:rsidRPr="00313DE3" w:rsidRDefault="00AA13F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238C495" w14:textId="77777777" w:rsidR="004F3407" w:rsidRPr="00313DE3" w:rsidRDefault="004F3407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13DE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6DA7EAB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วัสดุสำรองคลัง</w:t>
      </w:r>
    </w:p>
    <w:p w14:paraId="773A273B" w14:textId="77777777" w:rsidR="00E069CF" w:rsidRPr="00D246FB" w:rsidRDefault="00E069CF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0CFFFCB8" w14:textId="77777777" w:rsidR="006710B4" w:rsidRDefault="004F0871" w:rsidP="006710B4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38EE31A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ที่ดินสำหรับโครงการพัฒนาในอนาคต</w:t>
      </w:r>
    </w:p>
    <w:p w14:paraId="2BAB487E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508E0C3" w14:textId="77777777" w:rsidR="00147C71" w:rsidRPr="00D246FB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20A394A0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ค่าความนิยมและสินทรัพย์ไม่มีตัวตน</w:t>
      </w:r>
    </w:p>
    <w:p w14:paraId="3E89744C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14:paraId="3A3F6DF6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E6A54DA" w14:textId="77777777" w:rsidR="00DD003C" w:rsidRPr="00D246FB" w:rsidRDefault="00DD003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0460AE8" w14:textId="77777777" w:rsidR="00AA13FC" w:rsidRPr="00D246FB" w:rsidRDefault="005D4C7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ส่วนเกินมูลค่าหุ้นและ</w:t>
      </w:r>
      <w:r w:rsidR="00AA13FC" w:rsidRPr="00D246FB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4F3407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5A1D4CB5" w14:textId="77777777" w:rsidR="00F855C2" w:rsidRPr="00D246FB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114A135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7945D7" w14:textId="77777777" w:rsidR="004F0871" w:rsidRPr="00D246FB" w:rsidRDefault="004F08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A795645" w14:textId="77777777" w:rsidR="004724E4" w:rsidRPr="00D246FB" w:rsidRDefault="004724E4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4BEF76FF" w14:textId="77777777" w:rsidR="00AA13FC" w:rsidRPr="00D246FB" w:rsidRDefault="00AA13FC" w:rsidP="00AA13FC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CB4FDFD" w14:textId="77777777" w:rsidR="00F855C2" w:rsidRPr="00D246FB" w:rsidRDefault="00F855C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680953A" w14:textId="77777777" w:rsidR="009472D2" w:rsidRPr="00D246FB" w:rsidRDefault="009472D2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DE97C09" w14:textId="77777777" w:rsidR="00147C71" w:rsidRPr="00D246FB" w:rsidRDefault="00147C7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1480DF4" w14:textId="77777777" w:rsidR="007659F1" w:rsidRDefault="007659F1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D246FB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44C3BAE" w14:textId="77777777" w:rsidR="00E85ACC" w:rsidRPr="00D246FB" w:rsidRDefault="00E85ACC" w:rsidP="00131C21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เรื่องอื่นๆ</w:t>
      </w:r>
    </w:p>
    <w:p w14:paraId="0B9A6D96" w14:textId="77777777" w:rsidR="00CF1B32" w:rsidRDefault="007659F1" w:rsidP="00D62EB8">
      <w:pPr>
        <w:pStyle w:val="index"/>
        <w:numPr>
          <w:ilvl w:val="0"/>
          <w:numId w:val="19"/>
        </w:numPr>
        <w:tabs>
          <w:tab w:val="clear" w:pos="880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B4239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6AD222" w14:textId="77777777" w:rsidR="006B4239" w:rsidRPr="006B4239" w:rsidRDefault="006B4239" w:rsidP="006B4239">
      <w:pPr>
        <w:pStyle w:val="index"/>
        <w:tabs>
          <w:tab w:val="clear" w:pos="1134"/>
          <w:tab w:val="num" w:pos="1080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30C3680" w14:textId="26850636" w:rsidR="00D63606" w:rsidRDefault="00D63606" w:rsidP="00D63606">
      <w:pPr>
        <w:pStyle w:val="index"/>
        <w:tabs>
          <w:tab w:val="clear" w:pos="1134"/>
          <w:tab w:val="left" w:pos="3735"/>
        </w:tabs>
        <w:spacing w:after="0" w:line="240" w:lineRule="atLeast"/>
        <w:outlineLvl w:val="0"/>
        <w:rPr>
          <w:rFonts w:ascii="Angsana New" w:hAnsi="Angsana New"/>
          <w:sz w:val="30"/>
          <w:szCs w:val="30"/>
          <w:cs/>
          <w:lang w:bidi="th-TH"/>
        </w:rPr>
        <w:sectPr w:rsidR="00D63606" w:rsidSect="00E54B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6937F4E" w14:textId="77777777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878CA9" w14:textId="77777777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2BE127" w14:textId="28A7B0EC" w:rsidR="00AA13FC" w:rsidRPr="00D246FB" w:rsidRDefault="00AA13FC" w:rsidP="00AA1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</w:t>
      </w:r>
      <w:r w:rsidRPr="00AB6B93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B91F19">
        <w:rPr>
          <w:rFonts w:ascii="Angsana New" w:hAnsi="Angsana New"/>
          <w:sz w:val="30"/>
          <w:szCs w:val="30"/>
        </w:rPr>
        <w:t>22</w:t>
      </w:r>
      <w:r w:rsidRPr="00AB6B93">
        <w:rPr>
          <w:rFonts w:ascii="Angsana New" w:hAnsi="Angsana New" w:hint="cs"/>
          <w:color w:val="000000"/>
          <w:sz w:val="30"/>
          <w:szCs w:val="30"/>
          <w:cs/>
        </w:rPr>
        <w:t xml:space="preserve"> กุมภาพันธ์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256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5</w:t>
      </w:r>
    </w:p>
    <w:p w14:paraId="686939A8" w14:textId="77777777" w:rsidR="00AA13FC" w:rsidRPr="00D246FB" w:rsidRDefault="00AA13FC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D5CD7C" w14:textId="77777777" w:rsidR="00677FA6" w:rsidRPr="00D246FB" w:rsidRDefault="00677FA6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0" w:name="_Hlk92404880"/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bookmarkEnd w:id="0"/>
    <w:p w14:paraId="5038C44B" w14:textId="77777777" w:rsidR="00677FA6" w:rsidRPr="00D246FB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CCF5E91" w14:textId="1CC07A25" w:rsidR="006D22DC" w:rsidRPr="00D246FB" w:rsidRDefault="008125C0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บริษัท ราช กรุ๊ป จำกัด (มหาชน) 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“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D22DC" w:rsidRPr="00D246FB">
        <w:rPr>
          <w:rFonts w:ascii="Angsana New" w:hAnsi="Angsana New" w:hint="cs"/>
          <w:spacing w:val="-3"/>
          <w:sz w:val="30"/>
          <w:szCs w:val="30"/>
        </w:rPr>
        <w:t>”</w:t>
      </w:r>
      <w:r w:rsidR="006D22D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91198C" w:rsidRPr="00D246FB">
        <w:rPr>
          <w:rFonts w:ascii="Angsana New" w:hAnsi="Angsana New" w:hint="cs"/>
          <w:spacing w:val="-3"/>
          <w:sz w:val="30"/>
          <w:szCs w:val="30"/>
          <w:cs/>
        </w:rPr>
        <w:t xml:space="preserve"> และจดทะเบียนกับตลาดหลักทรัพย์</w:t>
      </w:r>
      <w:r w:rsidR="0091198C" w:rsidRPr="00D246FB">
        <w:rPr>
          <w:rFonts w:ascii="Angsana New" w:hAnsi="Angsana New" w:hint="cs"/>
          <w:sz w:val="30"/>
          <w:szCs w:val="30"/>
          <w:cs/>
        </w:rPr>
        <w:t xml:space="preserve">แห่งประเทศไทยเมื่อเดือนตุลาคม </w:t>
      </w:r>
      <w:r w:rsidR="000D72D7" w:rsidRPr="000D72D7">
        <w:rPr>
          <w:rFonts w:ascii="Angsana New" w:hAnsi="Angsana New" w:hint="cs"/>
          <w:sz w:val="30"/>
          <w:szCs w:val="30"/>
        </w:rPr>
        <w:t>2543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B337E9" w:rsidRPr="00D246FB">
        <w:rPr>
          <w:rFonts w:ascii="Angsana New" w:hAnsi="Angsana New" w:hint="cs"/>
          <w:sz w:val="30"/>
          <w:szCs w:val="30"/>
          <w:cs/>
        </w:rPr>
        <w:t>โดย</w:t>
      </w:r>
      <w:r w:rsidR="006D22DC" w:rsidRPr="00D246FB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D246FB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D246FB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72</w:t>
      </w:r>
      <w:r w:rsidR="006D22DC" w:rsidRPr="00D246FB">
        <w:rPr>
          <w:rFonts w:ascii="Angsana New" w:hAnsi="Angsana New" w:hint="cs"/>
          <w:sz w:val="30"/>
          <w:szCs w:val="30"/>
        </w:rPr>
        <w:t xml:space="preserve"> </w:t>
      </w:r>
      <w:r w:rsidR="006D22DC" w:rsidRPr="00D246FB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2A6BBB0A" w14:textId="77777777" w:rsidR="006D22DC" w:rsidRPr="00D246FB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1F34AB9" w14:textId="04C784A7" w:rsidR="006D22DC" w:rsidRPr="00D246FB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</w:t>
      </w:r>
      <w:r w:rsidR="00D60E2F" w:rsidRPr="00D246FB">
        <w:rPr>
          <w:rFonts w:ascii="Angsana New" w:hAnsi="Angsana New" w:hint="cs"/>
          <w:sz w:val="30"/>
          <w:szCs w:val="30"/>
          <w:cs/>
        </w:rPr>
        <w:t>ปี</w:t>
      </w:r>
      <w:r w:rsidRPr="00D246FB">
        <w:rPr>
          <w:rFonts w:ascii="Angsana New" w:hAnsi="Angsana New" w:hint="cs"/>
          <w:sz w:val="30"/>
          <w:szCs w:val="30"/>
          <w:cs/>
        </w:rPr>
        <w:t>ได้แก่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D246FB">
        <w:rPr>
          <w:rFonts w:ascii="Angsana New" w:hAnsi="Angsana New" w:hint="cs"/>
          <w:sz w:val="30"/>
          <w:szCs w:val="30"/>
        </w:rPr>
        <w:t xml:space="preserve"> (“</w:t>
      </w:r>
      <w:r w:rsidRPr="00D246FB">
        <w:rPr>
          <w:rFonts w:ascii="Angsana New" w:hAnsi="Angsana New" w:hint="cs"/>
          <w:sz w:val="30"/>
          <w:szCs w:val="30"/>
          <w:cs/>
        </w:rPr>
        <w:t>กฟผ</w:t>
      </w:r>
      <w:r w:rsidRPr="00D246FB">
        <w:rPr>
          <w:rFonts w:ascii="Angsana New" w:hAnsi="Angsana New" w:hint="cs"/>
          <w:sz w:val="30"/>
          <w:szCs w:val="30"/>
        </w:rPr>
        <w:t>.”) (</w:t>
      </w:r>
      <w:r w:rsidRPr="00D246FB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0D72D7" w:rsidRPr="000D72D7">
        <w:rPr>
          <w:rFonts w:ascii="Angsana New" w:hAnsi="Angsana New" w:hint="cs"/>
          <w:sz w:val="30"/>
          <w:szCs w:val="30"/>
        </w:rPr>
        <w:t>45</w:t>
      </w:r>
      <w:r w:rsidRPr="00D246FB">
        <w:rPr>
          <w:rFonts w:ascii="Angsana New" w:hAnsi="Angsana New" w:hint="cs"/>
          <w:sz w:val="30"/>
          <w:szCs w:val="30"/>
        </w:rPr>
        <w:t xml:space="preserve">) </w:t>
      </w:r>
      <w:r w:rsidRPr="00D246FB">
        <w:rPr>
          <w:rFonts w:ascii="Angsana New" w:hAnsi="Angsana New" w:hint="cs"/>
          <w:sz w:val="30"/>
          <w:szCs w:val="30"/>
          <w:cs/>
        </w:rPr>
        <w:t>ซึ่งเป็น</w:t>
      </w:r>
      <w:r w:rsidR="00147C71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D8657BF" w14:textId="77777777" w:rsidR="0071229A" w:rsidRPr="00D246FB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13199" w14:textId="2EB49BFE" w:rsidR="006D22DC" w:rsidRPr="00A329CD" w:rsidRDefault="006D22DC" w:rsidP="00A32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B0E95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BB0E95">
        <w:rPr>
          <w:rFonts w:ascii="Angsana New" w:hAnsi="Angsana New" w:hint="cs"/>
          <w:sz w:val="30"/>
          <w:szCs w:val="30"/>
          <w:cs/>
        </w:rPr>
        <w:t>การลงทุนใน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ที่มีวัตถุประสงค์ในการผลิตและจำหน่ายพลังงานไฟฟ้า </w:t>
      </w:r>
      <w:r w:rsidR="005C7752" w:rsidRPr="00BB0E95">
        <w:rPr>
          <w:rFonts w:ascii="Angsana New" w:hAnsi="Angsana New" w:hint="cs"/>
          <w:sz w:val="30"/>
          <w:szCs w:val="30"/>
          <w:cs/>
        </w:rPr>
        <w:t>พัฒนาโครงการด้านพลังงานไฟฟ้า และ</w:t>
      </w:r>
      <w:r w:rsidR="003C395F" w:rsidRPr="00BB0E95">
        <w:rPr>
          <w:rFonts w:ascii="Angsana New" w:hAnsi="Angsana New" w:hint="cs"/>
          <w:sz w:val="30"/>
          <w:szCs w:val="30"/>
          <w:cs/>
        </w:rPr>
        <w:t>ธุรกิจ</w:t>
      </w:r>
      <w:r w:rsidR="005C7752" w:rsidRPr="00BB0E95">
        <w:rPr>
          <w:rFonts w:ascii="Angsana New" w:hAnsi="Angsana New" w:hint="cs"/>
          <w:sz w:val="30"/>
          <w:szCs w:val="30"/>
          <w:cs/>
        </w:rPr>
        <w:t>ระบบสาธารณูปโภคพื้นฐาน</w:t>
      </w:r>
      <w:r w:rsidR="00147412" w:rsidRPr="00BB0E95">
        <w:rPr>
          <w:rFonts w:ascii="Angsana New" w:hAnsi="Angsana New" w:hint="cs"/>
          <w:sz w:val="30"/>
          <w:szCs w:val="30"/>
          <w:cs/>
        </w:rPr>
        <w:t xml:space="preserve"> </w:t>
      </w:r>
      <w:r w:rsidR="0040157E" w:rsidRPr="00203184">
        <w:rPr>
          <w:rFonts w:ascii="Angsana New" w:hAnsi="Angsana New" w:hint="cs"/>
          <w:sz w:val="30"/>
          <w:szCs w:val="30"/>
          <w:cs/>
        </w:rPr>
        <w:t>โดย</w:t>
      </w:r>
      <w:r w:rsidRPr="00203184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บริษัทร่วมและการร่วมค้า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="00AA13FC" w:rsidRPr="00203184">
        <w:rPr>
          <w:rFonts w:ascii="Angsana New" w:hAnsi="Angsana New" w:hint="cs"/>
          <w:sz w:val="30"/>
          <w:szCs w:val="30"/>
        </w:rPr>
        <w:t xml:space="preserve">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="00AA13FC" w:rsidRPr="00203184">
        <w:rPr>
          <w:rFonts w:ascii="Angsana New" w:hAnsi="Angsana New" w:hint="cs"/>
          <w:sz w:val="30"/>
          <w:szCs w:val="30"/>
        </w:rPr>
        <w:t xml:space="preserve"> </w:t>
      </w:r>
      <w:r w:rsidR="00AA13FC" w:rsidRPr="0020318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5C7752" w:rsidRPr="00203184">
        <w:rPr>
          <w:rFonts w:ascii="Angsana New" w:hAnsi="Angsana New" w:hint="cs"/>
          <w:sz w:val="30"/>
          <w:szCs w:val="30"/>
          <w:cs/>
        </w:rPr>
        <w:t xml:space="preserve"> </w:t>
      </w:r>
      <w:r w:rsidR="00203184" w:rsidRPr="00313DE3">
        <w:rPr>
          <w:rFonts w:ascii="Angsana New" w:hAnsi="Angsana New"/>
          <w:sz w:val="30"/>
          <w:szCs w:val="30"/>
          <w:cs/>
        </w:rPr>
        <w:t>ได้เปิดเผยไว้ในหมายเหตุ</w:t>
      </w:r>
      <w:r w:rsidR="007A506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203184" w:rsidRPr="00313DE3">
        <w:rPr>
          <w:rFonts w:ascii="Angsana New" w:hAnsi="Angsana New"/>
          <w:sz w:val="30"/>
          <w:szCs w:val="30"/>
          <w:cs/>
        </w:rPr>
        <w:t xml:space="preserve">ข้อ </w:t>
      </w:r>
      <w:r w:rsidR="000D72D7" w:rsidRPr="000D72D7">
        <w:rPr>
          <w:rFonts w:ascii="Angsana New" w:hAnsi="Angsana New"/>
          <w:sz w:val="30"/>
          <w:szCs w:val="30"/>
        </w:rPr>
        <w:t>9</w:t>
      </w:r>
      <w:r w:rsidR="00203184" w:rsidRPr="00313DE3">
        <w:rPr>
          <w:rFonts w:ascii="Angsana New" w:hAnsi="Angsana New" w:hint="cs"/>
          <w:sz w:val="30"/>
          <w:szCs w:val="30"/>
          <w:cs/>
        </w:rPr>
        <w:t xml:space="preserve"> และข้อ </w:t>
      </w:r>
      <w:r w:rsidR="000D72D7" w:rsidRPr="000D72D7">
        <w:rPr>
          <w:rFonts w:ascii="Angsana New" w:hAnsi="Angsana New"/>
          <w:sz w:val="30"/>
          <w:szCs w:val="30"/>
        </w:rPr>
        <w:t>10</w:t>
      </w:r>
    </w:p>
    <w:p w14:paraId="3B38AB0D" w14:textId="77777777" w:rsidR="00745965" w:rsidRPr="00CF1B32" w:rsidRDefault="00745965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06DDDB" w14:textId="77777777" w:rsidR="00515797" w:rsidRPr="00CF1B32" w:rsidRDefault="00515797" w:rsidP="005F5D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F1B3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A79BCA8" w14:textId="77777777" w:rsidR="00515797" w:rsidRPr="00CF1B32" w:rsidRDefault="00515797" w:rsidP="00CF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B471EF1" w14:textId="77777777" w:rsidR="00D50DF7" w:rsidRDefault="000E762E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E762E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219F3">
        <w:rPr>
          <w:rFonts w:ascii="Angsana New" w:hAnsi="Angsana New"/>
          <w:sz w:val="30"/>
          <w:szCs w:val="30"/>
          <w:cs/>
        </w:rPr>
        <w:br/>
      </w:r>
      <w:r w:rsidRPr="000E762E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727B004E" w14:textId="77777777" w:rsidR="00F219F3" w:rsidRDefault="00F219F3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C79ACE" w14:textId="77777777" w:rsidR="00EA7434" w:rsidRDefault="00EA7434" w:rsidP="00991C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0375D7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4B8AD562" w14:textId="77777777" w:rsidR="00DC4C44" w:rsidRPr="00DC4C44" w:rsidRDefault="00DC4C44" w:rsidP="00DC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2828F6E1" w14:textId="77777777" w:rsidR="00DC4C44" w:rsidRPr="00DC4C44" w:rsidRDefault="00DC4C44" w:rsidP="00DC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C4C44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3C2F6E">
        <w:rPr>
          <w:rFonts w:ascii="Angsana New" w:hAnsi="Angsana New" w:hint="cs"/>
          <w:sz w:val="30"/>
          <w:szCs w:val="30"/>
          <w:cs/>
        </w:rPr>
        <w:t>นำเสนอดังต่อไปนี้</w:t>
      </w:r>
      <w:r w:rsidRPr="00DC4C44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693ED41" w14:textId="77777777" w:rsidR="00EA7434" w:rsidRPr="00D246FB" w:rsidRDefault="00EA7434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01B673" w14:textId="77777777" w:rsidR="00EA7434" w:rsidRPr="00D246FB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40C11977" w14:textId="77777777" w:rsidR="00EA7434" w:rsidRPr="00B80E09" w:rsidRDefault="00EA7434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4AFAD334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(รวมกันเรียกว่า </w:t>
      </w:r>
      <w:r w:rsidRPr="00D246FB">
        <w:rPr>
          <w:rFonts w:ascii="Angsana New" w:hAnsi="Angsana New" w:hint="cs"/>
          <w:sz w:val="30"/>
          <w:szCs w:val="30"/>
        </w:rPr>
        <w:t>“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246FB">
        <w:rPr>
          <w:rFonts w:ascii="Angsana New" w:hAnsi="Angsana New" w:hint="cs"/>
          <w:sz w:val="30"/>
          <w:szCs w:val="30"/>
        </w:rPr>
        <w:t>”</w:t>
      </w:r>
      <w:r w:rsidRPr="00D246FB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13855E17" w14:textId="77777777" w:rsidR="008849D4" w:rsidRDefault="008849D4" w:rsidP="00991CD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E7756EB" w14:textId="77777777" w:rsidR="00310AE5" w:rsidRDefault="00310AE5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34E68E9" w14:textId="77777777" w:rsidR="00407FDB" w:rsidRPr="00550F24" w:rsidRDefault="00407FDB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21B9015" w14:textId="1B19A944" w:rsidR="00407FDB" w:rsidRDefault="00407FDB" w:rsidP="00991CD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C5F12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Pr="00584102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</w:t>
      </w:r>
      <w:r w:rsidR="00584102" w:rsidRPr="00584102">
        <w:rPr>
          <w:rFonts w:ascii="Angsana New" w:hAnsi="Angsana New" w:hint="cs"/>
          <w:sz w:val="30"/>
          <w:szCs w:val="30"/>
          <w:cs/>
        </w:rPr>
        <w:t>ย</w:t>
      </w:r>
      <w:r w:rsidRPr="00584102">
        <w:rPr>
          <w:rFonts w:ascii="Angsana New" w:hAnsi="Angsana New"/>
          <w:sz w:val="30"/>
          <w:szCs w:val="30"/>
          <w:cs/>
        </w:rPr>
        <w:t>จากการได้มาซึ่ง</w:t>
      </w:r>
      <w:r w:rsidRPr="00FC5F12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ส่วนได้เสียที่ไม่มีอำนาจควบคุมโดยอำนาจควบคุมไม่เปลี่ยนแปลงรับรู้เป็น</w:t>
      </w:r>
      <w:r w:rsidRPr="00F671B8">
        <w:rPr>
          <w:rFonts w:ascii="Angsana New" w:hAnsi="Angsana New"/>
          <w:sz w:val="30"/>
          <w:szCs w:val="30"/>
          <w:cs/>
        </w:rPr>
        <w:t>ส่วนเกิน/ส่วนต่ำกว่า</w:t>
      </w:r>
      <w:r w:rsidRPr="00FC5F12">
        <w:rPr>
          <w:rFonts w:ascii="Angsana New" w:hAnsi="Angsana New"/>
          <w:sz w:val="30"/>
          <w:szCs w:val="30"/>
          <w:cs/>
        </w:rPr>
        <w:t>ทุนอื่นในส่วนของเจ้าของ</w:t>
      </w:r>
    </w:p>
    <w:p w14:paraId="66733C82" w14:textId="77777777" w:rsidR="00407FDB" w:rsidRPr="00550F24" w:rsidRDefault="00407FDB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DE540FC" w14:textId="77777777" w:rsidR="00407FDB" w:rsidRPr="00407FDB" w:rsidRDefault="00407FDB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EFAE3C2" w14:textId="77777777" w:rsidR="00407FDB" w:rsidRPr="00550F24" w:rsidRDefault="00407FDB" w:rsidP="00407FD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A0045A5" w14:textId="77777777" w:rsidR="00407FDB" w:rsidRDefault="00407FDB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07FDB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077C9F50" w14:textId="77777777" w:rsidR="00A71AD6" w:rsidRPr="00550F24" w:rsidRDefault="00A71AD6" w:rsidP="00407FD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2F887C5" w14:textId="77777777" w:rsidR="00A71AD6" w:rsidRPr="00407FDB" w:rsidRDefault="00A71AD6" w:rsidP="00407F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1AD6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37D63E4" w14:textId="77777777" w:rsidR="00310AE5" w:rsidRPr="00D72875" w:rsidRDefault="00310AE5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C6DD4B5" w14:textId="77777777" w:rsidR="00EA7434" w:rsidRPr="00584102" w:rsidRDefault="00EA7434" w:rsidP="00EA7434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102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3C85E40B" w14:textId="77777777" w:rsidR="00EA7434" w:rsidRPr="00D72875" w:rsidRDefault="00EA7434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8A4DFD" w14:textId="77777777" w:rsidR="006F002D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1645DF" w:rsidRPr="00584102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</w:t>
      </w:r>
      <w:r w:rsidR="001645DF" w:rsidRPr="00584102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0FDED481" w14:textId="77777777" w:rsidR="00550F24" w:rsidRDefault="00550F24" w:rsidP="001645DF">
      <w:pPr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728B1A6C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D819EF6" w14:textId="77777777" w:rsidR="003947FD" w:rsidRPr="00B80E09" w:rsidRDefault="003947FD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0BC3BC7" w14:textId="506F81AA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สิ่งตอบแทนที่โอนให้</w:t>
      </w:r>
      <w:r w:rsidR="00210C65">
        <w:rPr>
          <w:rFonts w:ascii="Angsana New" w:hAnsi="Angsana New" w:hint="cs"/>
          <w:sz w:val="30"/>
          <w:szCs w:val="30"/>
          <w:cs/>
        </w:rPr>
        <w:t>รวมถึง</w:t>
      </w:r>
      <w:r w:rsidRPr="00D246FB">
        <w:rPr>
          <w:rFonts w:ascii="Angsana New" w:hAnsi="Angsana New" w:hint="cs"/>
          <w:sz w:val="30"/>
          <w:szCs w:val="30"/>
          <w:cs/>
        </w:rPr>
        <w:t>สินทรัพย์ที่โอนไป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604E1729" w14:textId="77777777" w:rsidR="002F276F" w:rsidRPr="00B80E09" w:rsidRDefault="002F276F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EDB5FE1" w14:textId="77777777" w:rsidR="002F276F" w:rsidRPr="00D246FB" w:rsidRDefault="002F276F" w:rsidP="002F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207F9A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0FA085E" w14:textId="77777777" w:rsidR="002F276F" w:rsidRPr="00B80E09" w:rsidRDefault="002F276F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31FB886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207F9A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72F68CE5" w14:textId="77777777" w:rsidR="0048178F" w:rsidRPr="00B80E09" w:rsidRDefault="0048178F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7883170" w14:textId="77777777" w:rsidR="00EA7434" w:rsidRDefault="00EA7434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451645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วัดมูลค่า</w:t>
      </w:r>
      <w:r w:rsidR="00233E70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D246FB">
        <w:rPr>
          <w:rFonts w:ascii="Angsana New" w:hAnsi="Angsana New" w:hint="cs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ที่เคยรับรู้ไว้ ณ วันที่ซื้อ</w:t>
      </w:r>
    </w:p>
    <w:p w14:paraId="3EDD9D62" w14:textId="77777777" w:rsidR="001645DF" w:rsidRPr="00550F24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6EB90A4" w14:textId="77777777" w:rsidR="001645DF" w:rsidRPr="00584102" w:rsidRDefault="001645DF" w:rsidP="001C043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618CDD4" w14:textId="77777777" w:rsidR="00EA7434" w:rsidRPr="00584102" w:rsidRDefault="00EA7434" w:rsidP="00991CD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09D0739" w14:textId="77777777" w:rsidR="00EA7434" w:rsidRPr="00D246FB" w:rsidRDefault="00EA7434" w:rsidP="00EA743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84102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84102">
        <w:rPr>
          <w:rFonts w:ascii="Angsana New" w:hAnsi="Angsana New" w:hint="cs"/>
          <w:sz w:val="30"/>
          <w:szCs w:val="30"/>
        </w:rPr>
        <w:t xml:space="preserve"> </w:t>
      </w:r>
      <w:r w:rsidRPr="00584102">
        <w:rPr>
          <w:rFonts w:ascii="Angsana New" w:hAnsi="Angsana New" w:hint="cs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</w:t>
      </w:r>
      <w:r w:rsidRPr="00D246FB">
        <w:rPr>
          <w:rFonts w:ascii="Angsana New" w:hAnsi="Angsana New" w:hint="cs"/>
          <w:sz w:val="30"/>
          <w:szCs w:val="30"/>
          <w:cs/>
        </w:rPr>
        <w:t>ของผู้ถือหุ้น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</w:t>
      </w:r>
      <w:r w:rsidR="00E007B2">
        <w:rPr>
          <w:rFonts w:ascii="Angsana New" w:hAnsi="Angsana New" w:hint="cs"/>
          <w:sz w:val="30"/>
          <w:szCs w:val="30"/>
          <w:cs/>
        </w:rPr>
        <w:t>ตัดจำหน่าย</w:t>
      </w:r>
      <w:r w:rsidRPr="00D246FB">
        <w:rPr>
          <w:rFonts w:ascii="Angsana New" w:hAnsi="Angsana New" w:hint="cs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432ADAF1" w14:textId="77777777" w:rsidR="00550F24" w:rsidRDefault="00550F24" w:rsidP="00F03EC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E1E2318" w14:textId="77777777" w:rsidR="001E0E74" w:rsidRPr="00D246FB" w:rsidRDefault="001E0E7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เงินลงทุนในบริษัทย่อย บริษัทร่วมและการร่วมค้า</w:t>
      </w:r>
    </w:p>
    <w:p w14:paraId="45353DDD" w14:textId="77777777" w:rsidR="001E0E74" w:rsidRPr="00A5180D" w:rsidRDefault="001E0E74" w:rsidP="001E0E7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/>
          <w:sz w:val="24"/>
          <w:szCs w:val="24"/>
        </w:rPr>
      </w:pPr>
    </w:p>
    <w:p w14:paraId="26932193" w14:textId="77777777" w:rsidR="001E0E74" w:rsidRDefault="00E007B2" w:rsidP="001E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EucrosiaUPCBold" w:hAnsi="Angsana New"/>
          <w:sz w:val="30"/>
          <w:szCs w:val="30"/>
        </w:rPr>
      </w:pPr>
      <w:r w:rsidRPr="00727BFA">
        <w:rPr>
          <w:rFonts w:ascii="Angsana New" w:eastAsia="EucrosiaUPCBold" w:hAnsi="Angsana New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E007B2">
        <w:rPr>
          <w:rFonts w:ascii="Angsana New" w:eastAsia="EucrosiaUPCBold" w:hAnsi="Angsana New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</w:t>
      </w:r>
      <w:r>
        <w:rPr>
          <w:rFonts w:ascii="Angsana New" w:eastAsia="EucrosiaUPCBold" w:hAnsi="Angsana New" w:hint="cs"/>
          <w:sz w:val="30"/>
          <w:szCs w:val="30"/>
          <w:cs/>
        </w:rPr>
        <w:t>และบริษัท</w:t>
      </w:r>
      <w:r w:rsidRPr="00E007B2">
        <w:rPr>
          <w:rFonts w:ascii="Angsana New" w:eastAsia="EucrosiaUPCBold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57BD985" w14:textId="77777777" w:rsidR="00E007B2" w:rsidRPr="00063EF2" w:rsidRDefault="00E007B2" w:rsidP="001E0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B54AA5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6A17C284" w14:textId="77777777" w:rsidR="00EA7434" w:rsidRPr="00A5180D" w:rsidRDefault="00EA7434" w:rsidP="00EA743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2C8E25E9" w14:textId="41C0355E" w:rsidR="00EA7434" w:rsidRPr="00E007B2" w:rsidRDefault="00E007B2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007B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511AF5" w14:textId="77777777" w:rsidR="00E007B2" w:rsidRPr="00A5180D" w:rsidRDefault="00E007B2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6841581" w14:textId="77777777" w:rsidR="00EA7434" w:rsidRPr="00CF1B32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E007B2">
        <w:rPr>
          <w:rFonts w:ascii="Angsana New" w:hAnsi="Angsana New" w:hint="cs"/>
          <w:sz w:val="30"/>
          <w:szCs w:val="30"/>
          <w:cs/>
        </w:rPr>
        <w:t>ยกเว้น</w:t>
      </w:r>
      <w:r w:rsidRPr="00CF1B32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6439A9F0" w14:textId="77777777" w:rsidR="00EA7434" w:rsidRPr="00A5180D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3393F3F" w14:textId="77777777" w:rsidR="001E0E74" w:rsidRPr="005D38B0" w:rsidRDefault="001E0E7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spacing w:val="-6"/>
          <w:sz w:val="30"/>
          <w:szCs w:val="30"/>
        </w:rPr>
      </w:pPr>
      <w:r w:rsidRPr="005D38B0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D38B0">
        <w:rPr>
          <w:rFonts w:ascii="Angsana New" w:hAnsi="Angsana New"/>
          <w:spacing w:val="-6"/>
          <w:sz w:val="30"/>
          <w:szCs w:val="30"/>
        </w:rPr>
        <w:t xml:space="preserve"> </w:t>
      </w:r>
      <w:r w:rsidR="00EA7434" w:rsidRPr="005D38B0">
        <w:rPr>
          <w:rFonts w:ascii="Angsana New" w:hAnsi="Angsana New" w:hint="cs"/>
          <w:spacing w:val="-6"/>
          <w:sz w:val="30"/>
          <w:szCs w:val="30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5114CF" w:rsidRPr="005D38B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4630" w:rsidRPr="005D38B0">
        <w:rPr>
          <w:rFonts w:ascii="Angsana New" w:hAnsi="Angsana New" w:hint="cs"/>
          <w:spacing w:val="-6"/>
          <w:sz w:val="30"/>
          <w:szCs w:val="30"/>
          <w:cs/>
        </w:rPr>
        <w:t>และ</w:t>
      </w:r>
    </w:p>
    <w:p w14:paraId="163C0C50" w14:textId="77777777" w:rsidR="00A5180D" w:rsidRPr="00063EF2" w:rsidRDefault="00EA7434" w:rsidP="005D38B0">
      <w:pPr>
        <w:pStyle w:val="BodyText2"/>
        <w:numPr>
          <w:ilvl w:val="0"/>
          <w:numId w:val="27"/>
        </w:numPr>
        <w:spacing w:line="240" w:lineRule="atLeast"/>
        <w:ind w:left="720" w:right="43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18B103ED" w14:textId="77777777" w:rsidR="00F219F3" w:rsidRPr="00063EF2" w:rsidRDefault="00F219F3" w:rsidP="00F219F3">
      <w:pPr>
        <w:pStyle w:val="BodyText2"/>
        <w:spacing w:line="240" w:lineRule="atLeast"/>
        <w:ind w:left="810" w:right="43" w:firstLine="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59F04AAD" w14:textId="77777777" w:rsidR="00EA7434" w:rsidRPr="00CF1B32" w:rsidRDefault="00EA7434" w:rsidP="00EA7434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14:paraId="726DB5CC" w14:textId="77777777" w:rsidR="00EA7434" w:rsidRPr="00550F24" w:rsidRDefault="00EA7434" w:rsidP="00EA743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5E442F9" w14:textId="77777777" w:rsidR="00EA7434" w:rsidRPr="00CF1B32" w:rsidRDefault="00EA7434" w:rsidP="00E007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E007B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8F4372" w:rsidRPr="00CF1B3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CF1B32">
        <w:rPr>
          <w:rFonts w:ascii="Angsana New" w:hAnsi="Angsana New" w:hint="cs"/>
          <w:sz w:val="30"/>
          <w:szCs w:val="30"/>
          <w:cs/>
        </w:rPr>
        <w:t xml:space="preserve"> ณ วันที่เกิดรายการ</w:t>
      </w:r>
    </w:p>
    <w:p w14:paraId="50EA5200" w14:textId="77777777" w:rsidR="00EA7434" w:rsidRPr="00550F24" w:rsidRDefault="00EA7434" w:rsidP="00991CD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858BA78" w14:textId="77777777" w:rsidR="00EA7434" w:rsidRDefault="00EA743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007B2">
        <w:rPr>
          <w:rFonts w:ascii="Angsana New" w:hAnsi="Angsana New" w:hint="cs"/>
          <w:sz w:val="30"/>
          <w:szCs w:val="30"/>
          <w:cs/>
        </w:rPr>
        <w:t>จะรับรู้</w:t>
      </w:r>
      <w:r w:rsidRPr="00CF1B32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CF1B32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="00CD1609" w:rsidRPr="00CF1B32">
        <w:rPr>
          <w:rFonts w:ascii="Angsana New" w:hAnsi="Angsana New"/>
          <w:sz w:val="30"/>
          <w:szCs w:val="30"/>
          <w:cs/>
        </w:rPr>
        <w:br/>
      </w:r>
      <w:r w:rsidRPr="00CF1B32">
        <w:rPr>
          <w:rFonts w:ascii="Angsana New" w:hAnsi="Angsana New" w:hint="cs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0EF659B9" w14:textId="77777777" w:rsidR="00550F24" w:rsidRDefault="00550F24" w:rsidP="00EA743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DCD6AA" w14:textId="77777777" w:rsidR="00EA7434" w:rsidRPr="00D246FB" w:rsidRDefault="00EA7434" w:rsidP="006E259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224040A" w14:textId="77777777" w:rsidR="00991CDC" w:rsidRDefault="00991CDC" w:rsidP="00991CD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BBA3AA" w14:textId="77777777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4504CF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D246FB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4B8274CB" w14:textId="77777777" w:rsidR="00B80E09" w:rsidRDefault="00B80E0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6C77DE3" w14:textId="77777777" w:rsidR="00EA7434" w:rsidRPr="00D246FB" w:rsidRDefault="004F0F0C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เครื่องมือทางการเงิน</w:t>
      </w:r>
    </w:p>
    <w:p w14:paraId="0E356E1F" w14:textId="77777777" w:rsidR="00EA7434" w:rsidRPr="00D246FB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CE4A05" w14:textId="6EDC2CF9" w:rsidR="004F0F0C" w:rsidRPr="00063EF2" w:rsidRDefault="004F0F0C" w:rsidP="004F0F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="004504CF"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จัดประเภท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และการวัดมูลค่า</w:t>
      </w:r>
    </w:p>
    <w:p w14:paraId="2EFA627B" w14:textId="77777777" w:rsidR="00140629" w:rsidRPr="00140629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6A0D928" w14:textId="18B521D3" w:rsidR="004F0F0C" w:rsidRDefault="004504CF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Pr="00DB6392">
        <w:rPr>
          <w:rFonts w:ascii="Angsana New" w:hAnsi="Angsana New"/>
          <w:sz w:val="30"/>
          <w:szCs w:val="30"/>
          <w:cs/>
        </w:rPr>
        <w:t>)</w:t>
      </w:r>
      <w:r w:rsidRPr="00140629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73B7B084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FBA1C0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792EE0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C07FEF8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59CD67C1" w14:textId="77777777" w:rsidR="00140629" w:rsidRPr="00550F24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812341A" w14:textId="77777777" w:rsidR="00140629" w:rsidRP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658CE2" w14:textId="77777777" w:rsidR="004F0F0C" w:rsidRPr="00550F24" w:rsidRDefault="004F0F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BDA7FDD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67F8E1" w14:textId="77777777" w:rsidR="00140629" w:rsidRPr="00550F24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7C3C766" w14:textId="77777777" w:rsidR="00140629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CC5710B" w14:textId="77777777" w:rsidR="00140629" w:rsidRPr="00550F24" w:rsidRDefault="0014062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8E766E" w14:textId="1F6CDD56" w:rsidR="00140629" w:rsidRPr="00063EF2" w:rsidRDefault="004F0F0C" w:rsidP="004F0F0C">
      <w:pPr>
        <w:pStyle w:val="BodyText2"/>
        <w:tabs>
          <w:tab w:val="left" w:pos="990"/>
        </w:tabs>
        <w:ind w:left="900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0629"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624615" w14:textId="77777777" w:rsidR="00140629" w:rsidRPr="00550F24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E2771AB" w14:textId="77777777" w:rsidR="00140629" w:rsidRDefault="00140629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40629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A405F05" w14:textId="77777777" w:rsidR="00334B5B" w:rsidRPr="00550F24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28A41F8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D11AA4C" w14:textId="77777777" w:rsidR="00550F24" w:rsidRDefault="00550F24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BF1255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2F0FDB" w14:textId="77777777" w:rsidR="00334B5B" w:rsidRPr="00550F24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280419E" w14:textId="77777777" w:rsidR="00334B5B" w:rsidRDefault="00334B5B" w:rsidP="0014062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620404" w14:textId="77777777" w:rsidR="0048178F" w:rsidRPr="00550F24" w:rsidRDefault="0048178F" w:rsidP="00991CDC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4410172" w14:textId="1C7AFFF3" w:rsidR="00DA1A6D" w:rsidRPr="00063EF2" w:rsidRDefault="00DA1A6D" w:rsidP="00DA1A6D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CE12CC9" w14:textId="77777777" w:rsidR="00DA1A6D" w:rsidRPr="00D7287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057FE19B" w14:textId="2869A259" w:rsidR="00DA1A6D" w:rsidRPr="00063EF2" w:rsidRDefault="00DA1A6D" w:rsidP="008A088E">
      <w:pPr>
        <w:tabs>
          <w:tab w:val="clear" w:pos="907"/>
          <w:tab w:val="left" w:pos="117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5FEAED5" w14:textId="77777777" w:rsidR="00DA1A6D" w:rsidRPr="00D72875" w:rsidRDefault="00DA1A6D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685EBB5" w14:textId="5C79E9F4" w:rsidR="00313E65" w:rsidRPr="00063EF2" w:rsidRDefault="00313E65" w:rsidP="00313E65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3AB05FC9" w14:textId="77777777" w:rsidR="00313E65" w:rsidRPr="00D72875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B57847A" w14:textId="77777777" w:rsidR="00334B5B" w:rsidRPr="00334B5B" w:rsidRDefault="00334B5B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4B5B">
        <w:rPr>
          <w:rFonts w:ascii="Angsana New" w:hAnsi="Angsana New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78209BA" w14:textId="77777777" w:rsidR="00334B5B" w:rsidRPr="00D72875" w:rsidRDefault="00334B5B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22BBCA09" w14:textId="77777777" w:rsidR="00313E65" w:rsidRPr="00D246FB" w:rsidRDefault="00313E65" w:rsidP="008A088E">
      <w:pPr>
        <w:spacing w:line="240" w:lineRule="auto"/>
        <w:ind w:left="900" w:firstLine="9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246F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19428E38" w14:textId="77777777" w:rsidR="00313E65" w:rsidRPr="00D72875" w:rsidRDefault="00313E65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2956B0BE" w14:textId="77777777" w:rsidR="00550F24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DC73DEA" w14:textId="77777777" w:rsidR="00550F24" w:rsidRPr="00D72875" w:rsidRDefault="00550F24" w:rsidP="00D72875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  <w:cs/>
        </w:rPr>
      </w:pPr>
    </w:p>
    <w:p w14:paraId="5F9F327E" w14:textId="77777777" w:rsidR="00334B5B" w:rsidRDefault="00334B5B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334B5B">
        <w:rPr>
          <w:rFonts w:ascii="Angsana New" w:hAnsi="Angsana New"/>
          <w:color w:val="000000"/>
          <w:sz w:val="30"/>
          <w:szCs w:val="30"/>
        </w:rPr>
        <w:t xml:space="preserve">Spot element) </w:t>
      </w:r>
      <w:r w:rsidRPr="00334B5B">
        <w:rPr>
          <w:rFonts w:ascii="Angsana New" w:hAnsi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7960E89B" w14:textId="77777777" w:rsidR="00550F24" w:rsidRDefault="00550F24" w:rsidP="008A088E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15C88489" w14:textId="77777777" w:rsidR="001D602E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489149EB" w14:textId="77777777" w:rsidR="00334B5B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CDA786" w14:textId="77777777" w:rsidR="00334B5B" w:rsidRP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4A0696A" w14:textId="77777777" w:rsidR="00334B5B" w:rsidRP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F8E804" w14:textId="77777777" w:rsidR="00334B5B" w:rsidRDefault="00334B5B" w:rsidP="00334B5B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FE9B97E" w14:textId="77777777" w:rsidR="00334B5B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7E0105" w14:textId="77777777" w:rsidR="00334B5B" w:rsidRDefault="00334B5B" w:rsidP="008A088E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334B5B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20FA0C89" w14:textId="77777777" w:rsidR="0056400C" w:rsidRDefault="0056400C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3BFB704" w14:textId="1E9315F3" w:rsidR="00772067" w:rsidRPr="00063EF2" w:rsidRDefault="00772067" w:rsidP="00772067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DCE6B9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18C31FB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A663DCE" w14:textId="77777777" w:rsidR="00550F24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F5DD696" w14:textId="2FD5D672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D72D7" w:rsidRPr="000D72D7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DFE0EA9" w14:textId="77777777" w:rsidR="00550F24" w:rsidRDefault="00550F24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853EE4" w14:textId="7777777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0CA6DF8" w14:textId="77777777" w:rsidR="00772067" w:rsidRPr="00550F24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0E9A553" w14:textId="7C10D287" w:rsidR="00772067" w:rsidRDefault="00772067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72067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="00A2616F">
        <w:rPr>
          <w:rFonts w:ascii="Angsana New" w:hAnsi="Angsana New"/>
          <w:sz w:val="30"/>
          <w:szCs w:val="30"/>
        </w:rPr>
        <w:t xml:space="preserve"> ‘</w:t>
      </w:r>
      <w:r w:rsidR="00A2616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="00A2616F">
        <w:rPr>
          <w:rFonts w:ascii="Angsana New" w:hAnsi="Angsana New"/>
          <w:sz w:val="30"/>
          <w:szCs w:val="30"/>
        </w:rPr>
        <w:t xml:space="preserve">’ </w:t>
      </w:r>
      <w:r w:rsidR="00A2616F">
        <w:rPr>
          <w:rFonts w:ascii="Angsana New" w:hAnsi="Angsana New" w:hint="cs"/>
          <w:sz w:val="30"/>
          <w:szCs w:val="30"/>
          <w:cs/>
        </w:rPr>
        <w:t>ซึ่งเป็น</w:t>
      </w:r>
      <w:r w:rsidRPr="00772067">
        <w:rPr>
          <w:rFonts w:ascii="Angsana New" w:hAnsi="Angsana New"/>
          <w:sz w:val="30"/>
          <w:szCs w:val="30"/>
          <w:cs/>
        </w:rPr>
        <w:t xml:space="preserve">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D72D7" w:rsidRPr="000D72D7">
        <w:rPr>
          <w:rFonts w:ascii="Angsana New" w:hAnsi="Angsana New"/>
          <w:sz w:val="30"/>
          <w:szCs w:val="30"/>
        </w:rPr>
        <w:t>12</w:t>
      </w:r>
      <w:r w:rsidRPr="00772067">
        <w:rPr>
          <w:rFonts w:ascii="Angsana New" w:hAnsi="Angsana New"/>
          <w:sz w:val="30"/>
          <w:szCs w:val="30"/>
        </w:rPr>
        <w:t xml:space="preserve"> </w:t>
      </w:r>
      <w:r w:rsidRPr="00772067">
        <w:rPr>
          <w:rFonts w:ascii="Angsana New" w:hAnsi="Angsana New"/>
          <w:sz w:val="30"/>
          <w:szCs w:val="30"/>
          <w:cs/>
        </w:rPr>
        <w:t>เดือนข้างหน้า</w:t>
      </w:r>
    </w:p>
    <w:p w14:paraId="0E784004" w14:textId="77777777" w:rsidR="00A95359" w:rsidRPr="00550F24" w:rsidRDefault="00A95359" w:rsidP="008A088E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63C8B48" w14:textId="78319AE2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D72D7" w:rsidRPr="000D72D7">
        <w:rPr>
          <w:rFonts w:ascii="Angsana New" w:hAnsi="Angsana New"/>
          <w:sz w:val="30"/>
          <w:szCs w:val="30"/>
        </w:rPr>
        <w:t>30</w:t>
      </w:r>
      <w:r w:rsidRPr="00A95359">
        <w:rPr>
          <w:rFonts w:ascii="Angsana New" w:hAnsi="Angsana New"/>
          <w:sz w:val="30"/>
          <w:szCs w:val="30"/>
        </w:rPr>
        <w:t xml:space="preserve"> </w:t>
      </w:r>
      <w:r w:rsidRPr="00A95359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BB81AFA" w14:textId="77777777" w:rsidR="00A95359" w:rsidRPr="00550F24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0EFD025" w14:textId="77777777" w:rsidR="00A95359" w:rsidRP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B1107CA" w14:textId="77777777" w:rsidR="00A95359" w:rsidRPr="00A95359" w:rsidRDefault="00A95359" w:rsidP="00FF4AF7">
      <w:pPr>
        <w:pStyle w:val="BodyText"/>
        <w:tabs>
          <w:tab w:val="clear" w:pos="907"/>
          <w:tab w:val="left" w:pos="1170"/>
        </w:tabs>
        <w:spacing w:line="240" w:lineRule="auto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649D0A" w14:textId="77777777" w:rsidR="00A95359" w:rsidRDefault="00A95359" w:rsidP="00FF4AF7">
      <w:pPr>
        <w:pStyle w:val="BodyText"/>
        <w:tabs>
          <w:tab w:val="clear" w:pos="907"/>
          <w:tab w:val="left" w:pos="990"/>
          <w:tab w:val="left" w:pos="117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-</w:t>
      </w:r>
      <w:r w:rsidRPr="00A95359">
        <w:rPr>
          <w:rFonts w:ascii="Angsana New" w:hAnsi="Angsana New"/>
          <w:sz w:val="30"/>
          <w:szCs w:val="30"/>
          <w:cs/>
        </w:rPr>
        <w:tab/>
        <w:t>สินทรัพย์ทางการเงินเกินกำหนดชำระตามที่ระบุในสัญญา</w:t>
      </w:r>
    </w:p>
    <w:p w14:paraId="09E93525" w14:textId="77777777" w:rsidR="00A95359" w:rsidRPr="00550F24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52A87BDF" w14:textId="47818B28" w:rsidR="00A95359" w:rsidRPr="00063EF2" w:rsidRDefault="00A95359" w:rsidP="00A9535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63EF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063EF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Pr="00063EF2">
        <w:rPr>
          <w:rFonts w:ascii="Angsana New" w:eastAsia="EucrosiaUPCBold" w:hAnsi="Angsana New" w:hint="cs"/>
          <w:i/>
          <w:iCs/>
          <w:sz w:val="30"/>
          <w:szCs w:val="30"/>
          <w:cs/>
        </w:rPr>
        <w:t>ตัดจำหน่าย</w:t>
      </w:r>
    </w:p>
    <w:p w14:paraId="24A4F307" w14:textId="77777777" w:rsidR="00A95359" w:rsidRPr="00550F24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70C254A" w14:textId="77777777" w:rsidR="00A95359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7FF683D" w14:textId="77777777" w:rsidR="00A95359" w:rsidRPr="00550F24" w:rsidRDefault="00A95359" w:rsidP="00A95359">
      <w:pPr>
        <w:pStyle w:val="BodyText"/>
        <w:tabs>
          <w:tab w:val="clear" w:pos="907"/>
          <w:tab w:val="left" w:pos="990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C4EDCA0" w14:textId="77777777" w:rsidR="0087564C" w:rsidRPr="001D79AC" w:rsidRDefault="0087564C" w:rsidP="00A95359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872D89D" w14:textId="77777777" w:rsidR="0087564C" w:rsidRPr="00550F24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8ECEDDA" w14:textId="77777777" w:rsidR="0087564C" w:rsidRDefault="0087564C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B26B38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4504CF" w:rsidRPr="004504CF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46DB6E9" w14:textId="77777777" w:rsidR="00550F24" w:rsidRDefault="00550F24" w:rsidP="0087564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00EE601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ลูกหนี้การค้าและลูกหนี้อื่น</w:t>
      </w:r>
    </w:p>
    <w:p w14:paraId="369A9AA4" w14:textId="77777777" w:rsidR="00EA7434" w:rsidRPr="001D79AC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42B5D18" w14:textId="77777777" w:rsidR="00EA7434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D53A45" w:rsidRPr="001D79AC">
        <w:rPr>
          <w:rFonts w:ascii="Angsana New" w:hAnsi="Angsana New" w:hint="cs"/>
          <w:sz w:val="30"/>
          <w:szCs w:val="30"/>
          <w:cs/>
        </w:rPr>
        <w:t>ลูกหนี้</w:t>
      </w:r>
      <w:r w:rsidR="002141A3" w:rsidRPr="00063EF2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D53A45" w:rsidRPr="001D79AC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6E9F418D" w14:textId="77777777" w:rsidR="00A95359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EA2A446" w14:textId="77777777" w:rsidR="00A95359" w:rsidRPr="001D79AC" w:rsidRDefault="00A95359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95359">
        <w:rPr>
          <w:rFonts w:ascii="Angsana New" w:hAnsi="Angsana New"/>
          <w:sz w:val="30"/>
          <w:szCs w:val="30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084FA8D" w14:textId="77777777" w:rsidR="00D53A45" w:rsidRPr="001D79AC" w:rsidRDefault="00D53A45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88CED6E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วัสดุสำรองคลัง</w:t>
      </w:r>
    </w:p>
    <w:p w14:paraId="117D78B2" w14:textId="77777777" w:rsidR="00EA7434" w:rsidRPr="001D79AC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58BEF14" w14:textId="77777777" w:rsidR="004504CF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วัสดุสำรองคลังวัดมูลค่าด้วยราคาทุนหรือมูลค่าสุทธิที่จะได้รับแล้วแต่ราคาใดจะต่ำกว่า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สดุสำรองคลังประกอบด้วยน้ำมันเชื้อเพลิงและวัสดุสำรองซึ่งเป็นวัสดุที่ใช้สำหรับอุปกรณ์เฉพาะในโรงไฟฟ้า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ต้นทุนของวัสดุสำรองคลังคำนวณโดยใช้วิธีถัวเฉลี่ยเคลื่อนที่ ต้นทุนวัสดุสำรองคลังประกอบด้วยราคาทุนที่ซื้อหรือต้นทุนอื่นเพื่อให้วัสดุสำรองคลังอยู่ในสถานที่และสภาพปัจจุบัน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  <w:r w:rsidR="00915A5A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F1B32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504C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5F7E66" w14:textId="77777777" w:rsidR="004504CF" w:rsidRDefault="004504CF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E80E85E" w14:textId="77777777" w:rsidR="00EA7434" w:rsidRPr="00CF1B32" w:rsidRDefault="00EA7434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การตั้งสำรองค่าเผื่อวัสดุสำรองคลังล้าสมัยคำนวณจากยอดคงเหลือของวัสดุสำรองคลัง ณ วันสิ้นปีโดยใช้วิธีเส้นตรงเพื่อลดมูลค่าตามบัญชีของวัสดุสำรองคลังตามอายุการให้ประโยชน์ที่เหลือของโรงไฟฟ้า</w:t>
      </w:r>
    </w:p>
    <w:p w14:paraId="425F4BC5" w14:textId="77777777" w:rsidR="0056400C" w:rsidRDefault="0056400C" w:rsidP="00EA743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5CEA9470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ที่ดิน อาคารและอุปกรณ์</w:t>
      </w:r>
    </w:p>
    <w:p w14:paraId="2E4D7EA8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E00B112" w14:textId="77777777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B95E8AA" w14:textId="77777777" w:rsidR="004504CF" w:rsidRDefault="004504CF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0B959B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="002704F7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747D19" w:rsidRPr="00CF1B32">
        <w:rPr>
          <w:rFonts w:ascii="Angsana New" w:hAnsi="Angsana New" w:hint="cs"/>
          <w:sz w:val="30"/>
          <w:szCs w:val="30"/>
          <w:cs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2477189A" w14:textId="77777777" w:rsidR="00FC645C" w:rsidRPr="00344CC8" w:rsidRDefault="00FC645C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7F795C1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038BD5E" w14:textId="77777777" w:rsidR="00EA7434" w:rsidRPr="00344CC8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BC59816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46687522" w14:textId="77777777" w:rsidR="00A72F1D" w:rsidRPr="00344CC8" w:rsidRDefault="00A72F1D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30627DD5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D821E1C" w14:textId="77777777" w:rsidR="00EA7434" w:rsidRPr="00344CC8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13C9E7D3" w14:textId="77777777" w:rsidR="00EA7434" w:rsidRDefault="00EA7434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F1B32">
        <w:rPr>
          <w:rFonts w:ascii="Angsana New" w:hAnsi="Angsana New" w:hint="cs"/>
          <w:sz w:val="30"/>
          <w:szCs w:val="30"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CF1B32">
        <w:rPr>
          <w:rFonts w:ascii="Angsana New" w:hAnsi="Angsana New" w:hint="cs"/>
          <w:sz w:val="30"/>
          <w:szCs w:val="30"/>
        </w:rPr>
        <w:t xml:space="preserve"> </w:t>
      </w:r>
      <w:r w:rsidRPr="00CF1B32">
        <w:rPr>
          <w:rFonts w:ascii="Angsana New" w:hAnsi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43CF405A" w14:textId="77777777" w:rsidR="001D602E" w:rsidRPr="00344CC8" w:rsidRDefault="001D602E" w:rsidP="000F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4871A" w14:textId="77777777" w:rsidR="00EA7434" w:rsidRPr="00CF1B32" w:rsidRDefault="00EA7434" w:rsidP="00A60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A1FB215" w14:textId="77777777" w:rsidR="00EA7434" w:rsidRPr="00344CC8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CFFADF8" w14:textId="77777777" w:rsidR="00344CC8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B33185">
        <w:rPr>
          <w:rFonts w:ascii="Angsana New" w:hAnsi="Angsana New" w:hint="cs"/>
          <w:sz w:val="30"/>
          <w:szCs w:val="30"/>
          <w:cs/>
        </w:rPr>
        <w:t>แต่ละ</w:t>
      </w:r>
      <w:r w:rsidRPr="00CF1B32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="00B33185">
        <w:rPr>
          <w:rFonts w:ascii="Angsana New" w:hAnsi="Angsana New" w:hint="cs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CF1B3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C1B5F8" w14:textId="77777777" w:rsidR="00344CC8" w:rsidRPr="00344CC8" w:rsidRDefault="00344CC8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6ED1BE" w14:textId="77777777" w:rsidR="00EA7434" w:rsidRPr="00CF1B32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1B32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F716061" w14:textId="77777777" w:rsidR="00EA7434" w:rsidRPr="00344CC8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EA7434" w:rsidRPr="00CF1B32" w14:paraId="6E94CB78" w14:textId="77777777" w:rsidTr="00CF1B32">
        <w:tc>
          <w:tcPr>
            <w:tcW w:w="7218" w:type="dxa"/>
          </w:tcPr>
          <w:p w14:paraId="4B8B5AE7" w14:textId="77777777" w:rsidR="00EA7434" w:rsidRPr="007829ED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  <w:r w:rsidR="00A60266" w:rsidRPr="007829E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3" w:type="dxa"/>
          </w:tcPr>
          <w:p w14:paraId="3C2B3ED0" w14:textId="45F32EB3" w:rsidR="00EA7434" w:rsidRPr="004A2D10" w:rsidRDefault="000D72D7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20</w:t>
            </w:r>
            <w:r w:rsidR="00EA7434" w:rsidRPr="004A2D1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781" w:type="dxa"/>
          </w:tcPr>
          <w:p w14:paraId="621584CE" w14:textId="77777777" w:rsidR="00EA7434" w:rsidRPr="004A2D10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D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6FCF117B" w14:textId="77777777" w:rsidTr="00CF1B32">
        <w:tc>
          <w:tcPr>
            <w:tcW w:w="7218" w:type="dxa"/>
          </w:tcPr>
          <w:p w14:paraId="5D4EA55D" w14:textId="77777777" w:rsidR="00EA7434" w:rsidRPr="007829ED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73" w:type="dxa"/>
          </w:tcPr>
          <w:p w14:paraId="2D2ADAD8" w14:textId="38955D7D" w:rsidR="00EA7434" w:rsidRPr="00584102" w:rsidRDefault="000D72D7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AC12D4" w:rsidRPr="005841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2D10" w:rsidRPr="005841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2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1" w:type="dxa"/>
          </w:tcPr>
          <w:p w14:paraId="601A662F" w14:textId="77777777" w:rsidR="00EA7434" w:rsidRPr="007829ED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5B2BB803" w14:textId="77777777" w:rsidTr="00CF1B32">
        <w:tc>
          <w:tcPr>
            <w:tcW w:w="7218" w:type="dxa"/>
          </w:tcPr>
          <w:p w14:paraId="75DE97E9" w14:textId="77777777" w:rsidR="00EA7434" w:rsidRPr="007829ED" w:rsidRDefault="00EA7434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br w:type="page"/>
              <w:t>โรงไฟฟ้าและระบบส่งพลังงานไฟฟ้า</w:t>
            </w:r>
          </w:p>
        </w:tc>
        <w:tc>
          <w:tcPr>
            <w:tcW w:w="1073" w:type="dxa"/>
          </w:tcPr>
          <w:p w14:paraId="7776CC23" w14:textId="08F587AB" w:rsidR="00EA7434" w:rsidRPr="00584102" w:rsidRDefault="000D72D7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4</w:t>
            </w:r>
            <w:r w:rsidR="00EA7434" w:rsidRPr="0058410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781" w:type="dxa"/>
          </w:tcPr>
          <w:p w14:paraId="23825CB8" w14:textId="77777777" w:rsidR="00EA7434" w:rsidRPr="004A2D10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D1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3EBFD1B0" w14:textId="77777777" w:rsidTr="00CF1B32">
        <w:tc>
          <w:tcPr>
            <w:tcW w:w="7218" w:type="dxa"/>
          </w:tcPr>
          <w:p w14:paraId="373F3BA2" w14:textId="77777777" w:rsidR="00EA7434" w:rsidRPr="007829ED" w:rsidRDefault="00EA7434" w:rsidP="00BD3D91">
            <w:pPr>
              <w:tabs>
                <w:tab w:val="clear" w:pos="227"/>
                <w:tab w:val="left" w:pos="425"/>
                <w:tab w:val="left" w:pos="851"/>
                <w:tab w:val="left" w:pos="1134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เครื่องมือเครื่องใช้ในการผลิตและบำรุงรักษา</w:t>
            </w:r>
          </w:p>
        </w:tc>
        <w:tc>
          <w:tcPr>
            <w:tcW w:w="1073" w:type="dxa"/>
          </w:tcPr>
          <w:p w14:paraId="0FDF88F3" w14:textId="300A574A" w:rsidR="00EA7434" w:rsidRPr="00584102" w:rsidRDefault="000D72D7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4A2D10" w:rsidRPr="0058410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0D95969E" w14:textId="77777777" w:rsidR="00EA7434" w:rsidRPr="007829ED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778A" w:rsidRPr="00CF1B32" w14:paraId="4B1152A1" w14:textId="77777777" w:rsidTr="004A2D10">
        <w:tc>
          <w:tcPr>
            <w:tcW w:w="7218" w:type="dxa"/>
          </w:tcPr>
          <w:p w14:paraId="5FDC1FCE" w14:textId="77777777" w:rsidR="00CA778A" w:rsidRPr="007829ED" w:rsidRDefault="00CA778A" w:rsidP="00BD3D91">
            <w:pPr>
              <w:tabs>
                <w:tab w:val="clear" w:pos="227"/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73" w:type="dxa"/>
            <w:shd w:val="clear" w:color="auto" w:fill="auto"/>
          </w:tcPr>
          <w:p w14:paraId="1ABD1DFF" w14:textId="404D727D" w:rsidR="00CA778A" w:rsidRPr="004A2D10" w:rsidRDefault="000D72D7" w:rsidP="00FE337B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CA778A" w:rsidRPr="004A2D1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4347249" w14:textId="77777777" w:rsidR="00CA778A" w:rsidRPr="007829ED" w:rsidRDefault="00CA778A" w:rsidP="00FE337B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CF1B32" w14:paraId="24C7D2C1" w14:textId="77777777" w:rsidTr="004A2D10">
        <w:tc>
          <w:tcPr>
            <w:tcW w:w="7218" w:type="dxa"/>
          </w:tcPr>
          <w:p w14:paraId="729BCAD8" w14:textId="77777777" w:rsidR="00EA7434" w:rsidRPr="007829ED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73" w:type="dxa"/>
            <w:shd w:val="clear" w:color="auto" w:fill="auto"/>
          </w:tcPr>
          <w:p w14:paraId="5DC1B0EF" w14:textId="5C081E8B" w:rsidR="00EA7434" w:rsidRPr="004A2D10" w:rsidRDefault="000D72D7" w:rsidP="00BD3D91">
            <w:pPr>
              <w:tabs>
                <w:tab w:val="right" w:pos="828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781" w:type="dxa"/>
          </w:tcPr>
          <w:p w14:paraId="6AADB363" w14:textId="77777777" w:rsidR="00EA7434" w:rsidRPr="007829ED" w:rsidRDefault="00EA7434" w:rsidP="00BD3D91">
            <w:pPr>
              <w:tabs>
                <w:tab w:val="clear" w:pos="3742"/>
                <w:tab w:val="left" w:pos="425"/>
                <w:tab w:val="left" w:pos="851"/>
                <w:tab w:val="left" w:pos="1134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0ECFE45" w14:textId="77777777" w:rsidR="009E0E03" w:rsidRPr="00CF1B32" w:rsidRDefault="009E0E03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373D5" w14:textId="77777777" w:rsidR="00B33185" w:rsidRDefault="00B33185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ค่าความนิยม</w:t>
      </w:r>
    </w:p>
    <w:p w14:paraId="36DF9942" w14:textId="77777777" w:rsidR="00B33185" w:rsidRPr="00D72875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073B83" w14:textId="77777777" w:rsidR="00B33185" w:rsidRPr="00B33185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3185">
        <w:rPr>
          <w:sz w:val="30"/>
          <w:szCs w:val="30"/>
          <w:cs/>
          <w:lang w:val="en-GB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F82F5D2" w14:textId="77777777" w:rsidR="00B33185" w:rsidRPr="00D72875" w:rsidRDefault="00B3318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1D3BF9" w14:textId="77777777" w:rsidR="004432DD" w:rsidRDefault="00443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92B29F" w14:textId="77777777" w:rsidR="00B33185" w:rsidRPr="001D79AC" w:rsidRDefault="00B33185" w:rsidP="00B33185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ค่าพัฒนาโครงการ</w:t>
      </w:r>
    </w:p>
    <w:p w14:paraId="10DB5EA6" w14:textId="77777777" w:rsidR="00B33185" w:rsidRPr="00550F24" w:rsidRDefault="00B33185" w:rsidP="00B3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ACAB476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ค่าพัฒนาโครงการรับรู้ในกำไรหรือขาดทุนเมื่อเกิดขึ้น ต้นทุนค่าพัฒนาโครงการรับรู้เป็นสินทรัพย์ได้ก็ต่อเมื่อสามารถวัดมูลค่าของรายการต้นทุนการพัฒนาได้อย่างน่าเชื่อถือ และเมื่อโครงการนั้นมีความเป็นไปได้ทางเทคนิคและทางการค้า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</w:t>
      </w:r>
      <w:r w:rsidRPr="001D79AC">
        <w:rPr>
          <w:rFonts w:ascii="Angsana New" w:hAnsi="Angsana New" w:hint="cs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ที่จะนำสินทรัพย์มาใช้ประโยชน์หรือนำมาขายได้ ต้นทุนการกู้ยืมสามารถนำมารวมเป็นส่วนหนึ่งของราคาทุนของสินทรัพย์ ต้นทุนค่าพัฒนาโครงการอื่นรับรู้ในกำไรหรือขาดทุนเมื่อเกิดขึ้น</w:t>
      </w:r>
    </w:p>
    <w:p w14:paraId="5D79E882" w14:textId="77777777" w:rsidR="00B33185" w:rsidRPr="00550F24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D9B4AB" w14:textId="77777777" w:rsidR="00B33185" w:rsidRPr="001D79AC" w:rsidRDefault="00B33185" w:rsidP="00B3318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ต้นทุนค่าพัฒนาโครงการซึ่งรับรู้เป็นสินทรัพย์วัดมูลค่าด้วยราคาทุนหักขาดทุนจากการด้อยค่า ต้นทุนค่าพัฒนาโครงการที่รับรู้เป็นสินทรัพย์จะเริ่มตัดจำหน่ายเมื่อสินทรัพย์นั้นสามารถนำมาใช้ประโยชน์ได้ตามวัตถุประสงค์</w:t>
      </w:r>
    </w:p>
    <w:p w14:paraId="42F4DE1C" w14:textId="77777777" w:rsidR="00B33185" w:rsidRPr="00D72875" w:rsidRDefault="00B33185" w:rsidP="00D7287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F9B7C8" w14:textId="77777777" w:rsidR="00EA7434" w:rsidRPr="00CF1B3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F1B32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สินทรัพย์ไม่มีตัวตน</w:t>
      </w:r>
      <w:r w:rsidR="00B33185">
        <w:rPr>
          <w:rFonts w:ascii="Angsana New" w:hAnsi="Angsana New" w:hint="cs"/>
          <w:i/>
          <w:iCs/>
          <w:sz w:val="30"/>
          <w:szCs w:val="30"/>
          <w:cs/>
          <w:lang w:val="en-GB"/>
        </w:rPr>
        <w:t>อื่น</w:t>
      </w:r>
    </w:p>
    <w:p w14:paraId="750C44CD" w14:textId="77777777" w:rsidR="00EA7434" w:rsidRPr="00550F24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2B861CF" w14:textId="77777777" w:rsidR="00EA7434" w:rsidRPr="001D79AC" w:rsidRDefault="00EA7434" w:rsidP="00B3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สินทรัพย์ไม่มีตัวตนอื่น</w:t>
      </w:r>
      <w:r w:rsidR="00273B18" w:rsidRPr="001D79AC">
        <w:rPr>
          <w:rFonts w:ascii="Angsana New" w:hAnsi="Angsana New"/>
          <w:sz w:val="30"/>
          <w:szCs w:val="30"/>
        </w:rPr>
        <w:t xml:space="preserve"> </w:t>
      </w:r>
      <w:r w:rsidR="00273B18"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1D79AC">
        <w:rPr>
          <w:rFonts w:ascii="Angsana New" w:eastAsia="Calibri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33185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68D2D6C" w14:textId="77777777" w:rsidR="00EA7434" w:rsidRPr="00550F24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1145F61" w14:textId="77777777" w:rsidR="00EA7434" w:rsidRPr="001D79AC" w:rsidRDefault="00B33185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</w:t>
      </w:r>
      <w:r w:rsidR="00EA7434" w:rsidRPr="001D79AC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559BC93B" w14:textId="77777777" w:rsidR="005D61E4" w:rsidRPr="00550F24" w:rsidRDefault="005D61E4" w:rsidP="00B75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488"/>
        <w:gridCol w:w="1023"/>
        <w:gridCol w:w="479"/>
      </w:tblGrid>
      <w:tr w:rsidR="00EA7434" w:rsidRPr="001D79AC" w14:paraId="72C94BF6" w14:textId="77777777" w:rsidTr="001D79AC">
        <w:tc>
          <w:tcPr>
            <w:tcW w:w="7488" w:type="dxa"/>
          </w:tcPr>
          <w:p w14:paraId="5483B0BA" w14:textId="77777777" w:rsidR="00EA7434" w:rsidRPr="007829ED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23" w:type="dxa"/>
          </w:tcPr>
          <w:p w14:paraId="5B1FB6AC" w14:textId="685FB17F" w:rsidR="00EA7434" w:rsidRPr="004A2D10" w:rsidRDefault="000D72D7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</w:t>
            </w:r>
            <w:r w:rsidR="00EA7434" w:rsidRPr="004A2D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14:paraId="6AAFBBEC" w14:textId="77777777" w:rsidR="00EA7434" w:rsidRPr="007829ED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1D79AC" w14:paraId="02BC28BC" w14:textId="77777777" w:rsidTr="001D79AC">
        <w:tc>
          <w:tcPr>
            <w:tcW w:w="7488" w:type="dxa"/>
          </w:tcPr>
          <w:p w14:paraId="2F74068B" w14:textId="77777777" w:rsidR="00EA7434" w:rsidRPr="007829ED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สิทธิในการพัฒนาโครงการ</w:t>
            </w:r>
          </w:p>
        </w:tc>
        <w:tc>
          <w:tcPr>
            <w:tcW w:w="1023" w:type="dxa"/>
          </w:tcPr>
          <w:p w14:paraId="112BC4D0" w14:textId="1B55DA65" w:rsidR="00EA7434" w:rsidRPr="004A2D10" w:rsidRDefault="000D72D7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479" w:type="dxa"/>
          </w:tcPr>
          <w:p w14:paraId="572A0985" w14:textId="77777777" w:rsidR="00EA7434" w:rsidRPr="007829ED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29E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A7434" w:rsidRPr="001D79AC" w14:paraId="08CDD882" w14:textId="77777777" w:rsidTr="001D79AC">
        <w:tc>
          <w:tcPr>
            <w:tcW w:w="7488" w:type="dxa"/>
          </w:tcPr>
          <w:p w14:paraId="0773599D" w14:textId="77777777" w:rsidR="00EA7434" w:rsidRPr="00584102" w:rsidRDefault="00EA7434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102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023" w:type="dxa"/>
          </w:tcPr>
          <w:p w14:paraId="6F41A10B" w14:textId="03CA44B8" w:rsidR="00EA7434" w:rsidRPr="00584102" w:rsidRDefault="000D72D7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9</w:t>
            </w:r>
            <w:r w:rsidR="004A2D10" w:rsidRPr="0058410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72D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79" w:type="dxa"/>
          </w:tcPr>
          <w:p w14:paraId="43CC1EFE" w14:textId="77777777" w:rsidR="00EA7434" w:rsidRPr="007829ED" w:rsidRDefault="00EA7434" w:rsidP="00BD3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41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BF7ABB9" w14:textId="77777777" w:rsidR="00D2403C" w:rsidRPr="00550F24" w:rsidRDefault="00D2403C" w:rsidP="00424D3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83B066" w14:textId="77777777" w:rsidR="00EA7434" w:rsidRPr="001D79AC" w:rsidRDefault="00424D33" w:rsidP="00424D33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22130AE1" w14:textId="77777777" w:rsidR="00424D33" w:rsidRPr="00550F24" w:rsidRDefault="00424D33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4F951AB3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33185">
        <w:rPr>
          <w:rFonts w:ascii="Angsana New" w:hAnsi="Angsana New" w:hint="cs"/>
          <w:sz w:val="30"/>
          <w:szCs w:val="30"/>
          <w:cs/>
        </w:rPr>
        <w:t xml:space="preserve"> </w:t>
      </w:r>
      <w:r w:rsidR="00B33185" w:rsidRPr="00B33185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2E3160" w14:textId="77777777" w:rsidR="001D602E" w:rsidRPr="00550F24" w:rsidRDefault="001D602E" w:rsidP="00424D33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5528FC60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2066DA2D" w14:textId="77777777" w:rsidR="00424D33" w:rsidRPr="00550F24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CCA805" w14:textId="77777777" w:rsidR="00424D33" w:rsidRPr="001D79AC" w:rsidRDefault="00424D33" w:rsidP="00424D3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D61E4" w:rsidRPr="001D79AC">
        <w:rPr>
          <w:rFonts w:ascii="Angsana New" w:hAnsi="Angsana New" w:hint="cs"/>
          <w:sz w:val="30"/>
          <w:szCs w:val="30"/>
          <w:cs/>
        </w:rPr>
        <w:t>และ</w:t>
      </w:r>
      <w:r w:rsidRPr="001D79AC">
        <w:rPr>
          <w:rFonts w:ascii="Angsana New" w:hAnsi="Angsana New" w:hint="cs"/>
          <w:sz w:val="30"/>
          <w:szCs w:val="30"/>
          <w:cs/>
        </w:rPr>
        <w:t xml:space="preserve"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A56A015" w14:textId="77777777" w:rsidR="00424D33" w:rsidRPr="00550F24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8481E6B" w14:textId="77777777" w:rsidR="00550F24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1C3D214" w14:textId="77777777" w:rsidR="00172547" w:rsidRDefault="00172547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5F0FA0" w14:textId="76BAA5E2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353A2F">
        <w:rPr>
          <w:rFonts w:ascii="Angsana New" w:hAnsi="Angsana New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79E7361A" w14:textId="77777777" w:rsidR="00424D33" w:rsidRPr="001D79AC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138080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1D79AC">
        <w:rPr>
          <w:rFonts w:ascii="Angsana New" w:hAnsi="Angsana New" w:hint="cs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กลุ่มบริษัทใช้อัตราดอกเบี้ย</w:t>
      </w:r>
      <w:r w:rsidR="00D2403C" w:rsidRPr="001D79AC">
        <w:rPr>
          <w:rFonts w:ascii="Angsana New" w:hAnsi="Angsana New"/>
          <w:b/>
          <w:sz w:val="30"/>
          <w:szCs w:val="30"/>
        </w:rPr>
        <w:br/>
      </w:r>
      <w:r w:rsidRPr="001D79AC">
        <w:rPr>
          <w:rFonts w:ascii="Angsana New" w:hAnsi="Angsana New" w:hint="cs"/>
          <w:b/>
          <w:sz w:val="30"/>
          <w:szCs w:val="30"/>
          <w:cs/>
        </w:rPr>
        <w:t>เงินกู้ยืมส่วนเพิ่มของกลุ่มบริษัท ค่าเช่ารวมถึงค่าเช่าคงที่หักสิ่งจูงใจตามสัญญาเช่าค้างรับ</w:t>
      </w:r>
      <w:r w:rsidR="00D2403C" w:rsidRPr="001D79AC">
        <w:rPr>
          <w:rFonts w:ascii="Angsana New" w:hAnsi="Angsana New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D2403C" w:rsidRPr="001D79AC">
        <w:rPr>
          <w:rFonts w:ascii="Angsana New" w:hAnsi="Angsana New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25358E7C" w14:textId="77777777" w:rsidR="00424D33" w:rsidRPr="001D79AC" w:rsidRDefault="00424D33" w:rsidP="002625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A7F8AD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0FBBF37" w14:textId="77777777" w:rsidR="005D61E4" w:rsidRPr="001D79AC" w:rsidRDefault="005D61E4" w:rsidP="002625F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4E38DED" w14:textId="77777777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</w:t>
      </w:r>
      <w:r w:rsidR="00794843">
        <w:rPr>
          <w:rFonts w:ascii="Angsana New" w:hAnsi="Angsana New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8C89AFD" w14:textId="77777777" w:rsidR="00A72F1D" w:rsidRDefault="00A72F1D" w:rsidP="00650C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EE7FE1" w14:textId="77777777" w:rsidR="00550F24" w:rsidRDefault="00550F24" w:rsidP="00650CD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AC9568" w14:textId="77777777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D79AC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11EC993D" w14:textId="77777777" w:rsidR="00424D33" w:rsidRPr="00550F24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BF8690" w14:textId="77777777" w:rsidR="00424D33" w:rsidRPr="001D79AC" w:rsidRDefault="00424D33" w:rsidP="00424D3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</w:t>
      </w:r>
    </w:p>
    <w:p w14:paraId="1A9A0E24" w14:textId="77777777" w:rsidR="00424D33" w:rsidRPr="00550F24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1D4E07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</w:t>
      </w:r>
      <w:r w:rsidR="005D61E4" w:rsidRPr="001D79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>สัญญาเช่าดังกล่าวจะจัดประเภทเป็นสัญญาเช่าดำเนินงาน</w:t>
      </w:r>
    </w:p>
    <w:p w14:paraId="364718F1" w14:textId="77777777" w:rsidR="00424D33" w:rsidRPr="00550F24" w:rsidRDefault="00424D33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094AA71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D79AC">
        <w:rPr>
          <w:rFonts w:ascii="Angsana New" w:hAnsi="Angsana New" w:hint="cs"/>
          <w:b/>
          <w:sz w:val="30"/>
          <w:szCs w:val="30"/>
        </w:rPr>
        <w:t xml:space="preserve"> </w:t>
      </w:r>
      <w:r w:rsidRPr="001D79AC">
        <w:rPr>
          <w:rFonts w:ascii="Angsana New" w:hAnsi="Angsana New" w:hint="cs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25BA989" w14:textId="77777777" w:rsidR="00AD2347" w:rsidRPr="00550F24" w:rsidRDefault="00AD2347" w:rsidP="00650CD0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183C99B" w14:textId="77777777" w:rsidR="00424D33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AD2347" w:rsidRPr="001D79AC">
        <w:rPr>
          <w:rFonts w:ascii="Angsana New" w:hAnsi="Angsana New"/>
          <w:b/>
          <w:sz w:val="30"/>
          <w:szCs w:val="30"/>
        </w:rPr>
        <w:br/>
      </w: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กลุ่มบริษัทที่ได้จากเงินลงทุนสุทธิคงเหลือตามสัญญาเช่า</w:t>
      </w:r>
    </w:p>
    <w:p w14:paraId="47DA1B2C" w14:textId="77777777" w:rsidR="00424D33" w:rsidRPr="00550F24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55134FD" w14:textId="354BF008" w:rsidR="00565621" w:rsidRPr="001D79AC" w:rsidRDefault="00424D33" w:rsidP="00424D3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D79AC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6D01CA" w:rsidRPr="006D01CA">
        <w:rPr>
          <w:rFonts w:ascii="Angsana New" w:hAnsi="Angsana New"/>
          <w:b/>
          <w:sz w:val="30"/>
          <w:szCs w:val="30"/>
          <w:cs/>
        </w:rPr>
        <w:t>ตัดรายการและพิจารณาการด้อยค่าของลูกหนี้สัญญาเช่าตามที่เปิดเผยใน</w:t>
      </w:r>
      <w:r w:rsidR="006D01CA" w:rsidRPr="00B27D79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0D72D7" w:rsidRPr="000D72D7">
        <w:rPr>
          <w:rFonts w:ascii="Angsana New" w:hAnsi="Angsana New"/>
          <w:bCs/>
          <w:sz w:val="30"/>
          <w:szCs w:val="30"/>
        </w:rPr>
        <w:t>3</w:t>
      </w:r>
      <w:r w:rsidR="006D01CA" w:rsidRPr="00B27D79">
        <w:rPr>
          <w:rFonts w:ascii="Angsana New" w:hAnsi="Angsana New"/>
          <w:b/>
          <w:sz w:val="30"/>
          <w:szCs w:val="30"/>
          <w:cs/>
        </w:rPr>
        <w:t>(ง)</w:t>
      </w:r>
    </w:p>
    <w:p w14:paraId="676A84C1" w14:textId="77777777" w:rsidR="001D602E" w:rsidRPr="00550F24" w:rsidRDefault="001D602E" w:rsidP="00E31B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C73DED0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การด้อยค่า</w:t>
      </w:r>
      <w:r w:rsidR="00216C3F"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สินทรัพย์ที่ไม่ใช่สินทรัพย์ทางการเงิน</w:t>
      </w:r>
    </w:p>
    <w:p w14:paraId="0437D7B0" w14:textId="77777777" w:rsidR="00EA7434" w:rsidRPr="00550F24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5A33C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หรือไม่</w:t>
      </w:r>
      <w:r w:rsidR="00216C3F" w:rsidRPr="001D79AC">
        <w:rPr>
          <w:rFonts w:ascii="Angsana New" w:hAnsi="Angsana New"/>
          <w:spacing w:val="-2"/>
          <w:sz w:val="30"/>
          <w:szCs w:val="30"/>
          <w:cs/>
        </w:rPr>
        <w:br/>
      </w:r>
      <w:r w:rsidRPr="001D79AC">
        <w:rPr>
          <w:rFonts w:ascii="Angsana New" w:hAnsi="Angsana New" w:hint="cs"/>
          <w:spacing w:val="-2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Pr="001D79AC">
        <w:rPr>
          <w:rFonts w:ascii="Angsana New" w:hAnsi="Angsana New" w:hint="cs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388260DE" w14:textId="77777777" w:rsidR="00EA7434" w:rsidRPr="00550F24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CB0860" w14:textId="77777777" w:rsidR="00A72F1D" w:rsidRDefault="00EA7434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ขาดทุนจากการด้อยค่ารับรู้</w:t>
      </w:r>
      <w:r w:rsidR="005F2E55">
        <w:rPr>
          <w:rFonts w:ascii="Angsana New" w:hAnsi="Angsana New" w:hint="cs"/>
          <w:spacing w:val="-4"/>
          <w:sz w:val="30"/>
          <w:szCs w:val="30"/>
          <w:cs/>
        </w:rPr>
        <w:t>ในกำไรหรือขาดทุน</w:t>
      </w:r>
      <w:r w:rsidRPr="001D79AC">
        <w:rPr>
          <w:rFonts w:ascii="Angsana New" w:hAnsi="Angsana New" w:hint="cs"/>
          <w:spacing w:val="-4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1D79AC">
        <w:rPr>
          <w:rFonts w:ascii="Angsana New" w:hAnsi="Angsana New" w:hint="cs"/>
          <w:sz w:val="30"/>
          <w:szCs w:val="30"/>
          <w:cs/>
        </w:rPr>
        <w:t>สูงกว่ามูลค่าที่จะได้รับคืน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="00216C3F" w:rsidRPr="001D79AC">
        <w:rPr>
          <w:rFonts w:ascii="Angsana New" w:hAnsi="Angsana New" w:hint="cs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40D4204" w14:textId="77777777" w:rsidR="00550F24" w:rsidRDefault="00550F24" w:rsidP="00EA7434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br w:type="page"/>
      </w:r>
    </w:p>
    <w:p w14:paraId="5BAA3FBC" w14:textId="77777777" w:rsidR="00A50830" w:rsidRPr="001D79AC" w:rsidRDefault="00216C3F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D5BF68D" w14:textId="77777777" w:rsidR="001D79AC" w:rsidRPr="001D79AC" w:rsidRDefault="001D79A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0E3E3D" w14:textId="77777777" w:rsidR="00216C3F" w:rsidRPr="001D79AC" w:rsidRDefault="00216C3F" w:rsidP="00216C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</w:p>
    <w:p w14:paraId="09767AC9" w14:textId="77777777" w:rsidR="00901F93" w:rsidRPr="001D602E" w:rsidRDefault="00901F9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151359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ผลประโยชน์ของพนักงาน</w:t>
      </w:r>
    </w:p>
    <w:p w14:paraId="43815053" w14:textId="77777777" w:rsidR="00EA7434" w:rsidRPr="001D602E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2F346A9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9EA984F" w14:textId="77777777" w:rsidR="00EA7434" w:rsidRPr="001D602E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7E20384" w14:textId="77777777" w:rsidR="00192A62" w:rsidRPr="00063EF2" w:rsidRDefault="00192A62" w:rsidP="00192A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  <w:highlight w:val="cyan"/>
        </w:rPr>
      </w:pPr>
      <w:r w:rsidRPr="001D79AC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5F2E55">
        <w:rPr>
          <w:rFonts w:ascii="Angsana New" w:hAnsi="Angsana New" w:hint="cs"/>
          <w:sz w:val="30"/>
          <w:szCs w:val="30"/>
          <w:cs/>
        </w:rPr>
        <w:t>กองทุนสำรองเลี้ยงชีพของพนักงานของกลุ่มบริษัท</w:t>
      </w:r>
      <w:r w:rsidRPr="001D79AC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4AD993F" w14:textId="77777777" w:rsidR="000F2D83" w:rsidRPr="001D602E" w:rsidRDefault="000F2D8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2DCEBD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515F4B" w14:textId="77777777" w:rsidR="00EA7434" w:rsidRPr="001D602E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CC18A34" w14:textId="77777777" w:rsidR="0056400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5F2E55" w:rsidRPr="005F2E55">
        <w:rPr>
          <w:rFonts w:ascii="Angsana New" w:hAnsi="Angsana New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7DFAB15" w14:textId="77777777" w:rsidR="00EA7434" w:rsidRP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B31553" w14:textId="182DCAFC" w:rsidR="001D602E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412F0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="00412F02" w:rsidRPr="001D79AC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ณ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ต้นปี โดยคำนึงถึงการเปลี่ยนแปลงใด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475B20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346030A" w14:textId="77777777" w:rsidR="005F2E55" w:rsidRDefault="005F2E55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FEF9A6E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756D2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6045B49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02EB384" w14:textId="77777777" w:rsidR="00B27D79" w:rsidRDefault="00EA7434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79AC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D79AC">
        <w:rPr>
          <w:rFonts w:ascii="Angsana New" w:hAnsi="Angsana New" w:hint="cs"/>
          <w:i/>
          <w:sz w:val="30"/>
          <w:szCs w:val="30"/>
        </w:rPr>
        <w:t xml:space="preserve"> </w:t>
      </w:r>
      <w:r w:rsidRPr="001D79AC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</w:t>
      </w:r>
      <w:r w:rsidRPr="001D79AC">
        <w:rPr>
          <w:rFonts w:ascii="Angsana New" w:hAnsi="Angsana New" w:hint="cs"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1D79AC">
        <w:rPr>
          <w:rFonts w:ascii="Angsana New" w:hAnsi="Angsana New" w:hint="cs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4AA9D167" w14:textId="77777777" w:rsidR="001F4E78" w:rsidRDefault="001F4E78" w:rsidP="00EA743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6FD33F65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163403E0" w14:textId="77777777" w:rsidR="00EA7434" w:rsidRPr="001D79AC" w:rsidRDefault="00EA7434" w:rsidP="00EA7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85575A" w14:textId="77777777" w:rsidR="0048178F" w:rsidRPr="001D79AC" w:rsidRDefault="00EA7434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7513A0" w14:textId="77777777" w:rsidR="00A72F1D" w:rsidRPr="001D79AC" w:rsidRDefault="00A72F1D" w:rsidP="0048178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87ECB9A" w14:textId="77777777" w:rsidR="000D58D1" w:rsidRPr="001D79AC" w:rsidRDefault="000F2CB4" w:rsidP="000F28DA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23558AB2" w14:textId="77777777" w:rsidR="000F2CB4" w:rsidRPr="001D79AC" w:rsidRDefault="000F2CB4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3B68789" w14:textId="77777777" w:rsidR="00C17C09" w:rsidRPr="001D79AC" w:rsidRDefault="00C17C09" w:rsidP="00C17C0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C7A6771" w14:textId="77777777" w:rsidR="001D79AC" w:rsidRDefault="001D79AC" w:rsidP="001D602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DF1744" w14:textId="77777777" w:rsidR="000F2CB4" w:rsidRPr="001D79AC" w:rsidRDefault="00FA53F6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การ</w:t>
      </w:r>
      <w:r w:rsidR="000F2CB4" w:rsidRPr="001D79AC">
        <w:rPr>
          <w:rFonts w:ascii="Angsana New" w:hAnsi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0F2CB4" w:rsidRPr="001D79AC">
        <w:rPr>
          <w:rFonts w:ascii="Angsana New" w:hAnsi="Angsana New" w:hint="cs"/>
          <w:sz w:val="30"/>
          <w:szCs w:val="30"/>
        </w:rPr>
        <w:t xml:space="preserve"> </w:t>
      </w:r>
      <w:r w:rsidR="000F2CB4" w:rsidRPr="001D79AC">
        <w:rPr>
          <w:rFonts w:ascii="Angsana New" w:hAnsi="Angsana New" w:hint="cs"/>
          <w:sz w:val="30"/>
          <w:szCs w:val="30"/>
          <w:cs/>
        </w:rPr>
        <w:t>ดังนี้</w:t>
      </w:r>
    </w:p>
    <w:p w14:paraId="7F8C74E6" w14:textId="77777777" w:rsidR="000F2CB4" w:rsidRPr="001D79AC" w:rsidRDefault="000F2CB4" w:rsidP="000F2CB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6D9CA8" w14:textId="7301FF0C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0D72D7" w:rsidRPr="000D72D7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D79A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A1FB1AB" w14:textId="0C6617A5" w:rsidR="000F2CB4" w:rsidRPr="001D79AC" w:rsidRDefault="000F2CB4" w:rsidP="00C55D86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ข้อมูลระดับ </w:t>
      </w:r>
      <w:r w:rsidR="000D72D7" w:rsidRPr="000D72D7">
        <w:rPr>
          <w:rFonts w:ascii="Angsana New" w:hAnsi="Angsana New" w:hint="cs"/>
          <w:spacing w:val="-2"/>
          <w:sz w:val="30"/>
          <w:szCs w:val="30"/>
          <w:lang w:val="en-US" w:bidi="th-TH"/>
        </w:rPr>
        <w:t>2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</w:t>
      </w:r>
      <w:r w:rsidR="00CA58AD"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>อ้อม</w:t>
      </w:r>
      <w:r w:rsidRPr="001D79AC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D72D7" w:rsidRPr="000D72D7">
        <w:rPr>
          <w:rFonts w:ascii="Angsana New" w:hAnsi="Angsana New" w:hint="cs"/>
          <w:spacing w:val="-2"/>
          <w:sz w:val="30"/>
          <w:szCs w:val="30"/>
          <w:lang w:val="en-US" w:bidi="th-TH"/>
        </w:rPr>
        <w:t>1</w:t>
      </w:r>
    </w:p>
    <w:p w14:paraId="5CEFE8C0" w14:textId="7E3CF8A8" w:rsidR="000F2CB4" w:rsidRPr="001D79AC" w:rsidRDefault="000F2CB4" w:rsidP="00D708B2">
      <w:pPr>
        <w:pStyle w:val="block"/>
        <w:numPr>
          <w:ilvl w:val="0"/>
          <w:numId w:val="41"/>
        </w:numPr>
        <w:tabs>
          <w:tab w:val="left" w:pos="900"/>
        </w:tabs>
        <w:spacing w:after="0" w:line="240" w:lineRule="atLeast"/>
        <w:ind w:right="-7" w:hanging="720"/>
        <w:jc w:val="thaiDistribute"/>
        <w:rPr>
          <w:rFonts w:ascii="Angsana New" w:hAnsi="Angsana New"/>
          <w:sz w:val="30"/>
          <w:szCs w:val="30"/>
          <w:lang w:bidi="th-TH"/>
        </w:rPr>
      </w:pP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0D72D7" w:rsidRPr="000D72D7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1D79A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A58AD" w:rsidRPr="001D79AC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AC102B6" w14:textId="77777777" w:rsidR="008377DB" w:rsidRPr="001D79AC" w:rsidRDefault="008377DB" w:rsidP="008377D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1EEB6" w14:textId="77777777" w:rsidR="000F2CB4" w:rsidRDefault="000F2CB4" w:rsidP="000F2CB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E7F99DA" w14:textId="77777777" w:rsidR="005F2E55" w:rsidRDefault="005F2E55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3E22F4" w14:textId="4DB3F46A" w:rsidR="005F2E55" w:rsidRPr="005F2E55" w:rsidRDefault="0094657B" w:rsidP="005F2E5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657B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94657B">
        <w:rPr>
          <w:rFonts w:ascii="Angsana New" w:hAnsi="Angsana New"/>
          <w:color w:val="000000"/>
          <w:sz w:val="30"/>
          <w:szCs w:val="30"/>
          <w:cs/>
        </w:rPr>
        <w:t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ACFAD8D" w14:textId="77777777" w:rsidR="001D602E" w:rsidRPr="001D79AC" w:rsidRDefault="001D602E" w:rsidP="000F2CB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1DBEE" w14:textId="77777777" w:rsidR="00EA7434" w:rsidRPr="001D79AC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</w:t>
      </w:r>
    </w:p>
    <w:p w14:paraId="159F0DE8" w14:textId="77777777" w:rsidR="007C32EE" w:rsidRPr="001D79AC" w:rsidRDefault="007C32EE" w:rsidP="005410DE">
      <w:pPr>
        <w:tabs>
          <w:tab w:val="clear" w:pos="227"/>
        </w:tabs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11E54BF6" w14:textId="77777777" w:rsidR="00DB158F" w:rsidRPr="001D79AC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1D79AC">
        <w:rPr>
          <w:rFonts w:ascii="Angsana New" w:hAnsi="Angsana New" w:hint="cs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</w:t>
      </w:r>
      <w:r w:rsidR="00E07011" w:rsidRPr="001D79AC">
        <w:rPr>
          <w:rFonts w:ascii="Angsana New" w:hAnsi="Angsana New"/>
          <w:spacing w:val="2"/>
          <w:sz w:val="30"/>
          <w:szCs w:val="30"/>
          <w:cs/>
        </w:rPr>
        <w:br/>
      </w:r>
      <w:r w:rsidRPr="001D79AC">
        <w:rPr>
          <w:rFonts w:ascii="Angsana New" w:hAnsi="Angsana New" w:hint="cs"/>
          <w:spacing w:val="2"/>
          <w:sz w:val="30"/>
          <w:szCs w:val="30"/>
          <w:cs/>
        </w:rPr>
        <w:t>ลดการค้า</w:t>
      </w:r>
    </w:p>
    <w:p w14:paraId="249FC535" w14:textId="77777777" w:rsidR="0004199D" w:rsidRPr="001D79AC" w:rsidRDefault="0004199D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05D3582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79AC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14:paraId="32DA78FF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08E08" w14:textId="77777777" w:rsidR="00E07011" w:rsidRPr="001D79AC" w:rsidRDefault="00E07011" w:rsidP="00E07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และรายได้ค่าความพร้อมจ่ายพลังไฟฟ้าส่วนที่เป็นค่าใช้จ่ายดำเนินงาน</w:t>
      </w:r>
    </w:p>
    <w:p w14:paraId="4D356FA5" w14:textId="77777777" w:rsidR="00E07011" w:rsidRPr="001D79AC" w:rsidRDefault="00E07011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08E344" w14:textId="63BEBCA8" w:rsidR="00E07011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เป็นรายได้ที่สะท้อนถึงค่าใช้จ่ายคงที่ใน</w:t>
      </w:r>
      <w:r w:rsidR="00C70126" w:rsidRPr="001D79AC">
        <w:rPr>
          <w:rFonts w:ascii="Angsana New" w:hAnsi="Angsana New"/>
          <w:sz w:val="30"/>
          <w:szCs w:val="30"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พลังไฟฟ้า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รายได้ค่าความพร้อมจ่ายพลังไฟฟ้าส่วนที่เป็นค่าใช้จ่ายดำเนินงานที่แตกต่างกัน</w:t>
      </w:r>
    </w:p>
    <w:p w14:paraId="275869A6" w14:textId="77777777" w:rsidR="00527AE7" w:rsidRPr="00527AE7" w:rsidRDefault="00527AE7" w:rsidP="00E0701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0F06F58" w14:textId="77777777" w:rsidR="008377DB" w:rsidRDefault="00E07011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5E81" w:rsidRPr="001D79AC">
        <w:rPr>
          <w:rFonts w:ascii="Angsana New" w:hAnsi="Angsana New"/>
          <w:sz w:val="30"/>
          <w:szCs w:val="30"/>
          <w:cs/>
        </w:rPr>
        <w:t>รับรู้รายได้ค่าความพร้อมจ่ายพลังไฟฟ้าส่วนที่เป็นค่าใช้จ่ายดำเนินงาน</w:t>
      </w:r>
      <w:r w:rsidRPr="001D79AC">
        <w:rPr>
          <w:rFonts w:ascii="Angsana New" w:hAnsi="Angsana New" w:hint="cs"/>
          <w:sz w:val="30"/>
          <w:szCs w:val="30"/>
          <w:cs/>
        </w:rPr>
        <w:t>โดยผันแปรตามจำนวนชั่วโมงความพร้อมจ่ายตามสัญญา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Contracted Available Hours  “</w:t>
      </w:r>
      <w:r w:rsidRPr="001D79AC">
        <w:rPr>
          <w:rFonts w:ascii="Angsana New" w:hAnsi="Angsana New" w:hint="cs"/>
          <w:sz w:val="30"/>
          <w:szCs w:val="30"/>
        </w:rPr>
        <w:t>CAH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 xml:space="preserve">) </w:t>
      </w:r>
      <w:r w:rsidRPr="001D79AC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1D79AC">
        <w:rPr>
          <w:rFonts w:ascii="Angsana New" w:hAnsi="Angsana New" w:hint="cs"/>
          <w:sz w:val="30"/>
          <w:szCs w:val="30"/>
        </w:rPr>
        <w:t xml:space="preserve"> (</w:t>
      </w:r>
      <w:r w:rsidR="00427B32" w:rsidRPr="001D79AC">
        <w:rPr>
          <w:rFonts w:ascii="Angsana New" w:hAnsi="Angsana New"/>
          <w:sz w:val="30"/>
          <w:szCs w:val="30"/>
        </w:rPr>
        <w:t>Base Availability Credit</w:t>
      </w:r>
      <w:r w:rsidR="00427B32" w:rsidRPr="001D79AC">
        <w:rPr>
          <w:rFonts w:ascii="Angsana New" w:hAnsi="Angsana New" w:hint="cs"/>
          <w:sz w:val="30"/>
          <w:szCs w:val="30"/>
        </w:rPr>
        <w:t xml:space="preserve"> </w:t>
      </w:r>
      <w:r w:rsidR="00427B32" w:rsidRPr="001D79AC">
        <w:rPr>
          <w:rFonts w:ascii="Angsana New" w:hAnsi="Angsana New"/>
          <w:sz w:val="30"/>
          <w:szCs w:val="30"/>
        </w:rPr>
        <w:t>“</w:t>
      </w:r>
      <w:r w:rsidRPr="001D79AC">
        <w:rPr>
          <w:rFonts w:ascii="Angsana New" w:hAnsi="Angsana New" w:hint="cs"/>
          <w:sz w:val="30"/>
          <w:szCs w:val="30"/>
        </w:rPr>
        <w:t>BAC</w:t>
      </w:r>
      <w:r w:rsidR="00427B32" w:rsidRPr="001D79AC">
        <w:rPr>
          <w:rFonts w:ascii="Angsana New" w:hAnsi="Angsana New"/>
          <w:sz w:val="30"/>
          <w:szCs w:val="30"/>
        </w:rPr>
        <w:t>”</w:t>
      </w:r>
      <w:r w:rsidRPr="001D79AC">
        <w:rPr>
          <w:rFonts w:ascii="Angsana New" w:hAnsi="Angsana New" w:hint="cs"/>
          <w:sz w:val="30"/>
          <w:szCs w:val="30"/>
        </w:rPr>
        <w:t>)</w:t>
      </w:r>
    </w:p>
    <w:p w14:paraId="72EC407B" w14:textId="77777777" w:rsidR="001D602E" w:rsidRPr="001D79AC" w:rsidRDefault="001D602E" w:rsidP="00E0701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72B3C1" w14:textId="77777777" w:rsidR="004859C7" w:rsidRPr="001D79AC" w:rsidRDefault="00F369CE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t>รายได้จาก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การ</w:t>
      </w:r>
      <w:r w:rsidRPr="001D79AC">
        <w:rPr>
          <w:rFonts w:ascii="Angsana New" w:hAnsi="Angsana New" w:hint="cs"/>
          <w:iCs/>
          <w:sz w:val="30"/>
          <w:szCs w:val="30"/>
          <w:cs/>
        </w:rPr>
        <w:t>ให้</w:t>
      </w:r>
      <w:r w:rsidR="004859C7" w:rsidRPr="001D79AC">
        <w:rPr>
          <w:rFonts w:ascii="Angsana New" w:hAnsi="Angsana New" w:hint="cs"/>
          <w:iCs/>
          <w:sz w:val="30"/>
          <w:szCs w:val="30"/>
          <w:cs/>
        </w:rPr>
        <w:t>บริการ</w:t>
      </w:r>
    </w:p>
    <w:p w14:paraId="0766E3BC" w14:textId="77777777" w:rsidR="004859C7" w:rsidRPr="001D79AC" w:rsidRDefault="004859C7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30"/>
          <w:szCs w:val="30"/>
        </w:rPr>
      </w:pPr>
    </w:p>
    <w:p w14:paraId="113B5713" w14:textId="77777777" w:rsidR="004859C7" w:rsidRPr="001D79AC" w:rsidRDefault="004859C7" w:rsidP="004859C7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</w:t>
      </w:r>
      <w:r w:rsidR="00F369CE" w:rsidRPr="001D79AC">
        <w:rPr>
          <w:rFonts w:ascii="Angsana New" w:hAnsi="Angsana New" w:hint="cs"/>
          <w:sz w:val="30"/>
          <w:szCs w:val="30"/>
          <w:cs/>
        </w:rPr>
        <w:t>ร ต้นทุนที่เกี่ยวข้องรับรู้ในกำไรขาดทุนเมื่อเกิดขึ้น</w:t>
      </w:r>
    </w:p>
    <w:p w14:paraId="2C883B16" w14:textId="77777777" w:rsidR="004859C7" w:rsidRDefault="004859C7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30"/>
          <w:szCs w:val="30"/>
        </w:rPr>
      </w:pPr>
    </w:p>
    <w:p w14:paraId="014F83E7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D79AC">
        <w:rPr>
          <w:rFonts w:ascii="Angsana New" w:hAnsi="Angsana New" w:hint="cs"/>
          <w:iCs/>
          <w:sz w:val="30"/>
          <w:szCs w:val="30"/>
          <w:cs/>
        </w:rPr>
        <w:t>รายได้ตามสัญญาเช่า</w:t>
      </w:r>
    </w:p>
    <w:p w14:paraId="6283DE47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trike/>
          <w:sz w:val="30"/>
          <w:szCs w:val="30"/>
        </w:rPr>
      </w:pPr>
    </w:p>
    <w:p w14:paraId="77F32DD2" w14:textId="77777777" w:rsidR="00EA7434" w:rsidRPr="001D79AC" w:rsidRDefault="00EA7434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รายได้ตามสัญญาเช่ารับรู้ในกำไรหรือขาดทุนโดยวิธีอัตราดอกเบี้ยที่แท้จริงตลอดอายุสัญญาซื้อขายไฟฟ้า</w:t>
      </w:r>
    </w:p>
    <w:p w14:paraId="4731C966" w14:textId="77777777" w:rsidR="001D602E" w:rsidRDefault="001D602E" w:rsidP="001378F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82E7C" w14:textId="77777777" w:rsidR="00EA7434" w:rsidRPr="00063EF2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63EF2">
        <w:rPr>
          <w:rFonts w:ascii="Angsana New" w:hAnsi="Angsana New"/>
          <w:i/>
          <w:iCs/>
          <w:sz w:val="30"/>
          <w:szCs w:val="30"/>
          <w:cs/>
          <w:lang w:val="en-GB"/>
        </w:rPr>
        <w:t>ภาษีเงินได้</w:t>
      </w:r>
    </w:p>
    <w:p w14:paraId="40EC427C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F570E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17B7CEB" w14:textId="77777777" w:rsidR="00EA7434" w:rsidRPr="001D79AC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40C21" w14:textId="77777777" w:rsidR="00EA7434" w:rsidRPr="001D79AC" w:rsidRDefault="00EA7434" w:rsidP="002901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="002901B8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73E83">
        <w:rPr>
          <w:rFonts w:ascii="Angsana New" w:hAnsi="Angsana New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</w:p>
    <w:p w14:paraId="34020FC7" w14:textId="77777777" w:rsidR="000631EF" w:rsidRPr="001D79AC" w:rsidRDefault="000631EF" w:rsidP="00485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240B33" w14:textId="77777777" w:rsidR="00EA7434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 บริษัทร่วมและการร่วมค้าหากเป็นไปได้ว่าจะไม่มีการกลับรายการในอนาคตอันใกล้ </w:t>
      </w:r>
    </w:p>
    <w:p w14:paraId="57CE8F6C" w14:textId="77777777" w:rsidR="001D602E" w:rsidRPr="001D79AC" w:rsidRDefault="001D602E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6111A8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199D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8EF1153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789F4E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4C843A5E" w14:textId="77777777" w:rsidR="001D602E" w:rsidRDefault="001D602E" w:rsidP="00917C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C0097C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04199D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</w:t>
      </w:r>
      <w:r w:rsidR="000631EF" w:rsidRPr="00D246FB">
        <w:rPr>
          <w:rFonts w:ascii="Angsana New" w:hAnsi="Angsana New" w:hint="cs"/>
          <w:sz w:val="30"/>
          <w:szCs w:val="30"/>
          <w:cs/>
        </w:rPr>
        <w:t>รวมถึง</w:t>
      </w:r>
      <w:r w:rsidR="00902045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0631EF" w:rsidRPr="00D246FB">
        <w:rPr>
          <w:rFonts w:ascii="Angsana New" w:hAnsi="Angsana New" w:hint="cs"/>
          <w:sz w:val="30"/>
          <w:szCs w:val="30"/>
          <w:cs/>
        </w:rPr>
        <w:t xml:space="preserve">การตีความทางกฎหมายภาษี </w:t>
      </w:r>
      <w:r w:rsidRPr="00D246FB">
        <w:rPr>
          <w:rFonts w:ascii="Angsana New" w:hAnsi="Angsana New" w:hint="cs"/>
          <w:sz w:val="30"/>
          <w:szCs w:val="30"/>
          <w:cs/>
        </w:rPr>
        <w:t>และจากประสบการณ์ในอดีต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ข้อมูล</w:t>
      </w:r>
      <w:r w:rsidR="002704F7"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ใหม่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04199D" w:rsidRPr="00D246FB">
        <w:rPr>
          <w:rFonts w:ascii="Angsana New" w:hAnsi="Angsana New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D388BA6" w14:textId="77777777" w:rsidR="00AB43F3" w:rsidRPr="001D602E" w:rsidRDefault="00AB43F3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D524296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F1E31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7D141E5" w14:textId="77777777" w:rsidR="00EA7434" w:rsidRPr="001D602E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1D9BA05" w14:textId="77777777" w:rsidR="00EA7434" w:rsidRPr="00D246FB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4F1E31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C224C3" w14:textId="77777777" w:rsidR="00991CDC" w:rsidRPr="001D602E" w:rsidRDefault="00991CDC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B09299A" w14:textId="77777777" w:rsidR="00EA7434" w:rsidRPr="00D246FB" w:rsidRDefault="00EA7434" w:rsidP="00714A11">
      <w:pPr>
        <w:pStyle w:val="Heading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lang w:val="en-GB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กำไรต่อหุ้น</w:t>
      </w:r>
    </w:p>
    <w:p w14:paraId="198DCDD7" w14:textId="77777777" w:rsidR="00EA7434" w:rsidRPr="001D602E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01E8339" w14:textId="77777777" w:rsidR="0048178F" w:rsidRDefault="00EA7434" w:rsidP="00EA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D9D24E8" w14:textId="77777777" w:rsidR="007829ED" w:rsidRPr="00D72875" w:rsidRDefault="007829ED" w:rsidP="00D728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76297F2" w14:textId="77777777" w:rsidR="006A3D52" w:rsidRPr="006A3D52" w:rsidRDefault="004E0D87" w:rsidP="00167C8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highlight w:val="red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C6BDC6F" w14:textId="2FD0E1F1" w:rsidR="006A3D52" w:rsidRPr="006A3D52" w:rsidRDefault="006A3D52" w:rsidP="006A3D52">
      <w:pPr>
        <w:pStyle w:val="ListParagraph"/>
        <w:numPr>
          <w:ilvl w:val="2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2340"/>
        <w:rPr>
          <w:rFonts w:ascii="Angsana New" w:hAnsi="Angsana New"/>
          <w:b/>
          <w:bCs/>
          <w:sz w:val="30"/>
          <w:szCs w:val="30"/>
          <w:lang w:val="th-TH"/>
        </w:rPr>
      </w:pPr>
      <w:r w:rsidRPr="006A3D52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การซื้อบริษัทย่อย</w:t>
      </w:r>
    </w:p>
    <w:p w14:paraId="20F446AC" w14:textId="77777777" w:rsidR="006A3D52" w:rsidRPr="003A0931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lang w:val="th-TH"/>
        </w:rPr>
      </w:pPr>
    </w:p>
    <w:p w14:paraId="5647FEBD" w14:textId="77777777" w:rsidR="006A3D52" w:rsidRPr="00126727" w:rsidRDefault="006A3D52" w:rsidP="006A3D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63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12672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</w:t>
      </w:r>
      <w:r w:rsidRPr="0012672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)       การซื้อหุ้นใน Fareast Renewable Development Pte. Ltd. (“FRD”)</w:t>
      </w:r>
    </w:p>
    <w:p w14:paraId="230472BA" w14:textId="77777777" w:rsidR="006A3D52" w:rsidRPr="00D247DE" w:rsidRDefault="006A3D52" w:rsidP="00D24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8"/>
          <w:szCs w:val="28"/>
          <w:lang w:val="th-TH"/>
        </w:rPr>
      </w:pPr>
    </w:p>
    <w:p w14:paraId="7CB209C8" w14:textId="7B9AFF0C" w:rsidR="006A3D52" w:rsidRPr="00063EF2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19</w:t>
      </w:r>
      <w:r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2564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>บริษัท อาร์เอช อินเตอร์เนชั่นแนล (สิงคโปร์) คอร์ปอเรชั่น จำกัด (“</w:t>
      </w:r>
      <w:r w:rsidRPr="00063EF2">
        <w:rPr>
          <w:rFonts w:ascii="Angsana New" w:hAnsi="Angsana New"/>
          <w:spacing w:val="-2"/>
          <w:sz w:val="30"/>
          <w:szCs w:val="30"/>
        </w:rPr>
        <w:t>RHIS”)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ซึ่งเป็นบริษัทย่อยทางอ้อ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มของบริษัท </w:t>
      </w:r>
      <w:r w:rsidRPr="00063EF2">
        <w:rPr>
          <w:rFonts w:ascii="Angsana New" w:hAnsi="Angsana New"/>
          <w:spacing w:val="-2"/>
          <w:sz w:val="30"/>
          <w:szCs w:val="30"/>
          <w:cs/>
        </w:rPr>
        <w:t>ได้เข้าซื้อหุ้นสามัญของ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>การร่วมค้าทางอ้อม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ในต่างประเทศแห่งหนึ่ง 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คือ </w:t>
      </w:r>
      <w:r w:rsidRPr="00063EF2">
        <w:rPr>
          <w:rFonts w:ascii="Angsana New" w:hAnsi="Angsana New"/>
          <w:spacing w:val="-2"/>
          <w:sz w:val="30"/>
          <w:szCs w:val="30"/>
        </w:rPr>
        <w:t>Fareast Renewable Development Pte. Ltd. (“</w:t>
      </w:r>
      <w:r w:rsidRPr="00091E44">
        <w:rPr>
          <w:rFonts w:ascii="Angsana New" w:hAnsi="Angsana New"/>
          <w:spacing w:val="-2"/>
          <w:sz w:val="30"/>
          <w:szCs w:val="30"/>
        </w:rPr>
        <w:t>FRD</w:t>
      </w:r>
      <w:r w:rsidRPr="00063EF2">
        <w:rPr>
          <w:rFonts w:ascii="Angsana New" w:hAnsi="Angsana New"/>
          <w:spacing w:val="-2"/>
          <w:sz w:val="30"/>
          <w:szCs w:val="30"/>
        </w:rPr>
        <w:t>”)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>เพิ่ม</w:t>
      </w:r>
      <w:r>
        <w:rPr>
          <w:rFonts w:ascii="Angsana New" w:hAnsi="Angsana New" w:hint="cs"/>
          <w:spacing w:val="-2"/>
          <w:sz w:val="30"/>
          <w:szCs w:val="30"/>
          <w:cs/>
        </w:rPr>
        <w:t>เติม</w:t>
      </w:r>
      <w:r w:rsidRPr="00063EF2">
        <w:rPr>
          <w:rFonts w:ascii="Angsana New" w:hAnsi="Angsana New"/>
          <w:spacing w:val="-2"/>
          <w:sz w:val="30"/>
          <w:szCs w:val="30"/>
          <w:cs/>
        </w:rPr>
        <w:t>อีกร้อยละ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pacing w:val="-2"/>
          <w:sz w:val="30"/>
          <w:szCs w:val="30"/>
        </w:rPr>
        <w:t>40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จาก </w:t>
      </w:r>
      <w:r w:rsidRPr="00063EF2">
        <w:rPr>
          <w:rFonts w:ascii="Angsana New" w:hAnsi="Angsana New"/>
          <w:spacing w:val="-2"/>
          <w:sz w:val="30"/>
          <w:szCs w:val="30"/>
        </w:rPr>
        <w:t>Hydro Sumatra International Pte. Ltd. (“HSI”)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1E44">
        <w:rPr>
          <w:rFonts w:ascii="Angsana New" w:hAnsi="Angsana New" w:hint="cs"/>
          <w:spacing w:val="-2"/>
          <w:sz w:val="30"/>
          <w:szCs w:val="30"/>
          <w:cs/>
        </w:rPr>
        <w:t>ผู้ถือหุ้นเดิม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>โดยเป็นการเข้าซื้อหุ้นสามัญจำนวน</w:t>
      </w:r>
      <w:r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13</w:t>
      </w:r>
      <w:r w:rsidRPr="00063EF2"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544</w:t>
      </w:r>
      <w:r w:rsidRPr="00063EF2"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257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>หุ้น คิดเป็น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เงิน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54</w:t>
      </w:r>
      <w:r w:rsidRPr="00063EF2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31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 ล้านเหรียญสหรัฐ</w:t>
      </w:r>
      <w:r w:rsidRPr="002265CD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Pr="00063EF2">
        <w:rPr>
          <w:rFonts w:ascii="Angsana New" w:hAnsi="Angsana New"/>
          <w:spacing w:val="-2"/>
          <w:sz w:val="30"/>
          <w:szCs w:val="30"/>
          <w:cs/>
        </w:rPr>
        <w:t xml:space="preserve"> หรือเทียบเท่าประมาณ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 w:rsidRPr="00091E44"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776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28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>บาท</w:t>
      </w:r>
    </w:p>
    <w:p w14:paraId="552E310B" w14:textId="77777777" w:rsidR="006A3D52" w:rsidRPr="003A0931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/>
          <w:spacing w:val="-2"/>
          <w:sz w:val="28"/>
          <w:szCs w:val="28"/>
        </w:rPr>
      </w:pPr>
    </w:p>
    <w:p w14:paraId="681C68B5" w14:textId="5CCE1F47" w:rsidR="006A3D52" w:rsidRPr="00063EF2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91E44">
        <w:rPr>
          <w:rFonts w:ascii="Angsana New" w:hAnsi="Angsana New"/>
          <w:spacing w:val="-2"/>
          <w:sz w:val="30"/>
          <w:szCs w:val="30"/>
        </w:rPr>
        <w:t>FRD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091E44">
        <w:rPr>
          <w:rFonts w:ascii="Angsana New" w:hAnsi="Angsana New" w:hint="cs"/>
          <w:spacing w:val="-2"/>
          <w:sz w:val="30"/>
          <w:szCs w:val="30"/>
          <w:cs/>
        </w:rPr>
        <w:t>เป็นบริษัทที่จัดตั้งขึ้นในประเทศสิงคโปร์ ซึ่งเข้าร่วมลงทุนในการดำเนินงานโรงไฟฟ้า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>พลังน้ำอาซาฮาน-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>(“Asahan-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”) ในสาธารณรัฐอินโดนีเซีย ที่ดำเนินงานภายใต้บริษัท PT Bajradaya Sentranusa (“BDSN”)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ในสัดส่วนการลงทุนร้อยละ </w:t>
      </w:r>
      <w:r w:rsidR="000517C1">
        <w:rPr>
          <w:rFonts w:ascii="Angsana New" w:hAnsi="Angsana New"/>
          <w:spacing w:val="-2"/>
          <w:sz w:val="30"/>
          <w:szCs w:val="30"/>
        </w:rPr>
        <w:t>53.21</w:t>
      </w:r>
    </w:p>
    <w:p w14:paraId="24E9CF4F" w14:textId="77777777" w:rsidR="006A3D52" w:rsidRPr="003A0931" w:rsidRDefault="006A3D52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rPr>
          <w:rFonts w:ascii="Angsana New" w:hAnsi="Angsana New"/>
          <w:spacing w:val="-2"/>
          <w:sz w:val="28"/>
          <w:szCs w:val="28"/>
          <w:cs/>
        </w:rPr>
      </w:pPr>
    </w:p>
    <w:p w14:paraId="38C2BE3A" w14:textId="15ADBF7A" w:rsidR="006A3D52" w:rsidRPr="00952F3D" w:rsidRDefault="00E575E2" w:rsidP="00E11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การซื้อหุ้นสามัญเพิ่มเติม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ใน 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FRD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19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6A3D52"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2564</w:t>
      </w:r>
      <w:r w:rsidR="006A3D52"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>(</w:t>
      </w:r>
      <w:r w:rsidR="006A3D52" w:rsidRPr="00063EF2">
        <w:rPr>
          <w:rFonts w:ascii="Angsana New" w:hAnsi="Angsana New"/>
          <w:spacing w:val="-2"/>
          <w:sz w:val="30"/>
          <w:szCs w:val="30"/>
        </w:rPr>
        <w:t>“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>วันที่ซื้อ</w:t>
      </w:r>
      <w:r w:rsidR="006A3D52" w:rsidRPr="00063EF2">
        <w:rPr>
          <w:rFonts w:ascii="Angsana New" w:hAnsi="Angsana New"/>
          <w:spacing w:val="-2"/>
          <w:sz w:val="30"/>
          <w:szCs w:val="30"/>
        </w:rPr>
        <w:t>”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>)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จากการได้รับโอนหุ้นสามัญคิดเป็นสัดส่วนร้อยละ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40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50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90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ของหุ้นที่ออกและชำระแล้วของ 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FRD </w:t>
      </w:r>
      <w:r w:rsidR="006A3D52" w:rsidRPr="00063EF2">
        <w:rPr>
          <w:rFonts w:ascii="Angsana New" w:hAnsi="Angsana New" w:hint="cs"/>
          <w:spacing w:val="-2"/>
          <w:sz w:val="30"/>
          <w:szCs w:val="30"/>
          <w:cs/>
        </w:rPr>
        <w:t xml:space="preserve">จึงเปลี่ยนสถานะเป็นบริษัทย่อยของกลุ่มบริษัท </w:t>
      </w:r>
      <w:r w:rsidR="00F93DAA">
        <w:rPr>
          <w:rFonts w:ascii="Angsana New" w:hAnsi="Angsana New" w:hint="cs"/>
          <w:spacing w:val="-2"/>
          <w:sz w:val="30"/>
          <w:szCs w:val="30"/>
          <w:cs/>
        </w:rPr>
        <w:t>โดย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ถือเป็นการรวมธุรกิจที่ดำเนินการสำเร็จเป็นขั้น ๆ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ภายหลังจากการโอนหุ้นดังกล่าว โครงสร้างผู้ถือหุ้น 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FRD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ประกอบด้วย </w:t>
      </w:r>
      <w:r w:rsidR="006A3D52" w:rsidRPr="00063EF2">
        <w:rPr>
          <w:rFonts w:ascii="Angsana New" w:hAnsi="Angsana New"/>
          <w:spacing w:val="-2"/>
          <w:sz w:val="30"/>
          <w:szCs w:val="30"/>
        </w:rPr>
        <w:t xml:space="preserve">RHIS 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90</w:t>
      </w:r>
      <w:r w:rsidR="006A3D52" w:rsidRPr="00063EF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A3D52" w:rsidRPr="00952F3D">
        <w:rPr>
          <w:rFonts w:ascii="Angsana New" w:hAnsi="Angsana New"/>
          <w:spacing w:val="-8"/>
          <w:sz w:val="30"/>
          <w:szCs w:val="30"/>
          <w:cs/>
        </w:rPr>
        <w:t xml:space="preserve">และ </w:t>
      </w:r>
      <w:r w:rsidR="006A3D52" w:rsidRPr="00952F3D">
        <w:rPr>
          <w:rFonts w:ascii="Angsana New" w:hAnsi="Angsana New"/>
          <w:spacing w:val="-8"/>
          <w:sz w:val="30"/>
          <w:szCs w:val="30"/>
        </w:rPr>
        <w:t>HSI</w:t>
      </w:r>
      <w:r w:rsidR="006A3D52" w:rsidRPr="00952F3D">
        <w:rPr>
          <w:rFonts w:ascii="Angsana New" w:hAnsi="Angsana New"/>
          <w:spacing w:val="-8"/>
          <w:sz w:val="30"/>
          <w:szCs w:val="30"/>
          <w:cs/>
        </w:rPr>
        <w:t xml:space="preserve"> ร้อยละ</w:t>
      </w:r>
      <w:r w:rsidR="000D72D7" w:rsidRPr="00952F3D">
        <w:rPr>
          <w:rFonts w:ascii="Angsana New" w:hAnsi="Angsana New"/>
          <w:spacing w:val="-8"/>
          <w:sz w:val="30"/>
          <w:szCs w:val="30"/>
        </w:rPr>
        <w:t>10</w:t>
      </w:r>
      <w:r w:rsidR="006A3D52" w:rsidRPr="00952F3D">
        <w:rPr>
          <w:rFonts w:ascii="Angsana New" w:hAnsi="Angsana New"/>
          <w:spacing w:val="-8"/>
          <w:sz w:val="30"/>
          <w:szCs w:val="30"/>
          <w:cs/>
        </w:rPr>
        <w:t xml:space="preserve"> ส่งผลให้สัดส่วนการถือหุ้นทางอ้อมของ</w:t>
      </w:r>
      <w:r w:rsidR="006A3D52" w:rsidRPr="00952F3D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6A3D52" w:rsidRPr="00952F3D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6A3D52" w:rsidRPr="00952F3D">
        <w:rPr>
          <w:rFonts w:ascii="Angsana New" w:hAnsi="Angsana New" w:hint="cs"/>
          <w:spacing w:val="-8"/>
          <w:sz w:val="30"/>
          <w:szCs w:val="30"/>
          <w:cs/>
        </w:rPr>
        <w:t>เพื่อเข้าร่วมดำเนินงานโรงไฟฟ้าพลังน้ำอาซาฮาน-</w:t>
      </w:r>
      <w:r w:rsidR="000D72D7" w:rsidRPr="00952F3D">
        <w:rPr>
          <w:rFonts w:ascii="Angsana New" w:hAnsi="Angsana New"/>
          <w:spacing w:val="-8"/>
          <w:sz w:val="30"/>
          <w:szCs w:val="30"/>
        </w:rPr>
        <w:t>1</w:t>
      </w:r>
      <w:r w:rsidR="006A3D52" w:rsidRPr="00952F3D">
        <w:rPr>
          <w:rFonts w:ascii="Angsana New" w:hAnsi="Angsana New"/>
          <w:spacing w:val="-4"/>
          <w:sz w:val="30"/>
          <w:szCs w:val="30"/>
        </w:rPr>
        <w:t xml:space="preserve"> </w:t>
      </w:r>
      <w:r w:rsidR="006A3D52" w:rsidRPr="00952F3D">
        <w:rPr>
          <w:rFonts w:ascii="Angsana New" w:hAnsi="Angsana New" w:hint="cs"/>
          <w:spacing w:val="-4"/>
          <w:sz w:val="30"/>
          <w:szCs w:val="30"/>
          <w:cs/>
        </w:rPr>
        <w:t>(“Asahan-</w:t>
      </w:r>
      <w:r w:rsidR="000D72D7" w:rsidRPr="00952F3D">
        <w:rPr>
          <w:rFonts w:ascii="Angsana New" w:hAnsi="Angsana New" w:hint="cs"/>
          <w:spacing w:val="-4"/>
          <w:sz w:val="30"/>
          <w:szCs w:val="30"/>
        </w:rPr>
        <w:t>1</w:t>
      </w:r>
      <w:r w:rsidR="006A3D52" w:rsidRPr="00952F3D">
        <w:rPr>
          <w:rFonts w:ascii="Angsana New" w:hAnsi="Angsana New" w:hint="cs"/>
          <w:spacing w:val="-4"/>
          <w:sz w:val="30"/>
          <w:szCs w:val="30"/>
          <w:cs/>
        </w:rPr>
        <w:t xml:space="preserve">”) </w:t>
      </w:r>
      <w:r w:rsidR="006A3D52" w:rsidRPr="00952F3D">
        <w:rPr>
          <w:rFonts w:ascii="Angsana New" w:hAnsi="Angsana New"/>
          <w:spacing w:val="-4"/>
          <w:sz w:val="30"/>
          <w:szCs w:val="30"/>
          <w:cs/>
        </w:rPr>
        <w:t xml:space="preserve">เพิ่มขึ้นเป็นร้อยละ </w:t>
      </w:r>
      <w:r w:rsidR="000D72D7" w:rsidRPr="00952F3D">
        <w:rPr>
          <w:rFonts w:ascii="Angsana New" w:hAnsi="Angsana New"/>
          <w:spacing w:val="-4"/>
          <w:sz w:val="30"/>
          <w:szCs w:val="30"/>
        </w:rPr>
        <w:t>47</w:t>
      </w:r>
      <w:r w:rsidR="006A3D52" w:rsidRPr="00952F3D">
        <w:rPr>
          <w:rFonts w:ascii="Angsana New" w:hAnsi="Angsana New"/>
          <w:spacing w:val="-4"/>
          <w:sz w:val="30"/>
          <w:szCs w:val="30"/>
        </w:rPr>
        <w:t>.</w:t>
      </w:r>
      <w:r w:rsidR="000D72D7" w:rsidRPr="00952F3D">
        <w:rPr>
          <w:rFonts w:ascii="Angsana New" w:hAnsi="Angsana New"/>
          <w:spacing w:val="-4"/>
          <w:sz w:val="30"/>
          <w:szCs w:val="30"/>
        </w:rPr>
        <w:t>89</w:t>
      </w:r>
      <w:r w:rsidR="006A3D52" w:rsidRPr="00952F3D">
        <w:rPr>
          <w:rFonts w:ascii="Angsana New" w:hAnsi="Angsana New"/>
          <w:spacing w:val="-4"/>
          <w:sz w:val="30"/>
          <w:szCs w:val="30"/>
          <w:cs/>
        </w:rPr>
        <w:t xml:space="preserve"> (เดิมร้อยละ </w:t>
      </w:r>
      <w:r w:rsidR="000D72D7" w:rsidRPr="00952F3D">
        <w:rPr>
          <w:rFonts w:ascii="Angsana New" w:hAnsi="Angsana New"/>
          <w:spacing w:val="-4"/>
          <w:sz w:val="30"/>
          <w:szCs w:val="30"/>
        </w:rPr>
        <w:t>26</w:t>
      </w:r>
      <w:r w:rsidR="006A3D52" w:rsidRPr="00952F3D">
        <w:rPr>
          <w:rFonts w:ascii="Angsana New" w:hAnsi="Angsana New"/>
          <w:spacing w:val="-4"/>
          <w:sz w:val="30"/>
          <w:szCs w:val="30"/>
        </w:rPr>
        <w:t>.</w:t>
      </w:r>
      <w:r w:rsidR="000D72D7" w:rsidRPr="00952F3D">
        <w:rPr>
          <w:rFonts w:ascii="Angsana New" w:hAnsi="Angsana New"/>
          <w:spacing w:val="-4"/>
          <w:sz w:val="30"/>
          <w:szCs w:val="30"/>
        </w:rPr>
        <w:t>61</w:t>
      </w:r>
      <w:r w:rsidR="006A3D52" w:rsidRPr="00952F3D">
        <w:rPr>
          <w:rFonts w:ascii="Angsana New" w:hAnsi="Angsana New"/>
          <w:spacing w:val="-4"/>
          <w:sz w:val="30"/>
          <w:szCs w:val="30"/>
          <w:cs/>
        </w:rPr>
        <w:t>)</w:t>
      </w:r>
      <w:r w:rsidR="008F2889" w:rsidRPr="00952F3D">
        <w:rPr>
          <w:rFonts w:ascii="Angsana New" w:hAnsi="Angsana New"/>
          <w:spacing w:val="-4"/>
          <w:sz w:val="30"/>
          <w:szCs w:val="30"/>
        </w:rPr>
        <w:t xml:space="preserve"> </w:t>
      </w:r>
      <w:r w:rsidR="008F2889" w:rsidRPr="00952F3D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กลุ่มบริษัทต้องรับรู้มูลค่าส่วนได้เสียที่ถืออยู่ใน </w:t>
      </w:r>
      <w:r w:rsidR="008F2889" w:rsidRPr="00952F3D">
        <w:rPr>
          <w:rFonts w:ascii="Angsana New" w:hAnsi="Angsana New"/>
          <w:spacing w:val="-4"/>
          <w:sz w:val="30"/>
          <w:szCs w:val="30"/>
        </w:rPr>
        <w:t xml:space="preserve">FRD </w:t>
      </w:r>
      <w:r w:rsidR="008F2889" w:rsidRPr="00952F3D">
        <w:rPr>
          <w:rFonts w:ascii="Angsana New" w:hAnsi="Angsana New" w:hint="cs"/>
          <w:spacing w:val="-4"/>
          <w:sz w:val="30"/>
          <w:szCs w:val="30"/>
          <w:cs/>
        </w:rPr>
        <w:t>ก่อนหน้าการซื้อหุ้นสามัญใหม่โดยใช้มูลค่ายุติธรรม ณ วันที่ซื้อและรับรู้ผลต่างที่เกิดขึ้นดังกล่าวในงบกำไรขาดทุน ดังนี้</w:t>
      </w:r>
    </w:p>
    <w:p w14:paraId="4448B080" w14:textId="33A7FFFC" w:rsidR="008F2889" w:rsidRDefault="008F2889" w:rsidP="00E11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362"/>
        <w:gridCol w:w="1710"/>
      </w:tblGrid>
      <w:tr w:rsidR="008F2889" w:rsidRPr="00C20284" w14:paraId="63D6DE5C" w14:textId="77777777" w:rsidTr="00B46F95">
        <w:tc>
          <w:tcPr>
            <w:tcW w:w="7362" w:type="dxa"/>
            <w:shd w:val="clear" w:color="auto" w:fill="auto"/>
          </w:tcPr>
          <w:p w14:paraId="5305F507" w14:textId="77777777" w:rsidR="008F2889" w:rsidRPr="00F051DE" w:rsidRDefault="008F2889" w:rsidP="00B46F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69601FC" w14:textId="77777777" w:rsidR="008F2889" w:rsidRPr="00F051DE" w:rsidRDefault="008F2889" w:rsidP="00B46F95">
            <w:pPr>
              <w:tabs>
                <w:tab w:val="decimal" w:pos="10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F2889" w:rsidRPr="00C20284" w14:paraId="6F194BB2" w14:textId="77777777" w:rsidTr="00B46F95">
        <w:tc>
          <w:tcPr>
            <w:tcW w:w="7362" w:type="dxa"/>
            <w:shd w:val="clear" w:color="auto" w:fill="auto"/>
          </w:tcPr>
          <w:p w14:paraId="451D6A01" w14:textId="77777777" w:rsidR="008F2889" w:rsidRPr="00F051DE" w:rsidRDefault="008F2889" w:rsidP="00B46F95">
            <w:pPr>
              <w:ind w:left="156" w:hanging="171"/>
              <w:rPr>
                <w:rFonts w:ascii="Angsana New" w:hAnsi="Angsana New"/>
                <w:sz w:val="30"/>
                <w:szCs w:val="30"/>
              </w:rPr>
            </w:pPr>
            <w:r w:rsidRPr="00F051DE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>
              <w:rPr>
                <w:rFonts w:ascii="Angsana New" w:hAnsi="Angsana New"/>
                <w:sz w:val="30"/>
                <w:szCs w:val="30"/>
              </w:rPr>
              <w:t>FRD</w:t>
            </w:r>
            <w:r w:rsidRPr="00F051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 xml:space="preserve">ของกลุ่ม </w:t>
            </w:r>
            <w:r>
              <w:rPr>
                <w:rFonts w:ascii="Angsana New" w:hAnsi="Angsana New"/>
                <w:sz w:val="30"/>
                <w:szCs w:val="30"/>
              </w:rPr>
              <w:t xml:space="preserve">RHIS 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>ที่มีอยู่ก่อน</w:t>
            </w:r>
            <w:r w:rsidRPr="00F051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>ณ วันที่ซื้อ</w:t>
            </w:r>
          </w:p>
        </w:tc>
        <w:tc>
          <w:tcPr>
            <w:tcW w:w="1710" w:type="dxa"/>
            <w:shd w:val="clear" w:color="auto" w:fill="auto"/>
          </w:tcPr>
          <w:p w14:paraId="14788880" w14:textId="77777777" w:rsidR="008F2889" w:rsidRPr="00001FA5" w:rsidRDefault="008F2889" w:rsidP="00B46F95">
            <w:pPr>
              <w:pStyle w:val="BodyText2"/>
              <w:tabs>
                <w:tab w:val="decimal" w:pos="1039"/>
              </w:tabs>
              <w:spacing w:line="240" w:lineRule="atLeast"/>
              <w:ind w:left="0" w:right="198" w:firstLine="0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751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830</w:t>
            </w:r>
          </w:p>
        </w:tc>
      </w:tr>
      <w:tr w:rsidR="008F2889" w:rsidRPr="00C20284" w14:paraId="40631204" w14:textId="77777777" w:rsidTr="00B46F95">
        <w:trPr>
          <w:trHeight w:val="371"/>
        </w:trPr>
        <w:tc>
          <w:tcPr>
            <w:tcW w:w="7362" w:type="dxa"/>
            <w:shd w:val="clear" w:color="auto" w:fill="auto"/>
          </w:tcPr>
          <w:p w14:paraId="3879EA85" w14:textId="77777777" w:rsidR="008F2889" w:rsidRPr="00F051DE" w:rsidRDefault="008F2889" w:rsidP="00B46F95">
            <w:pPr>
              <w:tabs>
                <w:tab w:val="clear" w:pos="227"/>
              </w:tabs>
              <w:ind w:left="75" w:hanging="80"/>
              <w:rPr>
                <w:rFonts w:ascii="Angsana New" w:hAnsi="Angsana New"/>
                <w:sz w:val="30"/>
                <w:szCs w:val="30"/>
              </w:rPr>
            </w:pPr>
            <w:r w:rsidRPr="00F051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051D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F051D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FRD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 xml:space="preserve"> ของกลุ่ม </w:t>
            </w:r>
            <w:r>
              <w:rPr>
                <w:rFonts w:ascii="Angsana New" w:hAnsi="Angsana New"/>
                <w:sz w:val="30"/>
                <w:szCs w:val="30"/>
              </w:rPr>
              <w:t>RHIS</w:t>
            </w:r>
            <w:r w:rsidRPr="00F051DE">
              <w:rPr>
                <w:rFonts w:ascii="Angsana New" w:hAnsi="Angsana New"/>
                <w:sz w:val="30"/>
                <w:szCs w:val="30"/>
                <w:cs/>
              </w:rPr>
              <w:t xml:space="preserve"> ณ วันที่ซื้อ</w:t>
            </w:r>
          </w:p>
        </w:tc>
        <w:tc>
          <w:tcPr>
            <w:tcW w:w="1710" w:type="dxa"/>
            <w:shd w:val="clear" w:color="auto" w:fill="auto"/>
          </w:tcPr>
          <w:p w14:paraId="3826B7B9" w14:textId="77777777" w:rsidR="008F2889" w:rsidRPr="00001FA5" w:rsidRDefault="008F2889" w:rsidP="00B46F95">
            <w:pPr>
              <w:pStyle w:val="BodyText2"/>
              <w:tabs>
                <w:tab w:val="decimal" w:pos="1146"/>
                <w:tab w:val="decimal" w:pos="1238"/>
              </w:tabs>
              <w:spacing w:line="240" w:lineRule="atLeast"/>
              <w:ind w:left="0" w:right="160" w:firstLine="0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</w:t>
            </w: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30</w:t>
            </w: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14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</w:t>
            </w: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8F2889" w:rsidRPr="00C20284" w14:paraId="4DC67C95" w14:textId="77777777" w:rsidTr="00B46F95">
        <w:tc>
          <w:tcPr>
            <w:tcW w:w="7362" w:type="dxa"/>
            <w:shd w:val="clear" w:color="auto" w:fill="auto"/>
          </w:tcPr>
          <w:p w14:paraId="33B70D2E" w14:textId="77777777" w:rsidR="008F2889" w:rsidRPr="00001FA5" w:rsidRDefault="008F2889" w:rsidP="00B46F95">
            <w:pPr>
              <w:ind w:left="156" w:hanging="15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1F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 xml:space="preserve">หัก </w:t>
            </w:r>
            <w:r w:rsidRPr="00001FA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ส่วนได้เสียที่เคยรับรู้ในงบกำไรขาดทุนเบ็ดเสร็จอื่น</w:t>
            </w:r>
            <w:r w:rsidRPr="00001FA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815C81" w14:textId="77777777" w:rsidR="008F2889" w:rsidRPr="00001FA5" w:rsidRDefault="008F2889" w:rsidP="00B46F95">
            <w:pPr>
              <w:pStyle w:val="BodyText2"/>
              <w:tabs>
                <w:tab w:val="decimal" w:pos="1146"/>
                <w:tab w:val="decimal" w:pos="1240"/>
              </w:tabs>
              <w:spacing w:line="240" w:lineRule="atLeast"/>
              <w:ind w:left="-108" w:right="160" w:firstLine="270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69</w:t>
            </w: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203</w:t>
            </w:r>
            <w:r w:rsidRPr="00001FA5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8F2889" w:rsidRPr="00001FA5" w14:paraId="4870EF9A" w14:textId="77777777" w:rsidTr="00B46F95">
        <w:tc>
          <w:tcPr>
            <w:tcW w:w="7362" w:type="dxa"/>
            <w:shd w:val="clear" w:color="auto" w:fill="auto"/>
          </w:tcPr>
          <w:p w14:paraId="52A6310D" w14:textId="57749455" w:rsidR="008F2889" w:rsidRPr="00001FA5" w:rsidRDefault="008F2889" w:rsidP="00B46F95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ผลต่าง</w:t>
            </w:r>
            <w:r w:rsidRPr="00001F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จากการเปลี่ยนแปลงมูลค่ายุติธรรมของเงินลงทุนใน</w:t>
            </w:r>
            <w:r w:rsidRPr="00001FA5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4A028" w14:textId="77777777" w:rsidR="008F2889" w:rsidRPr="00001FA5" w:rsidRDefault="008F2889" w:rsidP="00B46F95">
            <w:pPr>
              <w:pStyle w:val="BodyText2"/>
              <w:tabs>
                <w:tab w:val="decimal" w:pos="1146"/>
                <w:tab w:val="decimal" w:pos="1240"/>
              </w:tabs>
              <w:spacing w:line="240" w:lineRule="atLeast"/>
              <w:ind w:left="-108" w:right="160" w:firstLine="270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01F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247,521</w:t>
            </w:r>
            <w:r w:rsidRPr="00001FA5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)</w:t>
            </w:r>
          </w:p>
        </w:tc>
      </w:tr>
    </w:tbl>
    <w:p w14:paraId="22087736" w14:textId="77777777" w:rsidR="006A3D52" w:rsidRPr="003A0931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D218AD" w14:textId="613622EF" w:rsidR="006A3D52" w:rsidRPr="00F75F25" w:rsidRDefault="006A3D52" w:rsidP="006A3D5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34C9E">
        <w:rPr>
          <w:rFonts w:ascii="Angsana New" w:hAnsi="Angsana New"/>
          <w:color w:val="000000"/>
          <w:sz w:val="30"/>
          <w:szCs w:val="30"/>
          <w:cs/>
        </w:rPr>
        <w:t xml:space="preserve">การมีอำนาจควบคุมใน </w:t>
      </w:r>
      <w:r w:rsidRPr="00F34C9E">
        <w:rPr>
          <w:rFonts w:ascii="Angsana New" w:hAnsi="Angsana New"/>
          <w:color w:val="000000"/>
          <w:sz w:val="30"/>
          <w:szCs w:val="30"/>
        </w:rPr>
        <w:t xml:space="preserve">FRD </w:t>
      </w:r>
      <w:r w:rsidRPr="00F34C9E">
        <w:rPr>
          <w:rFonts w:ascii="Angsana New" w:hAnsi="Angsana New"/>
          <w:color w:val="000000"/>
          <w:sz w:val="30"/>
          <w:szCs w:val="30"/>
          <w:cs/>
        </w:rPr>
        <w:t>จะทำให้กลุ่มบริษัท</w:t>
      </w:r>
      <w:r w:rsidRPr="00F34C9E">
        <w:rPr>
          <w:rFonts w:ascii="Angsana New" w:hAnsi="Angsana New" w:hint="cs"/>
          <w:color w:val="000000"/>
          <w:sz w:val="30"/>
          <w:szCs w:val="30"/>
          <w:cs/>
        </w:rPr>
        <w:t>สร้างพันธมิตรทางธุรกิจที่แข็งแกร่ง</w:t>
      </w:r>
      <w:r>
        <w:rPr>
          <w:rFonts w:ascii="Angsana New" w:hAnsi="Angsana New" w:hint="cs"/>
          <w:color w:val="000000"/>
          <w:sz w:val="30"/>
          <w:szCs w:val="30"/>
          <w:cs/>
        </w:rPr>
        <w:t>ขึ้น</w:t>
      </w:r>
      <w:r w:rsidRPr="00F34C9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34C9E">
        <w:rPr>
          <w:rFonts w:ascii="Angsana New" w:hAnsi="Angsana New"/>
          <w:color w:val="000000"/>
          <w:sz w:val="30"/>
          <w:szCs w:val="30"/>
          <w:cs/>
        </w:rPr>
        <w:t>โรงไฟฟ</w:t>
      </w:r>
      <w:r w:rsidRPr="00F34C9E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F34C9E">
        <w:rPr>
          <w:rFonts w:ascii="Angsana New" w:hAnsi="Angsana New"/>
          <w:color w:val="000000"/>
          <w:sz w:val="30"/>
          <w:szCs w:val="30"/>
          <w:cs/>
        </w:rPr>
        <w:t>แห่งนี้ถือเป็น</w:t>
      </w:r>
      <w:r w:rsidRPr="00E11D55">
        <w:rPr>
          <w:rFonts w:ascii="Angsana New" w:hAnsi="Angsana New"/>
          <w:color w:val="000000"/>
          <w:spacing w:val="8"/>
          <w:sz w:val="30"/>
          <w:szCs w:val="30"/>
          <w:cs/>
        </w:rPr>
        <w:t>โครงสร้างพื้นฐานด้านพลังงานทดแทน ที่ช่วยเสริมให้ระบบไฟฟ้าของจังหวัดสุมาตราเหนือ</w:t>
      </w:r>
      <w:r w:rsidRPr="00F34C9E">
        <w:rPr>
          <w:rFonts w:ascii="Angsana New" w:hAnsi="Angsana New" w:hint="cs"/>
          <w:color w:val="000000"/>
          <w:sz w:val="30"/>
          <w:szCs w:val="30"/>
          <w:cs/>
        </w:rPr>
        <w:t xml:space="preserve">ในประเทศอินโดนีเซีย </w:t>
      </w:r>
      <w:r w:rsidRPr="00F34C9E">
        <w:rPr>
          <w:rFonts w:ascii="Angsana New" w:hAnsi="Angsana New"/>
          <w:color w:val="000000"/>
          <w:sz w:val="30"/>
          <w:szCs w:val="30"/>
          <w:cs/>
        </w:rPr>
        <w:t xml:space="preserve">มีความมั่นคงมากขึ้น </w:t>
      </w:r>
      <w:r w:rsidRPr="00F75F25">
        <w:rPr>
          <w:rFonts w:ascii="Angsana New" w:hAnsi="Angsana New" w:hint="cs"/>
          <w:color w:val="000000"/>
          <w:sz w:val="30"/>
          <w:szCs w:val="30"/>
          <w:cs/>
        </w:rPr>
        <w:t>รวมทั้ง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ตอบสนองจุดมุ่งหมายของ</w:t>
      </w:r>
      <w:r w:rsidRPr="00F75F2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บริษัทด้านการพัฒนากำลังการผลิตพลังงานทดแทน</w:t>
      </w:r>
      <w:r w:rsidRPr="00F75F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โดยโครงการโรงไฟฟ้าพลังงานน้ำเป็นหนึ่งในเป้าหมายนอกเหนือจากพลังงานลม แสงอาทิตย์ และชีวมวล</w:t>
      </w:r>
      <w:r w:rsidRPr="00F75F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ซึ่งเป็นแนวทางที่</w:t>
      </w:r>
      <w:r w:rsidRPr="00F75F25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F75F25">
        <w:rPr>
          <w:rFonts w:ascii="Angsana New" w:hAnsi="Angsana New"/>
          <w:color w:val="000000"/>
          <w:sz w:val="30"/>
          <w:szCs w:val="30"/>
          <w:cs/>
        </w:rPr>
        <w:t xml:space="preserve">บริษัทมุ่งมั่นดำเนินการเพื่อลดการปล่อยก๊าซเรือนกระจก บรรเทาผลกระทบจากการเปลี่ยนแปลงสภาพภูมิอากาศโลก นอกจากประโยชน์ด้านสิ่งแวดล้อมแล้ว โครงการ </w:t>
      </w:r>
      <w:r w:rsidRPr="00F75F25">
        <w:rPr>
          <w:rFonts w:ascii="Angsana New" w:hAnsi="Angsana New" w:hint="cs"/>
          <w:color w:val="000000"/>
          <w:sz w:val="30"/>
          <w:szCs w:val="30"/>
          <w:cs/>
        </w:rPr>
        <w:t>Asahan-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1</w:t>
      </w:r>
      <w:r w:rsidR="00F671B8">
        <w:rPr>
          <w:rFonts w:ascii="Angsana New" w:hAnsi="Angsana New"/>
          <w:color w:val="000000"/>
          <w:sz w:val="30"/>
          <w:szCs w:val="30"/>
        </w:rPr>
        <w:t xml:space="preserve"> 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ยังช่วยเสริมความมั่นคงระบบไฟฟ้าในจังหวัดสุมาตราเหนือ ส่งผลให้อัตราการเข้าถึงไฟฟ้า ของประชาชนในจังหวัดสุมาตราเหนือเพิ่มขึ้น เสริมส่งคุณภาพชีวิตของประชาชนและสังคมดีขึ้นด้วย</w:t>
      </w:r>
      <w:r w:rsidRPr="00F75F25">
        <w:rPr>
          <w:rFonts w:ascii="Angsana New" w:hAnsi="Angsana New" w:hint="cs"/>
          <w:color w:val="000000"/>
          <w:sz w:val="30"/>
          <w:szCs w:val="30"/>
          <w:cs/>
        </w:rPr>
        <w:t xml:space="preserve"> นอกจากนี้</w:t>
      </w:r>
      <w:r w:rsidRPr="00F75F25">
        <w:rPr>
          <w:rFonts w:ascii="Angsana New" w:hAnsi="Angsana New"/>
          <w:color w:val="000000"/>
          <w:sz w:val="30"/>
          <w:szCs w:val="30"/>
          <w:cs/>
        </w:rPr>
        <w:t>ยังช่วยให้แผนการปรับโครงสร้างธุรกิจของกลุ่มผู้ถือหุ้นเดิมของ</w:t>
      </w:r>
      <w:r w:rsidRPr="00F75F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34C9E">
        <w:rPr>
          <w:rFonts w:ascii="Angsana New" w:hAnsi="Angsana New"/>
          <w:color w:val="000000"/>
          <w:sz w:val="30"/>
          <w:szCs w:val="30"/>
        </w:rPr>
        <w:t>FRD</w:t>
      </w:r>
      <w:r w:rsidRPr="00F75F25">
        <w:rPr>
          <w:rFonts w:ascii="Angsana New" w:hAnsi="Angsana New"/>
          <w:color w:val="000000"/>
          <w:sz w:val="30"/>
          <w:szCs w:val="30"/>
          <w:cs/>
        </w:rPr>
        <w:t xml:space="preserve"> สำเร็จด้วย</w:t>
      </w:r>
    </w:p>
    <w:p w14:paraId="42917331" w14:textId="77777777" w:rsidR="003F5CFB" w:rsidRDefault="003F5CFB" w:rsidP="00F6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BFCC5A" w14:textId="6910BF8D" w:rsidR="006A3D52" w:rsidRDefault="00F671B8" w:rsidP="00F6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453D9">
        <w:rPr>
          <w:rFonts w:ascii="Angsana New" w:hAnsi="Angsana New"/>
          <w:color w:val="000000"/>
          <w:sz w:val="30"/>
          <w:szCs w:val="30"/>
          <w:cs/>
        </w:rPr>
        <w:t xml:space="preserve">การซื้อธุรกิจดังกล่าวข้างต้น </w:t>
      </w:r>
      <w:r w:rsidR="00ED7951">
        <w:rPr>
          <w:rFonts w:ascii="Angsana New" w:hAnsi="Angsana New" w:hint="cs"/>
          <w:sz w:val="30"/>
          <w:szCs w:val="30"/>
          <w:cs/>
        </w:rPr>
        <w:t>กลุ่มบริษัทมีการใช้</w:t>
      </w:r>
      <w:r>
        <w:rPr>
          <w:rFonts w:ascii="Angsana New" w:hAnsi="Angsana New" w:hint="cs"/>
          <w:sz w:val="30"/>
          <w:szCs w:val="30"/>
          <w:cs/>
        </w:rPr>
        <w:t>ผู้ประเมิน</w:t>
      </w:r>
      <w:r w:rsidR="00ED7951"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 w:hint="cs"/>
          <w:sz w:val="30"/>
          <w:szCs w:val="30"/>
          <w:cs/>
        </w:rPr>
        <w:t>อิสระเพื่อ</w:t>
      </w:r>
      <w:r w:rsidRPr="008A4253">
        <w:rPr>
          <w:rFonts w:ascii="Angsana New" w:hAnsi="Angsana New" w:hint="cs"/>
          <w:sz w:val="30"/>
          <w:szCs w:val="30"/>
          <w:cs/>
          <w:lang w:val="th-TH"/>
        </w:rPr>
        <w:t>ประเมินมูลค่ายุติธรรมของ</w:t>
      </w:r>
      <w:r w:rsidR="00ED7951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สินทรัพย์และหนี้สินสุทธิที่ได้มา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D7951">
        <w:rPr>
          <w:rFonts w:ascii="Angsana New" w:hAnsi="Angsana New" w:hint="cs"/>
          <w:sz w:val="30"/>
          <w:szCs w:val="30"/>
          <w:cs/>
        </w:rPr>
        <w:t>โดยการ</w:t>
      </w:r>
      <w:r w:rsidRPr="008A4253">
        <w:rPr>
          <w:rFonts w:ascii="Angsana New" w:hAnsi="Angsana New" w:hint="cs"/>
          <w:sz w:val="30"/>
          <w:szCs w:val="30"/>
          <w:cs/>
          <w:lang w:val="th-TH"/>
        </w:rPr>
        <w:t>ประเมินมูลค่ายุติธรรม</w:t>
      </w:r>
      <w:r w:rsidR="00ED7951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Pr="008A4253">
        <w:rPr>
          <w:rFonts w:ascii="Angsana New" w:hAnsi="Angsana New" w:hint="cs"/>
          <w:sz w:val="30"/>
          <w:szCs w:val="30"/>
          <w:cs/>
          <w:lang w:val="th-TH"/>
        </w:rPr>
        <w:t>เสร็จสิ้นแล้ว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A3D52" w:rsidRPr="00091E44">
        <w:rPr>
          <w:rFonts w:ascii="Angsana New" w:hAnsi="Angsana New"/>
          <w:spacing w:val="-2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26151955" w14:textId="77777777" w:rsidR="00F671B8" w:rsidRPr="00F671B8" w:rsidRDefault="00F671B8" w:rsidP="00F67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120"/>
        <w:gridCol w:w="270"/>
        <w:gridCol w:w="990"/>
        <w:gridCol w:w="270"/>
        <w:gridCol w:w="1440"/>
      </w:tblGrid>
      <w:tr w:rsidR="006A3D52" w:rsidRPr="00700441" w14:paraId="05EA965F" w14:textId="77777777" w:rsidTr="00475B20">
        <w:trPr>
          <w:tblHeader/>
        </w:trPr>
        <w:tc>
          <w:tcPr>
            <w:tcW w:w="6120" w:type="dxa"/>
            <w:shd w:val="clear" w:color="auto" w:fill="auto"/>
          </w:tcPr>
          <w:p w14:paraId="00A60A06" w14:textId="77777777" w:rsidR="006A3D52" w:rsidRPr="008D2189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DB46E4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3B9A4F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9B82EC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FA5063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3D52" w:rsidRPr="00700441" w14:paraId="69CFCDB0" w14:textId="77777777" w:rsidTr="00475B20">
        <w:trPr>
          <w:tblHeader/>
        </w:trPr>
        <w:tc>
          <w:tcPr>
            <w:tcW w:w="6120" w:type="dxa"/>
            <w:shd w:val="clear" w:color="auto" w:fill="auto"/>
          </w:tcPr>
          <w:p w14:paraId="13977B07" w14:textId="77777777" w:rsidR="006A3D52" w:rsidRPr="00063EF2" w:rsidRDefault="006A3D52" w:rsidP="002960FE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77E1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8CAA7E" w14:textId="633E5BB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758CD3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A8479C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A3D52" w:rsidRPr="00700441" w14:paraId="1749DA79" w14:textId="77777777" w:rsidTr="00475B20">
        <w:tc>
          <w:tcPr>
            <w:tcW w:w="6120" w:type="dxa"/>
            <w:shd w:val="clear" w:color="auto" w:fill="auto"/>
            <w:vAlign w:val="bottom"/>
          </w:tcPr>
          <w:p w14:paraId="6412C49C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  <w:shd w:val="clear" w:color="auto" w:fill="auto"/>
          </w:tcPr>
          <w:p w14:paraId="3F0D6F30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6F481A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2DC1BF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6E8DFC" w14:textId="0B2657FE" w:rsidR="006A3D52" w:rsidRPr="00091E44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975</w:t>
            </w:r>
            <w:r w:rsidR="006A3D52"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802</w:t>
            </w:r>
          </w:p>
        </w:tc>
      </w:tr>
      <w:tr w:rsidR="00ED7951" w:rsidRPr="00700441" w14:paraId="495260FC" w14:textId="77777777" w:rsidTr="00475B20">
        <w:tc>
          <w:tcPr>
            <w:tcW w:w="6120" w:type="dxa"/>
            <w:shd w:val="clear" w:color="auto" w:fill="auto"/>
            <w:vAlign w:val="bottom"/>
          </w:tcPr>
          <w:p w14:paraId="74860AA9" w14:textId="7BD4F203" w:rsidR="00ED7951" w:rsidRPr="008A4253" w:rsidRDefault="00ED7951" w:rsidP="00ED79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70" w:type="dxa"/>
            <w:shd w:val="clear" w:color="auto" w:fill="auto"/>
          </w:tcPr>
          <w:p w14:paraId="5553EB08" w14:textId="77777777" w:rsidR="00ED7951" w:rsidRPr="00063EF2" w:rsidRDefault="00ED7951" w:rsidP="00ED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6C72A4" w14:textId="77777777" w:rsidR="00ED7951" w:rsidRPr="00063EF2" w:rsidRDefault="00ED7951" w:rsidP="00ED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76C429" w14:textId="77777777" w:rsidR="00ED7951" w:rsidRPr="00063EF2" w:rsidRDefault="00ED7951" w:rsidP="00ED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5036C8" w14:textId="335550B5" w:rsidR="00ED7951" w:rsidRPr="000D72D7" w:rsidRDefault="00ED7951" w:rsidP="00ED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17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313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364</w:t>
            </w:r>
          </w:p>
        </w:tc>
      </w:tr>
      <w:tr w:rsidR="006A3D52" w:rsidRPr="00700441" w14:paraId="45602EE1" w14:textId="77777777" w:rsidTr="00475B20">
        <w:tc>
          <w:tcPr>
            <w:tcW w:w="6120" w:type="dxa"/>
            <w:shd w:val="clear" w:color="auto" w:fill="auto"/>
            <w:vAlign w:val="bottom"/>
          </w:tcPr>
          <w:p w14:paraId="074F0E8E" w14:textId="5C3CFE1E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</w:t>
            </w:r>
            <w:r w:rsidR="00ED7951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270" w:type="dxa"/>
            <w:shd w:val="clear" w:color="auto" w:fill="auto"/>
          </w:tcPr>
          <w:p w14:paraId="7EEE12B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50A1A4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5DC08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E6F55F" w14:textId="488DCDB1" w:rsidR="006A3D52" w:rsidRPr="00091E44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</w:t>
            </w:r>
            <w:r w:rsidR="00ED7951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74</w:t>
            </w:r>
            <w:r w:rsidR="006A3D52"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ED7951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318</w:t>
            </w:r>
          </w:p>
        </w:tc>
      </w:tr>
      <w:tr w:rsidR="006A3D52" w:rsidRPr="00700441" w14:paraId="18F1765A" w14:textId="77777777" w:rsidTr="00475B20">
        <w:tc>
          <w:tcPr>
            <w:tcW w:w="6120" w:type="dxa"/>
            <w:shd w:val="clear" w:color="auto" w:fill="auto"/>
            <w:vAlign w:val="bottom"/>
          </w:tcPr>
          <w:p w14:paraId="16C1E23A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0" w:type="dxa"/>
            <w:shd w:val="clear" w:color="auto" w:fill="auto"/>
          </w:tcPr>
          <w:p w14:paraId="271097CC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9C46F3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5AA9F4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136A8AB" w14:textId="2647E787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074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851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67616BCC" w14:textId="77777777" w:rsidTr="00475B20">
        <w:tc>
          <w:tcPr>
            <w:tcW w:w="6120" w:type="dxa"/>
            <w:shd w:val="clear" w:color="auto" w:fill="auto"/>
            <w:vAlign w:val="bottom"/>
          </w:tcPr>
          <w:p w14:paraId="02560E7A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3A75FF24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C9D0FC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633A4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1BF6A65" w14:textId="2332687F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276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791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20F72B1C" w14:textId="77777777" w:rsidTr="00475B20">
        <w:tc>
          <w:tcPr>
            <w:tcW w:w="6120" w:type="dxa"/>
            <w:shd w:val="clear" w:color="auto" w:fill="auto"/>
            <w:vAlign w:val="bottom"/>
          </w:tcPr>
          <w:p w14:paraId="3EC2683A" w14:textId="77777777" w:rsidR="006A3D52" w:rsidRPr="008A4253" w:rsidRDefault="006A3D52" w:rsidP="002960F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432548CB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677C7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DD393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7A96C7" w14:textId="72B32237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211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490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71E98792" w14:textId="77777777" w:rsidTr="00475B20">
        <w:tc>
          <w:tcPr>
            <w:tcW w:w="6120" w:type="dxa"/>
            <w:shd w:val="clear" w:color="auto" w:fill="auto"/>
            <w:vAlign w:val="bottom"/>
          </w:tcPr>
          <w:p w14:paraId="453D8A58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64F11C2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D1B0E7" w14:textId="528CDF8C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7C5240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6C5444" w14:textId="581DD1A2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175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231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333E6430" w14:textId="77777777" w:rsidTr="00475B20">
        <w:tc>
          <w:tcPr>
            <w:tcW w:w="6120" w:type="dxa"/>
            <w:shd w:val="clear" w:color="auto" w:fill="auto"/>
            <w:vAlign w:val="bottom"/>
          </w:tcPr>
          <w:p w14:paraId="514A34DE" w14:textId="29EF0A1F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425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ED7951">
              <w:rPr>
                <w:rFonts w:ascii="Angsana New" w:hAnsi="Angsana New" w:hint="cs"/>
                <w:sz w:val="30"/>
                <w:szCs w:val="30"/>
                <w:cs/>
              </w:rPr>
              <w:t>และหนี้สินอื่น ๆ</w:t>
            </w:r>
          </w:p>
        </w:tc>
        <w:tc>
          <w:tcPr>
            <w:tcW w:w="270" w:type="dxa"/>
            <w:shd w:val="clear" w:color="auto" w:fill="auto"/>
          </w:tcPr>
          <w:p w14:paraId="26DAF6CD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3ADB42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FA4314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C106A" w14:textId="26900929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</w:t>
            </w:r>
            <w:r w:rsidR="00ED7951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96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ED7951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129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250E0A5A" w14:textId="77777777" w:rsidTr="00475B20">
        <w:tc>
          <w:tcPr>
            <w:tcW w:w="6120" w:type="dxa"/>
            <w:shd w:val="clear" w:color="auto" w:fill="auto"/>
          </w:tcPr>
          <w:p w14:paraId="7B964952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  <w:shd w:val="clear" w:color="auto" w:fill="auto"/>
          </w:tcPr>
          <w:p w14:paraId="4F87BE5B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9E94BC" w14:textId="77777777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BCA472" w14:textId="77777777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FD9371" w14:textId="3291CADD" w:rsidR="006A3D52" w:rsidRPr="00091E44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10</w:t>
            </w:r>
            <w:r w:rsidR="006A3D52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328</w:t>
            </w:r>
            <w:r w:rsidR="006A3D52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992</w:t>
            </w:r>
          </w:p>
        </w:tc>
      </w:tr>
      <w:tr w:rsidR="006A3D52" w:rsidRPr="006C4F4B" w14:paraId="02F6E835" w14:textId="77777777" w:rsidTr="00475B20">
        <w:tc>
          <w:tcPr>
            <w:tcW w:w="6120" w:type="dxa"/>
            <w:shd w:val="clear" w:color="auto" w:fill="auto"/>
          </w:tcPr>
          <w:p w14:paraId="26AFF04B" w14:textId="77777777" w:rsidR="006A3D52" w:rsidRPr="00063EF2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70" w:type="dxa"/>
            <w:shd w:val="clear" w:color="auto" w:fill="auto"/>
          </w:tcPr>
          <w:p w14:paraId="46A23FAB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715577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E8A7F8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80CAF4" w14:textId="593CDA29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375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698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091E44" w14:paraId="1479D7A9" w14:textId="77777777" w:rsidTr="00475B20">
        <w:tc>
          <w:tcPr>
            <w:tcW w:w="6120" w:type="dxa"/>
            <w:shd w:val="clear" w:color="auto" w:fill="auto"/>
          </w:tcPr>
          <w:p w14:paraId="5536EC81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  <w:shd w:val="clear" w:color="auto" w:fill="auto"/>
          </w:tcPr>
          <w:p w14:paraId="371BF3FF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6C5407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E07AF1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D946B1" w14:textId="23B0F07E" w:rsidR="006A3D52" w:rsidRPr="00091E44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4</w:t>
            </w:r>
            <w:r w:rsidR="006A3D52" w:rsidRPr="00091E44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953</w:t>
            </w:r>
            <w:r w:rsidR="006A3D52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294</w:t>
            </w:r>
          </w:p>
        </w:tc>
      </w:tr>
      <w:tr w:rsidR="006A3D52" w:rsidRPr="00700441" w14:paraId="0C014332" w14:textId="77777777" w:rsidTr="00475B20">
        <w:tc>
          <w:tcPr>
            <w:tcW w:w="6120" w:type="dxa"/>
            <w:shd w:val="clear" w:color="auto" w:fill="auto"/>
          </w:tcPr>
          <w:p w14:paraId="21531C7A" w14:textId="77777777" w:rsidR="006A3D52" w:rsidRPr="00063EF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063EF2">
              <w:rPr>
                <w:rFonts w:ascii="Angsana New" w:hAnsi="Angsana New"/>
                <w:color w:val="000000"/>
                <w:sz w:val="30"/>
                <w:szCs w:val="30"/>
              </w:rPr>
              <w:t xml:space="preserve">FRD </w:t>
            </w:r>
            <w:r w:rsidRPr="00063EF2">
              <w:rPr>
                <w:rFonts w:ascii="Angsana New" w:hAnsi="Angsana New"/>
                <w:color w:val="000000"/>
                <w:sz w:val="30"/>
                <w:szCs w:val="30"/>
                <w:cs/>
                <w:lang w:eastAsia="en-GB"/>
              </w:rPr>
              <w:t>ที่มีอยู่ก่อนการซื้อธุรกิจ</w:t>
            </w:r>
          </w:p>
        </w:tc>
        <w:tc>
          <w:tcPr>
            <w:tcW w:w="270" w:type="dxa"/>
            <w:shd w:val="clear" w:color="auto" w:fill="auto"/>
          </w:tcPr>
          <w:p w14:paraId="0C784300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AEFFD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998E5B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F71C2F" w14:textId="429E17EB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2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751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830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236DFC8E" w14:textId="77777777" w:rsidTr="00475B20">
        <w:tc>
          <w:tcPr>
            <w:tcW w:w="6120" w:type="dxa"/>
            <w:shd w:val="clear" w:color="auto" w:fill="auto"/>
          </w:tcPr>
          <w:p w14:paraId="277B7C0E" w14:textId="7BA97051" w:rsidR="006A3D52" w:rsidRPr="00063EF2" w:rsidRDefault="0037338A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2102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กำไรจากการต่อรองราคา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ในการซื้อธุรกิจ</w:t>
            </w:r>
          </w:p>
        </w:tc>
        <w:tc>
          <w:tcPr>
            <w:tcW w:w="270" w:type="dxa"/>
            <w:shd w:val="clear" w:color="auto" w:fill="auto"/>
          </w:tcPr>
          <w:p w14:paraId="4752E2FA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DA6C02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6E64BD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B8298" w14:textId="1D067A18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425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188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091E44" w14:paraId="205CA791" w14:textId="77777777" w:rsidTr="00475B20">
        <w:tc>
          <w:tcPr>
            <w:tcW w:w="6120" w:type="dxa"/>
            <w:shd w:val="clear" w:color="auto" w:fill="auto"/>
          </w:tcPr>
          <w:p w14:paraId="4D7E8676" w14:textId="77777777" w:rsidR="006A3D52" w:rsidRPr="00063EF2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  <w:shd w:val="clear" w:color="auto" w:fill="auto"/>
          </w:tcPr>
          <w:p w14:paraId="09F94386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A01950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7DD4B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147D0" w14:textId="5E2C0973" w:rsidR="006A3D52" w:rsidRPr="00091E44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1</w:t>
            </w:r>
            <w:r w:rsidR="006A3D52" w:rsidRPr="00091E44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776</w:t>
            </w:r>
            <w:r w:rsidR="006A3D52" w:rsidRPr="00091E44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276</w:t>
            </w:r>
          </w:p>
        </w:tc>
      </w:tr>
      <w:tr w:rsidR="006A3D52" w:rsidRPr="00700441" w14:paraId="05288099" w14:textId="77777777" w:rsidTr="00475B20">
        <w:tc>
          <w:tcPr>
            <w:tcW w:w="6120" w:type="dxa"/>
            <w:shd w:val="clear" w:color="auto" w:fill="auto"/>
          </w:tcPr>
          <w:p w14:paraId="1D953794" w14:textId="77777777" w:rsidR="006A3D52" w:rsidRPr="0076027E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81E157" w14:textId="77777777" w:rsidR="006A3D52" w:rsidRPr="0076027E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1AE7F67" w14:textId="77777777" w:rsidR="006A3D52" w:rsidRPr="0076027E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E5A601E" w14:textId="77777777" w:rsidR="006A3D52" w:rsidRPr="0076027E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C26521A" w14:textId="77777777" w:rsidR="006A3D52" w:rsidRPr="0076027E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pacing w:val="-2"/>
                <w:sz w:val="14"/>
                <w:szCs w:val="14"/>
              </w:rPr>
            </w:pPr>
          </w:p>
        </w:tc>
      </w:tr>
      <w:tr w:rsidR="006A3D52" w:rsidRPr="00700441" w14:paraId="5925FEA9" w14:textId="77777777" w:rsidTr="00475B20">
        <w:tc>
          <w:tcPr>
            <w:tcW w:w="6120" w:type="dxa"/>
            <w:shd w:val="clear" w:color="auto" w:fill="auto"/>
          </w:tcPr>
          <w:p w14:paraId="7DDA1631" w14:textId="0978DEB0" w:rsidR="006A3D52" w:rsidRPr="00063EF2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เงินสดสุทธิที่ได้มา</w:t>
            </w:r>
          </w:p>
        </w:tc>
        <w:tc>
          <w:tcPr>
            <w:tcW w:w="270" w:type="dxa"/>
            <w:shd w:val="clear" w:color="auto" w:fill="auto"/>
          </w:tcPr>
          <w:p w14:paraId="329240E0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CF9A95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6A0B5D" w14:textId="77777777" w:rsidR="006A3D52" w:rsidRPr="00063EF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2C254" w14:textId="5D42B47D" w:rsidR="006A3D52" w:rsidRPr="00091E44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975</w:t>
            </w:r>
            <w:r w:rsidRPr="00091E44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802</w:t>
            </w:r>
            <w:r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)</w:t>
            </w:r>
          </w:p>
        </w:tc>
      </w:tr>
      <w:tr w:rsidR="006A3D52" w:rsidRPr="00700441" w14:paraId="3F2F44FE" w14:textId="77777777" w:rsidTr="00475B20">
        <w:tc>
          <w:tcPr>
            <w:tcW w:w="6120" w:type="dxa"/>
            <w:shd w:val="clear" w:color="auto" w:fill="auto"/>
          </w:tcPr>
          <w:p w14:paraId="21A773AF" w14:textId="0730243A" w:rsidR="006A3D52" w:rsidRPr="001728BE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728B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  <w:shd w:val="clear" w:color="auto" w:fill="auto"/>
          </w:tcPr>
          <w:p w14:paraId="300DD5B2" w14:textId="77777777" w:rsidR="006A3D52" w:rsidRPr="001728BE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CBCE54" w14:textId="77777777" w:rsidR="006A3D52" w:rsidRPr="001728BE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B73CFD" w14:textId="77777777" w:rsidR="006A3D52" w:rsidRPr="001728BE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B92E5" w14:textId="2A49CF4D" w:rsidR="006A3D52" w:rsidRPr="001728BE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800</w:t>
            </w:r>
            <w:r w:rsidR="006A3D52" w:rsidRPr="001728BE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pacing w:val="-2"/>
                <w:sz w:val="30"/>
                <w:szCs w:val="30"/>
              </w:rPr>
              <w:t>474</w:t>
            </w:r>
          </w:p>
        </w:tc>
      </w:tr>
    </w:tbl>
    <w:p w14:paraId="13768A09" w14:textId="77777777" w:rsidR="006A3D52" w:rsidRPr="008C36BC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3FFA785" w14:textId="36CB2484" w:rsidR="009F3DDF" w:rsidRDefault="006A3D52" w:rsidP="009F3DD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4B6496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31</w:t>
      </w:r>
      <w:r w:rsidRPr="004B6496">
        <w:rPr>
          <w:rFonts w:ascii="Angsana New" w:hAnsi="Angsana New"/>
          <w:color w:val="000000"/>
          <w:sz w:val="30"/>
          <w:szCs w:val="30"/>
        </w:rPr>
        <w:t xml:space="preserve"> </w:t>
      </w:r>
      <w:r w:rsidRPr="004B6496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2564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AE5D2B">
        <w:rPr>
          <w:rFonts w:ascii="Angsana New" w:hAnsi="Angsana New"/>
          <w:color w:val="000000"/>
          <w:sz w:val="30"/>
          <w:szCs w:val="30"/>
          <w:cs/>
        </w:rPr>
        <w:t>สิ่งตอบแทนที่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โอนให้จำนวน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</w:rPr>
        <w:t>,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776</w:t>
      </w:r>
      <w:r>
        <w:rPr>
          <w:rFonts w:ascii="Angsana New" w:hAnsi="Angsana New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28</w:t>
      </w:r>
      <w:r w:rsidRPr="00AE5D2B">
        <w:rPr>
          <w:rFonts w:ascii="Angsana New" w:hAnsi="Angsana New"/>
          <w:color w:val="000000"/>
          <w:sz w:val="30"/>
          <w:szCs w:val="30"/>
        </w:rPr>
        <w:t xml:space="preserve"> </w:t>
      </w:r>
      <w:r w:rsidRPr="00AE5D2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5D2B">
        <w:rPr>
          <w:rFonts w:ascii="Angsana New" w:hAnsi="Angsana New"/>
          <w:color w:val="000000"/>
          <w:sz w:val="30"/>
          <w:szCs w:val="30"/>
          <w:cs/>
        </w:rPr>
        <w:t>ประกอบด้วยเงินสดจำนวน</w:t>
      </w:r>
      <w:r w:rsidRPr="00AE5D2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</w:t>
      </w:r>
      <w:r w:rsidRPr="00AE5D2B">
        <w:rPr>
          <w:rFonts w:ascii="Angsana New" w:hAnsi="Angsana New"/>
          <w:color w:val="000000"/>
          <w:sz w:val="30"/>
          <w:szCs w:val="30"/>
        </w:rPr>
        <w:t>,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575</w:t>
      </w:r>
      <w:r>
        <w:rPr>
          <w:rFonts w:ascii="Angsana New" w:hAnsi="Angsana New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76</w:t>
      </w:r>
      <w:r w:rsidRPr="00AE5D2B">
        <w:rPr>
          <w:rFonts w:ascii="Angsana New" w:hAnsi="Angsana New"/>
          <w:color w:val="000000"/>
          <w:sz w:val="30"/>
          <w:szCs w:val="30"/>
        </w:rPr>
        <w:t xml:space="preserve"> </w:t>
      </w:r>
      <w:r w:rsidRPr="00AE5D2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AE5D2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ED7951">
        <w:rPr>
          <w:rFonts w:ascii="Angsana New" w:hAnsi="Angsana New" w:hint="cs"/>
          <w:color w:val="000000"/>
          <w:sz w:val="30"/>
          <w:szCs w:val="30"/>
          <w:cs/>
        </w:rPr>
        <w:t>เงินลงทุนค้างจ่าย</w:t>
      </w:r>
      <w:r w:rsidRPr="00AE5D2B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200</w:t>
      </w:r>
      <w:r>
        <w:rPr>
          <w:rFonts w:ascii="Angsana New" w:hAnsi="Angsana New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52</w:t>
      </w:r>
      <w:r w:rsidRPr="00AE5D2B">
        <w:rPr>
          <w:rFonts w:ascii="Angsana New" w:hAnsi="Angsana New"/>
          <w:color w:val="000000"/>
          <w:sz w:val="30"/>
          <w:szCs w:val="30"/>
        </w:rPr>
        <w:t xml:space="preserve"> </w:t>
      </w:r>
      <w:r w:rsidRPr="00AE5D2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063E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ซึ่งต่อมาได้มีการชำระแล้วเมื่อวันที่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11</w:t>
      </w:r>
      <w:r w:rsidRPr="00091E44">
        <w:rPr>
          <w:rFonts w:ascii="Angsana New" w:hAnsi="Angsana New"/>
          <w:color w:val="000000"/>
          <w:sz w:val="30"/>
          <w:szCs w:val="30"/>
        </w:rPr>
        <w:t xml:space="preserve"> </w:t>
      </w:r>
      <w:r w:rsidRPr="00091E44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2565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C193D">
        <w:rPr>
          <w:rFonts w:ascii="Angsana New" w:hAnsi="Angsana New"/>
          <w:color w:val="000000"/>
          <w:sz w:val="30"/>
          <w:szCs w:val="30"/>
        </w:rPr>
        <w:br/>
      </w:r>
      <w:r w:rsidRPr="00063EF2">
        <w:rPr>
          <w:rFonts w:ascii="Angsana New" w:hAnsi="Angsana New"/>
          <w:color w:val="000000"/>
          <w:sz w:val="30"/>
          <w:szCs w:val="30"/>
          <w:cs/>
        </w:rPr>
        <w:t>กลุ่มบริษัทมี</w:t>
      </w:r>
      <w:r w:rsidR="001B55A9">
        <w:rPr>
          <w:rFonts w:ascii="Angsana New" w:hAnsi="Angsana New" w:hint="cs"/>
          <w:color w:val="000000"/>
          <w:sz w:val="30"/>
          <w:szCs w:val="30"/>
          <w:cs/>
        </w:rPr>
        <w:t>ค่าใช้จ่าย</w:t>
      </w:r>
      <w:r w:rsidRPr="00063EF2">
        <w:rPr>
          <w:rFonts w:ascii="Angsana New" w:hAnsi="Angsana New"/>
          <w:color w:val="000000"/>
          <w:sz w:val="30"/>
          <w:szCs w:val="30"/>
          <w:cs/>
        </w:rPr>
        <w:t>ที่เกี่ยวข้องกับการซื้อ</w:t>
      </w:r>
      <w:r w:rsidR="001B55A9">
        <w:rPr>
          <w:rFonts w:ascii="Angsana New" w:hAnsi="Angsana New" w:hint="cs"/>
          <w:color w:val="000000"/>
          <w:sz w:val="30"/>
          <w:szCs w:val="30"/>
          <w:cs/>
        </w:rPr>
        <w:t>ธุรกิจดังกล่าว</w:t>
      </w:r>
      <w:r w:rsidRPr="00063EF2">
        <w:rPr>
          <w:rFonts w:ascii="Angsana New" w:hAnsi="Angsana New"/>
          <w:color w:val="000000"/>
          <w:sz w:val="30"/>
          <w:szCs w:val="30"/>
          <w:cs/>
        </w:rPr>
        <w:t>จำนวน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59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="009F3DDF" w:rsidRPr="009F3DDF">
        <w:rPr>
          <w:rFonts w:ascii="Angsana New" w:hAnsi="Angsana New" w:hint="cs"/>
          <w:color w:val="000000"/>
          <w:sz w:val="30"/>
          <w:szCs w:val="30"/>
          <w:cs/>
        </w:rPr>
        <w:t>ซึ่งได้รวมอยู่ในค่าใช้จ่ายในการบริหารในงบกำไรขาดทุนเบ็ดเสร็จ</w:t>
      </w:r>
    </w:p>
    <w:p w14:paraId="07F196EE" w14:textId="71CA5F99" w:rsidR="006A3D52" w:rsidRDefault="006A3D52" w:rsidP="009F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4573B041" w14:textId="5B6B043B" w:rsidR="006A3D52" w:rsidRPr="006C3458" w:rsidRDefault="003F5CFB" w:rsidP="006C3458">
      <w:pPr>
        <w:tabs>
          <w:tab w:val="clear" w:pos="454"/>
          <w:tab w:val="clear" w:pos="680"/>
          <w:tab w:val="clear" w:pos="907"/>
          <w:tab w:val="left" w:pos="1350"/>
        </w:tabs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C3458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="006A3D52" w:rsidRPr="006C3458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</w:t>
      </w:r>
      <w:r w:rsidRPr="006C3458">
        <w:rPr>
          <w:rFonts w:ascii="Angsana New" w:hAnsi="Angsana New" w:hint="cs"/>
          <w:color w:val="000000"/>
          <w:sz w:val="30"/>
          <w:szCs w:val="30"/>
          <w:cs/>
        </w:rPr>
        <w:t>ได้รับรู้</w:t>
      </w:r>
      <w:r w:rsidR="006C3458">
        <w:rPr>
          <w:rFonts w:ascii="Angsana New" w:hAnsi="Angsana New" w:hint="cs"/>
          <w:color w:val="000000"/>
          <w:sz w:val="30"/>
          <w:szCs w:val="30"/>
          <w:cs/>
        </w:rPr>
        <w:t>กำไรจากการต่อรองราคาซื้อและ</w:t>
      </w:r>
      <w:r w:rsidRPr="006C3458">
        <w:rPr>
          <w:rFonts w:ascii="Angsana New" w:hAnsi="Angsana New" w:hint="cs"/>
          <w:color w:val="000000"/>
          <w:sz w:val="30"/>
          <w:szCs w:val="30"/>
          <w:cs/>
        </w:rPr>
        <w:t>ผลต่าง</w:t>
      </w:r>
      <w:r w:rsidR="006C3458">
        <w:rPr>
          <w:rFonts w:ascii="Angsana New" w:hAnsi="Angsana New" w:hint="cs"/>
          <w:color w:val="000000"/>
          <w:sz w:val="30"/>
          <w:szCs w:val="30"/>
          <w:cs/>
        </w:rPr>
        <w:t>จากการ</w:t>
      </w:r>
      <w:r w:rsidR="00B46F95">
        <w:rPr>
          <w:rFonts w:ascii="Angsana New" w:hAnsi="Angsana New" w:hint="cs"/>
          <w:color w:val="000000"/>
          <w:sz w:val="30"/>
          <w:szCs w:val="30"/>
          <w:cs/>
        </w:rPr>
        <w:t>เปลี่ยนแปลง</w:t>
      </w:r>
      <w:r w:rsidR="006C3458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="006C3458" w:rsidRPr="006C3458">
        <w:rPr>
          <w:rFonts w:ascii="Angsana New" w:hAnsi="Angsana New" w:hint="cs"/>
          <w:color w:val="000000"/>
          <w:sz w:val="30"/>
          <w:szCs w:val="30"/>
          <w:cs/>
        </w:rPr>
        <w:t>ยุติธรรม</w:t>
      </w:r>
      <w:r w:rsidR="006C3458">
        <w:rPr>
          <w:rFonts w:ascii="Angsana New" w:hAnsi="Angsana New" w:hint="cs"/>
          <w:color w:val="000000"/>
          <w:sz w:val="30"/>
          <w:szCs w:val="30"/>
          <w:cs/>
        </w:rPr>
        <w:t>ของส่วนได้เสียที่มีอยู่เดิม</w:t>
      </w:r>
      <w:r w:rsidRPr="006C3458">
        <w:rPr>
          <w:rFonts w:ascii="Angsana New" w:hAnsi="Angsana New" w:hint="cs"/>
          <w:color w:val="000000"/>
          <w:sz w:val="30"/>
          <w:szCs w:val="30"/>
          <w:cs/>
        </w:rPr>
        <w:t>ที่เกิดขึ้น ณ วันที่ซื้อ</w:t>
      </w:r>
      <w:r w:rsidR="006A3D52" w:rsidRPr="006C3458">
        <w:rPr>
          <w:rFonts w:ascii="Angsana New" w:hAnsi="Angsana New"/>
          <w:color w:val="000000"/>
          <w:sz w:val="30"/>
          <w:szCs w:val="30"/>
          <w:cs/>
        </w:rPr>
        <w:t>ในงบกำไรขาดทุน</w:t>
      </w:r>
      <w:r w:rsidR="00073B3E" w:rsidRPr="006C3458">
        <w:rPr>
          <w:rFonts w:ascii="Angsana New" w:hAnsi="Angsana New" w:hint="cs"/>
          <w:color w:val="000000"/>
          <w:sz w:val="30"/>
          <w:szCs w:val="30"/>
          <w:cs/>
        </w:rPr>
        <w:t>เบ็ดเสร็จ</w:t>
      </w:r>
      <w:r w:rsidR="006A3D52" w:rsidRPr="006C3458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="00F55B58" w:rsidRPr="006C3458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6A3D52" w:rsidRPr="006C3458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0D72D7" w:rsidRPr="006C3458">
        <w:rPr>
          <w:rFonts w:ascii="Angsana New" w:hAnsi="Angsana New"/>
          <w:color w:val="000000"/>
          <w:sz w:val="30"/>
          <w:szCs w:val="30"/>
        </w:rPr>
        <w:t>31</w:t>
      </w:r>
      <w:r w:rsidR="006A3D52" w:rsidRPr="006C3458">
        <w:rPr>
          <w:rFonts w:ascii="Angsana New" w:hAnsi="Angsana New"/>
          <w:color w:val="000000"/>
          <w:sz w:val="30"/>
          <w:szCs w:val="30"/>
        </w:rPr>
        <w:t xml:space="preserve"> </w:t>
      </w:r>
      <w:r w:rsidR="006A3D52" w:rsidRPr="006C3458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6A3D52" w:rsidRPr="006C3458">
        <w:rPr>
          <w:rFonts w:ascii="Angsana New" w:hAnsi="Angsana New"/>
          <w:color w:val="000000"/>
          <w:sz w:val="30"/>
          <w:szCs w:val="30"/>
        </w:rPr>
        <w:t xml:space="preserve"> </w:t>
      </w:r>
      <w:r w:rsidR="000D72D7" w:rsidRPr="006C3458">
        <w:rPr>
          <w:rFonts w:ascii="Angsana New" w:hAnsi="Angsana New"/>
          <w:color w:val="000000"/>
          <w:sz w:val="30"/>
          <w:szCs w:val="30"/>
        </w:rPr>
        <w:t>2564</w:t>
      </w:r>
      <w:r w:rsidR="006A3D52" w:rsidRPr="006C3458">
        <w:rPr>
          <w:rFonts w:ascii="Angsana New" w:hAnsi="Angsana New"/>
          <w:color w:val="000000"/>
          <w:sz w:val="30"/>
          <w:szCs w:val="30"/>
        </w:rPr>
        <w:t xml:space="preserve"> </w:t>
      </w:r>
      <w:r w:rsidR="006C3458" w:rsidRPr="006C3458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เป็นจำนวนสุทธิ </w:t>
      </w:r>
      <w:r w:rsidR="006C3458" w:rsidRPr="006C3458">
        <w:rPr>
          <w:rFonts w:ascii="Angsana New" w:hAnsi="Angsana New"/>
          <w:color w:val="000000"/>
          <w:sz w:val="30"/>
          <w:szCs w:val="30"/>
        </w:rPr>
        <w:t xml:space="preserve">177.67 </w:t>
      </w:r>
      <w:r w:rsidR="006C3458" w:rsidRPr="006C345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3D1EE4CF" w14:textId="77777777" w:rsidR="006C3458" w:rsidRPr="00B874FF" w:rsidRDefault="006C3458" w:rsidP="006C3458">
      <w:pPr>
        <w:tabs>
          <w:tab w:val="clear" w:pos="454"/>
          <w:tab w:val="clear" w:pos="680"/>
          <w:tab w:val="clear" w:pos="907"/>
          <w:tab w:val="left" w:pos="1350"/>
        </w:tabs>
        <w:ind w:left="540"/>
        <w:contextualSpacing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045E088A" w14:textId="58DC46F0" w:rsidR="006A3D52" w:rsidRDefault="00F671B8" w:rsidP="008D07BD">
      <w:pPr>
        <w:tabs>
          <w:tab w:val="clear" w:pos="454"/>
          <w:tab w:val="clear" w:pos="680"/>
          <w:tab w:val="clear" w:pos="907"/>
          <w:tab w:val="left" w:pos="540"/>
        </w:tabs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D5143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หนี้สินและผลการดำเนินงานของบริษัทย่อยดังกล่าวมาจัดทำงบการเงินรวมสิ้นสุด</w:t>
      </w:r>
      <w:r w:rsidRPr="00F671B8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วันที่ </w:t>
      </w:r>
      <w:r w:rsidRPr="00F671B8">
        <w:rPr>
          <w:rFonts w:ascii="Angsana New" w:hAnsi="Angsana New"/>
          <w:color w:val="000000"/>
          <w:sz w:val="30"/>
          <w:szCs w:val="30"/>
          <w:lang w:eastAsia="en-GB"/>
        </w:rPr>
        <w:t>31</w:t>
      </w:r>
      <w:r w:rsidRPr="00F671B8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ธันวาคม </w:t>
      </w:r>
      <w:r w:rsidRPr="00F671B8">
        <w:rPr>
          <w:rFonts w:ascii="Angsana New" w:hAnsi="Angsana New"/>
          <w:color w:val="000000"/>
          <w:sz w:val="30"/>
          <w:szCs w:val="30"/>
          <w:lang w:eastAsia="en-GB"/>
        </w:rPr>
        <w:t>256</w:t>
      </w:r>
      <w:r>
        <w:rPr>
          <w:rFonts w:ascii="Angsana New" w:hAnsi="Angsana New"/>
          <w:color w:val="000000"/>
          <w:sz w:val="30"/>
          <w:szCs w:val="30"/>
          <w:lang w:eastAsia="en-GB"/>
        </w:rPr>
        <w:t>4</w:t>
      </w:r>
      <w:r w:rsidRPr="00F671B8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ทั้งนี้</w:t>
      </w:r>
      <w:r w:rsidR="008D07BD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รายได้และ</w:t>
      </w:r>
      <w:r w:rsidRPr="009379F4">
        <w:rPr>
          <w:rFonts w:ascii="Angsana New" w:hAnsi="Angsana New"/>
          <w:color w:val="000000"/>
          <w:sz w:val="30"/>
          <w:szCs w:val="30"/>
          <w:cs/>
          <w:lang w:eastAsia="en-GB"/>
        </w:rPr>
        <w:t>ผลดำเนินงานของ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บริษัทย่อยดังกล่าว</w:t>
      </w:r>
      <w:r w:rsidR="008D07BD" w:rsidRPr="009379F4">
        <w:rPr>
          <w:rFonts w:ascii="Angsana New" w:hAnsi="Angsana New"/>
          <w:color w:val="000000"/>
          <w:sz w:val="30"/>
          <w:szCs w:val="30"/>
          <w:cs/>
          <w:lang w:eastAsia="en-GB"/>
        </w:rPr>
        <w:t>ตั้งแต่</w:t>
      </w:r>
      <w:r w:rsidR="008D07BD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วัน</w:t>
      </w:r>
      <w:r w:rsidR="008D07BD" w:rsidRPr="00F671B8">
        <w:rPr>
          <w:rFonts w:ascii="Angsana New" w:hAnsi="Angsana New"/>
          <w:color w:val="000000"/>
          <w:sz w:val="30"/>
          <w:szCs w:val="30"/>
          <w:cs/>
          <w:lang w:eastAsia="en-GB"/>
        </w:rPr>
        <w:t>ซื้อธุรกิจ</w:t>
      </w:r>
      <w:r w:rsidR="008D07BD" w:rsidRPr="009379F4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ถึงวันที่ </w:t>
      </w:r>
      <w:r w:rsidR="008D07BD" w:rsidRPr="000D72D7">
        <w:rPr>
          <w:rFonts w:ascii="Angsana New" w:hAnsi="Angsana New"/>
          <w:color w:val="000000"/>
          <w:sz w:val="30"/>
          <w:szCs w:val="30"/>
          <w:lang w:eastAsia="en-GB"/>
        </w:rPr>
        <w:t>31</w:t>
      </w:r>
      <w:r w:rsidR="008D07BD" w:rsidRPr="009379F4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="008D07BD" w:rsidRPr="009379F4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ธันวาคม </w:t>
      </w:r>
      <w:r w:rsidR="008D07BD" w:rsidRPr="000D72D7">
        <w:rPr>
          <w:rFonts w:ascii="Angsana New" w:hAnsi="Angsana New"/>
          <w:color w:val="000000"/>
          <w:sz w:val="30"/>
          <w:szCs w:val="30"/>
          <w:lang w:eastAsia="en-GB"/>
        </w:rPr>
        <w:t>2564</w:t>
      </w:r>
      <w:r w:rsidR="008D07BD" w:rsidRPr="009379F4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F671B8">
        <w:rPr>
          <w:rFonts w:ascii="Angsana New" w:hAnsi="Angsana New"/>
          <w:color w:val="000000"/>
          <w:sz w:val="30"/>
          <w:szCs w:val="30"/>
          <w:cs/>
          <w:lang w:eastAsia="en-GB"/>
        </w:rPr>
        <w:t>ดังกล่าว</w:t>
      </w:r>
      <w:r w:rsidR="008D07BD" w:rsidRPr="009379F4">
        <w:rPr>
          <w:rFonts w:ascii="Angsana New" w:hAnsi="Angsana New"/>
          <w:color w:val="000000"/>
          <w:sz w:val="30"/>
          <w:szCs w:val="30"/>
          <w:cs/>
          <w:lang w:eastAsia="en-GB"/>
        </w:rPr>
        <w:t>ซึ่งรวมอยู่ในงบกำไรขาดทุนรวมสำหรับปี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เป็นจำนวนเงินรวม 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134</w:t>
      </w:r>
      <w:r w:rsidR="00A14BC8">
        <w:rPr>
          <w:rFonts w:ascii="Angsana New" w:hAnsi="Angsana New"/>
          <w:color w:val="000000"/>
          <w:spacing w:val="-2"/>
          <w:sz w:val="30"/>
          <w:szCs w:val="30"/>
        </w:rPr>
        <w:t>.63</w:t>
      </w:r>
      <w:r w:rsidR="008D07B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ล้านบาท และมี</w:t>
      </w:r>
      <w:r w:rsidR="008D07BD" w:rsidRPr="005B0A62">
        <w:rPr>
          <w:rFonts w:ascii="Angsana New" w:hAnsi="Angsana New"/>
          <w:sz w:val="30"/>
          <w:szCs w:val="30"/>
          <w:cs/>
        </w:rPr>
        <w:t>กำไรส่วนที่เป็นของผู้ถือหุ้นของบริษัทใหญ่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เป็นจำนวนเงินรวม 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A14BC8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12</w:t>
      </w:r>
      <w:r w:rsidRPr="00F671B8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ล้านบาท</w:t>
      </w:r>
      <w:r w:rsidR="008D07BD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ทั้งนี้ 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 xml:space="preserve">ฝ่ายบริหารคาดว่าหากกลุ่มบริษัทได้มีการซื้อ 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FRD 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 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2564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 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>จะมีรายได้</w:t>
      </w:r>
      <w:r w:rsidR="006A3D52" w:rsidRPr="0040700E">
        <w:rPr>
          <w:rFonts w:ascii="Angsana New" w:hAnsi="Angsana New" w:hint="cs"/>
          <w:color w:val="000000"/>
          <w:sz w:val="30"/>
          <w:szCs w:val="30"/>
          <w:cs/>
        </w:rPr>
        <w:t>ตามสัญญาเช่าการเงิน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>และกำไรในงบการเงินรวมสำหรับปีสิ้นสุดวันที่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31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 </w:t>
      </w:r>
      <w:r w:rsidR="006A3D52" w:rsidRPr="009379F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2564</w:t>
      </w:r>
      <w:r w:rsidR="006A3D52" w:rsidRPr="009379F4">
        <w:rPr>
          <w:rFonts w:ascii="Angsana New" w:hAnsi="Angsana New"/>
          <w:color w:val="000000"/>
          <w:sz w:val="30"/>
          <w:szCs w:val="30"/>
        </w:rPr>
        <w:t xml:space="preserve"> </w:t>
      </w:r>
      <w:r w:rsidR="008D07BD"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เป็นจำนวนเงินรวม 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8D07BD" w:rsidRPr="0040700E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484</w:t>
      </w:r>
      <w:r w:rsidR="00A14BC8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55</w:t>
      </w:r>
      <w:r w:rsidR="008D07B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D07BD"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ล้านบาท และมี</w:t>
      </w:r>
      <w:r w:rsidR="008D07BD" w:rsidRPr="005B0A62">
        <w:rPr>
          <w:rFonts w:ascii="Angsana New" w:hAnsi="Angsana New"/>
          <w:sz w:val="30"/>
          <w:szCs w:val="30"/>
          <w:cs/>
        </w:rPr>
        <w:t>กำไรสำหรับ</w:t>
      </w:r>
      <w:r w:rsidR="00F55B58">
        <w:rPr>
          <w:rFonts w:ascii="Angsana New" w:hAnsi="Angsana New" w:hint="cs"/>
          <w:sz w:val="30"/>
          <w:szCs w:val="30"/>
          <w:cs/>
        </w:rPr>
        <w:t>ปี</w:t>
      </w:r>
      <w:r w:rsidR="008D07BD" w:rsidRPr="005B0A62">
        <w:rPr>
          <w:rFonts w:ascii="Angsana New" w:hAnsi="Angsana New"/>
          <w:sz w:val="30"/>
          <w:szCs w:val="30"/>
          <w:cs/>
        </w:rPr>
        <w:t>ส่วนที่เป็นของผู้ถือหุ้นของบริษัทใหญ่</w:t>
      </w:r>
      <w:r w:rsidR="008D07BD"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เป็นจำนวนเงินรวม 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433</w:t>
      </w:r>
      <w:r w:rsidR="00A14BC8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8D07BD" w:rsidRPr="000D72D7">
        <w:rPr>
          <w:rFonts w:ascii="Angsana New" w:hAnsi="Angsana New"/>
          <w:color w:val="000000"/>
          <w:spacing w:val="-2"/>
          <w:sz w:val="30"/>
          <w:szCs w:val="30"/>
        </w:rPr>
        <w:t>00</w:t>
      </w:r>
      <w:r w:rsidR="008D07B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D07BD" w:rsidRPr="00F671B8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ล้านบาท</w:t>
      </w:r>
    </w:p>
    <w:p w14:paraId="159A538F" w14:textId="77777777" w:rsidR="00073B3E" w:rsidRDefault="00073B3E" w:rsidP="008D07BD">
      <w:pPr>
        <w:tabs>
          <w:tab w:val="clear" w:pos="454"/>
          <w:tab w:val="clear" w:pos="680"/>
          <w:tab w:val="clear" w:pos="907"/>
          <w:tab w:val="left" w:pos="540"/>
        </w:tabs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DA4DE1A" w14:textId="77777777" w:rsidR="006A3D52" w:rsidRDefault="006A3D52" w:rsidP="006A3D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63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94511682"/>
      <w:r w:rsidRPr="009C23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(ข)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  <w:lang w:val="th-TH"/>
        </w:rPr>
        <w:t xml:space="preserve">       </w:t>
      </w:r>
      <w:bookmarkEnd w:id="1"/>
      <w:r w:rsidRPr="0045365F">
        <w:rPr>
          <w:rFonts w:ascii="Angsana New" w:hAnsi="Angsana New" w:hint="cs"/>
          <w:b/>
          <w:bCs/>
          <w:i/>
          <w:iCs/>
          <w:sz w:val="32"/>
          <w:szCs w:val="32"/>
          <w:cs/>
          <w:lang w:val="th-TH"/>
        </w:rPr>
        <w:t>การซื้อหุ้นใน</w:t>
      </w:r>
      <w:r w:rsidRPr="0045365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45365F">
        <w:rPr>
          <w:rFonts w:ascii="Angsana New" w:hAnsi="Angsana New"/>
          <w:b/>
          <w:bCs/>
          <w:i/>
          <w:iCs/>
          <w:sz w:val="30"/>
          <w:szCs w:val="30"/>
          <w:cs/>
        </w:rPr>
        <w:t>สหโคเจน (ชลบุรี) จำกัด (มหาชน)</w:t>
      </w:r>
      <w:r w:rsidRPr="0045365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45365F">
        <w:rPr>
          <w:rFonts w:ascii="Angsana New" w:hAnsi="Angsana New"/>
          <w:b/>
          <w:bCs/>
          <w:i/>
          <w:iCs/>
          <w:sz w:val="30"/>
          <w:szCs w:val="30"/>
        </w:rPr>
        <w:t>(“SCG”)</w:t>
      </w:r>
    </w:p>
    <w:p w14:paraId="58E94D62" w14:textId="77777777" w:rsidR="006A3D52" w:rsidRPr="006C2212" w:rsidRDefault="006A3D52" w:rsidP="006A3D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sz w:val="30"/>
          <w:szCs w:val="30"/>
        </w:rPr>
      </w:pPr>
    </w:p>
    <w:p w14:paraId="094A7C73" w14:textId="3815C603" w:rsidR="006A3D52" w:rsidRDefault="006A3D52" w:rsidP="006A3D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9C696D">
        <w:rPr>
          <w:sz w:val="30"/>
          <w:szCs w:val="30"/>
          <w:cs/>
        </w:rPr>
        <w:t>เมื่อวันที่</w:t>
      </w:r>
      <w:r w:rsidRPr="009C696D">
        <w:rPr>
          <w:rFonts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13</w:t>
      </w:r>
      <w:r w:rsidRPr="009C696D">
        <w:rPr>
          <w:sz w:val="30"/>
          <w:szCs w:val="30"/>
          <w:cs/>
        </w:rPr>
        <w:t xml:space="preserve"> ธันวาค</w:t>
      </w:r>
      <w:r w:rsidRPr="009C696D">
        <w:rPr>
          <w:rFonts w:hint="cs"/>
          <w:sz w:val="30"/>
          <w:szCs w:val="30"/>
          <w:cs/>
        </w:rPr>
        <w:t xml:space="preserve">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9C696D">
        <w:rPr>
          <w:sz w:val="30"/>
          <w:szCs w:val="30"/>
          <w:cs/>
        </w:rPr>
        <w:t xml:space="preserve"> </w:t>
      </w:r>
      <w:r w:rsidRPr="009C696D">
        <w:rPr>
          <w:rFonts w:ascii="Angsana New" w:hAnsi="Angsana New"/>
          <w:spacing w:val="-2"/>
          <w:sz w:val="30"/>
          <w:szCs w:val="30"/>
          <w:cs/>
        </w:rPr>
        <w:t>(</w:t>
      </w:r>
      <w:r w:rsidRPr="009C696D">
        <w:rPr>
          <w:rFonts w:ascii="Angsana New" w:hAnsi="Angsana New"/>
          <w:spacing w:val="-2"/>
          <w:sz w:val="30"/>
          <w:szCs w:val="30"/>
        </w:rPr>
        <w:t>“</w:t>
      </w:r>
      <w:r w:rsidRPr="009C696D">
        <w:rPr>
          <w:rFonts w:ascii="Angsana New" w:hAnsi="Angsana New"/>
          <w:spacing w:val="-2"/>
          <w:sz w:val="30"/>
          <w:szCs w:val="30"/>
          <w:cs/>
        </w:rPr>
        <w:t>วันที่ซื้อ</w:t>
      </w:r>
      <w:r w:rsidRPr="009C696D">
        <w:rPr>
          <w:rFonts w:ascii="Angsana New" w:hAnsi="Angsana New"/>
          <w:spacing w:val="-2"/>
          <w:sz w:val="30"/>
          <w:szCs w:val="30"/>
        </w:rPr>
        <w:t>”</w:t>
      </w:r>
      <w:r w:rsidRPr="009C696D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D31DD3">
        <w:rPr>
          <w:rFonts w:ascii="Angsana New" w:hAnsi="Angsana New"/>
          <w:spacing w:val="-2"/>
          <w:sz w:val="30"/>
          <w:szCs w:val="30"/>
          <w:cs/>
        </w:rPr>
        <w:t>บริษัทได้เข้าซื้อหุ้นสามัญของบริษัท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>สหโคเจน (ชลบุรี) จำกัด (มหาชน) (“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SCG”) </w:t>
      </w:r>
      <w:r w:rsidRPr="009C696D">
        <w:rPr>
          <w:rFonts w:ascii="Angsana New" w:hAnsi="Angsana New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จากผู้ถือหุ้นจำนวน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34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ราย จำนวนทั้งสิ้น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384</w:t>
      </w:r>
      <w:r w:rsidRPr="007D6776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79</w:t>
      </w:r>
      <w:r w:rsidRPr="007D6776">
        <w:rPr>
          <w:rFonts w:ascii="Angsana New" w:hAnsi="Angsana New"/>
          <w:spacing w:val="-2"/>
          <w:sz w:val="30"/>
          <w:szCs w:val="30"/>
        </w:rPr>
        <w:t xml:space="preserve"> </w:t>
      </w:r>
      <w:r w:rsidRPr="007D6776">
        <w:rPr>
          <w:rFonts w:ascii="Angsana New" w:hAnsi="Angsana New"/>
          <w:spacing w:val="-2"/>
          <w:sz w:val="30"/>
          <w:szCs w:val="30"/>
          <w:cs/>
        </w:rPr>
        <w:t xml:space="preserve">ล้านหุ้น ในราคาหุ้นละ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</w:t>
      </w:r>
      <w:r w:rsidRPr="007D6776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75</w:t>
      </w:r>
      <w:r w:rsidRPr="007D6776">
        <w:rPr>
          <w:rFonts w:ascii="Angsana New" w:hAnsi="Angsana New"/>
          <w:spacing w:val="-2"/>
          <w:sz w:val="30"/>
          <w:szCs w:val="30"/>
        </w:rPr>
        <w:t xml:space="preserve"> </w:t>
      </w:r>
      <w:r w:rsidRPr="007D6776">
        <w:rPr>
          <w:rFonts w:ascii="Angsana New" w:hAnsi="Angsana New"/>
          <w:spacing w:val="-2"/>
          <w:sz w:val="30"/>
          <w:szCs w:val="30"/>
          <w:cs/>
        </w:rPr>
        <w:t xml:space="preserve">บาท คิดเป็นจำนวนเงินทั้งสิ้น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</w:t>
      </w:r>
      <w:r w:rsidRPr="007D6776"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212</w:t>
      </w:r>
      <w:r w:rsidRPr="007D6776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54</w:t>
      </w:r>
      <w:r w:rsidRPr="007D6776">
        <w:rPr>
          <w:rFonts w:ascii="Angsana New" w:hAnsi="Angsana New"/>
          <w:spacing w:val="-2"/>
          <w:sz w:val="30"/>
          <w:szCs w:val="30"/>
        </w:rPr>
        <w:t xml:space="preserve"> </w:t>
      </w:r>
      <w:r w:rsidRPr="007D6776">
        <w:rPr>
          <w:rFonts w:ascii="Angsana New" w:hAnsi="Angsana New"/>
          <w:spacing w:val="-2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และเข้าซื้อหุ้นสามัญเพิ่มทุนของ 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 </w:t>
      </w:r>
      <w:r w:rsidRPr="00D31DD3">
        <w:rPr>
          <w:rFonts w:ascii="Angsana New" w:hAnsi="Angsana New"/>
          <w:spacing w:val="-2"/>
          <w:sz w:val="30"/>
          <w:szCs w:val="30"/>
          <w:cs/>
        </w:rPr>
        <w:t>ซึ่งออกและจัดสรรให้แก่บุคคลในวงจํากัด (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Private Placement) </w:t>
      </w:r>
      <w:r w:rsidRPr="00D31DD3">
        <w:rPr>
          <w:rFonts w:ascii="Angsana New" w:hAnsi="Angsana New"/>
          <w:spacing w:val="-2"/>
          <w:sz w:val="30"/>
          <w:szCs w:val="30"/>
          <w:cs/>
        </w:rPr>
        <w:t>จำนวนทั้งสิ้น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208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69</w:t>
      </w:r>
      <w:r w:rsidRPr="009C696D">
        <w:rPr>
          <w:rFonts w:ascii="Angsana New" w:hAnsi="Angsana New"/>
          <w:sz w:val="30"/>
          <w:szCs w:val="30"/>
          <w:cs/>
        </w:rPr>
        <w:t xml:space="preserve"> ล้านหุ้น โดยมีมูลค่าที่ตราไว้หุ้นละ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00</w:t>
      </w:r>
      <w:r>
        <w:rPr>
          <w:rFonts w:ascii="Angsana New" w:hAnsi="Angsana New"/>
          <w:sz w:val="30"/>
          <w:szCs w:val="30"/>
        </w:rPr>
        <w:t xml:space="preserve"> </w:t>
      </w:r>
      <w:r w:rsidRPr="009C696D">
        <w:rPr>
          <w:rFonts w:ascii="Angsana New" w:hAnsi="Angsana New"/>
          <w:sz w:val="30"/>
          <w:szCs w:val="30"/>
          <w:cs/>
        </w:rPr>
        <w:t>บาท ในราคาจองซื้อหุ้นละ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75</w:t>
      </w:r>
      <w:r w:rsidRPr="009C696D">
        <w:rPr>
          <w:rFonts w:ascii="Angsana New" w:hAnsi="Angsana New"/>
          <w:sz w:val="30"/>
          <w:szCs w:val="30"/>
          <w:cs/>
        </w:rPr>
        <w:t xml:space="preserve"> บาท คิดเป็นจำนวนเงินทั้งสิ้น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200</w:t>
      </w:r>
      <w:r>
        <w:rPr>
          <w:rFonts w:ascii="Angsana New" w:hAnsi="Angsana New"/>
          <w:sz w:val="30"/>
          <w:szCs w:val="30"/>
        </w:rPr>
        <w:t xml:space="preserve"> </w:t>
      </w:r>
      <w:r w:rsidRPr="009C696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โดย 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 </w:t>
      </w:r>
      <w:r w:rsidRPr="00D31DD3">
        <w:rPr>
          <w:rFonts w:ascii="Angsana New" w:hAnsi="Angsana New"/>
          <w:spacing w:val="-2"/>
          <w:sz w:val="30"/>
          <w:szCs w:val="30"/>
          <w:cs/>
        </w:rPr>
        <w:t>ได้ดำเนินการจดทะเบียนเปลี่ยนแปลงทุนชำระแล้วกับกระทรวงพาณิชย์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>และภายหลังจากการออกและจัดสรรหุ้นสามัญเพิ่มทุนให้แก่บริษัท แล้วเสร็จ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ทำให้บริษัทได้มาซึ่งหุ้นสามัญของ 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จำนวนรวมทั้งสิ้น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593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48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หุ้น คิดเป็นสัดส่วนการถือหุ้นร้อยละ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51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ของหุ้นที่ออกและจำหน่ายได้แล้วทั้งหมดของ 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 </w:t>
      </w:r>
      <w:r w:rsidRPr="00D31DD3">
        <w:rPr>
          <w:rFonts w:ascii="Angsana New" w:hAnsi="Angsana New"/>
          <w:spacing w:val="-2"/>
          <w:sz w:val="30"/>
          <w:szCs w:val="30"/>
          <w:cs/>
        </w:rPr>
        <w:t xml:space="preserve">และส่งผลให้ </w:t>
      </w:r>
      <w:r w:rsidRPr="00D31DD3">
        <w:rPr>
          <w:rFonts w:ascii="Angsana New" w:hAnsi="Angsana New"/>
          <w:spacing w:val="-2"/>
          <w:sz w:val="30"/>
          <w:szCs w:val="30"/>
        </w:rPr>
        <w:t xml:space="preserve">SCG </w:t>
      </w:r>
      <w:r w:rsidRPr="00D31DD3">
        <w:rPr>
          <w:rFonts w:ascii="Angsana New" w:hAnsi="Angsana New"/>
          <w:spacing w:val="-2"/>
          <w:sz w:val="30"/>
          <w:szCs w:val="30"/>
          <w:cs/>
        </w:rPr>
        <w:t>มีสถานะเป็นบริษัทย่อยของบริษัท</w:t>
      </w:r>
    </w:p>
    <w:p w14:paraId="09950513" w14:textId="77777777" w:rsidR="006A3D52" w:rsidRPr="00727439" w:rsidRDefault="006A3D52" w:rsidP="006C2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sz w:val="30"/>
          <w:szCs w:val="30"/>
        </w:rPr>
      </w:pPr>
    </w:p>
    <w:p w14:paraId="34F04D58" w14:textId="3573855E" w:rsidR="006A3D52" w:rsidRDefault="006A3D52" w:rsidP="006A3D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E786D">
        <w:rPr>
          <w:rFonts w:ascii="Angsana New" w:eastAsia="Calibri" w:hAnsi="Angsana New"/>
          <w:sz w:val="30"/>
          <w:szCs w:val="30"/>
          <w:cs/>
        </w:rPr>
        <w:t>การ</w:t>
      </w:r>
      <w:r w:rsidR="00723569">
        <w:rPr>
          <w:rFonts w:ascii="Angsana New" w:eastAsia="Calibri" w:hAnsi="Angsana New" w:hint="cs"/>
          <w:sz w:val="30"/>
          <w:szCs w:val="30"/>
          <w:cs/>
        </w:rPr>
        <w:t>เข้าลงทุน</w:t>
      </w:r>
      <w:r w:rsidRPr="000E786D">
        <w:rPr>
          <w:rFonts w:ascii="Angsana New" w:eastAsia="Calibri" w:hAnsi="Angsana New"/>
          <w:sz w:val="30"/>
          <w:szCs w:val="30"/>
          <w:cs/>
        </w:rPr>
        <w:t xml:space="preserve">ใน </w:t>
      </w:r>
      <w:r w:rsidRPr="00D31DD3">
        <w:rPr>
          <w:rFonts w:ascii="Angsana New" w:hAnsi="Angsana New"/>
          <w:spacing w:val="-2"/>
          <w:sz w:val="30"/>
          <w:szCs w:val="30"/>
        </w:rPr>
        <w:t>SCG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0E786D">
        <w:rPr>
          <w:rFonts w:ascii="Angsana New" w:eastAsia="Calibri" w:hAnsi="Angsana New"/>
          <w:sz w:val="30"/>
          <w:szCs w:val="30"/>
          <w:cs/>
        </w:rPr>
        <w:t>จะช่วย</w:t>
      </w:r>
      <w:r>
        <w:rPr>
          <w:rFonts w:ascii="Angsana New" w:eastAsia="Calibri" w:hAnsi="Angsana New" w:hint="cs"/>
          <w:sz w:val="30"/>
          <w:szCs w:val="30"/>
          <w:cs/>
        </w:rPr>
        <w:t>ให้มี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การร่วมมือกันของกลุ่มบริษัท</w:t>
      </w:r>
      <w:r>
        <w:rPr>
          <w:rFonts w:ascii="Angsana New" w:hAnsi="Angsana New"/>
          <w:sz w:val="30"/>
          <w:szCs w:val="30"/>
          <w:cs/>
        </w:rPr>
        <w:t>และกลุ่มสหพัฒน์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ซึ่งสามารถนำความรู้ และ</w:t>
      </w:r>
      <w:r w:rsidR="00723569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>
        <w:rPr>
          <w:rFonts w:ascii="Angsana New" w:hAnsi="Angsana New"/>
          <w:sz w:val="30"/>
          <w:szCs w:val="30"/>
          <w:cs/>
        </w:rPr>
        <w:t xml:space="preserve">ความเชี่ยวชาญในการพัฒนาโครงการในโรงไฟฟ้าขนาดต่าง ๆ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มาประยุกต์ใช้ร่วมกัน </w:t>
      </w:r>
      <w:r>
        <w:rPr>
          <w:rFonts w:ascii="Angsana New" w:hAnsi="Angsana New"/>
          <w:sz w:val="30"/>
          <w:szCs w:val="30"/>
          <w:cs/>
        </w:rPr>
        <w:t>เพื่อสร้างพันมิตรทาง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ธุรกิจผลิตไฟฟ้าของกลุ่มบริษัทให้มีความแข็งแกร่งและเติบโตอย่างยั่งยืน และเพิ่มศักยภาพและขีดความสามารถในโครงการอื่น</w:t>
      </w:r>
      <w:r w:rsidR="006C2212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ๆ กับกลุ่มสหพัฒน์ในอนาคต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01D3FF97" w14:textId="77777777" w:rsidR="006A3D52" w:rsidRPr="00756119" w:rsidRDefault="006A3D52" w:rsidP="006C2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/>
          <w:sz w:val="16"/>
          <w:szCs w:val="16"/>
        </w:rPr>
      </w:pPr>
    </w:p>
    <w:p w14:paraId="3D00F66F" w14:textId="0C0F079D" w:rsidR="006A3D52" w:rsidRPr="00E1536A" w:rsidRDefault="006A3D52" w:rsidP="006A3D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>การซื้อธุรกิจดังกล่าวข้างต้น บริษัท</w:t>
      </w:r>
      <w:r w:rsidRPr="00E1536A">
        <w:rPr>
          <w:rFonts w:ascii="Angsana New" w:eastAsia="Calibri" w:hAnsi="Angsana New" w:hint="cs"/>
          <w:spacing w:val="-6"/>
          <w:sz w:val="30"/>
          <w:szCs w:val="30"/>
          <w:cs/>
        </w:rPr>
        <w:t>มีการใช้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 xml:space="preserve">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="000D72D7" w:rsidRPr="00E1536A">
        <w:rPr>
          <w:rFonts w:ascii="Angsana New" w:eastAsia="Calibri" w:hAnsi="Angsana New"/>
          <w:spacing w:val="-6"/>
          <w:sz w:val="30"/>
          <w:szCs w:val="30"/>
        </w:rPr>
        <w:t>31</w:t>
      </w:r>
      <w:r w:rsidRPr="00E1536A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="000D72D7" w:rsidRPr="00E1536A">
        <w:rPr>
          <w:rFonts w:ascii="Angsana New" w:eastAsia="Calibri" w:hAnsi="Angsana New"/>
          <w:spacing w:val="-6"/>
          <w:sz w:val="30"/>
          <w:szCs w:val="30"/>
        </w:rPr>
        <w:t>2564</w:t>
      </w:r>
      <w:r w:rsidRPr="00E1536A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>การประเมินมูลค่ายุติธรรม</w:t>
      </w:r>
      <w:r w:rsidR="00C107A4" w:rsidRPr="00E1536A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C107A4" w:rsidRPr="00E1536A">
        <w:rPr>
          <w:rFonts w:ascii="Angsana New" w:eastAsia="Calibri" w:hAnsi="Angsana New" w:hint="cs"/>
          <w:spacing w:val="-6"/>
          <w:sz w:val="30"/>
          <w:szCs w:val="30"/>
          <w:cs/>
        </w:rPr>
        <w:t>โดยเฉพาะในส่วนของสินทรัพย์ไม่มีตัวตนที่ได้มา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 xml:space="preserve">ยังไม่เสร็จสมบูรณ์ จึงถูกบันทึกบัญชีด้วยประมาณการมูลค่าในงบแสดงฐานะการเงินรวม ณ วันที่ </w:t>
      </w:r>
      <w:r w:rsidR="000D72D7" w:rsidRPr="00E1536A">
        <w:rPr>
          <w:rFonts w:ascii="Angsana New" w:eastAsia="Calibri" w:hAnsi="Angsana New"/>
          <w:spacing w:val="-6"/>
          <w:sz w:val="30"/>
          <w:szCs w:val="30"/>
        </w:rPr>
        <w:t>31</w:t>
      </w:r>
      <w:r w:rsidRPr="00E1536A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="000D72D7" w:rsidRPr="00E1536A">
        <w:rPr>
          <w:rFonts w:ascii="Angsana New" w:eastAsia="Calibri" w:hAnsi="Angsana New"/>
          <w:spacing w:val="-6"/>
          <w:sz w:val="30"/>
          <w:szCs w:val="30"/>
        </w:rPr>
        <w:t>2564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C107A4" w:rsidRPr="00E1536A">
        <w:rPr>
          <w:rFonts w:ascii="Angsana New" w:eastAsia="Calibri" w:hAnsi="Angsana New" w:hint="cs"/>
          <w:spacing w:val="-6"/>
          <w:sz w:val="30"/>
          <w:szCs w:val="30"/>
          <w:cs/>
        </w:rPr>
        <w:t>ซึ่ง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>อาจมีการปรับปรุง</w:t>
      </w:r>
      <w:r w:rsidR="00C107A4" w:rsidRPr="00E1536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มูลค่ายุติธรรมของสินทรัพย์ที่ได้มาและหนี้สินที่รับมาและค่าความนิยม </w:t>
      </w:r>
      <w:r w:rsidRPr="00E1536A">
        <w:rPr>
          <w:rFonts w:ascii="Angsana New" w:eastAsia="Calibri" w:hAnsi="Angsana New"/>
          <w:spacing w:val="-6"/>
          <w:sz w:val="30"/>
          <w:szCs w:val="30"/>
          <w:cs/>
        </w:rPr>
        <w:t>เมื่อรายงานของผู้ประเมินแล้วเสร็จ</w:t>
      </w:r>
    </w:p>
    <w:p w14:paraId="68FACB1A" w14:textId="77777777" w:rsidR="006A3D52" w:rsidRPr="007B0672" w:rsidRDefault="006A3D52" w:rsidP="006A3D5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4E9FED" w14:textId="77777777" w:rsidR="006A3D52" w:rsidRPr="000E786D" w:rsidRDefault="006A3D52" w:rsidP="006A3D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E786D">
        <w:rPr>
          <w:rFonts w:ascii="Angsana New" w:eastAsia="Calibri" w:hAnsi="Angsana New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7B5A2E1F" w14:textId="77777777" w:rsidR="006A3D52" w:rsidRPr="007B0672" w:rsidRDefault="006A3D52" w:rsidP="001F6B5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D654603" w14:textId="77777777" w:rsidR="006A3D52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sz w:val="30"/>
          <w:szCs w:val="30"/>
        </w:rPr>
      </w:pPr>
      <w:r w:rsidRPr="000E786D">
        <w:rPr>
          <w:rFonts w:ascii="Angsana New" w:eastAsia="Calibri" w:hAnsi="Angsana New"/>
          <w:sz w:val="30"/>
          <w:szCs w:val="30"/>
          <w:cs/>
        </w:rPr>
        <w:t>สินทรัพย์ที่ได้มาและหนี้สินที่รับมา ณ วันที่ซื้อธุรกิจ มีดังนี้</w:t>
      </w:r>
    </w:p>
    <w:p w14:paraId="413BCDBC" w14:textId="77777777" w:rsidR="006A3D52" w:rsidRPr="007B0672" w:rsidRDefault="006A3D52" w:rsidP="006A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color w:val="000000"/>
          <w:sz w:val="20"/>
          <w:szCs w:val="2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6A3D52" w:rsidRPr="0077773F" w14:paraId="05881043" w14:textId="77777777" w:rsidTr="006C2212">
        <w:trPr>
          <w:tblHeader/>
        </w:trPr>
        <w:tc>
          <w:tcPr>
            <w:tcW w:w="5850" w:type="dxa"/>
            <w:shd w:val="clear" w:color="auto" w:fill="auto"/>
          </w:tcPr>
          <w:p w14:paraId="2E508DAC" w14:textId="77777777" w:rsidR="006A3D52" w:rsidRPr="007D71D1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57DA4C" w14:textId="77777777" w:rsidR="006A3D52" w:rsidRPr="007D71D1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C5E7525" w14:textId="77777777" w:rsidR="006A3D52" w:rsidRPr="0077773F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C0D6A0" w14:textId="77777777" w:rsidR="006A3D52" w:rsidRPr="0077773F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F664DC" w14:textId="77777777" w:rsidR="006A3D52" w:rsidRPr="00353A2F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53A2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3D52" w:rsidRPr="00700441" w14:paraId="5AD8BBF5" w14:textId="77777777" w:rsidTr="006C2212">
        <w:trPr>
          <w:tblHeader/>
        </w:trPr>
        <w:tc>
          <w:tcPr>
            <w:tcW w:w="5850" w:type="dxa"/>
            <w:shd w:val="clear" w:color="auto" w:fill="auto"/>
          </w:tcPr>
          <w:p w14:paraId="4FE480A1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27735D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816637" w14:textId="1390A3E3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3B24FE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071C61" w14:textId="77777777" w:rsidR="006A3D52" w:rsidRPr="0077773F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773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A3D52" w:rsidRPr="00700441" w14:paraId="52F76388" w14:textId="77777777" w:rsidTr="006C2212">
        <w:tc>
          <w:tcPr>
            <w:tcW w:w="5850" w:type="dxa"/>
            <w:shd w:val="clear" w:color="auto" w:fill="auto"/>
          </w:tcPr>
          <w:p w14:paraId="47AF969F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  <w:shd w:val="clear" w:color="auto" w:fill="auto"/>
          </w:tcPr>
          <w:p w14:paraId="36322BD4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8243B" w14:textId="462B3322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2B876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0B5637" w14:textId="38726DA2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435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</w:tr>
      <w:tr w:rsidR="006A3D52" w:rsidRPr="00700441" w14:paraId="25A46619" w14:textId="77777777" w:rsidTr="006C2212">
        <w:tc>
          <w:tcPr>
            <w:tcW w:w="5850" w:type="dxa"/>
            <w:shd w:val="clear" w:color="auto" w:fill="auto"/>
          </w:tcPr>
          <w:p w14:paraId="77B2334B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4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A66AAC0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14DCF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02D1AB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32744C" w14:textId="360C9E73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573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</w:p>
        </w:tc>
      </w:tr>
      <w:tr w:rsidR="006A3D52" w:rsidRPr="00700441" w14:paraId="7BD39183" w14:textId="77777777" w:rsidTr="006C2212">
        <w:tc>
          <w:tcPr>
            <w:tcW w:w="5850" w:type="dxa"/>
            <w:shd w:val="clear" w:color="auto" w:fill="auto"/>
          </w:tcPr>
          <w:p w14:paraId="2EED826F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shd w:val="clear" w:color="auto" w:fill="auto"/>
          </w:tcPr>
          <w:p w14:paraId="68B19C63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9676C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14B76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608D4AB" w14:textId="0B45F609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070</w:t>
            </w:r>
          </w:p>
        </w:tc>
      </w:tr>
      <w:tr w:rsidR="006A3D52" w:rsidRPr="00700441" w14:paraId="14E59D7C" w14:textId="77777777" w:rsidTr="006C2212">
        <w:tc>
          <w:tcPr>
            <w:tcW w:w="5850" w:type="dxa"/>
            <w:shd w:val="clear" w:color="auto" w:fill="auto"/>
          </w:tcPr>
          <w:p w14:paraId="4E31D4FB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68C47687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03FA13" w14:textId="2E316E98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9D8D5C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4CFD3" w14:textId="10A34709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047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561</w:t>
            </w:r>
          </w:p>
        </w:tc>
      </w:tr>
      <w:tr w:rsidR="006A3D52" w:rsidRPr="00700441" w14:paraId="62ED4A62" w14:textId="77777777" w:rsidTr="006C2212">
        <w:tc>
          <w:tcPr>
            <w:tcW w:w="5850" w:type="dxa"/>
            <w:shd w:val="clear" w:color="auto" w:fill="auto"/>
          </w:tcPr>
          <w:p w14:paraId="672CA7DC" w14:textId="7802F4AF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164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  <w:shd w:val="clear" w:color="auto" w:fill="auto"/>
          </w:tcPr>
          <w:p w14:paraId="37308C7F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8ABB5A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25605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EACDFD" w14:textId="5092D4C8" w:rsidR="006A3D52" w:rsidRPr="00F9164D" w:rsidRDefault="00E1536A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413</w:t>
            </w:r>
            <w:r w:rsidR="006A3D52"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014</w:t>
            </w:r>
          </w:p>
        </w:tc>
      </w:tr>
      <w:tr w:rsidR="006A3D52" w:rsidRPr="00700441" w14:paraId="6F4695C1" w14:textId="77777777" w:rsidTr="006C2212">
        <w:tc>
          <w:tcPr>
            <w:tcW w:w="5850" w:type="dxa"/>
            <w:shd w:val="clear" w:color="auto" w:fill="auto"/>
          </w:tcPr>
          <w:p w14:paraId="444B8BF6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21452799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0CDA24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1994D0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6E9B3F" w14:textId="5A1BBE76" w:rsidR="006A3D52" w:rsidRPr="00F9164D" w:rsidRDefault="006A3D52" w:rsidP="003E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351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A3D52" w:rsidRPr="00700441" w14:paraId="4607371A" w14:textId="77777777" w:rsidTr="006C2212">
        <w:tc>
          <w:tcPr>
            <w:tcW w:w="5850" w:type="dxa"/>
            <w:shd w:val="clear" w:color="auto" w:fill="auto"/>
          </w:tcPr>
          <w:p w14:paraId="01EBED1A" w14:textId="77777777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70" w:type="dxa"/>
            <w:shd w:val="clear" w:color="auto" w:fill="auto"/>
          </w:tcPr>
          <w:p w14:paraId="52F3A5C8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BD15B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0B8FE2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A9BCCA8" w14:textId="152F1059" w:rsidR="006A3D52" w:rsidRPr="00F9164D" w:rsidRDefault="006A3D52" w:rsidP="003E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987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379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A3D52" w:rsidRPr="00700441" w14:paraId="0568A18E" w14:textId="77777777" w:rsidTr="006C2212">
        <w:tc>
          <w:tcPr>
            <w:tcW w:w="5850" w:type="dxa"/>
            <w:shd w:val="clear" w:color="auto" w:fill="auto"/>
          </w:tcPr>
          <w:p w14:paraId="666A642A" w14:textId="01CEFBBA" w:rsidR="006A3D52" w:rsidRPr="00F9164D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  <w:shd w:val="clear" w:color="auto" w:fill="auto"/>
          </w:tcPr>
          <w:p w14:paraId="1A91896F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52298F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1142AB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376D4B" w14:textId="696966CF" w:rsidR="006A3D52" w:rsidRPr="00F9164D" w:rsidRDefault="006A3D52" w:rsidP="003E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1536A">
              <w:rPr>
                <w:rFonts w:ascii="Angsana New" w:hAnsi="Angsana New"/>
                <w:color w:val="000000"/>
                <w:sz w:val="30"/>
                <w:szCs w:val="30"/>
              </w:rPr>
              <w:t>428</w:t>
            </w:r>
            <w:r w:rsidR="00E840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1536A">
              <w:rPr>
                <w:rFonts w:ascii="Angsana New" w:hAnsi="Angsana New"/>
                <w:color w:val="000000"/>
                <w:sz w:val="30"/>
                <w:szCs w:val="30"/>
              </w:rPr>
              <w:t>375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A3D52" w:rsidRPr="00700441" w14:paraId="7FD27C6D" w14:textId="77777777" w:rsidTr="006C2212">
        <w:tc>
          <w:tcPr>
            <w:tcW w:w="5850" w:type="dxa"/>
            <w:shd w:val="clear" w:color="auto" w:fill="auto"/>
          </w:tcPr>
          <w:p w14:paraId="1A0A66C2" w14:textId="77777777" w:rsidR="006A3D52" w:rsidRPr="00895F52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5F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  <w:shd w:val="clear" w:color="auto" w:fill="auto"/>
          </w:tcPr>
          <w:p w14:paraId="1C14CD5C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1714B1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81B513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0C6D86" w14:textId="22BC033A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6A3D52" w:rsidRPr="00F916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964</w:t>
            </w:r>
            <w:r w:rsidR="006A3D52" w:rsidRPr="00F916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011</w:t>
            </w:r>
          </w:p>
        </w:tc>
      </w:tr>
      <w:tr w:rsidR="006A3D52" w:rsidRPr="00700441" w14:paraId="7ED9EC1C" w14:textId="77777777" w:rsidTr="006C2212">
        <w:tc>
          <w:tcPr>
            <w:tcW w:w="5850" w:type="dxa"/>
            <w:shd w:val="clear" w:color="auto" w:fill="auto"/>
          </w:tcPr>
          <w:p w14:paraId="48FC5E21" w14:textId="77777777" w:rsidR="006A3D52" w:rsidRPr="00895F5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F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70" w:type="dxa"/>
            <w:shd w:val="clear" w:color="auto" w:fill="auto"/>
          </w:tcPr>
          <w:p w14:paraId="14B3EDA2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02AEE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6BC673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90962" w14:textId="35453213" w:rsidR="006A3D52" w:rsidRPr="006E34A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946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A3D52" w:rsidRPr="00700441" w14:paraId="44E3ED2F" w14:textId="77777777" w:rsidTr="006C2212">
        <w:tc>
          <w:tcPr>
            <w:tcW w:w="5850" w:type="dxa"/>
            <w:shd w:val="clear" w:color="auto" w:fill="auto"/>
          </w:tcPr>
          <w:p w14:paraId="0943E383" w14:textId="4E10E94D" w:rsidR="006A3D52" w:rsidRPr="00895F52" w:rsidRDefault="006A3D52" w:rsidP="00D31F15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6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95F5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  <w:r w:rsidR="00D31F1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0C7BDD74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B5BD9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2F49DC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312EF9" w14:textId="7BD7B312" w:rsidR="006A3D52" w:rsidRPr="006E34A2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6A3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982</w:t>
            </w:r>
            <w:r w:rsidR="006A3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065</w:t>
            </w:r>
          </w:p>
        </w:tc>
      </w:tr>
      <w:tr w:rsidR="006A3D52" w:rsidRPr="00700441" w14:paraId="590B1A70" w14:textId="77777777" w:rsidTr="006C2212">
        <w:tc>
          <w:tcPr>
            <w:tcW w:w="5850" w:type="dxa"/>
            <w:shd w:val="clear" w:color="auto" w:fill="auto"/>
          </w:tcPr>
          <w:p w14:paraId="770EFF09" w14:textId="77777777" w:rsidR="006A3D52" w:rsidRPr="00895F52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6F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ค่าความนิยม</w:t>
            </w:r>
            <w:r w:rsidRPr="00895F5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270" w:type="dxa"/>
            <w:shd w:val="clear" w:color="auto" w:fill="auto"/>
          </w:tcPr>
          <w:p w14:paraId="155AE9BE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C5E009" w14:textId="396C77F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309415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DC929" w14:textId="3BC32DF3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A3D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430</w:t>
            </w:r>
            <w:r w:rsidR="006A3D5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color w:val="000000"/>
                <w:sz w:val="30"/>
                <w:szCs w:val="30"/>
              </w:rPr>
              <w:t>473</w:t>
            </w:r>
          </w:p>
        </w:tc>
      </w:tr>
      <w:tr w:rsidR="006A3D52" w:rsidRPr="00700441" w14:paraId="3F305426" w14:textId="77777777" w:rsidTr="006C2212">
        <w:tc>
          <w:tcPr>
            <w:tcW w:w="5850" w:type="dxa"/>
            <w:shd w:val="clear" w:color="auto" w:fill="auto"/>
          </w:tcPr>
          <w:p w14:paraId="1A020DC9" w14:textId="77777777" w:rsidR="006A3D52" w:rsidRPr="00F9164D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16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  <w:shd w:val="clear" w:color="auto" w:fill="auto"/>
          </w:tcPr>
          <w:p w14:paraId="5BD79C5A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61BB5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B1E7FE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DAADA" w14:textId="38A45A5C" w:rsidR="006A3D52" w:rsidRPr="00F9164D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6A3D52" w:rsidRPr="00F916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412</w:t>
            </w:r>
            <w:r w:rsidR="006A3D52" w:rsidRPr="00F9164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</w:t>
            </w:r>
          </w:p>
        </w:tc>
      </w:tr>
      <w:tr w:rsidR="006A3D52" w:rsidRPr="00756119" w14:paraId="481DBA28" w14:textId="77777777" w:rsidTr="006C2212">
        <w:tc>
          <w:tcPr>
            <w:tcW w:w="5850" w:type="dxa"/>
            <w:shd w:val="clear" w:color="auto" w:fill="auto"/>
          </w:tcPr>
          <w:p w14:paraId="3C18FF4F" w14:textId="77777777" w:rsidR="006A3D52" w:rsidRPr="00756119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075ACF" w14:textId="77777777" w:rsidR="006A3D52" w:rsidRPr="00756119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3337A44" w14:textId="77777777" w:rsidR="006A3D52" w:rsidRPr="00756119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8E6259E" w14:textId="77777777" w:rsidR="006A3D52" w:rsidRPr="00756119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03E10F7" w14:textId="77777777" w:rsidR="006A3D52" w:rsidRPr="00756119" w:rsidRDefault="006A3D52" w:rsidP="002960F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="Angsana New" w:hAnsi="Angsana New"/>
                <w:color w:val="000000"/>
                <w:szCs w:val="18"/>
              </w:rPr>
            </w:pPr>
          </w:p>
        </w:tc>
      </w:tr>
      <w:tr w:rsidR="006A3D52" w:rsidRPr="00700441" w14:paraId="1E3A9566" w14:textId="77777777" w:rsidTr="006C2212">
        <w:tc>
          <w:tcPr>
            <w:tcW w:w="5850" w:type="dxa"/>
            <w:shd w:val="clear" w:color="auto" w:fill="auto"/>
          </w:tcPr>
          <w:p w14:paraId="377B75FC" w14:textId="7D03C70C" w:rsidR="006A3D52" w:rsidRPr="00E06499" w:rsidRDefault="006A3D52" w:rsidP="002960F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49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เงินสดสุทธิที่ได้มา</w:t>
            </w:r>
          </w:p>
        </w:tc>
        <w:tc>
          <w:tcPr>
            <w:tcW w:w="270" w:type="dxa"/>
            <w:shd w:val="clear" w:color="auto" w:fill="auto"/>
          </w:tcPr>
          <w:p w14:paraId="166A1C24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C65183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3216E2" w14:textId="77777777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AA4C586" w14:textId="581BA13D" w:rsidR="006A3D52" w:rsidRPr="00F9164D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435</w:t>
            </w:r>
            <w:r w:rsidRPr="00F9164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A3D52" w:rsidRPr="00700441" w14:paraId="0F4FFC3F" w14:textId="77777777" w:rsidTr="006C2212">
        <w:tc>
          <w:tcPr>
            <w:tcW w:w="5850" w:type="dxa"/>
            <w:shd w:val="clear" w:color="auto" w:fill="auto"/>
          </w:tcPr>
          <w:p w14:paraId="48823D4D" w14:textId="77777777" w:rsidR="006A3D52" w:rsidRPr="00BE1727" w:rsidRDefault="006A3D52" w:rsidP="00296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E17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  <w:shd w:val="clear" w:color="auto" w:fill="auto"/>
          </w:tcPr>
          <w:p w14:paraId="4776853E" w14:textId="77777777" w:rsidR="006A3D52" w:rsidRPr="00895F5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E2864C" w14:textId="77777777" w:rsidR="006A3D52" w:rsidRPr="00895F5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6E53B" w14:textId="77777777" w:rsidR="006A3D52" w:rsidRPr="00895F52" w:rsidRDefault="006A3D52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4D72F" w14:textId="4CAEC110" w:rsidR="006A3D52" w:rsidRPr="00895F52" w:rsidRDefault="000D72D7" w:rsidP="002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6A3D52" w:rsidRPr="00895F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977</w:t>
            </w:r>
            <w:r w:rsidR="006A3D52" w:rsidRPr="00895F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374</w:t>
            </w:r>
          </w:p>
        </w:tc>
      </w:tr>
    </w:tbl>
    <w:p w14:paraId="0AAA35C3" w14:textId="77777777" w:rsidR="004248ED" w:rsidRDefault="004248ED" w:rsidP="003733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A8875FA" w14:textId="513C2026" w:rsidR="0037338A" w:rsidRDefault="0037338A" w:rsidP="003733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21522">
        <w:rPr>
          <w:rFonts w:ascii="Angsana New" w:eastAsia="Calibri" w:hAnsi="Angsana New" w:hint="cs"/>
          <w:spacing w:val="-4"/>
          <w:sz w:val="30"/>
          <w:szCs w:val="30"/>
          <w:cs/>
        </w:rPr>
        <w:t>กลุ่ม</w:t>
      </w:r>
      <w:r w:rsidRPr="00121522">
        <w:rPr>
          <w:rFonts w:ascii="Angsana New" w:eastAsia="Calibri" w:hAnsi="Angsana New"/>
          <w:spacing w:val="-4"/>
          <w:sz w:val="30"/>
          <w:szCs w:val="30"/>
          <w:cs/>
        </w:rPr>
        <w:t>บริษัทมี</w:t>
      </w:r>
      <w:r w:rsidR="001B55A9">
        <w:rPr>
          <w:rFonts w:ascii="Angsana New" w:eastAsia="Calibri" w:hAnsi="Angsana New" w:hint="cs"/>
          <w:spacing w:val="-4"/>
          <w:sz w:val="30"/>
          <w:szCs w:val="30"/>
          <w:cs/>
        </w:rPr>
        <w:t>ค่าใช้จ่าย</w:t>
      </w:r>
      <w:r w:rsidRPr="00121522">
        <w:rPr>
          <w:rFonts w:ascii="Angsana New" w:eastAsia="Calibri" w:hAnsi="Angsana New"/>
          <w:spacing w:val="-4"/>
          <w:sz w:val="30"/>
          <w:szCs w:val="30"/>
          <w:cs/>
        </w:rPr>
        <w:t>ที่เกี่ยวข้องกับการซื้อ</w:t>
      </w:r>
      <w:r w:rsidR="006D078B">
        <w:rPr>
          <w:rFonts w:ascii="Angsana New" w:eastAsia="Calibri" w:hAnsi="Angsana New" w:hint="cs"/>
          <w:spacing w:val="-4"/>
          <w:sz w:val="30"/>
          <w:szCs w:val="30"/>
          <w:cs/>
        </w:rPr>
        <w:t>ธุรกิจดังกล่าว</w:t>
      </w:r>
      <w:r w:rsidRPr="00121522">
        <w:rPr>
          <w:rFonts w:ascii="Angsana New" w:eastAsia="Calibri" w:hAnsi="Angsana New"/>
          <w:spacing w:val="-4"/>
          <w:sz w:val="30"/>
          <w:szCs w:val="30"/>
          <w:cs/>
        </w:rPr>
        <w:t xml:space="preserve">จำนวน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21</w:t>
      </w:r>
      <w:r w:rsidRPr="0012152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121522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12152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121522">
        <w:rPr>
          <w:rFonts w:ascii="Angsana New" w:eastAsia="Calibri" w:hAnsi="Angsana New" w:hint="cs"/>
          <w:spacing w:val="-4"/>
          <w:sz w:val="30"/>
          <w:szCs w:val="30"/>
          <w:cs/>
        </w:rPr>
        <w:t>ซึ่งได้รวมอยู่ในค่าใช้จ่ายในการบริหารในงบกำไรขาดทุนเบ็ดเสร็จ</w:t>
      </w:r>
    </w:p>
    <w:p w14:paraId="660A6B30" w14:textId="77777777" w:rsidR="006616B6" w:rsidRPr="00121522" w:rsidRDefault="006616B6" w:rsidP="0037338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6B6BC54A" w14:textId="58B49AAC" w:rsidR="006616B6" w:rsidRPr="00414B02" w:rsidRDefault="006616B6" w:rsidP="006616B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>ในระหว่างงวดนับตั้งแต่วันที่ซื้อ</w:t>
      </w:r>
      <w:r w:rsidR="00E840AC">
        <w:rPr>
          <w:rFonts w:ascii="Angsana New" w:eastAsia="Calibri" w:hAnsi="Angsana New" w:hint="cs"/>
          <w:spacing w:val="-4"/>
          <w:sz w:val="30"/>
          <w:szCs w:val="30"/>
          <w:cs/>
        </w:rPr>
        <w:t>ธุรกิจ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จนถึงวันที่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31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ธันวาคม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2564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SCG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มีรายได้เป็นจำนวน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246</w:t>
      </w:r>
      <w:r w:rsidRPr="00414B02">
        <w:rPr>
          <w:rFonts w:ascii="Angsana New" w:eastAsia="Calibri" w:hAnsi="Angsana New"/>
          <w:spacing w:val="-4"/>
          <w:sz w:val="30"/>
          <w:szCs w:val="30"/>
        </w:rPr>
        <w:t>.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61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414B02">
        <w:rPr>
          <w:rFonts w:ascii="Angsana New" w:eastAsia="Calibri" w:hAnsi="Angsana New"/>
          <w:sz w:val="30"/>
          <w:szCs w:val="30"/>
          <w:cs/>
        </w:rPr>
        <w:t xml:space="preserve"> และกำไรเป็นจำนวน </w:t>
      </w:r>
      <w:r w:rsidRPr="000D72D7">
        <w:rPr>
          <w:rFonts w:ascii="Angsana New" w:eastAsia="Calibri" w:hAnsi="Angsana New"/>
          <w:sz w:val="30"/>
          <w:szCs w:val="30"/>
        </w:rPr>
        <w:t>14</w:t>
      </w:r>
      <w:r w:rsidRPr="00414B02">
        <w:rPr>
          <w:rFonts w:ascii="Angsana New" w:eastAsia="Calibri" w:hAnsi="Angsana New"/>
          <w:sz w:val="30"/>
          <w:szCs w:val="30"/>
        </w:rPr>
        <w:t>.</w:t>
      </w:r>
      <w:r w:rsidRPr="000D72D7">
        <w:rPr>
          <w:rFonts w:ascii="Angsana New" w:eastAsia="Calibri" w:hAnsi="Angsana New"/>
          <w:sz w:val="30"/>
          <w:szCs w:val="30"/>
        </w:rPr>
        <w:t>49</w:t>
      </w:r>
      <w:r w:rsidRPr="00414B02">
        <w:rPr>
          <w:rFonts w:ascii="Angsana New" w:eastAsia="Calibri" w:hAnsi="Angsana New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คาดว่าหากบริษัทได้มีการซื้อธุรกิจตั้งแต่วันที่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1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มกราคม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2564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 xml:space="preserve">จะมีรายได้รวมเพิ่มขึ้นจำนวน 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4</w:t>
      </w:r>
      <w:r w:rsidRPr="00414B02">
        <w:rPr>
          <w:rFonts w:ascii="Angsana New" w:eastAsia="Calibri" w:hAnsi="Angsana New"/>
          <w:spacing w:val="-4"/>
          <w:sz w:val="30"/>
          <w:szCs w:val="30"/>
        </w:rPr>
        <w:t>,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354</w:t>
      </w:r>
      <w:r w:rsidRPr="00414B02">
        <w:rPr>
          <w:rFonts w:ascii="Angsana New" w:eastAsia="Calibri" w:hAnsi="Angsana New"/>
          <w:spacing w:val="-4"/>
          <w:sz w:val="30"/>
          <w:szCs w:val="30"/>
        </w:rPr>
        <w:t>.</w:t>
      </w:r>
      <w:r w:rsidRPr="000D72D7">
        <w:rPr>
          <w:rFonts w:ascii="Angsana New" w:eastAsia="Calibri" w:hAnsi="Angsana New"/>
          <w:spacing w:val="-4"/>
          <w:sz w:val="30"/>
          <w:szCs w:val="30"/>
        </w:rPr>
        <w:t>41</w:t>
      </w:r>
      <w:r w:rsidRPr="00414B0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Pr="00414B02">
        <w:rPr>
          <w:rFonts w:ascii="Angsana New" w:eastAsia="Calibri" w:hAnsi="Angsana New"/>
          <w:sz w:val="30"/>
          <w:szCs w:val="30"/>
          <w:cs/>
        </w:rPr>
        <w:t xml:space="preserve"> และกำไรรวมสำหรับปีเพิ่มขึ้นจำนวน </w:t>
      </w:r>
      <w:r w:rsidRPr="000D72D7">
        <w:rPr>
          <w:rFonts w:ascii="Angsana New" w:eastAsia="Calibri" w:hAnsi="Angsana New"/>
          <w:sz w:val="30"/>
          <w:szCs w:val="30"/>
        </w:rPr>
        <w:t>106</w:t>
      </w:r>
      <w:r w:rsidRPr="00414B02">
        <w:rPr>
          <w:rFonts w:ascii="Angsana New" w:eastAsia="Calibri" w:hAnsi="Angsana New"/>
          <w:sz w:val="30"/>
          <w:szCs w:val="30"/>
        </w:rPr>
        <w:t>.</w:t>
      </w:r>
      <w:r w:rsidRPr="000D72D7">
        <w:rPr>
          <w:rFonts w:ascii="Angsana New" w:eastAsia="Calibri" w:hAnsi="Angsana New"/>
          <w:sz w:val="30"/>
          <w:szCs w:val="30"/>
        </w:rPr>
        <w:t>40</w:t>
      </w:r>
      <w:r w:rsidRPr="00414B02">
        <w:rPr>
          <w:rFonts w:ascii="Angsana New" w:eastAsia="Calibri" w:hAnsi="Angsana New"/>
          <w:sz w:val="30"/>
          <w:szCs w:val="30"/>
        </w:rPr>
        <w:t xml:space="preserve"> </w:t>
      </w:r>
      <w:r w:rsidRPr="00414B02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</w:p>
    <w:p w14:paraId="6E1229A7" w14:textId="77777777" w:rsidR="006A3D52" w:rsidRPr="00121522" w:rsidRDefault="006A3D52" w:rsidP="006A3D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49D4EA39" w14:textId="46C1128B" w:rsidR="006A3D52" w:rsidRPr="00472BE0" w:rsidRDefault="006A3D52" w:rsidP="006A3D5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E8373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นอกจากนี้ </w:t>
      </w:r>
      <w:r w:rsidRPr="00E8373D">
        <w:rPr>
          <w:rFonts w:ascii="Angsana New" w:eastAsia="Calibri" w:hAnsi="Angsana New"/>
          <w:spacing w:val="-2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22</w:t>
      </w:r>
      <w:r w:rsidRPr="00E8373D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E8373D">
        <w:rPr>
          <w:rFonts w:ascii="Angsana New" w:eastAsia="Calibri" w:hAnsi="Angsana New"/>
          <w:spacing w:val="-2"/>
          <w:sz w:val="30"/>
          <w:szCs w:val="30"/>
          <w:cs/>
        </w:rPr>
        <w:t>ธันว</w:t>
      </w:r>
      <w:r w:rsidRPr="00E8373D">
        <w:rPr>
          <w:rFonts w:ascii="Angsana New" w:eastAsia="Calibri" w:hAnsi="Angsana New" w:hint="cs"/>
          <w:spacing w:val="-2"/>
          <w:sz w:val="30"/>
          <w:szCs w:val="30"/>
          <w:cs/>
        </w:rPr>
        <w:t>า</w:t>
      </w:r>
      <w:r w:rsidRPr="00E8373D">
        <w:rPr>
          <w:rFonts w:ascii="Angsana New" w:eastAsia="Calibri" w:hAnsi="Angsana New"/>
          <w:spacing w:val="-2"/>
          <w:sz w:val="30"/>
          <w:szCs w:val="30"/>
          <w:cs/>
        </w:rPr>
        <w:t xml:space="preserve">คม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2564</w:t>
      </w:r>
      <w:r w:rsidRPr="00E8373D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E8373D">
        <w:rPr>
          <w:rFonts w:ascii="Angsana New" w:eastAsia="Calibri" w:hAnsi="Angsana New"/>
          <w:spacing w:val="-2"/>
          <w:sz w:val="30"/>
          <w:szCs w:val="30"/>
          <w:cs/>
        </w:rPr>
        <w:t>กลุ่มบริษัท</w:t>
      </w:r>
      <w:r w:rsidRPr="00E8373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ได้จัดทำคำเสนอซื้อโดยมีความประสงค์ขอเสนอซื้อหุ้นที่เหลือทั้งหมดของ </w:t>
      </w:r>
      <w:r w:rsidRPr="00E8373D">
        <w:rPr>
          <w:rFonts w:ascii="Angsana New" w:eastAsia="Calibri" w:hAnsi="Angsana New"/>
          <w:spacing w:val="-2"/>
          <w:sz w:val="30"/>
          <w:szCs w:val="30"/>
        </w:rPr>
        <w:t xml:space="preserve">SCG </w:t>
      </w:r>
      <w:r w:rsidRPr="00E8373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จำนวนทั้งสิ้น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127</w:t>
      </w:r>
      <w:r w:rsidRPr="00E8373D">
        <w:rPr>
          <w:rFonts w:ascii="Angsana New" w:eastAsia="Calibri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60</w:t>
      </w:r>
      <w:r w:rsidRPr="00E8373D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E8373D">
        <w:rPr>
          <w:rFonts w:ascii="Angsana New" w:eastAsia="Calibri" w:hAnsi="Angsana New" w:hint="cs"/>
          <w:spacing w:val="-2"/>
          <w:sz w:val="30"/>
          <w:szCs w:val="30"/>
          <w:cs/>
        </w:rPr>
        <w:t>ล้าน</w:t>
      </w:r>
      <w:r w:rsidRPr="00E8373D">
        <w:rPr>
          <w:rFonts w:ascii="Angsana New" w:eastAsia="Calibri" w:hAnsi="Angsana New"/>
          <w:spacing w:val="-2"/>
          <w:sz w:val="30"/>
          <w:szCs w:val="30"/>
          <w:cs/>
        </w:rPr>
        <w:t>หุ้น</w:t>
      </w:r>
      <w:r w:rsidR="00472BE0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โดยเมื่อวันที่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31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มกราคม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2565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ซึ่งเป็นวันสุดท้ายของการกำหนดรับซื้อหลักทรัพย์ มีผู้แสดงเจตนาขายหลักทรัพย์เป็นจำนวน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7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80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ล้านหุ้น คิดเป็นร้อยละ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0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67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ของหุ้นที่ออกและจำหน่ายได้แล้วทั้งหมด ในราคาหุ้นละ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5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75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บาท คิดเป็นจำนวนเงินทั้งสิ้น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44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83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ล้านบาท ส่งผลให้ภายหลังการทำคำเสนอซื้อ บริษัทถือหุ้นสามัญของ </w:t>
      </w:r>
      <w:r w:rsidR="00472BE0" w:rsidRPr="00472BE0">
        <w:rPr>
          <w:rFonts w:ascii="Angsana New" w:eastAsia="Calibri" w:hAnsi="Angsana New"/>
          <w:spacing w:val="-2"/>
          <w:sz w:val="30"/>
          <w:szCs w:val="30"/>
        </w:rPr>
        <w:t xml:space="preserve">SCG 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เป็นจำนวนรวมทั้งสิ้น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601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28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ล้านหุ้น คิดเป็นสัดส่วนร้อยละ 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51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>.</w:t>
      </w:r>
      <w:r w:rsidR="000D72D7" w:rsidRPr="000D72D7">
        <w:rPr>
          <w:rFonts w:ascii="Angsana New" w:eastAsia="Calibri" w:hAnsi="Angsana New"/>
          <w:spacing w:val="-2"/>
          <w:sz w:val="30"/>
          <w:szCs w:val="30"/>
        </w:rPr>
        <w:t>67</w:t>
      </w:r>
      <w:r w:rsidR="00472BE0" w:rsidRPr="00472BE0">
        <w:rPr>
          <w:rFonts w:ascii="Angsana New" w:eastAsia="Calibri" w:hAnsi="Angsana New"/>
          <w:spacing w:val="-2"/>
          <w:sz w:val="30"/>
          <w:szCs w:val="30"/>
          <w:cs/>
        </w:rPr>
        <w:t xml:space="preserve"> ของจำนวนหุ้นที่จำหน่ายได้แล้วทั้งหมด </w:t>
      </w:r>
    </w:p>
    <w:p w14:paraId="680614BA" w14:textId="77777777" w:rsidR="00F36CE0" w:rsidRPr="001F6B59" w:rsidRDefault="00F36CE0" w:rsidP="001F6B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54CCBE13" w14:textId="76E1070D" w:rsidR="008B61AD" w:rsidRPr="00D246FB" w:rsidRDefault="008B61AD" w:rsidP="003F3D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DA4D045" w14:textId="77777777" w:rsidR="00E13D18" w:rsidRPr="00D246FB" w:rsidRDefault="00E13D18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6BA16" w14:textId="77777777" w:rsidR="00007259" w:rsidRDefault="00007259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007259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ED686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007259">
        <w:rPr>
          <w:rFonts w:ascii="Angsana New" w:hAnsi="Angsana New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ADC1B9" w14:textId="77777777" w:rsidR="00007259" w:rsidRPr="00D72875" w:rsidRDefault="00007259" w:rsidP="00D728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DA6FB" w14:textId="5290696D" w:rsidR="00B27D79" w:rsidRDefault="000F5F15" w:rsidP="00286F70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D246FB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</w:t>
      </w:r>
      <w:r w:rsidR="002C2E68" w:rsidRPr="00D246FB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="002C2E68" w:rsidRPr="00EB1F5D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0D72D7" w:rsidRPr="000D72D7">
        <w:rPr>
          <w:rFonts w:ascii="Angsana New" w:hAnsi="Angsana New"/>
          <w:bCs/>
          <w:sz w:val="30"/>
          <w:szCs w:val="30"/>
        </w:rPr>
        <w:t>9</w:t>
      </w:r>
      <w:r w:rsidR="002C2E68" w:rsidRPr="00EB1F5D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0D72D7" w:rsidRPr="000D72D7">
        <w:rPr>
          <w:rFonts w:ascii="Angsana New" w:hAnsi="Angsana New"/>
          <w:bCs/>
          <w:sz w:val="30"/>
          <w:szCs w:val="30"/>
        </w:rPr>
        <w:t>10</w:t>
      </w:r>
      <w:r w:rsidR="00173342" w:rsidRPr="00EB1F5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D6867" w:rsidRPr="00EB1F5D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D15234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ที่มีรายการระหว่างกันที่มีนัยสำคัญกับ</w:t>
      </w:r>
      <w:r w:rsidR="00286F70" w:rsidRPr="00D246FB">
        <w:rPr>
          <w:rFonts w:ascii="Angsana New" w:hAnsi="Angsana New" w:hint="cs"/>
          <w:b/>
          <w:sz w:val="30"/>
          <w:szCs w:val="30"/>
          <w:cs/>
        </w:rPr>
        <w:t xml:space="preserve">กลุ่มบริษัทในระหว่างปี มีดังต่อไปนี้ </w:t>
      </w:r>
    </w:p>
    <w:p w14:paraId="322BBDAE" w14:textId="77777777" w:rsidR="0029352A" w:rsidRPr="00D72875" w:rsidRDefault="0029352A" w:rsidP="00D7287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320"/>
      </w:tblGrid>
      <w:tr w:rsidR="001A307F" w:rsidRPr="00D246FB" w14:paraId="2D85E68C" w14:textId="77777777" w:rsidTr="006E34F5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53189586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712D234C" w14:textId="77777777" w:rsidR="00167C80" w:rsidRPr="00D246FB" w:rsidRDefault="00167C80" w:rsidP="00167C80">
            <w:pPr>
              <w:ind w:firstLine="7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BB010D8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5C832095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A307F" w:rsidRPr="00D246FB" w14:paraId="19842F3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04EA4A5A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14:paraId="2B3308BB" w14:textId="77777777" w:rsidR="001A307F" w:rsidRPr="00D246FB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FE2C3F3" w14:textId="77777777" w:rsidR="001A307F" w:rsidRPr="006B6ED1" w:rsidRDefault="001A307F" w:rsidP="0067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 และมีกรรมการร่วมกันกับบริษัท</w:t>
            </w:r>
          </w:p>
        </w:tc>
      </w:tr>
      <w:tr w:rsidR="008F0C44" w:rsidRPr="00DA379B" w14:paraId="4F3BDA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F137CE8" w14:textId="77777777" w:rsidR="008F0C44" w:rsidRPr="002901B8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901B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กฟผ. อินเตอร์เนชั่นแนล จำกัด</w:t>
            </w:r>
          </w:p>
        </w:tc>
        <w:tc>
          <w:tcPr>
            <w:tcW w:w="1350" w:type="dxa"/>
            <w:shd w:val="clear" w:color="auto" w:fill="auto"/>
          </w:tcPr>
          <w:p w14:paraId="29ABD821" w14:textId="77777777" w:rsidR="008F0C44" w:rsidRPr="002901B8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1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08F299A" w14:textId="7CBAECBD" w:rsidR="008F0C44" w:rsidRPr="006B6ED1" w:rsidRDefault="008F0C44" w:rsidP="008F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เป็นบริษัทที่การไฟฟ้าฝ่ายผลิตแห่งประเทศไทยถือหุ้นร้อยละ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/>
                <w:sz w:val="30"/>
                <w:szCs w:val="30"/>
              </w:rPr>
              <w:t>.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1A307F" w:rsidRPr="00D246FB" w14:paraId="1A30BEB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464B8C98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5B5D87C5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(มอริเชียส)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2E2E87A1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14:paraId="4A15F704" w14:textId="77777777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47B231E3" w14:textId="7A461F36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6B6E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897962" w:rsidRPr="00D246FB" w14:paraId="5813799A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582E9FB8" w14:textId="77777777" w:rsidR="00897962" w:rsidRPr="00D246FB" w:rsidRDefault="00897962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FB22AAA" w14:textId="77777777" w:rsidR="00897962" w:rsidRPr="00D246FB" w:rsidRDefault="00897962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411B86E9" w14:textId="77777777" w:rsidR="00897962" w:rsidRPr="006B6ED1" w:rsidRDefault="00897962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307F" w:rsidRPr="00D246FB" w14:paraId="73478ADD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5B111F83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อาร์เอช อินเตอร์เนชั่นแนล</w:t>
            </w:r>
          </w:p>
          <w:p w14:paraId="3AF2C4CC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0E74A8A5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2C766FF3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56B184FC" w14:textId="7A537A7B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2284" w:rsidRPr="00D246FB" w14:paraId="3932520F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75E09469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</w:rPr>
              <w:t>Fareast Renewable Development Pte. Ltd.</w:t>
            </w:r>
          </w:p>
          <w:p w14:paraId="143F2445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55F2090" w14:textId="43AA8943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14:paraId="0060B8C5" w14:textId="77777777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D7128AD" w14:textId="1FA6973D" w:rsidR="00F82284" w:rsidRPr="006B6ED1" w:rsidRDefault="00F82284" w:rsidP="00F8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6B6E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1A307F" w:rsidRPr="006B6ED1" w14:paraId="32F334D9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1AA73FE4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ออสเตรเลีย คอร์ปอเรชั่น  </w:t>
            </w:r>
          </w:p>
          <w:p w14:paraId="1D4ACE32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  จำกัด</w:t>
            </w:r>
            <w:r w:rsidR="002B7493" w:rsidRPr="00D246F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B7493"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9D508C3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320" w:type="dxa"/>
            <w:shd w:val="clear" w:color="auto" w:fill="auto"/>
          </w:tcPr>
          <w:p w14:paraId="5CBE0E4F" w14:textId="77777777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0237D501" w14:textId="51DE1DF8" w:rsidR="001A307F" w:rsidRPr="006B6ED1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B6ED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ถือหุ้นร้อยละ </w:t>
            </w:r>
            <w:r w:rsidR="000D72D7" w:rsidRPr="000D72D7">
              <w:rPr>
                <w:rFonts w:ascii="Angsana New" w:hAnsi="Angsana New" w:hint="cs"/>
                <w:spacing w:val="-2"/>
                <w:sz w:val="30"/>
                <w:szCs w:val="30"/>
              </w:rPr>
              <w:t>100</w:t>
            </w:r>
            <w:r w:rsidRPr="006B6ED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1A307F" w:rsidRPr="00D246FB" w14:paraId="117097C9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373F2620" w14:textId="77777777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 ไชน่า 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0CA67A70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320" w:type="dxa"/>
            <w:shd w:val="clear" w:color="auto" w:fill="auto"/>
          </w:tcPr>
          <w:p w14:paraId="69B3C1DF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บริษัทย่อยทางอ้อม</w:t>
            </w:r>
          </w:p>
          <w:p w14:paraId="30218824" w14:textId="5227D5A1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1A307F" w:rsidRPr="00D246FB" w14:paraId="3B444576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77BB12B" w14:textId="496AB458" w:rsidR="001A307F" w:rsidRPr="00D246FB" w:rsidRDefault="001A307F" w:rsidP="0016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อาร์อี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โซลาร์ </w:t>
            </w:r>
            <w:r w:rsidR="000D72D7" w:rsidRPr="000D72D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1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4F488C79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D41CD3C" w14:textId="77777777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</w:t>
            </w:r>
          </w:p>
          <w:p w14:paraId="506B3104" w14:textId="67E374DA" w:rsidR="001A307F" w:rsidRPr="00D246FB" w:rsidRDefault="001A307F" w:rsidP="001A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.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</w:tr>
      <w:tr w:rsidR="00157A41" w:rsidRPr="00D246FB" w14:paraId="4954EA34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EE2BAE7" w14:textId="77777777" w:rsidR="00157A41" w:rsidRPr="00D246FB" w:rsidRDefault="00157A41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จํากัด</w:t>
            </w:r>
          </w:p>
          <w:p w14:paraId="4B28F6F3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D96A99B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17F59DA4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44AD59A5" w14:textId="1A172E13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เป็นบริษัทย่อยของการร่วมค้าทางตรง การร่วมค้าทางตรงถือหุ้น</w:t>
            </w: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/>
                <w:sz w:val="30"/>
                <w:szCs w:val="30"/>
              </w:rPr>
              <w:t>.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  <w:r w:rsidRPr="006B6ED1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157A41" w:rsidRPr="00D246FB" w14:paraId="7B714D61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5DCCD5D4" w14:textId="3F57B7F0" w:rsidR="00157A41" w:rsidRPr="00D246FB" w:rsidRDefault="00157A41" w:rsidP="0039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เน็กส์ซิฟ ราช เอ็นเนอร์จี ระยอง จำกัด</w:t>
            </w:r>
          </w:p>
        </w:tc>
        <w:tc>
          <w:tcPr>
            <w:tcW w:w="1350" w:type="dxa"/>
            <w:shd w:val="clear" w:color="auto" w:fill="auto"/>
          </w:tcPr>
          <w:p w14:paraId="1633FB5D" w14:textId="77777777" w:rsidR="00157A41" w:rsidRPr="00D246FB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33ECDFD" w14:textId="65235EFA" w:rsidR="00157A41" w:rsidRPr="00D246FB" w:rsidRDefault="00157A41" w:rsidP="00A90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เป็นบริษัทย่อยของการร่วมค้าทางตรง การร่วมค้าทางตรงถือหุ้นร้อยละ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  <w:r w:rsidRPr="00D246FB">
              <w:rPr>
                <w:rFonts w:ascii="Angsana New" w:hAnsi="Angsana New"/>
                <w:sz w:val="30"/>
                <w:szCs w:val="30"/>
              </w:rPr>
              <w:t>.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57A41" w:rsidRPr="00D246FB" w14:paraId="1AD3404B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FC37FD" w14:textId="67EF45A8" w:rsidR="00157A41" w:rsidRPr="00D246FB" w:rsidRDefault="00157A41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ไฟฟ้าน้ำงึม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0D72D7" w:rsidRPr="000D72D7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2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6FC994A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4320" w:type="dxa"/>
            <w:shd w:val="clear" w:color="auto" w:fill="auto"/>
          </w:tcPr>
          <w:p w14:paraId="23915E16" w14:textId="4347E6B8" w:rsidR="00157A41" w:rsidRPr="00D246FB" w:rsidRDefault="00157A41" w:rsidP="007D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เป็นบริษัทย่อยของการร่วมค้าทางตรง</w:t>
            </w:r>
            <w:r w:rsidRPr="00D246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การร่วมค้าทางตรงถือหุ้นร้อยละ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57A41" w:rsidRPr="00D246FB" w14:paraId="1BD6F437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9AD9A6B" w14:textId="77777777" w:rsidR="00157A41" w:rsidRPr="00D246FB" w:rsidRDefault="00157A41" w:rsidP="004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proofErr w:type="spellStart"/>
            <w:r w:rsidRPr="00D246FB">
              <w:rPr>
                <w:rFonts w:ascii="Angsana New" w:hAnsi="Angsana New"/>
                <w:sz w:val="30"/>
                <w:szCs w:val="30"/>
              </w:rPr>
              <w:t>Ecowin</w:t>
            </w:r>
            <w:proofErr w:type="spellEnd"/>
            <w:r w:rsidRPr="00D246FB">
              <w:rPr>
                <w:rFonts w:ascii="Angsana New" w:hAnsi="Angsana New"/>
                <w:sz w:val="30"/>
                <w:szCs w:val="30"/>
              </w:rPr>
              <w:t xml:space="preserve"> Energy Corporation</w:t>
            </w:r>
          </w:p>
          <w:p w14:paraId="0409D277" w14:textId="77777777" w:rsidR="00157A41" w:rsidRPr="00D246FB" w:rsidRDefault="00157A41" w:rsidP="00CA3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DBDFAC" w14:textId="77777777" w:rsidR="00157A41" w:rsidRPr="00D246FB" w:rsidRDefault="00157A41" w:rsidP="00E8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  <w:p w14:paraId="1920850E" w14:textId="77777777" w:rsidR="00157A41" w:rsidRPr="00D246FB" w:rsidRDefault="00157A41" w:rsidP="00623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14:paraId="0F9D2D13" w14:textId="7DE107CE" w:rsidR="00157A41" w:rsidRPr="00D03DDC" w:rsidRDefault="00157A41" w:rsidP="00A66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Pr="00063E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บริษัทย่อยของการร่วม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ค้าทางอ้อม </w:t>
            </w:r>
            <w:r w:rsidR="00D03DD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ทางอ้อมถือหุ้นร้อยละ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6E34F5" w:rsidRPr="00D246FB" w14:paraId="4ACCCCB6" w14:textId="77777777" w:rsidTr="006E34F5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B20F059" w14:textId="7EEAC391" w:rsidR="006E34F5" w:rsidRPr="006B6ED1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อีแกท ไดมอนด์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09B138EA" w14:textId="349FB7E4" w:rsidR="006E34F5" w:rsidRPr="006B6ED1" w:rsidRDefault="006E34F5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EE10D6C" w14:textId="7238FE17" w:rsidR="006E34F5" w:rsidRPr="006B6ED1" w:rsidRDefault="0058318A" w:rsidP="006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เป็นกิจการอื่นที่เกี่ยวข้องกัน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2F465E" w:rsidRPr="00D246FB" w14:paraId="66162CF3" w14:textId="77777777" w:rsidTr="006E34F5">
        <w:trPr>
          <w:trHeight w:val="20"/>
        </w:trPr>
        <w:tc>
          <w:tcPr>
            <w:tcW w:w="3690" w:type="dxa"/>
            <w:shd w:val="clear" w:color="auto" w:fill="auto"/>
          </w:tcPr>
          <w:p w14:paraId="2063B24E" w14:textId="77777777" w:rsidR="002F465E" w:rsidRPr="00D246FB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246FB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BC2963" w14:textId="77777777" w:rsidR="002F465E" w:rsidRPr="00D246FB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6C8C86A4" w14:textId="77777777" w:rsidR="002F465E" w:rsidRPr="004A45A5" w:rsidRDefault="002F465E" w:rsidP="002F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45A5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643363C1" w14:textId="7B62FB09" w:rsidR="00F82284" w:rsidRPr="00D50AC2" w:rsidRDefault="00F82284">
      <w:pPr>
        <w:rPr>
          <w:rFonts w:asciiTheme="majorBidi" w:hAnsiTheme="majorBidi" w:cstheme="majorBidi"/>
          <w:sz w:val="32"/>
          <w:szCs w:val="32"/>
        </w:rPr>
      </w:pPr>
    </w:p>
    <w:p w14:paraId="47D4FF98" w14:textId="77777777" w:rsidR="00D50AC2" w:rsidRDefault="00D50AC2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2"/>
        <w:gridCol w:w="242"/>
        <w:gridCol w:w="1198"/>
        <w:gridCol w:w="248"/>
        <w:gridCol w:w="1115"/>
        <w:gridCol w:w="248"/>
        <w:gridCol w:w="8"/>
        <w:gridCol w:w="1077"/>
      </w:tblGrid>
      <w:tr w:rsidR="00F813C9" w:rsidRPr="00D246FB" w14:paraId="66378CBE" w14:textId="77777777" w:rsidTr="00F82284">
        <w:trPr>
          <w:tblHeader/>
        </w:trPr>
        <w:tc>
          <w:tcPr>
            <w:tcW w:w="4142" w:type="dxa"/>
            <w:vAlign w:val="bottom"/>
          </w:tcPr>
          <w:p w14:paraId="27A2BD2C" w14:textId="140CBDAB" w:rsidR="00647E5B" w:rsidRPr="00063EF2" w:rsidRDefault="00561FC6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2" w:type="dxa"/>
            <w:gridSpan w:val="3"/>
            <w:vAlign w:val="bottom"/>
          </w:tcPr>
          <w:p w14:paraId="29401608" w14:textId="77777777" w:rsidR="00647E5B" w:rsidRPr="00063EF2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1A99EA9B" w14:textId="77777777" w:rsidR="00647E5B" w:rsidRPr="00063EF2" w:rsidRDefault="00647E5B" w:rsidP="005F41E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14:paraId="1DC9EA8B" w14:textId="77777777" w:rsidR="00647E5B" w:rsidRPr="00063EF2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D246FB" w14:paraId="12D5E95D" w14:textId="77777777" w:rsidTr="00F82284">
        <w:trPr>
          <w:tblHeader/>
        </w:trPr>
        <w:tc>
          <w:tcPr>
            <w:tcW w:w="4142" w:type="dxa"/>
            <w:vAlign w:val="bottom"/>
          </w:tcPr>
          <w:p w14:paraId="7C1F4257" w14:textId="178CFADB" w:rsidR="00647E5B" w:rsidRPr="00063EF2" w:rsidRDefault="005D2813" w:rsidP="000C7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6410455" w14:textId="40B76416" w:rsidR="00647E5B" w:rsidRPr="00063EF2" w:rsidRDefault="000D72D7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vAlign w:val="bottom"/>
          </w:tcPr>
          <w:p w14:paraId="17500D1E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5140260" w14:textId="260375EF" w:rsidR="00647E5B" w:rsidRPr="00063EF2" w:rsidRDefault="000D72D7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  <w:vAlign w:val="bottom"/>
          </w:tcPr>
          <w:p w14:paraId="1BAC0BD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4F37C2" w14:textId="619E9EAD" w:rsidR="00647E5B" w:rsidRPr="00063EF2" w:rsidRDefault="000D72D7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  <w:gridSpan w:val="2"/>
            <w:vAlign w:val="bottom"/>
          </w:tcPr>
          <w:p w14:paraId="241AE29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673C83F" w14:textId="5E1013BE" w:rsidR="00647E5B" w:rsidRPr="00063EF2" w:rsidRDefault="000D72D7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13C9" w:rsidRPr="00D246FB" w14:paraId="05071FE4" w14:textId="77777777" w:rsidTr="00F82284">
        <w:trPr>
          <w:trHeight w:val="255"/>
          <w:tblHeader/>
        </w:trPr>
        <w:tc>
          <w:tcPr>
            <w:tcW w:w="4142" w:type="dxa"/>
            <w:vAlign w:val="bottom"/>
          </w:tcPr>
          <w:p w14:paraId="33664B69" w14:textId="77777777" w:rsidR="00647E5B" w:rsidRPr="00063EF2" w:rsidRDefault="00647E5B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8" w:type="dxa"/>
            <w:gridSpan w:val="8"/>
            <w:vAlign w:val="bottom"/>
          </w:tcPr>
          <w:p w14:paraId="7667BE94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D246FB" w14:paraId="6C204A68" w14:textId="77777777" w:rsidTr="00F82284">
        <w:tc>
          <w:tcPr>
            <w:tcW w:w="4142" w:type="dxa"/>
            <w:vAlign w:val="bottom"/>
          </w:tcPr>
          <w:p w14:paraId="7D5F257F" w14:textId="77777777" w:rsidR="00647E5B" w:rsidRPr="00063EF2" w:rsidRDefault="00647E5B" w:rsidP="000C7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2" w:type="dxa"/>
            <w:vAlign w:val="bottom"/>
          </w:tcPr>
          <w:p w14:paraId="462E77C4" w14:textId="77777777" w:rsidR="00647E5B" w:rsidRPr="00063EF2" w:rsidRDefault="00647E5B" w:rsidP="005F41E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vAlign w:val="bottom"/>
          </w:tcPr>
          <w:p w14:paraId="7FB57324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F0F1D38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1E0D1F9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E41533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vAlign w:val="bottom"/>
          </w:tcPr>
          <w:p w14:paraId="010E13E8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41E5E9C" w14:textId="77777777" w:rsidR="00647E5B" w:rsidRPr="00063EF2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4F83" w:rsidRPr="00D246FB" w14:paraId="4E6553A3" w14:textId="77777777" w:rsidTr="00F82284">
        <w:tc>
          <w:tcPr>
            <w:tcW w:w="4142" w:type="dxa"/>
            <w:vAlign w:val="bottom"/>
          </w:tcPr>
          <w:p w14:paraId="2DD364EA" w14:textId="77777777" w:rsidR="00DB4F83" w:rsidRPr="00063EF2" w:rsidRDefault="00DB4F83" w:rsidP="00DB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1D3413F" w14:textId="7E23AB25" w:rsidR="00DB4F83" w:rsidRPr="00063EF2" w:rsidRDefault="000D72D7" w:rsidP="00DB4F8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4D1C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  <w:r w:rsidR="00075B7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07AD85E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3CB56C1" w14:textId="78B31152" w:rsidR="00DB4F83" w:rsidRPr="00063EF2" w:rsidRDefault="000D72D7" w:rsidP="00DB4F8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DB4F83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="00DB4F83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48" w:type="dxa"/>
            <w:vAlign w:val="bottom"/>
          </w:tcPr>
          <w:p w14:paraId="6ACC0453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CED8AB" w14:textId="685FD0C6" w:rsidR="00DB4F83" w:rsidRPr="00063EF2" w:rsidRDefault="004D1CA0" w:rsidP="00DB4F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D5ADCFB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1DC6041" w14:textId="77777777" w:rsidR="00DB4F83" w:rsidRPr="00063EF2" w:rsidRDefault="00DB4F83" w:rsidP="00DB4F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4F83" w:rsidRPr="00D246FB" w14:paraId="3B7406D5" w14:textId="77777777" w:rsidTr="00F82284">
        <w:tc>
          <w:tcPr>
            <w:tcW w:w="4142" w:type="dxa"/>
            <w:vAlign w:val="bottom"/>
          </w:tcPr>
          <w:p w14:paraId="20466CA2" w14:textId="77777777" w:rsidR="00DB4F83" w:rsidRPr="00063EF2" w:rsidRDefault="00DB4F83" w:rsidP="00DB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8C24337" w14:textId="57922BBB" w:rsidR="00DB4F83" w:rsidRPr="00063EF2" w:rsidRDefault="000D72D7" w:rsidP="00DB4F8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="004D1CA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996FF1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C685E06" w14:textId="5FBF4BED" w:rsidR="00DB4F83" w:rsidRPr="00063EF2" w:rsidRDefault="000D72D7" w:rsidP="00DB4F83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DB4F83" w:rsidRPr="00063EF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48" w:type="dxa"/>
            <w:vAlign w:val="bottom"/>
          </w:tcPr>
          <w:p w14:paraId="6AEBCE1D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34F28BE" w14:textId="3ED92102" w:rsidR="00DB4F83" w:rsidRPr="00063EF2" w:rsidRDefault="004D1CA0" w:rsidP="00DB4F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DAE4C1" w14:textId="77777777" w:rsidR="00DB4F83" w:rsidRPr="00063EF2" w:rsidRDefault="00DB4F83" w:rsidP="00DB4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E8690F5" w14:textId="77777777" w:rsidR="00DB4F83" w:rsidRPr="00063EF2" w:rsidRDefault="00DB4F83" w:rsidP="00DB4F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2114" w:rsidRPr="00D246FB" w14:paraId="48594BE1" w14:textId="77777777" w:rsidTr="00F82284">
        <w:tc>
          <w:tcPr>
            <w:tcW w:w="4142" w:type="dxa"/>
            <w:vAlign w:val="bottom"/>
          </w:tcPr>
          <w:p w14:paraId="6D36EEB8" w14:textId="77777777" w:rsidR="00B72114" w:rsidRPr="00063EF2" w:rsidRDefault="00B72114" w:rsidP="00B7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F7104C6" w14:textId="61890714" w:rsidR="00B72114" w:rsidRPr="00063EF2" w:rsidRDefault="000D72D7" w:rsidP="00B7211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211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  <w:r w:rsidR="00B7211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D10A8D" w14:textId="77777777" w:rsidR="00B72114" w:rsidRPr="00063EF2" w:rsidRDefault="00B72114" w:rsidP="00B72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78EAF58" w14:textId="4587666A" w:rsidR="00B72114" w:rsidRPr="00063EF2" w:rsidRDefault="000D72D7" w:rsidP="00B7211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72114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  <w:r w:rsidR="00B72114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248" w:type="dxa"/>
            <w:vAlign w:val="bottom"/>
          </w:tcPr>
          <w:p w14:paraId="77E9A0ED" w14:textId="77777777" w:rsidR="00B72114" w:rsidRPr="00063EF2" w:rsidRDefault="00B72114" w:rsidP="00B72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8CF9BC2" w14:textId="5CD73C38" w:rsidR="00B72114" w:rsidRPr="00063EF2" w:rsidRDefault="00B72114" w:rsidP="00B7211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F973E77" w14:textId="77777777" w:rsidR="00B72114" w:rsidRPr="00063EF2" w:rsidRDefault="00B72114" w:rsidP="00B72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441EAA" w14:textId="77777777" w:rsidR="00B72114" w:rsidRPr="00063EF2" w:rsidRDefault="00B72114" w:rsidP="00B7211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372331FA" w14:textId="77777777" w:rsidTr="00F82284">
        <w:tc>
          <w:tcPr>
            <w:tcW w:w="4142" w:type="dxa"/>
            <w:vAlign w:val="bottom"/>
          </w:tcPr>
          <w:p w14:paraId="4B413556" w14:textId="08E614BF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FA80128" w14:textId="614E9BA6" w:rsidR="006568FD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568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411800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B4281E1" w14:textId="5ED52454" w:rsidR="006568FD" w:rsidRPr="00063EF2" w:rsidRDefault="006568FD" w:rsidP="006568F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6E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217D725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497AEF8" w14:textId="25EB5DB8" w:rsidR="006568FD" w:rsidRDefault="000D72D7" w:rsidP="006568F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568FD" w:rsidRP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  <w:tc>
          <w:tcPr>
            <w:tcW w:w="248" w:type="dxa"/>
            <w:vAlign w:val="bottom"/>
          </w:tcPr>
          <w:p w14:paraId="2A20519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4E7AEA1" w14:textId="6A3282B5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66B43062" w14:textId="77777777" w:rsidTr="00F82284">
        <w:tc>
          <w:tcPr>
            <w:tcW w:w="4142" w:type="dxa"/>
            <w:vAlign w:val="bottom"/>
          </w:tcPr>
          <w:p w14:paraId="24C0D4B3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4ACA854" w14:textId="6181F837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42" w:type="dxa"/>
            <w:vAlign w:val="bottom"/>
          </w:tcPr>
          <w:p w14:paraId="3EC25510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04629A5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5EB868D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39A1DDF" w14:textId="482E108D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A78EF3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7D1C50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055D3B4B" w14:textId="77777777" w:rsidTr="00F82284">
        <w:tc>
          <w:tcPr>
            <w:tcW w:w="4142" w:type="dxa"/>
            <w:vAlign w:val="bottom"/>
          </w:tcPr>
          <w:p w14:paraId="29B0FB3E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05A3329F" w14:textId="109A6F64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42" w:type="dxa"/>
            <w:vAlign w:val="bottom"/>
          </w:tcPr>
          <w:p w14:paraId="60D9C0F9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CCE7AD" w14:textId="1F758AB3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48" w:type="dxa"/>
            <w:vAlign w:val="bottom"/>
          </w:tcPr>
          <w:p w14:paraId="7BE09BCE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2C6245F" w14:textId="2A3DD3C1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66E382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D6C78A6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603A1BF1" w14:textId="77777777" w:rsidTr="00F82284">
        <w:tc>
          <w:tcPr>
            <w:tcW w:w="4142" w:type="dxa"/>
            <w:vAlign w:val="bottom"/>
          </w:tcPr>
          <w:p w14:paraId="64B86E8E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1172" w:type="dxa"/>
            <w:shd w:val="clear" w:color="auto" w:fill="FFFFFF"/>
            <w:vAlign w:val="bottom"/>
          </w:tcPr>
          <w:p w14:paraId="12763447" w14:textId="21547B14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42" w:type="dxa"/>
            <w:vAlign w:val="bottom"/>
          </w:tcPr>
          <w:p w14:paraId="5BC0307A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10AA5C" w14:textId="18464FD4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48" w:type="dxa"/>
            <w:vAlign w:val="bottom"/>
          </w:tcPr>
          <w:p w14:paraId="556476C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A2E2ED4" w14:textId="20F1677C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8C72FC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C80473E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1CDC778E" w14:textId="77777777" w:rsidTr="00F82284">
        <w:tc>
          <w:tcPr>
            <w:tcW w:w="4142" w:type="dxa"/>
            <w:vAlign w:val="bottom"/>
          </w:tcPr>
          <w:p w14:paraId="304EE7A9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1172" w:type="dxa"/>
            <w:vAlign w:val="bottom"/>
          </w:tcPr>
          <w:p w14:paraId="5E1A0294" w14:textId="714E0924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42" w:type="dxa"/>
            <w:vAlign w:val="bottom"/>
          </w:tcPr>
          <w:p w14:paraId="26E1CCD9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F7C5595" w14:textId="71810E02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48" w:type="dxa"/>
            <w:vAlign w:val="bottom"/>
          </w:tcPr>
          <w:p w14:paraId="1FEC0A2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D4F1A0B" w14:textId="681BC7C0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EA6EC9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4CF3979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68A78D12" w14:textId="77777777" w:rsidTr="00F82284">
        <w:tc>
          <w:tcPr>
            <w:tcW w:w="4142" w:type="dxa"/>
            <w:vAlign w:val="bottom"/>
          </w:tcPr>
          <w:p w14:paraId="50E33696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37B1F494" w14:textId="20DF9988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="003C5AB0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42" w:type="dxa"/>
            <w:vAlign w:val="bottom"/>
          </w:tcPr>
          <w:p w14:paraId="4100B4A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31FFB55" w14:textId="7FF6EBE7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48" w:type="dxa"/>
            <w:vAlign w:val="bottom"/>
          </w:tcPr>
          <w:p w14:paraId="0CF9C559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5149629" w14:textId="10F414CA" w:rsidR="006568FD" w:rsidRPr="00BF4C70" w:rsidRDefault="003C5AB0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1,399</w:t>
            </w:r>
          </w:p>
        </w:tc>
        <w:tc>
          <w:tcPr>
            <w:tcW w:w="248" w:type="dxa"/>
            <w:vAlign w:val="bottom"/>
          </w:tcPr>
          <w:p w14:paraId="61D190E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B0472E" w14:textId="4B6AB668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</w:p>
        </w:tc>
      </w:tr>
      <w:tr w:rsidR="00BF1BC9" w:rsidRPr="003946A3" w14:paraId="4B865948" w14:textId="77777777" w:rsidTr="00F82284">
        <w:tc>
          <w:tcPr>
            <w:tcW w:w="4142" w:type="dxa"/>
            <w:vAlign w:val="bottom"/>
          </w:tcPr>
          <w:p w14:paraId="549680F1" w14:textId="77777777" w:rsidR="00BF1BC9" w:rsidRPr="003946A3" w:rsidRDefault="00BF1BC9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2CDD91C4" w14:textId="77777777" w:rsidR="00BF1BC9" w:rsidRPr="003946A3" w:rsidRDefault="00BF1BC9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B2DDB7A" w14:textId="77777777" w:rsidR="00BF1BC9" w:rsidRPr="003946A3" w:rsidRDefault="00BF1BC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3949B7E7" w14:textId="77777777" w:rsidR="00BF1BC9" w:rsidRPr="003946A3" w:rsidRDefault="00BF1BC9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C20F7ED" w14:textId="77777777" w:rsidR="00BF1BC9" w:rsidRPr="003946A3" w:rsidRDefault="00BF1BC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7D42539" w14:textId="77777777" w:rsidR="00BF1BC9" w:rsidRPr="003946A3" w:rsidRDefault="00BF1BC9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0A4EBA7" w14:textId="77777777" w:rsidR="00BF1BC9" w:rsidRPr="003946A3" w:rsidRDefault="00BF1BC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1F12787" w14:textId="77777777" w:rsidR="00BF1BC9" w:rsidRPr="003946A3" w:rsidRDefault="00BF1BC9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75B76" w:rsidRPr="00D246FB" w14:paraId="0D5F82EC" w14:textId="77777777" w:rsidTr="00F82284">
        <w:tc>
          <w:tcPr>
            <w:tcW w:w="4142" w:type="dxa"/>
            <w:vAlign w:val="bottom"/>
          </w:tcPr>
          <w:p w14:paraId="0D3175BF" w14:textId="3B542F64" w:rsidR="00075B76" w:rsidRPr="00075B76" w:rsidRDefault="00075B76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5B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2" w:type="dxa"/>
            <w:vAlign w:val="bottom"/>
          </w:tcPr>
          <w:p w14:paraId="3D7EE818" w14:textId="77777777" w:rsidR="00075B76" w:rsidRPr="00893DA2" w:rsidRDefault="00075B76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89AB40A" w14:textId="77777777" w:rsidR="00075B76" w:rsidRPr="00063EF2" w:rsidRDefault="00075B7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F9BCDF" w14:textId="77777777" w:rsidR="00075B76" w:rsidRPr="00893DA2" w:rsidRDefault="00075B76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4CF9DAB" w14:textId="77777777" w:rsidR="00075B76" w:rsidRPr="00063EF2" w:rsidRDefault="00075B7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E056E6" w14:textId="77777777" w:rsidR="00075B76" w:rsidRPr="00893DA2" w:rsidRDefault="00075B76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72B515" w14:textId="77777777" w:rsidR="00075B76" w:rsidRPr="00063EF2" w:rsidRDefault="00075B7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399C677" w14:textId="77777777" w:rsidR="00075B76" w:rsidRPr="00893DA2" w:rsidRDefault="00075B76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68FD" w:rsidRPr="00D246FB" w14:paraId="1FF18C21" w14:textId="77777777" w:rsidTr="00F24B7A">
        <w:tc>
          <w:tcPr>
            <w:tcW w:w="4142" w:type="dxa"/>
            <w:vAlign w:val="bottom"/>
          </w:tcPr>
          <w:p w14:paraId="0540045C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3F4019C" w14:textId="41E46669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2EE7C6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5226BD14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3307D4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6441FC1" w14:textId="67360D33" w:rsidR="006568FD" w:rsidRPr="00F24B7A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6568FD" w:rsidRPr="00F24B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832A12" w14:textId="77777777" w:rsidR="006568FD" w:rsidRPr="00F24B7A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8F1D126" w14:textId="260CE190" w:rsidR="006568FD" w:rsidRPr="00F24B7A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6568FD" w:rsidRPr="00F24B7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6568FD" w:rsidRPr="00D246FB" w14:paraId="00538155" w14:textId="77777777" w:rsidTr="00F82284">
        <w:tc>
          <w:tcPr>
            <w:tcW w:w="4142" w:type="dxa"/>
            <w:vAlign w:val="bottom"/>
          </w:tcPr>
          <w:p w14:paraId="109981FE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C1CA2FF" w14:textId="723991B3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1A5F38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67CEC57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183C56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73A08AB" w14:textId="18E5BE37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48" w:type="dxa"/>
            <w:vAlign w:val="bottom"/>
          </w:tcPr>
          <w:p w14:paraId="786B5DB0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9F61369" w14:textId="51060CAA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6568FD" w:rsidRPr="00D246FB" w14:paraId="10486D08" w14:textId="77777777" w:rsidTr="00F82284">
        <w:tc>
          <w:tcPr>
            <w:tcW w:w="4142" w:type="dxa"/>
            <w:vAlign w:val="bottom"/>
          </w:tcPr>
          <w:p w14:paraId="1E9559B8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629FB864" w14:textId="25976BC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2471C6A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DF6F01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5B24DE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462ACBF" w14:textId="4968C1FE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48" w:type="dxa"/>
            <w:vAlign w:val="bottom"/>
          </w:tcPr>
          <w:p w14:paraId="7889E67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D5B3D38" w14:textId="7836461E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</w:tr>
      <w:tr w:rsidR="006568FD" w:rsidRPr="00D246FB" w14:paraId="5EE7135A" w14:textId="77777777" w:rsidTr="00F82284">
        <w:tc>
          <w:tcPr>
            <w:tcW w:w="4142" w:type="dxa"/>
            <w:vAlign w:val="bottom"/>
          </w:tcPr>
          <w:p w14:paraId="458B7DA9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  <w:vAlign w:val="bottom"/>
          </w:tcPr>
          <w:p w14:paraId="13608740" w14:textId="3D0E6C90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931675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75613D9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C44624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67BB7D5" w14:textId="36601DE7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48" w:type="dxa"/>
            <w:vAlign w:val="bottom"/>
          </w:tcPr>
          <w:p w14:paraId="73481F0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0DB0F4F" w14:textId="2F84C332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</w:tr>
      <w:tr w:rsidR="00F45666" w:rsidRPr="00F45666" w14:paraId="2678BF19" w14:textId="77777777" w:rsidTr="00F82284">
        <w:tc>
          <w:tcPr>
            <w:tcW w:w="4142" w:type="dxa"/>
            <w:vAlign w:val="bottom"/>
          </w:tcPr>
          <w:p w14:paraId="7B3A25EF" w14:textId="77777777" w:rsidR="00F45666" w:rsidRPr="00F45666" w:rsidRDefault="00F45666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2" w:type="dxa"/>
            <w:vAlign w:val="bottom"/>
          </w:tcPr>
          <w:p w14:paraId="00CE3717" w14:textId="77777777" w:rsidR="00F45666" w:rsidRPr="00F45666" w:rsidRDefault="00F45666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2" w:type="dxa"/>
            <w:vAlign w:val="bottom"/>
          </w:tcPr>
          <w:p w14:paraId="02242B2D" w14:textId="77777777" w:rsidR="00F45666" w:rsidRPr="00F45666" w:rsidRDefault="00F4566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  <w:vAlign w:val="bottom"/>
          </w:tcPr>
          <w:p w14:paraId="40990B35" w14:textId="77777777" w:rsidR="00F45666" w:rsidRPr="00F45666" w:rsidRDefault="00F45666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A4FB586" w14:textId="77777777" w:rsidR="00F45666" w:rsidRPr="00F45666" w:rsidRDefault="00F4566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5" w:type="dxa"/>
            <w:vAlign w:val="bottom"/>
          </w:tcPr>
          <w:p w14:paraId="6EF3A8EC" w14:textId="77777777" w:rsidR="00F45666" w:rsidRPr="00F45666" w:rsidRDefault="00F45666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4A45E5F" w14:textId="77777777" w:rsidR="00F45666" w:rsidRPr="00F45666" w:rsidRDefault="00F45666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0C52713" w14:textId="77777777" w:rsidR="00F45666" w:rsidRPr="00F45666" w:rsidRDefault="00F45666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6568FD" w:rsidRPr="00D246FB" w14:paraId="6D2875ED" w14:textId="77777777" w:rsidTr="00F82284">
        <w:tc>
          <w:tcPr>
            <w:tcW w:w="4142" w:type="dxa"/>
            <w:vAlign w:val="bottom"/>
          </w:tcPr>
          <w:p w14:paraId="5CC9CE9D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vAlign w:val="bottom"/>
          </w:tcPr>
          <w:p w14:paraId="450833F4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6BDE617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E30E104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435161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39C6C2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72EF1107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86D1E1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FD" w:rsidRPr="00D246FB" w14:paraId="6CC258BF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444104ED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0D66CD72" w14:textId="7B8CDC8C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2" w:type="dxa"/>
            <w:vAlign w:val="bottom"/>
          </w:tcPr>
          <w:p w14:paraId="3BE43D9F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E1CC0DF" w14:textId="2266C853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8" w:type="dxa"/>
            <w:vAlign w:val="bottom"/>
          </w:tcPr>
          <w:p w14:paraId="7020091E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0AC980" w14:textId="4DEA2D98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48" w:type="dxa"/>
            <w:vAlign w:val="bottom"/>
          </w:tcPr>
          <w:p w14:paraId="70E0E1E1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E465F48" w14:textId="668F2581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</w:tr>
      <w:tr w:rsidR="00CE5CDD" w:rsidRPr="00D246FB" w14:paraId="7C09A147" w14:textId="77777777" w:rsidTr="00F82284">
        <w:trPr>
          <w:trHeight w:val="167"/>
        </w:trPr>
        <w:tc>
          <w:tcPr>
            <w:tcW w:w="4142" w:type="dxa"/>
            <w:vAlign w:val="bottom"/>
          </w:tcPr>
          <w:p w14:paraId="0D7CA6AB" w14:textId="55B8FCEB" w:rsidR="00CE5CDD" w:rsidRPr="00063EF2" w:rsidRDefault="00CE5CD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0212A280" w14:textId="4EADC8D2" w:rsidR="00CE5CDD" w:rsidRPr="000D72D7" w:rsidRDefault="00CE5CD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42" w:type="dxa"/>
            <w:vAlign w:val="bottom"/>
          </w:tcPr>
          <w:p w14:paraId="1FF0BAB4" w14:textId="77777777" w:rsidR="00CE5CDD" w:rsidRPr="00063EF2" w:rsidRDefault="00CE5CD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13759B1" w14:textId="7BFDECA4" w:rsidR="00CE5CDD" w:rsidRPr="000D72D7" w:rsidRDefault="00CE5CDD" w:rsidP="00CE5C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  <w:vAlign w:val="bottom"/>
          </w:tcPr>
          <w:p w14:paraId="7378C506" w14:textId="77777777" w:rsidR="00CE5CDD" w:rsidRPr="00063EF2" w:rsidRDefault="00CE5CD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B2B5C68" w14:textId="7E97D98C" w:rsidR="00CE5CDD" w:rsidRPr="000D72D7" w:rsidRDefault="00CE5CDD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48" w:type="dxa"/>
            <w:vAlign w:val="bottom"/>
          </w:tcPr>
          <w:p w14:paraId="4984EAE8" w14:textId="77777777" w:rsidR="00CE5CDD" w:rsidRPr="00063EF2" w:rsidRDefault="00CE5CD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B349A21" w14:textId="2281D635" w:rsidR="00CE5CDD" w:rsidRPr="000D72D7" w:rsidRDefault="00CE5CDD" w:rsidP="00CE5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272FC5F1" w14:textId="77777777" w:rsidTr="00F82284">
        <w:tc>
          <w:tcPr>
            <w:tcW w:w="4142" w:type="dxa"/>
            <w:vAlign w:val="bottom"/>
          </w:tcPr>
          <w:p w14:paraId="76D38082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2AF5F570" w14:textId="5903E47C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8D5870E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2AAF4DB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3806E6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118D844" w14:textId="0E9D9454" w:rsidR="006568FD" w:rsidRPr="00063EF2" w:rsidRDefault="000D72D7" w:rsidP="002B28D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568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48" w:type="dxa"/>
            <w:vAlign w:val="bottom"/>
          </w:tcPr>
          <w:p w14:paraId="012D509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278966E" w14:textId="2081512F" w:rsidR="006568FD" w:rsidRPr="00063EF2" w:rsidRDefault="000D72D7" w:rsidP="006568F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6568FD" w:rsidRPr="00AC31F9" w14:paraId="6F8CCB0B" w14:textId="77777777" w:rsidTr="00F24B7A">
        <w:trPr>
          <w:trHeight w:val="245"/>
        </w:trPr>
        <w:tc>
          <w:tcPr>
            <w:tcW w:w="4142" w:type="dxa"/>
            <w:vAlign w:val="bottom"/>
          </w:tcPr>
          <w:p w14:paraId="6EC97488" w14:textId="77777777" w:rsidR="006568FD" w:rsidRPr="00AC31F9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2" w:type="dxa"/>
            <w:vAlign w:val="bottom"/>
          </w:tcPr>
          <w:p w14:paraId="41887846" w14:textId="77777777" w:rsidR="006568FD" w:rsidRPr="00AC31F9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2B7ADA71" w14:textId="77777777" w:rsidR="006568FD" w:rsidRPr="00AC31F9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8" w:type="dxa"/>
            <w:vAlign w:val="bottom"/>
          </w:tcPr>
          <w:p w14:paraId="231ADFB1" w14:textId="77777777" w:rsidR="006568FD" w:rsidRPr="00AC31F9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9045D72" w14:textId="77777777" w:rsidR="006568FD" w:rsidRPr="00AC31F9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vAlign w:val="bottom"/>
          </w:tcPr>
          <w:p w14:paraId="1781B795" w14:textId="77777777" w:rsidR="006568FD" w:rsidRPr="00AC31F9" w:rsidRDefault="006568FD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66C8872" w14:textId="77777777" w:rsidR="006568FD" w:rsidRPr="00AC31F9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CBB7BE4" w14:textId="77777777" w:rsidR="006568FD" w:rsidRPr="00AC31F9" w:rsidRDefault="006568FD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6568FD" w:rsidRPr="00D246FB" w14:paraId="5A073597" w14:textId="77777777" w:rsidTr="00F82284">
        <w:tc>
          <w:tcPr>
            <w:tcW w:w="4142" w:type="dxa"/>
            <w:vAlign w:val="bottom"/>
          </w:tcPr>
          <w:p w14:paraId="07565086" w14:textId="6C47056D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vAlign w:val="bottom"/>
          </w:tcPr>
          <w:p w14:paraId="155BCAF9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D865EF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6F5FF86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65890C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EB6AE48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5148DC6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3BD92B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FD" w:rsidRPr="00D246FB" w14:paraId="6F719067" w14:textId="77777777" w:rsidTr="00F82284">
        <w:tc>
          <w:tcPr>
            <w:tcW w:w="4142" w:type="dxa"/>
            <w:vAlign w:val="bottom"/>
          </w:tcPr>
          <w:p w14:paraId="619FBC24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1172" w:type="dxa"/>
            <w:vAlign w:val="bottom"/>
          </w:tcPr>
          <w:p w14:paraId="4801AC8F" w14:textId="471106E6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42" w:type="dxa"/>
            <w:vAlign w:val="bottom"/>
          </w:tcPr>
          <w:p w14:paraId="0345D0F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86ED74C" w14:textId="4FAF91F0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48" w:type="dxa"/>
            <w:vAlign w:val="bottom"/>
          </w:tcPr>
          <w:p w14:paraId="3F46353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375193D" w14:textId="4D4EA376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3E55F5DA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2C58AF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64BE2463" w14:textId="77777777" w:rsidTr="00F82284">
        <w:tc>
          <w:tcPr>
            <w:tcW w:w="4142" w:type="dxa"/>
            <w:vAlign w:val="bottom"/>
          </w:tcPr>
          <w:p w14:paraId="72BDBBB9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1172" w:type="dxa"/>
            <w:vAlign w:val="bottom"/>
          </w:tcPr>
          <w:p w14:paraId="73D7A629" w14:textId="173FF508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 w:rsidR="006568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330E59C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896C38A" w14:textId="5161CCD8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48" w:type="dxa"/>
            <w:vAlign w:val="bottom"/>
          </w:tcPr>
          <w:p w14:paraId="5AD8715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C808872" w14:textId="09F812A7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248" w:type="dxa"/>
            <w:vAlign w:val="bottom"/>
          </w:tcPr>
          <w:p w14:paraId="29FF4A9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1DD6024" w14:textId="7ECDC5C6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</w:tr>
      <w:tr w:rsidR="006568FD" w:rsidRPr="00D246FB" w14:paraId="4881A44E" w14:textId="77777777" w:rsidTr="00F82284">
        <w:tc>
          <w:tcPr>
            <w:tcW w:w="4142" w:type="dxa"/>
            <w:vAlign w:val="bottom"/>
          </w:tcPr>
          <w:p w14:paraId="6D86C59A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2" w:type="dxa"/>
            <w:vAlign w:val="bottom"/>
          </w:tcPr>
          <w:p w14:paraId="66578467" w14:textId="3EA9B95E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67F4D2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CBF433C" w14:textId="4149937C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248" w:type="dxa"/>
            <w:vAlign w:val="bottom"/>
          </w:tcPr>
          <w:p w14:paraId="7083108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F1D68E0" w14:textId="1C23FEAB" w:rsidR="006568FD" w:rsidRPr="00063EF2" w:rsidRDefault="000D72D7" w:rsidP="002B28D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48" w:type="dxa"/>
            <w:vAlign w:val="bottom"/>
          </w:tcPr>
          <w:p w14:paraId="564D39C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AF8B58" w14:textId="60F15A5E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</w:tr>
      <w:tr w:rsidR="006568FD" w:rsidRPr="00D246FB" w14:paraId="24E72308" w14:textId="77777777" w:rsidTr="00F82284">
        <w:tc>
          <w:tcPr>
            <w:tcW w:w="4142" w:type="dxa"/>
            <w:vAlign w:val="bottom"/>
          </w:tcPr>
          <w:p w14:paraId="30892F8F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19F25805" w14:textId="51C9D85C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1276DD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0ADA985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14D3A0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15" w:type="dxa"/>
          </w:tcPr>
          <w:p w14:paraId="0AB89E6D" w14:textId="128EE8B0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48" w:type="dxa"/>
            <w:vAlign w:val="bottom"/>
          </w:tcPr>
          <w:p w14:paraId="67A27AB0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F499507" w14:textId="481F3118" w:rsidR="006568FD" w:rsidRPr="00063EF2" w:rsidRDefault="000D72D7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163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6568FD" w:rsidRPr="00D246FB" w14:paraId="1863AEBD" w14:textId="77777777" w:rsidTr="00F82284">
        <w:tc>
          <w:tcPr>
            <w:tcW w:w="4142" w:type="dxa"/>
            <w:vAlign w:val="bottom"/>
          </w:tcPr>
          <w:p w14:paraId="5237BC8D" w14:textId="7C49C43D" w:rsidR="006568FD" w:rsidRPr="00513B88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B8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172" w:type="dxa"/>
            <w:vAlign w:val="bottom"/>
          </w:tcPr>
          <w:p w14:paraId="3F495479" w14:textId="431F6F61" w:rsidR="006568FD" w:rsidRPr="00513B88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6568FD" w:rsidRPr="00513B88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3A8B5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100032DE" w14:textId="545E3D6F" w:rsidR="006568FD" w:rsidRPr="006B6ED1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6568FD" w:rsidRPr="006B6ED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</w:p>
        </w:tc>
        <w:tc>
          <w:tcPr>
            <w:tcW w:w="248" w:type="dxa"/>
            <w:vAlign w:val="bottom"/>
          </w:tcPr>
          <w:p w14:paraId="72AC333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</w:tcPr>
          <w:p w14:paraId="533559CF" w14:textId="54D6FE92" w:rsidR="006568FD" w:rsidRPr="00B50ABE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3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40C3473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E90143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3B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34739F89" w14:textId="77777777" w:rsidTr="00F82284">
        <w:tc>
          <w:tcPr>
            <w:tcW w:w="4142" w:type="dxa"/>
            <w:vAlign w:val="bottom"/>
          </w:tcPr>
          <w:p w14:paraId="433343B4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  <w:vAlign w:val="bottom"/>
          </w:tcPr>
          <w:p w14:paraId="20B92F54" w14:textId="2CC18532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B59624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2F1D64C4" w14:textId="3BD7CBA6" w:rsidR="006568FD" w:rsidRPr="006B6ED1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6568FD" w:rsidRPr="006B6ED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248" w:type="dxa"/>
            <w:vAlign w:val="bottom"/>
          </w:tcPr>
          <w:p w14:paraId="15AF749E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199AD5" w14:textId="56F10F5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23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C559127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9AE72B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8FD" w:rsidRPr="00D246FB" w14:paraId="465C1805" w14:textId="77777777" w:rsidTr="00F82284">
        <w:trPr>
          <w:trHeight w:val="209"/>
        </w:trPr>
        <w:tc>
          <w:tcPr>
            <w:tcW w:w="4142" w:type="dxa"/>
            <w:vAlign w:val="bottom"/>
          </w:tcPr>
          <w:p w14:paraId="52BC2881" w14:textId="77777777" w:rsidR="006568FD" w:rsidRPr="00BF1BC9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176ABF9F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545F9A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18881D32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8D4B53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533A0090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7334638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BDA723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8FD" w:rsidRPr="00D246FB" w14:paraId="619098EF" w14:textId="77777777" w:rsidTr="00F82284">
        <w:tc>
          <w:tcPr>
            <w:tcW w:w="4142" w:type="dxa"/>
            <w:vAlign w:val="bottom"/>
          </w:tcPr>
          <w:p w14:paraId="56125D91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  <w:vAlign w:val="bottom"/>
          </w:tcPr>
          <w:p w14:paraId="199C7725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293766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E31E420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2B095487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FC7BAA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420DA36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B601EF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FD" w:rsidRPr="00D246FB" w14:paraId="2C852755" w14:textId="77777777" w:rsidTr="00F82284">
        <w:tc>
          <w:tcPr>
            <w:tcW w:w="4142" w:type="dxa"/>
            <w:vAlign w:val="bottom"/>
          </w:tcPr>
          <w:p w14:paraId="0347F374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  <w:vAlign w:val="bottom"/>
          </w:tcPr>
          <w:p w14:paraId="7A534875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80FADD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C8DBD58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48" w:type="dxa"/>
            <w:vAlign w:val="bottom"/>
          </w:tcPr>
          <w:p w14:paraId="24A5AC7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2D52BDE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47009BB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D61D06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8FD" w:rsidRPr="00D246FB" w14:paraId="46D8F554" w14:textId="77777777" w:rsidTr="00F82284">
        <w:tc>
          <w:tcPr>
            <w:tcW w:w="4142" w:type="dxa"/>
            <w:vAlign w:val="bottom"/>
          </w:tcPr>
          <w:p w14:paraId="0B42C3F8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2" w:type="dxa"/>
            <w:vAlign w:val="bottom"/>
          </w:tcPr>
          <w:p w14:paraId="1B64BDA3" w14:textId="1FB276A2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  <w:r w:rsidR="006568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2CBE71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36C2A46" w14:textId="15553415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48" w:type="dxa"/>
            <w:vAlign w:val="bottom"/>
          </w:tcPr>
          <w:p w14:paraId="479EBAF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F785A8C" w14:textId="52BEDCFA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6568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48" w:type="dxa"/>
            <w:vAlign w:val="bottom"/>
          </w:tcPr>
          <w:p w14:paraId="3736702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E7919A0" w14:textId="228D83F1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</w:tr>
      <w:tr w:rsidR="006568FD" w:rsidRPr="00D246FB" w14:paraId="446F5B81" w14:textId="77777777" w:rsidTr="00F82284">
        <w:tc>
          <w:tcPr>
            <w:tcW w:w="4142" w:type="dxa"/>
            <w:vAlign w:val="bottom"/>
          </w:tcPr>
          <w:p w14:paraId="0C486811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2" w:type="dxa"/>
            <w:vAlign w:val="bottom"/>
          </w:tcPr>
          <w:p w14:paraId="50CD11C4" w14:textId="7D01E2F2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662F71E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30B13C" w14:textId="78A5304A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966</w:t>
            </w:r>
          </w:p>
        </w:tc>
        <w:tc>
          <w:tcPr>
            <w:tcW w:w="248" w:type="dxa"/>
            <w:vAlign w:val="bottom"/>
          </w:tcPr>
          <w:p w14:paraId="780C253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4FD51DB" w14:textId="741CEDBB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248" w:type="dxa"/>
            <w:vAlign w:val="bottom"/>
          </w:tcPr>
          <w:p w14:paraId="0539F722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BCA8C26" w14:textId="00975432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</w:p>
        </w:tc>
      </w:tr>
      <w:tr w:rsidR="006568FD" w:rsidRPr="00D246FB" w14:paraId="74E24361" w14:textId="77777777" w:rsidTr="00F82284">
        <w:tc>
          <w:tcPr>
            <w:tcW w:w="4142" w:type="dxa"/>
            <w:vAlign w:val="bottom"/>
          </w:tcPr>
          <w:p w14:paraId="7F164B8F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55DBC24" w14:textId="04831EE0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4807690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5F55E57F" w14:textId="748E94C7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48" w:type="dxa"/>
            <w:vAlign w:val="bottom"/>
          </w:tcPr>
          <w:p w14:paraId="7D5227C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53CDEE8A" w14:textId="7EB8ABE7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48" w:type="dxa"/>
            <w:vAlign w:val="bottom"/>
          </w:tcPr>
          <w:p w14:paraId="1E4502C5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588802DA" w14:textId="13CAD7C2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</w:tr>
      <w:tr w:rsidR="006568FD" w:rsidRPr="00D246FB" w14:paraId="39949F04" w14:textId="77777777" w:rsidTr="00F82284">
        <w:tc>
          <w:tcPr>
            <w:tcW w:w="4142" w:type="dxa"/>
            <w:vAlign w:val="bottom"/>
          </w:tcPr>
          <w:p w14:paraId="273FC671" w14:textId="77777777" w:rsidR="006568FD" w:rsidRPr="00520949" w:rsidRDefault="006568FD" w:rsidP="004D6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9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CAD99" w14:textId="70FD8CE4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  <w:r w:rsidR="006568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F8CAA8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72F72" w14:textId="0E160755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  <w:r w:rsidR="006568FD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771</w:t>
            </w:r>
          </w:p>
        </w:tc>
        <w:tc>
          <w:tcPr>
            <w:tcW w:w="248" w:type="dxa"/>
            <w:vAlign w:val="bottom"/>
          </w:tcPr>
          <w:p w14:paraId="416414FC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E8F4" w14:textId="40ED7B03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6568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742</w:t>
            </w:r>
          </w:p>
        </w:tc>
        <w:tc>
          <w:tcPr>
            <w:tcW w:w="248" w:type="dxa"/>
            <w:vAlign w:val="bottom"/>
          </w:tcPr>
          <w:p w14:paraId="2746B794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D618F" w14:textId="5F204F97" w:rsidR="006568FD" w:rsidRPr="00063EF2" w:rsidRDefault="000D72D7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6568FD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  <w:tr w:rsidR="00AC31F9" w:rsidRPr="00AC31F9" w14:paraId="5082DD5A" w14:textId="77777777" w:rsidTr="00AC31F9">
        <w:tc>
          <w:tcPr>
            <w:tcW w:w="4142" w:type="dxa"/>
            <w:vAlign w:val="bottom"/>
          </w:tcPr>
          <w:p w14:paraId="57CD3823" w14:textId="77777777" w:rsidR="00AC31F9" w:rsidRPr="00AC31F9" w:rsidRDefault="00AC31F9" w:rsidP="006568FD">
            <w:pPr>
              <w:ind w:left="163" w:hanging="17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6EF878E" w14:textId="77777777" w:rsidR="00AC31F9" w:rsidRPr="00AC31F9" w:rsidRDefault="00AC31F9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5E30418E" w14:textId="77777777" w:rsidR="00AC31F9" w:rsidRPr="00AC31F9" w:rsidRDefault="00AC31F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7C4FBEDF" w14:textId="77777777" w:rsidR="00AC31F9" w:rsidRPr="00AC31F9" w:rsidRDefault="00AC31F9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A5A6C7F" w14:textId="77777777" w:rsidR="00AC31F9" w:rsidRPr="00AC31F9" w:rsidRDefault="00AC31F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1A0104CD" w14:textId="77777777" w:rsidR="00AC31F9" w:rsidRPr="00AC31F9" w:rsidRDefault="00AC31F9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421FCF2" w14:textId="77777777" w:rsidR="00AC31F9" w:rsidRPr="00AC31F9" w:rsidRDefault="00AC31F9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vAlign w:val="bottom"/>
          </w:tcPr>
          <w:p w14:paraId="16F1ACE7" w14:textId="77777777" w:rsidR="00AC31F9" w:rsidRPr="00AC31F9" w:rsidRDefault="00AC31F9" w:rsidP="006568F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</w:tr>
      <w:tr w:rsidR="006568FD" w:rsidRPr="00D246FB" w14:paraId="69E12720" w14:textId="77777777" w:rsidTr="00F82284">
        <w:tc>
          <w:tcPr>
            <w:tcW w:w="4142" w:type="dxa"/>
            <w:vAlign w:val="bottom"/>
          </w:tcPr>
          <w:p w14:paraId="40E6B04C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vAlign w:val="bottom"/>
          </w:tcPr>
          <w:p w14:paraId="6D06292D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20668DD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195B8F7A" w14:textId="77777777" w:rsidR="006568FD" w:rsidRPr="00063EF2" w:rsidRDefault="006568FD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689BFB28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42FF247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5125E701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61BF70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8FD" w:rsidRPr="00D246FB" w14:paraId="01AF7D79" w14:textId="77777777" w:rsidTr="00F82284">
        <w:tc>
          <w:tcPr>
            <w:tcW w:w="4142" w:type="dxa"/>
            <w:vAlign w:val="bottom"/>
          </w:tcPr>
          <w:p w14:paraId="7DA6F76C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2" w:type="dxa"/>
            <w:vAlign w:val="bottom"/>
          </w:tcPr>
          <w:p w14:paraId="096EF3A8" w14:textId="0F0DCACB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568FD" w:rsidRPr="00F24D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00862C9B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3669EF1B" w14:textId="4D89CB41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</w:p>
        </w:tc>
        <w:tc>
          <w:tcPr>
            <w:tcW w:w="248" w:type="dxa"/>
            <w:vAlign w:val="bottom"/>
          </w:tcPr>
          <w:p w14:paraId="1906AC8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3014EA65" w14:textId="16EA7266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48" w:type="dxa"/>
            <w:vAlign w:val="bottom"/>
          </w:tcPr>
          <w:p w14:paraId="2D70DF23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5E2D0F44" w14:textId="5BD84850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</w:p>
        </w:tc>
      </w:tr>
      <w:tr w:rsidR="006568FD" w:rsidRPr="00D246FB" w14:paraId="3039A3DC" w14:textId="77777777" w:rsidTr="00F82284">
        <w:tc>
          <w:tcPr>
            <w:tcW w:w="4142" w:type="dxa"/>
            <w:vAlign w:val="bottom"/>
          </w:tcPr>
          <w:p w14:paraId="446D2F4C" w14:textId="77777777" w:rsidR="006568FD" w:rsidRPr="00063EF2" w:rsidRDefault="006568FD" w:rsidP="0065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2" w:type="dxa"/>
            <w:vAlign w:val="bottom"/>
          </w:tcPr>
          <w:p w14:paraId="2BBC5420" w14:textId="3F0534AA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42" w:type="dxa"/>
            <w:tcBorders>
              <w:left w:val="nil"/>
            </w:tcBorders>
            <w:vAlign w:val="bottom"/>
          </w:tcPr>
          <w:p w14:paraId="72F40E1D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</w:tcPr>
          <w:p w14:paraId="17CE5B1C" w14:textId="3AF10822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48" w:type="dxa"/>
            <w:vAlign w:val="bottom"/>
          </w:tcPr>
          <w:p w14:paraId="6289FC4A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vAlign w:val="bottom"/>
          </w:tcPr>
          <w:p w14:paraId="62A088C9" w14:textId="44FE8FB9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48" w:type="dxa"/>
            <w:vAlign w:val="bottom"/>
          </w:tcPr>
          <w:p w14:paraId="43AC620F" w14:textId="77777777" w:rsidR="006568FD" w:rsidRPr="00063EF2" w:rsidRDefault="006568FD" w:rsidP="0065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73AA786" w14:textId="4B6A69F5" w:rsidR="006568FD" w:rsidRPr="00063EF2" w:rsidRDefault="000D72D7" w:rsidP="006568FD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568FD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</w:tr>
    </w:tbl>
    <w:p w14:paraId="31CDCCAE" w14:textId="5ADFC9B3" w:rsidR="003637EE" w:rsidRDefault="003637EE" w:rsidP="00584102">
      <w:pPr>
        <w:pStyle w:val="acctfourfigures"/>
        <w:tabs>
          <w:tab w:val="clear" w:pos="765"/>
          <w:tab w:val="decimal" w:pos="944"/>
        </w:tabs>
        <w:spacing w:line="240" w:lineRule="auto"/>
        <w:ind w:right="11" w:firstLine="540"/>
        <w:rPr>
          <w:rFonts w:ascii="Angsana New" w:hAnsi="Angsana New"/>
          <w:spacing w:val="4"/>
          <w:sz w:val="20"/>
        </w:rPr>
      </w:pPr>
    </w:p>
    <w:p w14:paraId="4E955C36" w14:textId="28DA0896" w:rsidR="005D2813" w:rsidRDefault="00246D7B" w:rsidP="00584102">
      <w:pPr>
        <w:pStyle w:val="acctfourfigures"/>
        <w:tabs>
          <w:tab w:val="clear" w:pos="765"/>
          <w:tab w:val="decimal" w:pos="944"/>
        </w:tabs>
        <w:spacing w:line="240" w:lineRule="auto"/>
        <w:ind w:right="11" w:firstLine="540"/>
        <w:rPr>
          <w:rFonts w:ascii="Angsana New" w:hAnsi="Angsana New"/>
          <w:spacing w:val="4"/>
          <w:sz w:val="30"/>
          <w:szCs w:val="30"/>
        </w:rPr>
      </w:pPr>
      <w:r w:rsidRPr="00D246FB">
        <w:rPr>
          <w:rFonts w:ascii="Angsana New" w:hAnsi="Angsana New" w:hint="cs"/>
          <w:spacing w:val="4"/>
          <w:sz w:val="30"/>
          <w:szCs w:val="30"/>
          <w:cs/>
        </w:rPr>
        <w:t xml:space="preserve">ยอดคงเหลือกับกิจการที่เกี่ยวข้องกัน </w:t>
      </w:r>
      <w:r w:rsidR="005D2813" w:rsidRPr="00D246FB">
        <w:rPr>
          <w:rFonts w:ascii="Angsana New" w:hAnsi="Angsana New" w:hint="cs"/>
          <w:spacing w:val="4"/>
          <w:sz w:val="30"/>
          <w:szCs w:val="30"/>
          <w:cs/>
        </w:rPr>
        <w:t>ณ วันที่</w:t>
      </w:r>
      <w:r w:rsidR="005D2813" w:rsidRPr="00D246FB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pacing w:val="4"/>
          <w:sz w:val="30"/>
          <w:szCs w:val="30"/>
          <w:lang w:val="en-US"/>
        </w:rPr>
        <w:t>31</w:t>
      </w:r>
      <w:r w:rsidR="005D2813" w:rsidRPr="00D246FB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5D2813" w:rsidRPr="00D246FB">
        <w:rPr>
          <w:rFonts w:ascii="Angsana New" w:hAnsi="Angsana New" w:hint="cs"/>
          <w:spacing w:val="4"/>
          <w:sz w:val="30"/>
          <w:szCs w:val="30"/>
          <w:cs/>
        </w:rPr>
        <w:t>ธันวาคม มีดังนี้</w:t>
      </w:r>
    </w:p>
    <w:p w14:paraId="2E1AF6E2" w14:textId="77777777" w:rsidR="00AC0B8A" w:rsidRPr="004F5088" w:rsidRDefault="00AC0B8A" w:rsidP="00584102">
      <w:pPr>
        <w:pStyle w:val="acctfourfigures"/>
        <w:tabs>
          <w:tab w:val="clear" w:pos="765"/>
          <w:tab w:val="decimal" w:pos="944"/>
        </w:tabs>
        <w:spacing w:line="240" w:lineRule="auto"/>
        <w:ind w:right="11" w:firstLine="540"/>
        <w:rPr>
          <w:rFonts w:ascii="Angsana New" w:hAnsi="Angsana New"/>
          <w:spacing w:val="4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F813C9" w:rsidRPr="00D246FB" w14:paraId="78204909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29F34034" w14:textId="77777777" w:rsidR="003921F5" w:rsidRPr="00063EF2" w:rsidRDefault="003921F5" w:rsidP="000C7BC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73F2D23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577AB8D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1AFD07C8" w14:textId="77777777" w:rsidR="003921F5" w:rsidRPr="00063EF2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D246FB" w14:paraId="7E02946F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099EE61E" w14:textId="77777777" w:rsidR="008B61AD" w:rsidRPr="00063EF2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2FEECC84" w14:textId="789324EE" w:rsidR="008B61AD" w:rsidRPr="00063EF2" w:rsidRDefault="000D72D7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289F98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6C7F7A89" w14:textId="5C2E8878" w:rsidR="008B61AD" w:rsidRPr="00063EF2" w:rsidRDefault="000D72D7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18CBE65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F7126CC" w14:textId="3DF924D0" w:rsidR="008B61AD" w:rsidRPr="00063EF2" w:rsidRDefault="000D72D7" w:rsidP="00FA6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EA2E8E" w14:textId="77777777" w:rsidR="008B61AD" w:rsidRPr="00063EF2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D09049C" w14:textId="7676CB12" w:rsidR="008B61AD" w:rsidRPr="00063EF2" w:rsidRDefault="000D72D7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13C9" w:rsidRPr="00D246FB" w14:paraId="62D2B556" w14:textId="77777777" w:rsidTr="00584102">
        <w:trPr>
          <w:trHeight w:val="405"/>
          <w:tblHeader/>
        </w:trPr>
        <w:tc>
          <w:tcPr>
            <w:tcW w:w="2189" w:type="pct"/>
            <w:vAlign w:val="bottom"/>
          </w:tcPr>
          <w:p w14:paraId="44055644" w14:textId="77777777" w:rsidR="008B61AD" w:rsidRPr="00063EF2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1BCB56EE" w14:textId="77777777" w:rsidR="008B61AD" w:rsidRPr="00063EF2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634" w:rsidRPr="00D246FB" w14:paraId="5DF1D84D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48838C05" w14:textId="77777777" w:rsidR="003D2634" w:rsidRPr="00063EF2" w:rsidRDefault="00682310" w:rsidP="003D2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799F653E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2FBFC06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8005FCD" w14:textId="77777777" w:rsidR="003D2634" w:rsidRPr="00063EF2" w:rsidRDefault="003D2634" w:rsidP="003D2634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1680B6C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F8B00C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2AABF1F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72CB65" w14:textId="77777777" w:rsidR="003D2634" w:rsidRPr="00063EF2" w:rsidRDefault="003D2634" w:rsidP="003D26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2310" w:rsidRPr="00D246FB" w14:paraId="4FE966EF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2203F06B" w14:textId="77777777" w:rsidR="00682310" w:rsidRPr="00063EF2" w:rsidRDefault="00682310" w:rsidP="0068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0C2B08AC" w14:textId="5D66F4ED" w:rsidR="00682310" w:rsidRPr="00063EF2" w:rsidRDefault="000D72D7" w:rsidP="0068231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07EC5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  <w:r w:rsidR="007B185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44" w:type="pct"/>
            <w:vAlign w:val="bottom"/>
          </w:tcPr>
          <w:p w14:paraId="69F8731E" w14:textId="77777777" w:rsidR="00682310" w:rsidRPr="00063EF2" w:rsidRDefault="00682310" w:rsidP="0068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652E6C" w14:textId="117558BA" w:rsidR="00682310" w:rsidRPr="00063EF2" w:rsidRDefault="000D72D7" w:rsidP="00682310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82310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="00682310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127" w:type="pct"/>
            <w:vAlign w:val="bottom"/>
          </w:tcPr>
          <w:p w14:paraId="73B2CDFB" w14:textId="77777777" w:rsidR="00682310" w:rsidRPr="00063EF2" w:rsidRDefault="00682310" w:rsidP="0068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D9513FD" w14:textId="5B37933B" w:rsidR="00682310" w:rsidRPr="00307EC5" w:rsidRDefault="005C16E9" w:rsidP="005C1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B2CA9DA" w14:textId="77777777" w:rsidR="00682310" w:rsidRPr="00063EF2" w:rsidRDefault="00682310" w:rsidP="0068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7CDAFA" w14:textId="77777777" w:rsidR="00682310" w:rsidRPr="00063EF2" w:rsidRDefault="00682310" w:rsidP="0068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10A05AE9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16927E7F" w14:textId="6B371835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17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D0B909A" w14:textId="3BA8A795" w:rsidR="004462DC" w:rsidRPr="000D72D7" w:rsidRDefault="004462DC" w:rsidP="004462D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4" w:type="pct"/>
            <w:vAlign w:val="bottom"/>
          </w:tcPr>
          <w:p w14:paraId="0FB71BD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B3F446" w14:textId="2FB72993" w:rsidR="004462DC" w:rsidRPr="000D72D7" w:rsidRDefault="004462DC" w:rsidP="004462DC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AF143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FA78CAC" w14:textId="24CD6337" w:rsidR="004462DC" w:rsidRPr="00307EC5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9CC84A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6095F78" w14:textId="7663F198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08CAF99A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7DD8A7E5" w14:textId="2AC8288C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7BADFE7D" w14:textId="2536C90E" w:rsidR="004462DC" w:rsidRDefault="004462DC" w:rsidP="004462D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44" w:type="pct"/>
            <w:vAlign w:val="bottom"/>
          </w:tcPr>
          <w:p w14:paraId="5D08FCD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CD7BE0F" w14:textId="29F57321" w:rsidR="004462DC" w:rsidRPr="00063EF2" w:rsidRDefault="004462DC" w:rsidP="004462D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27" w:type="pct"/>
            <w:vAlign w:val="bottom"/>
          </w:tcPr>
          <w:p w14:paraId="3BA3210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364894" w14:textId="3E3B0CBA" w:rsidR="004462DC" w:rsidRPr="00307EC5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98B437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A7DCB5" w14:textId="7A6413AF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1DF4F953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0591A8E2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008A963" w14:textId="20443AA9" w:rsidR="004462DC" w:rsidRPr="00063EF2" w:rsidRDefault="004462DC" w:rsidP="004462D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8,934,057</w:t>
            </w:r>
          </w:p>
        </w:tc>
        <w:tc>
          <w:tcPr>
            <w:tcW w:w="144" w:type="pct"/>
            <w:vAlign w:val="bottom"/>
          </w:tcPr>
          <w:p w14:paraId="2757192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36CAD02" w14:textId="2FA0B036" w:rsidR="004462DC" w:rsidRPr="00063EF2" w:rsidRDefault="004462DC" w:rsidP="004462D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27" w:type="pct"/>
            <w:vAlign w:val="bottom"/>
          </w:tcPr>
          <w:p w14:paraId="0B35F64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035BF63" w14:textId="362AE01F" w:rsidR="004462DC" w:rsidRPr="00307EC5" w:rsidRDefault="004462DC" w:rsidP="004462D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8FBF84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570A84B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462DC" w:rsidRPr="00D246FB" w14:paraId="4CFB02D0" w14:textId="77777777" w:rsidTr="00584102">
        <w:trPr>
          <w:trHeight w:val="389"/>
        </w:trPr>
        <w:tc>
          <w:tcPr>
            <w:tcW w:w="2189" w:type="pct"/>
            <w:vAlign w:val="bottom"/>
          </w:tcPr>
          <w:p w14:paraId="5A0DA1D8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806BA40" w14:textId="5ED0CD74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2420D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60C87B0" w14:textId="07895F11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BE2B8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F98A38D" w14:textId="442D982E" w:rsidR="004462DC" w:rsidRPr="00307EC5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DC712F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92F772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66CCACFF" w14:textId="77777777" w:rsidTr="00584102">
        <w:trPr>
          <w:trHeight w:val="405"/>
        </w:trPr>
        <w:tc>
          <w:tcPr>
            <w:tcW w:w="2189" w:type="pct"/>
            <w:vAlign w:val="bottom"/>
          </w:tcPr>
          <w:p w14:paraId="54A7B1C3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7BA1" w14:textId="2491EB31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8,934,057</w:t>
            </w:r>
          </w:p>
        </w:tc>
        <w:tc>
          <w:tcPr>
            <w:tcW w:w="144" w:type="pct"/>
            <w:vAlign w:val="bottom"/>
          </w:tcPr>
          <w:p w14:paraId="10A297A6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6BB5" w14:textId="28458944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982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27" w:type="pct"/>
            <w:vAlign w:val="bottom"/>
          </w:tcPr>
          <w:p w14:paraId="4D50E5A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63A64" w14:textId="7B3D27BF" w:rsidR="004462DC" w:rsidRPr="00307EC5" w:rsidRDefault="004462DC" w:rsidP="004462D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3F7ACD3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EB9D9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462DC" w:rsidRPr="00363162" w14:paraId="6434EF5A" w14:textId="77777777" w:rsidTr="007D2C5A">
        <w:trPr>
          <w:trHeight w:val="224"/>
        </w:trPr>
        <w:tc>
          <w:tcPr>
            <w:tcW w:w="2189" w:type="pct"/>
            <w:vAlign w:val="bottom"/>
          </w:tcPr>
          <w:p w14:paraId="6C6BC1FA" w14:textId="77777777" w:rsidR="004462DC" w:rsidRPr="0036316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7CFD78BF" w14:textId="77777777" w:rsidR="004462DC" w:rsidRPr="0036316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30E2B01" w14:textId="77777777" w:rsidR="004462DC" w:rsidRPr="0036316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71948354" w14:textId="77777777" w:rsidR="004462DC" w:rsidRPr="0036316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97F0FAB" w14:textId="77777777" w:rsidR="004462DC" w:rsidRPr="0036316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A891186" w14:textId="77777777" w:rsidR="004462DC" w:rsidRPr="00363162" w:rsidRDefault="004462DC" w:rsidP="004462D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7722BEF" w14:textId="77777777" w:rsidR="004462DC" w:rsidRPr="0036316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20C12AB" w14:textId="77777777" w:rsidR="004462DC" w:rsidRPr="0036316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462DC" w:rsidRPr="00D246FB" w14:paraId="0E21CEF2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AA3A476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12E90C73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18F597E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68F5B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A7372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FB026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997BDE0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D5C046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2DC" w:rsidRPr="00D246FB" w14:paraId="70ED6E19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20CC021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E337DE3" w14:textId="18CCB500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4" w:type="pct"/>
            <w:vAlign w:val="bottom"/>
          </w:tcPr>
          <w:p w14:paraId="18716DBF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28BEAAA" w14:textId="704A7C28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127" w:type="pct"/>
            <w:vAlign w:val="bottom"/>
          </w:tcPr>
          <w:p w14:paraId="5CB6510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94F4824" w14:textId="785B4A76" w:rsidR="004462DC" w:rsidRPr="00063EF2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46" w:type="pct"/>
            <w:vAlign w:val="bottom"/>
          </w:tcPr>
          <w:p w14:paraId="518F7BAC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8885339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7635FE8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FA59E5B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FB8EAD6" w14:textId="7634928A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4161585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E4459DE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388F9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7E943BC" w14:textId="1D282EFD" w:rsidR="004462DC" w:rsidRPr="006B6ED1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Pr="006B6E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  <w:vAlign w:val="bottom"/>
          </w:tcPr>
          <w:p w14:paraId="2AD85FC3" w14:textId="77777777" w:rsidR="004462DC" w:rsidRPr="006B6ED1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9DE74DC" w14:textId="41B3E7A6" w:rsidR="004462DC" w:rsidRPr="00063EF2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</w:tr>
      <w:tr w:rsidR="004462DC" w:rsidRPr="00D246FB" w14:paraId="600C6B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0725C62" w14:textId="77777777" w:rsidR="004462DC" w:rsidRPr="008D4A00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0E4EDF44" w14:textId="46905085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4" w:type="pct"/>
            <w:vAlign w:val="bottom"/>
          </w:tcPr>
          <w:p w14:paraId="02D7E802" w14:textId="77777777" w:rsidR="004462DC" w:rsidRPr="008D4A00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FEC3FF6" w14:textId="00A77C51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127" w:type="pct"/>
            <w:vAlign w:val="bottom"/>
          </w:tcPr>
          <w:p w14:paraId="155E92CB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83238BB" w14:textId="769FC17A" w:rsidR="004462DC" w:rsidRPr="008D4A00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6" w:type="pct"/>
            <w:vAlign w:val="bottom"/>
          </w:tcPr>
          <w:p w14:paraId="69B7469B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1C9EFF" w14:textId="59E399FA" w:rsidR="004462DC" w:rsidRPr="008D4A00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4462DC" w:rsidRPr="00D246FB" w14:paraId="72487127" w14:textId="77777777" w:rsidTr="00A06D54">
        <w:trPr>
          <w:trHeight w:val="152"/>
        </w:trPr>
        <w:tc>
          <w:tcPr>
            <w:tcW w:w="2189" w:type="pct"/>
            <w:vAlign w:val="bottom"/>
          </w:tcPr>
          <w:p w14:paraId="578C0A9D" w14:textId="7BA82034" w:rsidR="004462DC" w:rsidRPr="008D4A00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32801469" w14:textId="06168313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/>
              </w:rPr>
              <w:t>22,598</w:t>
            </w:r>
          </w:p>
        </w:tc>
        <w:tc>
          <w:tcPr>
            <w:tcW w:w="144" w:type="pct"/>
            <w:vAlign w:val="bottom"/>
          </w:tcPr>
          <w:p w14:paraId="769BBEC8" w14:textId="77777777" w:rsidR="004462DC" w:rsidRPr="008D4A00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FF2F92A" w14:textId="60BC5F9E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/>
              </w:rPr>
              <w:t>60,095</w:t>
            </w:r>
          </w:p>
        </w:tc>
        <w:tc>
          <w:tcPr>
            <w:tcW w:w="127" w:type="pct"/>
            <w:vAlign w:val="bottom"/>
          </w:tcPr>
          <w:p w14:paraId="374D9980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0683CA" w14:textId="79689E63" w:rsidR="004462DC" w:rsidRPr="008D4A00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 w:bidi="th-TH"/>
              </w:rPr>
              <w:t>21,607</w:t>
            </w:r>
          </w:p>
        </w:tc>
        <w:tc>
          <w:tcPr>
            <w:tcW w:w="146" w:type="pct"/>
            <w:vAlign w:val="bottom"/>
          </w:tcPr>
          <w:p w14:paraId="0FFAB061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F4D4478" w14:textId="4C967F00" w:rsidR="004462DC" w:rsidRPr="008D4A00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 w:bidi="th-TH"/>
              </w:rPr>
              <w:t>49,335</w:t>
            </w:r>
          </w:p>
        </w:tc>
      </w:tr>
      <w:tr w:rsidR="004462DC" w:rsidRPr="00D246FB" w14:paraId="71BC7B30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0C97C2D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82EB" w14:textId="08822714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44" w:type="pct"/>
            <w:vAlign w:val="bottom"/>
          </w:tcPr>
          <w:p w14:paraId="5784508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23F43" w14:textId="74227869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27" w:type="pct"/>
            <w:vAlign w:val="bottom"/>
          </w:tcPr>
          <w:p w14:paraId="7911963F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DF5D5" w14:textId="58113DB9" w:rsidR="004462DC" w:rsidRPr="00EA0B9E" w:rsidRDefault="004462DC" w:rsidP="004462D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113</w:t>
            </w:r>
            <w:r w:rsidRPr="00EA0B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46" w:type="pct"/>
            <w:vAlign w:val="bottom"/>
          </w:tcPr>
          <w:p w14:paraId="3C8CCB7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65AF8" w14:textId="0750D449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  <w:tr w:rsidR="004462DC" w:rsidRPr="00D246FB" w14:paraId="25991C0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485139F8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6F29C43F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305A86F8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BF8A918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2D7BBEC2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F51E56D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3DB755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531766E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62DC" w:rsidRPr="00D246FB" w14:paraId="5F52D3CE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DD5DA23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01E727E" w14:textId="4EC37AB4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B1B1653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34641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9F09C99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B4760C" w14:textId="221F3561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6" w:type="pct"/>
            <w:vAlign w:val="bottom"/>
          </w:tcPr>
          <w:p w14:paraId="5C21636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7EE62D9" w14:textId="5A5D3A4B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60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462DC" w:rsidRPr="00D246FB" w14:paraId="29D48273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7B277E5C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527801D" w14:textId="3C472F45" w:rsidR="004462DC" w:rsidRPr="009E7DF4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7D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76AB991" w14:textId="77777777" w:rsidR="004462DC" w:rsidRPr="00D848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45DD221" w14:textId="77777777" w:rsidR="004462DC" w:rsidRPr="00D848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E532FC0" w14:textId="77777777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585BCAF1" w14:textId="60CCEDAC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46" w:type="pct"/>
            <w:vAlign w:val="bottom"/>
          </w:tcPr>
          <w:p w14:paraId="5485527F" w14:textId="77777777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9BAAEE7" w14:textId="5C225166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462DC" w:rsidRPr="00D246FB" w14:paraId="66B4B19D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589D47E6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24DC1F65" w14:textId="11ED48C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2BAD1B31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2AF8F4CE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BD439AF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7B5C6EB" w14:textId="3DA11ED5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656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639CDEC4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41AE44A" w14:textId="6DC85A23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332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62DC" w:rsidRPr="00D246FB" w14:paraId="6958D0AF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D0EBFDC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1D01" w14:textId="570DC48C" w:rsidR="004462DC" w:rsidRPr="009E7DF4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7D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8DCB783" w14:textId="77777777" w:rsidR="004462DC" w:rsidRPr="00D848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D1B6" w14:textId="77777777" w:rsidR="004462DC" w:rsidRPr="00D848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4122B01" w14:textId="77777777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890D2" w14:textId="5780601E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46" w:type="pct"/>
            <w:vAlign w:val="bottom"/>
          </w:tcPr>
          <w:p w14:paraId="4BA87865" w14:textId="77777777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F85B3" w14:textId="613B6983" w:rsidR="004462DC" w:rsidRPr="00D848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D848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</w:tr>
      <w:tr w:rsidR="004462DC" w:rsidRPr="00D246FB" w14:paraId="1EC18682" w14:textId="77777777" w:rsidTr="00D27198">
        <w:trPr>
          <w:trHeight w:val="152"/>
        </w:trPr>
        <w:tc>
          <w:tcPr>
            <w:tcW w:w="2189" w:type="pct"/>
            <w:vAlign w:val="bottom"/>
          </w:tcPr>
          <w:p w14:paraId="639F273B" w14:textId="77777777" w:rsidR="004462DC" w:rsidRPr="002117D3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BB0E3FD" w14:textId="77777777" w:rsidR="004462DC" w:rsidRPr="002117D3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7C274DC7" w14:textId="77777777" w:rsidR="004462DC" w:rsidRPr="002117D3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0ADFC8A7" w14:textId="77777777" w:rsidR="004462DC" w:rsidRPr="002117D3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6215DCC" w14:textId="77777777" w:rsidR="004462DC" w:rsidRPr="002117D3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9183E9E" w14:textId="77777777" w:rsidR="004462DC" w:rsidRPr="002117D3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vAlign w:val="bottom"/>
          </w:tcPr>
          <w:p w14:paraId="0226EF45" w14:textId="77777777" w:rsidR="004462DC" w:rsidRPr="002117D3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2AB5E290" w14:textId="77777777" w:rsidR="004462DC" w:rsidRPr="002117D3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62DC" w:rsidRPr="00D246FB" w14:paraId="262E6696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6AA8DD10" w14:textId="399C8F70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6B3595C3" w14:textId="77777777" w:rsidR="004462DC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01BF49B6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27B85F0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77CE123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79DCA82" w14:textId="77777777" w:rsidR="004462DC" w:rsidRPr="000D72D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B6EA0E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EFF21" w14:textId="77777777" w:rsidR="004462DC" w:rsidRPr="000D72D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2DC" w:rsidRPr="00D246FB" w14:paraId="4E596DEF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3AC54657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3D28502C" w14:textId="75A11E7B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E987649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FEA13D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87C8F6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D955D7E" w14:textId="568C88A5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6" w:type="pct"/>
            <w:vAlign w:val="bottom"/>
          </w:tcPr>
          <w:p w14:paraId="1630A223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2C8D9D3" w14:textId="39E8E7BE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4462DC" w:rsidRPr="00D246FB" w14:paraId="65F44490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42DDEA65" w14:textId="6DC88BFF" w:rsidR="004462DC" w:rsidRPr="008D4A00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6760174" w14:textId="41AFA5E1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4" w:type="pct"/>
            <w:vAlign w:val="bottom"/>
          </w:tcPr>
          <w:p w14:paraId="08229F81" w14:textId="77777777" w:rsidR="004462DC" w:rsidRPr="008D4A00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4DBB9B" w14:textId="149DC100" w:rsidR="004462DC" w:rsidRPr="008D4A00" w:rsidRDefault="004462DC" w:rsidP="004462DC">
            <w:pPr>
              <w:pStyle w:val="acctfourfigures"/>
              <w:tabs>
                <w:tab w:val="clear" w:pos="765"/>
                <w:tab w:val="left" w:pos="795"/>
                <w:tab w:val="decimal" w:pos="941"/>
              </w:tabs>
              <w:spacing w:line="240" w:lineRule="auto"/>
              <w:ind w:left="129"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822F570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02E9226" w14:textId="3FE2B2B6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8D4A00">
              <w:rPr>
                <w:rFonts w:ascii="Angsana New" w:hAnsi="Angsana New" w:hint="cs"/>
                <w:sz w:val="30"/>
                <w:szCs w:val="30"/>
              </w:rPr>
              <w:t>154</w:t>
            </w:r>
          </w:p>
        </w:tc>
        <w:tc>
          <w:tcPr>
            <w:tcW w:w="146" w:type="pct"/>
            <w:vAlign w:val="bottom"/>
          </w:tcPr>
          <w:p w14:paraId="15A961B9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E16A63D" w14:textId="49B5CA4D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240" w:lineRule="auto"/>
              <w:ind w:left="-108" w:right="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2DC" w:rsidRPr="00D246FB" w14:paraId="548DB962" w14:textId="77777777" w:rsidTr="00B61CCF">
        <w:trPr>
          <w:trHeight w:val="152"/>
        </w:trPr>
        <w:tc>
          <w:tcPr>
            <w:tcW w:w="2189" w:type="pct"/>
            <w:vAlign w:val="bottom"/>
          </w:tcPr>
          <w:p w14:paraId="7D3F5168" w14:textId="40951BDD" w:rsidR="004462DC" w:rsidRPr="008D4A00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012309F5" w14:textId="37CED02A" w:rsidR="004462DC" w:rsidRPr="008D4A00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/>
              </w:rPr>
              <w:t>74,005</w:t>
            </w:r>
          </w:p>
        </w:tc>
        <w:tc>
          <w:tcPr>
            <w:tcW w:w="144" w:type="pct"/>
            <w:vAlign w:val="bottom"/>
          </w:tcPr>
          <w:p w14:paraId="3841A331" w14:textId="77777777" w:rsidR="004462DC" w:rsidRPr="008D4A00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91E6891" w14:textId="2F9283B5" w:rsidR="004462DC" w:rsidRPr="008D4A00" w:rsidRDefault="004462DC" w:rsidP="004462D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4A00">
              <w:rPr>
                <w:rFonts w:ascii="Angsana New" w:hAnsi="Angsana New"/>
                <w:sz w:val="30"/>
                <w:szCs w:val="30"/>
                <w:lang w:val="en-US" w:bidi="th-TH"/>
              </w:rPr>
              <w:t>44,011</w:t>
            </w:r>
          </w:p>
        </w:tc>
        <w:tc>
          <w:tcPr>
            <w:tcW w:w="127" w:type="pct"/>
            <w:vAlign w:val="bottom"/>
          </w:tcPr>
          <w:p w14:paraId="2E9E58D8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BC32BF7" w14:textId="78439F76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8D4A00">
              <w:rPr>
                <w:rFonts w:ascii="Angsana New" w:hAnsi="Angsana New"/>
                <w:sz w:val="30"/>
                <w:szCs w:val="30"/>
              </w:rPr>
              <w:t>74,005</w:t>
            </w:r>
          </w:p>
        </w:tc>
        <w:tc>
          <w:tcPr>
            <w:tcW w:w="146" w:type="pct"/>
            <w:vAlign w:val="bottom"/>
          </w:tcPr>
          <w:p w14:paraId="597A5FDF" w14:textId="77777777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6BCD03E" w14:textId="328BB8A5" w:rsidR="004462DC" w:rsidRPr="008D4A00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8D4A00">
              <w:rPr>
                <w:rFonts w:ascii="Angsana New" w:hAnsi="Angsana New"/>
                <w:sz w:val="30"/>
                <w:szCs w:val="30"/>
              </w:rPr>
              <w:t>44,011</w:t>
            </w:r>
          </w:p>
        </w:tc>
      </w:tr>
      <w:tr w:rsidR="004462DC" w:rsidRPr="00D246FB" w14:paraId="0FF3E78C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2D1D108C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8DD8" w14:textId="5B330215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44" w:type="pct"/>
            <w:vAlign w:val="bottom"/>
          </w:tcPr>
          <w:p w14:paraId="491E8025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DBC4" w14:textId="63E683C4" w:rsidR="004462DC" w:rsidRPr="00063EF2" w:rsidRDefault="004462DC" w:rsidP="004462D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127" w:type="pct"/>
            <w:vAlign w:val="bottom"/>
          </w:tcPr>
          <w:p w14:paraId="17C9BD4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E324B" w14:textId="12297871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146" w:type="pct"/>
            <w:vAlign w:val="bottom"/>
          </w:tcPr>
          <w:p w14:paraId="6B8C2C4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9E9D" w14:textId="7C2EDA9C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4462DC" w:rsidRPr="00684F8F" w14:paraId="6732D539" w14:textId="77777777" w:rsidTr="003637EE">
        <w:trPr>
          <w:trHeight w:val="323"/>
        </w:trPr>
        <w:tc>
          <w:tcPr>
            <w:tcW w:w="2189" w:type="pct"/>
            <w:vAlign w:val="bottom"/>
          </w:tcPr>
          <w:p w14:paraId="43DEBC24" w14:textId="77777777" w:rsidR="004462DC" w:rsidRPr="00684F8F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2E49136" w14:textId="77777777" w:rsidR="004462DC" w:rsidRPr="00684F8F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5A3A02E" w14:textId="77777777" w:rsidR="004462DC" w:rsidRPr="00684F8F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144DD34" w14:textId="77777777" w:rsidR="004462DC" w:rsidRPr="00684F8F" w:rsidRDefault="004462DC" w:rsidP="004462D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9E6DB3A" w14:textId="77777777" w:rsidR="004462DC" w:rsidRPr="00684F8F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874F08C" w14:textId="77777777" w:rsidR="004462DC" w:rsidRPr="00684F8F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93D18B4" w14:textId="77777777" w:rsidR="004462DC" w:rsidRPr="00684F8F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7E9962B" w14:textId="77777777" w:rsidR="004462DC" w:rsidRPr="00684F8F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62DC" w:rsidRPr="00D246FB" w14:paraId="0DB60AC6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69B5DFDD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015A0937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62033FB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C771C72" w14:textId="77777777" w:rsidR="004462DC" w:rsidRPr="00AC0B8A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108B14F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2AFE92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190311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3B83AD6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2DC" w:rsidRPr="00D246FB" w14:paraId="57CF321A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1BC7F80B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183749E" w14:textId="556BD09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B1DBB33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EA3594A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BA5237B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94EF6FA" w14:textId="42156A5B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46" w:type="pct"/>
            <w:vAlign w:val="bottom"/>
          </w:tcPr>
          <w:p w14:paraId="6565D818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F1FF38D" w14:textId="5581C268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266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00722B" w:rsidRPr="00D246FB" w14:paraId="2B0E45F7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6C92CFFF" w14:textId="4814DBF4" w:rsidR="0000722B" w:rsidRPr="00063EF2" w:rsidRDefault="0000722B" w:rsidP="0000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7426079" w14:textId="63470278" w:rsidR="0000722B" w:rsidRDefault="0000722B" w:rsidP="00007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4" w:type="pct"/>
            <w:vAlign w:val="bottom"/>
          </w:tcPr>
          <w:p w14:paraId="287BDF18" w14:textId="77777777" w:rsidR="0000722B" w:rsidRPr="00063EF2" w:rsidRDefault="0000722B" w:rsidP="0000722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32A6D18" w14:textId="3636A5D6" w:rsidR="0000722B" w:rsidRPr="00063EF2" w:rsidRDefault="0000722B" w:rsidP="000072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DA7EF3B" w14:textId="77777777" w:rsidR="0000722B" w:rsidRPr="00063EF2" w:rsidRDefault="0000722B" w:rsidP="00007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E91AF82" w14:textId="6984E053" w:rsidR="0000722B" w:rsidRPr="000D72D7" w:rsidRDefault="0000722B" w:rsidP="00007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46" w:type="pct"/>
            <w:vAlign w:val="bottom"/>
          </w:tcPr>
          <w:p w14:paraId="2606D87B" w14:textId="77777777" w:rsidR="0000722B" w:rsidRPr="00063EF2" w:rsidRDefault="0000722B" w:rsidP="00007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FABC0BF" w14:textId="299ECB56" w:rsidR="0000722B" w:rsidRPr="000D72D7" w:rsidRDefault="0000722B" w:rsidP="0000722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E122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462DC" w:rsidRPr="00D246FB" w14:paraId="3AA7CB2F" w14:textId="77777777" w:rsidTr="00692971">
        <w:trPr>
          <w:trHeight w:val="152"/>
        </w:trPr>
        <w:tc>
          <w:tcPr>
            <w:tcW w:w="2189" w:type="pct"/>
            <w:vAlign w:val="bottom"/>
          </w:tcPr>
          <w:p w14:paraId="0215B0B8" w14:textId="0C22A593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5294143" w14:textId="5521AABA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44" w:type="pct"/>
            <w:vAlign w:val="bottom"/>
          </w:tcPr>
          <w:p w14:paraId="6AB96694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5A1384B" w14:textId="58D7D866" w:rsidR="004462DC" w:rsidRPr="00063EF2" w:rsidRDefault="004462DC" w:rsidP="004462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127" w:type="pct"/>
            <w:vAlign w:val="bottom"/>
          </w:tcPr>
          <w:p w14:paraId="74F9911A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54075F4" w14:textId="71916FE9" w:rsidR="004462DC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631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46" w:type="pct"/>
            <w:vAlign w:val="bottom"/>
          </w:tcPr>
          <w:p w14:paraId="34F9CD82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E4DD315" w14:textId="68CDED8C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538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</w:tr>
      <w:tr w:rsidR="004462DC" w:rsidRPr="00D246FB" w14:paraId="4B22F138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3F8EE246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678B6A4C" w14:textId="22802775" w:rsidR="004462DC" w:rsidRPr="009B70F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  <w:r w:rsidRPr="009B7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44" w:type="pct"/>
            <w:vAlign w:val="bottom"/>
          </w:tcPr>
          <w:p w14:paraId="6A79E1C3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0D6F537" w14:textId="414A9AF9" w:rsidR="004462DC" w:rsidRPr="00063EF2" w:rsidRDefault="004462DC" w:rsidP="004462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538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127" w:type="pct"/>
            <w:vAlign w:val="bottom"/>
          </w:tcPr>
          <w:p w14:paraId="318A371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E704DB7" w14:textId="7DC9F3D3" w:rsidR="004462DC" w:rsidRPr="00692971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6" w:type="pct"/>
            <w:vAlign w:val="bottom"/>
          </w:tcPr>
          <w:p w14:paraId="55622F95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2C8599F" w14:textId="78AB6F2E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</w:tr>
      <w:tr w:rsidR="004462DC" w:rsidRPr="00D246FB" w14:paraId="02AEBB94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168CBDA0" w14:textId="198E8ED3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30535328" w14:textId="3FB5D0C2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7A9E992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1C7236D2" w14:textId="744DC12F" w:rsidR="004462DC" w:rsidRPr="00063EF2" w:rsidRDefault="004462DC" w:rsidP="004462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vAlign w:val="bottom"/>
          </w:tcPr>
          <w:p w14:paraId="64ADD347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B8F4573" w14:textId="22E85E62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0D72D7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426833E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29B162E" w14:textId="2AEC6BA1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52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092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62DC" w:rsidRPr="00D246FB" w14:paraId="2368F965" w14:textId="77777777" w:rsidTr="004F174B">
        <w:trPr>
          <w:trHeight w:val="152"/>
        </w:trPr>
        <w:tc>
          <w:tcPr>
            <w:tcW w:w="2189" w:type="pct"/>
            <w:vAlign w:val="bottom"/>
          </w:tcPr>
          <w:p w14:paraId="045EE094" w14:textId="77777777" w:rsidR="004462DC" w:rsidRPr="00063EF2" w:rsidRDefault="004462DC" w:rsidP="0044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A5001" w14:textId="25E19435" w:rsidR="004462DC" w:rsidRPr="009B70F7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 w:rsidRPr="009B70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4" w:type="pct"/>
            <w:vAlign w:val="bottom"/>
          </w:tcPr>
          <w:p w14:paraId="403C16B6" w14:textId="77777777" w:rsidR="004462DC" w:rsidRPr="00063EF2" w:rsidRDefault="004462DC" w:rsidP="004462D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0254C" w14:textId="3B3E76CB" w:rsidR="004462DC" w:rsidRPr="00063EF2" w:rsidRDefault="004462DC" w:rsidP="004462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522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27" w:type="pct"/>
            <w:vAlign w:val="bottom"/>
          </w:tcPr>
          <w:p w14:paraId="23E3C501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97C85" w14:textId="05DC18DE" w:rsidR="004462DC" w:rsidRPr="00692971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  <w:r w:rsidRPr="006929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46" w:type="pct"/>
            <w:vAlign w:val="bottom"/>
          </w:tcPr>
          <w:p w14:paraId="2AFAED42" w14:textId="77777777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CC907" w14:textId="4CF90ED9" w:rsidR="004462DC" w:rsidRPr="00063EF2" w:rsidRDefault="004462DC" w:rsidP="00446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</w:tr>
    </w:tbl>
    <w:p w14:paraId="19A9C95C" w14:textId="3E52F256" w:rsidR="00AC0B8A" w:rsidRDefault="00AC0B8A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p w14:paraId="0F27B59F" w14:textId="25587C27" w:rsidR="00E1536A" w:rsidRDefault="00E1536A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pPr w:leftFromText="180" w:rightFromText="180" w:vertAnchor="text" w:horzAnchor="margin" w:tblpX="45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F813C9" w:rsidRPr="00D246FB" w14:paraId="6B06DA1C" w14:textId="77777777" w:rsidTr="00AA4667">
        <w:tc>
          <w:tcPr>
            <w:tcW w:w="2610" w:type="dxa"/>
            <w:vAlign w:val="bottom"/>
          </w:tcPr>
          <w:p w14:paraId="2E8FD01E" w14:textId="1959F8F1" w:rsidR="00755E4C" w:rsidRPr="000548B9" w:rsidRDefault="009D6280" w:rsidP="0090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6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5E2FCE36" w14:textId="77777777" w:rsidR="00755E4C" w:rsidRPr="000548B9" w:rsidRDefault="00755E4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13C9" w:rsidRPr="00D246FB" w14:paraId="73CD08C8" w14:textId="77777777" w:rsidTr="00AA4667">
        <w:tc>
          <w:tcPr>
            <w:tcW w:w="2610" w:type="dxa"/>
            <w:vAlign w:val="bottom"/>
          </w:tcPr>
          <w:p w14:paraId="00EA64FA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B308796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4FCE6B3F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CF52874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241DB871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33999C6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3C9" w:rsidRPr="00D246FB" w14:paraId="46A092D6" w14:textId="77777777" w:rsidTr="00AA4667">
        <w:tc>
          <w:tcPr>
            <w:tcW w:w="2610" w:type="dxa"/>
            <w:vAlign w:val="bottom"/>
          </w:tcPr>
          <w:p w14:paraId="1BD6E84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E99BCF1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F2388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96F57C2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0F86503F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EC13F27" w14:textId="77777777" w:rsidR="007B4E81" w:rsidRPr="000548B9" w:rsidRDefault="007B4E81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813C9" w:rsidRPr="00D246FB" w14:paraId="495BE6F0" w14:textId="77777777" w:rsidTr="00AA4667">
        <w:tc>
          <w:tcPr>
            <w:tcW w:w="2610" w:type="dxa"/>
            <w:vAlign w:val="bottom"/>
          </w:tcPr>
          <w:p w14:paraId="192DE327" w14:textId="77777777" w:rsidR="00055F8C" w:rsidRPr="000548B9" w:rsidRDefault="00055F8C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070069E" w14:textId="0AA631C1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34BA9EC3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6695DA0" w14:textId="45B940B0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4339CB92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B43710A" w14:textId="106AD840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05544DAD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E348C70" w14:textId="2D8537A9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10FC6D12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EF110D9" w14:textId="3ED60582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41202F58" w14:textId="77777777" w:rsidR="00055F8C" w:rsidRPr="000548B9" w:rsidRDefault="00055F8C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AC52CFF" w14:textId="567A5C96" w:rsidR="00055F8C" w:rsidRPr="000548B9" w:rsidRDefault="000D72D7" w:rsidP="00FB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813C9" w:rsidRPr="00D246FB" w14:paraId="3AEDD466" w14:textId="77777777" w:rsidTr="00AA4667">
        <w:tc>
          <w:tcPr>
            <w:tcW w:w="2610" w:type="dxa"/>
            <w:vAlign w:val="bottom"/>
          </w:tcPr>
          <w:p w14:paraId="65B756C8" w14:textId="77777777" w:rsidR="00B00426" w:rsidRPr="000548B9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45892F71" w14:textId="77777777" w:rsidR="00B00426" w:rsidRPr="000548B9" w:rsidRDefault="00B00426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795D" w:rsidRPr="00D246FB" w14:paraId="0EE76B70" w14:textId="77777777" w:rsidTr="00AA4667">
        <w:tc>
          <w:tcPr>
            <w:tcW w:w="2610" w:type="dxa"/>
            <w:vAlign w:val="bottom"/>
          </w:tcPr>
          <w:p w14:paraId="50FA186F" w14:textId="77777777" w:rsidR="007E795D" w:rsidRPr="000548B9" w:rsidRDefault="007E795D" w:rsidP="00FB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8829D3" w14:textId="77777777" w:rsidR="007E795D" w:rsidRPr="000548B9" w:rsidRDefault="007E795D" w:rsidP="00AF258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B952C6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A96EF1" w14:textId="77777777" w:rsidR="007E795D" w:rsidRPr="000548B9" w:rsidRDefault="007E795D" w:rsidP="00AF258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11D484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91291F1" w14:textId="77777777" w:rsidR="007E795D" w:rsidRPr="000548B9" w:rsidRDefault="007E795D" w:rsidP="00AF258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570B1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70FB3C" w14:textId="77777777" w:rsidR="007E795D" w:rsidRPr="000548B9" w:rsidRDefault="007E795D" w:rsidP="00AF258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630AD5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3A365A5" w14:textId="77777777" w:rsidR="007E795D" w:rsidRPr="000548B9" w:rsidRDefault="007E795D" w:rsidP="00AF258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F43BB" w14:textId="77777777" w:rsidR="007E795D" w:rsidRPr="000548B9" w:rsidRDefault="007E795D" w:rsidP="00FB51F2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3564024" w14:textId="77777777" w:rsidR="007E795D" w:rsidRPr="000548B9" w:rsidRDefault="007E795D" w:rsidP="00AF258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696B" w:rsidRPr="00D246FB" w14:paraId="489BF907" w14:textId="77777777" w:rsidTr="00BB04A2">
        <w:tc>
          <w:tcPr>
            <w:tcW w:w="2610" w:type="dxa"/>
            <w:vAlign w:val="bottom"/>
          </w:tcPr>
          <w:p w14:paraId="5F1170AB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1C26D0" w14:textId="790FE9CA" w:rsidR="001F696B" w:rsidRPr="000548B9" w:rsidRDefault="000D72D7" w:rsidP="001F696B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297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09D979" w14:textId="77777777" w:rsidR="001F696B" w:rsidRPr="000548B9" w:rsidRDefault="001F696B" w:rsidP="001F696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E8BD9E" w14:textId="721C005C" w:rsidR="001F696B" w:rsidRPr="000548B9" w:rsidRDefault="000D72D7" w:rsidP="001F696B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481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BF14E4" w14:textId="77777777" w:rsidR="001F696B" w:rsidRPr="000548B9" w:rsidRDefault="001F696B" w:rsidP="001F696B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A913509" w14:textId="08155FD5" w:rsidR="001F696B" w:rsidRPr="000548B9" w:rsidRDefault="000D72D7" w:rsidP="001F696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C7BAD" w14:textId="77777777" w:rsidR="001F696B" w:rsidRPr="000548B9" w:rsidRDefault="001F696B" w:rsidP="001F696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117AC7" w14:textId="197FAEB8" w:rsidR="001F696B" w:rsidRPr="000548B9" w:rsidRDefault="000D72D7" w:rsidP="001F696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029D0" w14:textId="77777777" w:rsidR="001F696B" w:rsidRPr="000548B9" w:rsidRDefault="001F696B" w:rsidP="001F696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F7104C7" w14:textId="0DF0E62C" w:rsidR="001F696B" w:rsidRPr="000548B9" w:rsidRDefault="000D72D7" w:rsidP="001F696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  <w:r w:rsidR="00775AB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115A4" w14:textId="77777777" w:rsidR="001F696B" w:rsidRPr="000548B9" w:rsidRDefault="001F696B" w:rsidP="001F696B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9381C22" w14:textId="33B6DB3B" w:rsidR="001F696B" w:rsidRPr="000548B9" w:rsidRDefault="000D72D7" w:rsidP="001F696B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  <w:r w:rsidR="001F696B"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</w:p>
        </w:tc>
      </w:tr>
      <w:tr w:rsidR="001F696B" w:rsidRPr="00D246FB" w14:paraId="32C50B1B" w14:textId="77777777" w:rsidTr="00BB04A2">
        <w:tc>
          <w:tcPr>
            <w:tcW w:w="2610" w:type="dxa"/>
            <w:vAlign w:val="bottom"/>
          </w:tcPr>
          <w:p w14:paraId="22AD4F9F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0548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44493" w14:textId="27E1A1BA" w:rsidR="001F696B" w:rsidRPr="000548B9" w:rsidRDefault="00775AB1" w:rsidP="00775AB1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57B5FD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64AE" w14:textId="04430FC6" w:rsidR="001F696B" w:rsidRPr="000548B9" w:rsidRDefault="001F696B" w:rsidP="001F696B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035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C42C5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A7E6B" w14:textId="5662C838" w:rsidR="001F696B" w:rsidRPr="000548B9" w:rsidRDefault="00775AB1" w:rsidP="005E2B0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0BCA3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BD64" w14:textId="4458CF60" w:rsidR="001F696B" w:rsidRPr="000548B9" w:rsidRDefault="001F696B" w:rsidP="005E2B0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B68B1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0D17" w14:textId="2AB64ED3" w:rsidR="001F696B" w:rsidRPr="000548B9" w:rsidRDefault="00775AB1" w:rsidP="005E2B0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F0D6F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529B" w14:textId="672105D2" w:rsidR="001F696B" w:rsidRPr="000548B9" w:rsidRDefault="001F696B" w:rsidP="005E2B0B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  <w:r w:rsidRPr="000548B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F696B" w:rsidRPr="00D246FB" w14:paraId="1DFDF8DB" w14:textId="77777777" w:rsidTr="00BB04A2">
        <w:tc>
          <w:tcPr>
            <w:tcW w:w="2610" w:type="dxa"/>
            <w:vAlign w:val="bottom"/>
          </w:tcPr>
          <w:p w14:paraId="4C47DBF5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14FA" w14:textId="4E04F908" w:rsidR="001F696B" w:rsidRPr="000548B9" w:rsidRDefault="000D72D7" w:rsidP="001F696B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808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07A5E5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0B66" w14:textId="31117816" w:rsidR="001F696B" w:rsidRPr="000548B9" w:rsidRDefault="000D72D7" w:rsidP="001F696B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575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E60D4A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8A36D" w14:textId="3CF8A955" w:rsidR="001F696B" w:rsidRPr="000548B9" w:rsidRDefault="000D72D7" w:rsidP="001F696B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27ABE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A576" w14:textId="02735A56" w:rsidR="001F696B" w:rsidRPr="000548B9" w:rsidRDefault="000D72D7" w:rsidP="001F696B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782EC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7684" w14:textId="7C9EA24C" w:rsidR="001F696B" w:rsidRPr="000548B9" w:rsidRDefault="000D72D7" w:rsidP="001F696B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563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1D9D89" w14:textId="77777777" w:rsidR="001F696B" w:rsidRPr="000548B9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8D14" w14:textId="15B74266" w:rsidR="001F696B" w:rsidRPr="000548B9" w:rsidRDefault="000D72D7" w:rsidP="001F696B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139</w:t>
            </w:r>
            <w:r w:rsidR="001F696B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323</w:t>
            </w:r>
          </w:p>
        </w:tc>
      </w:tr>
      <w:tr w:rsidR="00292431" w:rsidRPr="00D246FB" w14:paraId="7F84F1D8" w14:textId="77777777" w:rsidTr="00BB04A2">
        <w:tc>
          <w:tcPr>
            <w:tcW w:w="2610" w:type="dxa"/>
            <w:vAlign w:val="bottom"/>
          </w:tcPr>
          <w:p w14:paraId="35A99E3F" w14:textId="06E30FDC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9C6C" w14:textId="4FE40CA4" w:rsidR="00292431" w:rsidRDefault="00292431" w:rsidP="00292431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05A449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C888A" w14:textId="7AC5BF60" w:rsidR="00292431" w:rsidRPr="000548B9" w:rsidRDefault="00292431" w:rsidP="00292431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8F186E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92F5D" w14:textId="0EFAE7EE" w:rsidR="00292431" w:rsidRDefault="00775AB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B0935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0AFF" w14:textId="47BCF5EB" w:rsidR="00292431" w:rsidRPr="000548B9" w:rsidRDefault="00292431" w:rsidP="00292431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548B9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840</w:t>
            </w:r>
            <w:r w:rsidRPr="00054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BC330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BC728" w14:textId="016E789F" w:rsidR="00292431" w:rsidRDefault="00775AB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3FE47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F0B4" w14:textId="3ACA9042" w:rsidR="00292431" w:rsidRPr="000548B9" w:rsidRDefault="00292431" w:rsidP="00292431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0548B9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840</w:t>
            </w:r>
            <w:r w:rsidRPr="00054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2431" w:rsidRPr="00D246FB" w14:paraId="5C1B6CB3" w14:textId="77777777" w:rsidTr="00BB04A2">
        <w:trPr>
          <w:trHeight w:val="400"/>
        </w:trPr>
        <w:tc>
          <w:tcPr>
            <w:tcW w:w="2610" w:type="dxa"/>
            <w:vAlign w:val="bottom"/>
          </w:tcPr>
          <w:p w14:paraId="176DE6F3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1A8D4" w14:textId="363CEE08" w:rsidR="00292431" w:rsidRPr="000548B9" w:rsidRDefault="000D72D7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808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C1D4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6C2C1" w14:textId="66769F95" w:rsidR="00292431" w:rsidRPr="000548B9" w:rsidRDefault="000D72D7" w:rsidP="00292431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575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1A0655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1C8C3" w14:textId="7B736D03" w:rsidR="00292431" w:rsidRPr="000548B9" w:rsidRDefault="000D72D7" w:rsidP="00BB04A2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FDCFF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DFBBB" w14:textId="11FE35EC" w:rsidR="00292431" w:rsidRPr="000548B9" w:rsidRDefault="000D72D7" w:rsidP="00BB04A2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561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EE749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BB7C1" w14:textId="350831C8" w:rsidR="00292431" w:rsidRPr="000548B9" w:rsidRDefault="000D72D7" w:rsidP="00292431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562</w:t>
            </w:r>
            <w:r w:rsidR="00775AB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557F4" w14:textId="77777777" w:rsidR="00292431" w:rsidRPr="000548B9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C1AC2" w14:textId="79D4B03D" w:rsidR="00292431" w:rsidRPr="000548B9" w:rsidRDefault="000D72D7" w:rsidP="00292431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137</w:t>
            </w:r>
            <w:r w:rsidR="00292431" w:rsidRPr="000548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483</w:t>
            </w:r>
          </w:p>
        </w:tc>
      </w:tr>
    </w:tbl>
    <w:p w14:paraId="78F14661" w14:textId="77777777" w:rsidR="00B35372" w:rsidRDefault="00B35372" w:rsidP="00E6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p w14:paraId="0431D27C" w14:textId="5A7E5CA0" w:rsidR="00DE0E76" w:rsidRPr="00D246FB" w:rsidRDefault="007B4E81" w:rsidP="00E6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>ผลรวมของลูกหนี้</w:t>
      </w:r>
      <w:r w:rsidR="007C6557" w:rsidRPr="00D246FB">
        <w:rPr>
          <w:rFonts w:ascii="Angsana New" w:hAnsi="Angsana New" w:hint="cs"/>
          <w:sz w:val="30"/>
          <w:szCs w:val="30"/>
          <w:cs/>
        </w:rPr>
        <w:t xml:space="preserve">และผลตอบแทนตามสัญญาเช่า 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ธันวาคม</w:t>
      </w:r>
      <w:r w:rsidR="007C6557" w:rsidRPr="00D246FB">
        <w:rPr>
          <w:rFonts w:ascii="Angsana New" w:hAnsi="Angsana New" w:hint="cs"/>
          <w:sz w:val="30"/>
          <w:szCs w:val="30"/>
        </w:rPr>
        <w:t xml:space="preserve"> </w:t>
      </w:r>
      <w:r w:rsidR="007C6557" w:rsidRPr="00D246F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64821E" w14:textId="77777777" w:rsidR="00DE0E76" w:rsidRPr="0029118B" w:rsidRDefault="00DE0E76" w:rsidP="007C6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361" w:type="dxa"/>
        <w:tblInd w:w="467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F813C9" w:rsidRPr="00D246FB" w14:paraId="42C62BD0" w14:textId="77777777" w:rsidTr="009D6280">
        <w:tc>
          <w:tcPr>
            <w:tcW w:w="3076" w:type="dxa"/>
            <w:shd w:val="clear" w:color="auto" w:fill="auto"/>
            <w:vAlign w:val="bottom"/>
          </w:tcPr>
          <w:p w14:paraId="58E06CA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34B5F00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D246FB" w14:paraId="03E5DA7C" w14:textId="77777777" w:rsidTr="009D6280">
        <w:tc>
          <w:tcPr>
            <w:tcW w:w="3076" w:type="dxa"/>
            <w:shd w:val="clear" w:color="auto" w:fill="auto"/>
            <w:vAlign w:val="bottom"/>
          </w:tcPr>
          <w:p w14:paraId="478B9A4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AAC68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1F8FD582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BFE9E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220964F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7383FD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39B717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6D5C423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765E280" w14:textId="77777777" w:rsidR="00B00426" w:rsidRPr="00D246FB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AAEEEC9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40B8E4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A5D2968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30A53CC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7E3D8ADA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A04D3EB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642A8A0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064BDC31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274B0404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813C9" w:rsidRPr="00D246FB" w14:paraId="32B98660" w14:textId="77777777" w:rsidTr="009D6280">
        <w:tc>
          <w:tcPr>
            <w:tcW w:w="3076" w:type="dxa"/>
            <w:shd w:val="clear" w:color="auto" w:fill="auto"/>
            <w:vAlign w:val="bottom"/>
          </w:tcPr>
          <w:p w14:paraId="23FB7009" w14:textId="77777777" w:rsidR="008445D4" w:rsidRPr="00D246FB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0005CA76" w14:textId="47403D28" w:rsidR="008445D4" w:rsidRPr="00D246FB" w:rsidRDefault="000D72D7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34C564" w14:textId="77777777" w:rsidR="008445D4" w:rsidRPr="00D246FB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788573D4" w14:textId="1D825670" w:rsidR="008445D4" w:rsidRPr="00D246FB" w:rsidRDefault="000D72D7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13C9" w:rsidRPr="00D246FB" w14:paraId="6886B2C4" w14:textId="77777777" w:rsidTr="009D6280">
        <w:tc>
          <w:tcPr>
            <w:tcW w:w="3076" w:type="dxa"/>
            <w:shd w:val="clear" w:color="auto" w:fill="auto"/>
            <w:vAlign w:val="bottom"/>
          </w:tcPr>
          <w:p w14:paraId="1264DC2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425F993E" w14:textId="77777777" w:rsidR="00B00426" w:rsidRPr="00D246FB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96B" w:rsidRPr="00D246FB" w14:paraId="1AC52566" w14:textId="77777777" w:rsidTr="009D6280">
        <w:tc>
          <w:tcPr>
            <w:tcW w:w="3076" w:type="dxa"/>
            <w:shd w:val="clear" w:color="auto" w:fill="auto"/>
            <w:vAlign w:val="bottom"/>
          </w:tcPr>
          <w:p w14:paraId="128501D7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3A45985" w14:textId="136A1D54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297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0AF093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5BC0626" w14:textId="385A6C84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808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944DC56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C5A4E2" w14:textId="5EACF433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481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653638B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81EA5A3" w14:textId="1AF7337C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575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1F696B" w:rsidRPr="00D246FB" w14:paraId="351B000D" w14:textId="77777777" w:rsidTr="009D6280">
        <w:tc>
          <w:tcPr>
            <w:tcW w:w="3076" w:type="dxa"/>
            <w:shd w:val="clear" w:color="auto" w:fill="auto"/>
            <w:vAlign w:val="bottom"/>
          </w:tcPr>
          <w:p w14:paraId="183882F6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4B04E717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6224163" w14:textId="706F2A2B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9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670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B333940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7280E43" w14:textId="03551717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6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766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B7FB28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2AE6B4" w14:textId="0EAEA267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12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053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7E15192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032123" w14:textId="6E803AFB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7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983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1F696B" w:rsidRPr="00D246FB" w14:paraId="0FE0C281" w14:textId="77777777" w:rsidTr="009D6280">
        <w:tc>
          <w:tcPr>
            <w:tcW w:w="3076" w:type="dxa"/>
            <w:shd w:val="clear" w:color="auto" w:fill="auto"/>
            <w:vAlign w:val="bottom"/>
          </w:tcPr>
          <w:p w14:paraId="67DDBF5F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398BF" w14:textId="7D942052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053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07AD2E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B96BA" w14:textId="328E8340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988</w:t>
            </w:r>
            <w:r w:rsidR="00AD3E44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5222F50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16C9" w14:textId="6857BD0A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968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F3CE745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427F" w14:textId="4F3E60FA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580</w:t>
            </w:r>
            <w:r w:rsidR="001F696B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1F696B" w:rsidRPr="00D246FB" w14:paraId="717C5358" w14:textId="77777777" w:rsidTr="009D6280">
        <w:tc>
          <w:tcPr>
            <w:tcW w:w="3076" w:type="dxa"/>
            <w:shd w:val="clear" w:color="auto" w:fill="auto"/>
            <w:vAlign w:val="bottom"/>
          </w:tcPr>
          <w:p w14:paraId="3C928377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A3356" w14:textId="4AFF9F33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AD3E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 w:rsidR="00AD3E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20528A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7258" w14:textId="07E95540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D3E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 w:rsidR="00AD3E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2E5757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4F03" w14:textId="3AC748C2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1F696B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1F696B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B91EF3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529AC" w14:textId="2F20EE70" w:rsidR="001F696B" w:rsidRPr="00D246FB" w:rsidRDefault="000D72D7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F696B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1F696B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</w:tr>
      <w:tr w:rsidR="001F696B" w:rsidRPr="00D246FB" w14:paraId="068E0BEC" w14:textId="77777777" w:rsidTr="00AD3E44">
        <w:tc>
          <w:tcPr>
            <w:tcW w:w="3076" w:type="dxa"/>
            <w:shd w:val="clear" w:color="auto" w:fill="auto"/>
            <w:vAlign w:val="bottom"/>
          </w:tcPr>
          <w:p w14:paraId="49964916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57E9D0C" w14:textId="22662370" w:rsidR="001F696B" w:rsidRPr="00D246FB" w:rsidRDefault="00AD3E44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5B96DA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5B6D33B" w14:textId="229E97D7" w:rsidR="001F696B" w:rsidRPr="00D246FB" w:rsidRDefault="004A53FC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D25473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FEADB3" w14:textId="5EC90671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364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208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15A717C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5C08A7F" w14:textId="77777777" w:rsidR="001F696B" w:rsidRPr="00D246FB" w:rsidRDefault="001F696B" w:rsidP="001F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2431" w:rsidRPr="00D246FB" w14:paraId="02E1907A" w14:textId="77777777" w:rsidTr="00AD3E44">
        <w:tc>
          <w:tcPr>
            <w:tcW w:w="3076" w:type="dxa"/>
            <w:shd w:val="clear" w:color="auto" w:fill="auto"/>
            <w:vAlign w:val="bottom"/>
          </w:tcPr>
          <w:p w14:paraId="4D079E00" w14:textId="09494581" w:rsidR="00292431" w:rsidRPr="00D246FB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ด้านเครดิต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54AA1" w14:textId="1E372AFF" w:rsidR="00292431" w:rsidRPr="00E025C1" w:rsidRDefault="00AD3E44" w:rsidP="004A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25C1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E025C1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644</w:t>
            </w:r>
            <w:r w:rsidRPr="00E02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54CDA27" w14:textId="77777777" w:rsidR="00292431" w:rsidRPr="00E025C1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059F7F1" w14:textId="576CC5E0" w:rsidR="00292431" w:rsidRPr="00E025C1" w:rsidRDefault="004A53FC" w:rsidP="004A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E025C1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E025C1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644</w:t>
            </w:r>
            <w:r w:rsidRPr="00E02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899000" w14:textId="77777777" w:rsidR="00292431" w:rsidRPr="00E025C1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135D" w14:textId="32CE79A7" w:rsidR="00292431" w:rsidRPr="00E025C1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25C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E025C1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840</w:t>
            </w:r>
            <w:r w:rsidRPr="00E02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01A3F2" w14:textId="77777777" w:rsidR="00292431" w:rsidRPr="00D246FB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AFB39B5" w14:textId="2FDFC18F" w:rsidR="00292431" w:rsidRPr="00D246FB" w:rsidRDefault="00292431" w:rsidP="0029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840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3E51" w:rsidRPr="00D246FB" w14:paraId="4C42963A" w14:textId="77777777" w:rsidTr="00AD3E44">
        <w:tc>
          <w:tcPr>
            <w:tcW w:w="3076" w:type="dxa"/>
            <w:shd w:val="clear" w:color="auto" w:fill="auto"/>
            <w:vAlign w:val="bottom"/>
          </w:tcPr>
          <w:p w14:paraId="04E8E8D0" w14:textId="77777777" w:rsidR="00A03E51" w:rsidRPr="00D246FB" w:rsidRDefault="00A03E51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82084" w14:textId="3BDB37BA" w:rsidR="00A03E51" w:rsidRPr="00E025C1" w:rsidRDefault="000D72D7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D3E4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  <w:r w:rsidR="00AD3E44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244678E" w14:textId="77777777" w:rsidR="00A03E51" w:rsidRPr="00E025C1" w:rsidRDefault="00A03E51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5994F" w14:textId="62D2206E" w:rsidR="00A03E51" w:rsidRPr="00E025C1" w:rsidRDefault="000D72D7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4A53FC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  <w:r w:rsidR="004A53FC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A176D07" w14:textId="77777777" w:rsidR="00A03E51" w:rsidRPr="00E025C1" w:rsidRDefault="00A03E51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E6CCD" w14:textId="50665851" w:rsidR="00A03E51" w:rsidRPr="00E025C1" w:rsidRDefault="000D72D7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03E51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A03E51" w:rsidRPr="00E0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760C45A" w14:textId="77777777" w:rsidR="00A03E51" w:rsidRPr="00D246FB" w:rsidRDefault="00A03E51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955F0" w14:textId="036A5C95" w:rsidR="00A03E51" w:rsidRPr="00D246FB" w:rsidRDefault="000D72D7" w:rsidP="00A0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03E51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A03E51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</w:tr>
    </w:tbl>
    <w:p w14:paraId="318A1832" w14:textId="77777777" w:rsidR="00223E3D" w:rsidRPr="0029118B" w:rsidRDefault="00223E3D" w:rsidP="00906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08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864"/>
        <w:gridCol w:w="1172"/>
        <w:gridCol w:w="240"/>
        <w:gridCol w:w="1110"/>
        <w:gridCol w:w="271"/>
        <w:gridCol w:w="1168"/>
        <w:gridCol w:w="242"/>
        <w:gridCol w:w="1019"/>
      </w:tblGrid>
      <w:tr w:rsidR="00700441" w:rsidRPr="00700441" w14:paraId="018CA1A1" w14:textId="77777777" w:rsidTr="00700441">
        <w:trPr>
          <w:tblHeader/>
        </w:trPr>
        <w:tc>
          <w:tcPr>
            <w:tcW w:w="2126" w:type="pct"/>
            <w:hideMark/>
          </w:tcPr>
          <w:p w14:paraId="19CF09F0" w14:textId="77777777" w:rsidR="00E66607" w:rsidRPr="00063EF2" w:rsidRDefault="00E66607" w:rsidP="00700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hideMark/>
          </w:tcPr>
          <w:p w14:paraId="36BCF283" w14:textId="77777777" w:rsidR="00E66607" w:rsidRPr="00063EF2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9B05985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hideMark/>
          </w:tcPr>
          <w:p w14:paraId="4D66F332" w14:textId="77777777" w:rsidR="00E66607" w:rsidRPr="00063EF2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441" w:rsidRPr="00700441" w14:paraId="6DA950D3" w14:textId="77777777" w:rsidTr="00063352">
        <w:trPr>
          <w:tblHeader/>
        </w:trPr>
        <w:tc>
          <w:tcPr>
            <w:tcW w:w="2126" w:type="pct"/>
            <w:hideMark/>
          </w:tcPr>
          <w:p w14:paraId="0B215683" w14:textId="77777777" w:rsidR="00E66607" w:rsidRPr="00063EF2" w:rsidRDefault="00E66607" w:rsidP="005911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hideMark/>
          </w:tcPr>
          <w:p w14:paraId="19009BD6" w14:textId="30BD99FF" w:rsidR="00E66607" w:rsidRPr="00700441" w:rsidRDefault="000D72D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7672138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5A723394" w14:textId="74010BF8" w:rsidR="00E66607" w:rsidRPr="00700441" w:rsidRDefault="000D72D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A3188D5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095B4BF1" w14:textId="79F1C338" w:rsidR="00E66607" w:rsidRPr="00700441" w:rsidRDefault="000D72D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0E7D19FF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hideMark/>
          </w:tcPr>
          <w:p w14:paraId="705AFD03" w14:textId="5831D40D" w:rsidR="00E66607" w:rsidRPr="00700441" w:rsidRDefault="000D72D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00441" w:rsidRPr="00700441" w14:paraId="445B65B2" w14:textId="77777777" w:rsidTr="00700441">
        <w:trPr>
          <w:trHeight w:val="209"/>
          <w:tblHeader/>
        </w:trPr>
        <w:tc>
          <w:tcPr>
            <w:tcW w:w="2126" w:type="pct"/>
          </w:tcPr>
          <w:p w14:paraId="138EAEDC" w14:textId="77777777" w:rsidR="00E66607" w:rsidRPr="00700441" w:rsidRDefault="00E66607" w:rsidP="005911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pct"/>
            <w:gridSpan w:val="7"/>
            <w:hideMark/>
          </w:tcPr>
          <w:p w14:paraId="63D6D94E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E1" w:rsidRPr="00700441" w14:paraId="3B57811F" w14:textId="77777777" w:rsidTr="00700441">
        <w:trPr>
          <w:trHeight w:val="209"/>
          <w:tblHeader/>
        </w:trPr>
        <w:tc>
          <w:tcPr>
            <w:tcW w:w="2126" w:type="pct"/>
          </w:tcPr>
          <w:p w14:paraId="015927C6" w14:textId="5C0462E8" w:rsidR="00F949E1" w:rsidRPr="00063EF2" w:rsidRDefault="00F949E1" w:rsidP="001F208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2874" w:type="pct"/>
            <w:gridSpan w:val="7"/>
          </w:tcPr>
          <w:p w14:paraId="54577CB1" w14:textId="77777777" w:rsidR="00F949E1" w:rsidRPr="00700441" w:rsidRDefault="00F949E1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16D35" w:rsidRPr="00700441" w14:paraId="45B03BD2" w14:textId="77777777" w:rsidTr="00063352">
        <w:tc>
          <w:tcPr>
            <w:tcW w:w="2126" w:type="pct"/>
          </w:tcPr>
          <w:p w14:paraId="72728A72" w14:textId="7A26ABD1" w:rsidR="00A16D35" w:rsidRPr="00700441" w:rsidRDefault="00A16D35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5" w:type="pct"/>
          </w:tcPr>
          <w:p w14:paraId="2F361DFE" w14:textId="77777777" w:rsidR="00A16D35" w:rsidRDefault="00A16D35" w:rsidP="006E2FF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4A296660" w14:textId="77777777" w:rsidR="00A16D35" w:rsidRPr="00700441" w:rsidRDefault="00A16D35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31494732" w14:textId="77777777" w:rsidR="00A16D35" w:rsidRPr="00700441" w:rsidRDefault="00A16D35" w:rsidP="00E666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633D063B" w14:textId="77777777" w:rsidR="00A16D35" w:rsidRPr="00700441" w:rsidRDefault="00A16D35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3724E0B2" w14:textId="77777777" w:rsidR="00A16D35" w:rsidRPr="000D72D7" w:rsidRDefault="00A16D35" w:rsidP="00B5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CCCEFA6" w14:textId="77777777" w:rsidR="00A16D35" w:rsidRPr="00700441" w:rsidRDefault="00A16D35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</w:tcPr>
          <w:p w14:paraId="7D1264C1" w14:textId="77777777" w:rsidR="00A16D35" w:rsidRPr="000D72D7" w:rsidRDefault="00A16D35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441" w:rsidRPr="00700441" w14:paraId="64E2C157" w14:textId="77777777" w:rsidTr="00063352">
        <w:tc>
          <w:tcPr>
            <w:tcW w:w="2126" w:type="pct"/>
            <w:hideMark/>
          </w:tcPr>
          <w:p w14:paraId="27015A01" w14:textId="77777777" w:rsidR="00E66607" w:rsidRPr="00700441" w:rsidRDefault="00E66607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5" w:type="pct"/>
          </w:tcPr>
          <w:p w14:paraId="79E6A6BC" w14:textId="4A0AC3A5" w:rsidR="00E66607" w:rsidRPr="00B51914" w:rsidRDefault="006E2FF7" w:rsidP="006E2FF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2" w:type="pct"/>
          </w:tcPr>
          <w:p w14:paraId="20977A5A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hideMark/>
          </w:tcPr>
          <w:p w14:paraId="6E3D9281" w14:textId="77777777" w:rsidR="00E66607" w:rsidRPr="00700441" w:rsidRDefault="00E66607" w:rsidP="00E66607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044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9" w:type="pct"/>
          </w:tcPr>
          <w:p w14:paraId="4B2A4776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30046996" w14:textId="48C1BF29" w:rsidR="00E66607" w:rsidRPr="00700441" w:rsidRDefault="000D72D7" w:rsidP="00B5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3" w:type="pct"/>
          </w:tcPr>
          <w:p w14:paraId="345372AA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hideMark/>
          </w:tcPr>
          <w:p w14:paraId="0062AF11" w14:textId="4CD4399B" w:rsidR="00E66607" w:rsidRPr="00700441" w:rsidRDefault="000D72D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700441" w:rsidRPr="00700441" w14:paraId="16D2A1EA" w14:textId="77777777" w:rsidTr="00063352">
        <w:tc>
          <w:tcPr>
            <w:tcW w:w="2126" w:type="pct"/>
            <w:hideMark/>
          </w:tcPr>
          <w:p w14:paraId="6A202037" w14:textId="77777777" w:rsidR="00E66607" w:rsidRPr="00700441" w:rsidRDefault="00E66607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5" w:type="pct"/>
          </w:tcPr>
          <w:p w14:paraId="6D80BEA3" w14:textId="68C762BC" w:rsidR="00E66607" w:rsidRPr="003A7FA7" w:rsidRDefault="006E2FF7" w:rsidP="00B5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7FA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</w:t>
            </w:r>
            <w:r w:rsidR="003A7FA7" w:rsidRPr="003A7FA7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003</w:t>
            </w:r>
            <w:r w:rsidRPr="003A7F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7F1E5930" w14:textId="77777777" w:rsidR="00E66607" w:rsidRPr="003A7FA7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4A508EE2" w14:textId="6CE2869B" w:rsidR="00E66607" w:rsidRPr="00700441" w:rsidRDefault="000D72D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92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E66607" w:rsidRPr="0070044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14:paraId="0F86451A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2D15B77C" w14:textId="69C8A6F5" w:rsidR="00E66607" w:rsidRPr="00700441" w:rsidRDefault="00B51914" w:rsidP="000A1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6"/>
                <w:tab w:val="decimal" w:pos="60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347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3" w:type="pct"/>
          </w:tcPr>
          <w:p w14:paraId="352CDD00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1" w:type="pct"/>
            <w:hideMark/>
          </w:tcPr>
          <w:p w14:paraId="15271162" w14:textId="00F72E42" w:rsidR="00E66607" w:rsidRPr="00700441" w:rsidRDefault="000D72D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36</w:t>
            </w:r>
            <w:r w:rsidR="00E66607" w:rsidRPr="0070044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700441" w:rsidRPr="00700441" w14:paraId="50F5117B" w14:textId="77777777" w:rsidTr="00063352">
        <w:tc>
          <w:tcPr>
            <w:tcW w:w="2126" w:type="pct"/>
            <w:hideMark/>
          </w:tcPr>
          <w:p w14:paraId="299A4229" w14:textId="77777777" w:rsidR="00E66607" w:rsidRPr="00700441" w:rsidRDefault="00E66607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pacing w:val="4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645" w:type="pct"/>
          </w:tcPr>
          <w:p w14:paraId="1DE8E28F" w14:textId="2B8B8DC9" w:rsidR="00E66607" w:rsidRPr="00700441" w:rsidRDefault="00925666" w:rsidP="00B51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196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2" w:type="pct"/>
          </w:tcPr>
          <w:p w14:paraId="0A483C41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103C34DA" w14:textId="6103122C" w:rsidR="00E66607" w:rsidRPr="00700441" w:rsidRDefault="00E6660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46</w:t>
            </w:r>
            <w:r w:rsidR="00BE657B">
              <w:rPr>
                <w:rFonts w:ascii="Angsana New" w:hAnsi="Angsana New"/>
                <w:sz w:val="30"/>
                <w:szCs w:val="30"/>
              </w:rPr>
              <w:t>1</w:t>
            </w:r>
            <w:r w:rsidRPr="007004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70C43B40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321FEF6" w14:textId="12B8791B" w:rsidR="00E66607" w:rsidRPr="00B51914" w:rsidRDefault="006E2FF7" w:rsidP="006E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3" w:type="pct"/>
          </w:tcPr>
          <w:p w14:paraId="3A3EEED2" w14:textId="77777777" w:rsidR="00E66607" w:rsidRPr="00700441" w:rsidRDefault="00E66607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hideMark/>
          </w:tcPr>
          <w:p w14:paraId="1B5CC4C2" w14:textId="77777777" w:rsidR="00E66607" w:rsidRPr="00700441" w:rsidRDefault="00E6660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441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</w:tbl>
    <w:p w14:paraId="6897380E" w14:textId="64429205" w:rsidR="00925666" w:rsidRPr="0029118B" w:rsidRDefault="00925666" w:rsidP="00E025C1">
      <w:pPr>
        <w:ind w:firstLine="540"/>
        <w:rPr>
          <w:rFonts w:asciiTheme="majorBidi" w:hAnsiTheme="majorBidi" w:cstheme="majorBidi"/>
          <w:sz w:val="12"/>
          <w:szCs w:val="12"/>
        </w:rPr>
      </w:pPr>
    </w:p>
    <w:tbl>
      <w:tblPr>
        <w:tblW w:w="908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864"/>
        <w:gridCol w:w="1172"/>
        <w:gridCol w:w="240"/>
        <w:gridCol w:w="1110"/>
        <w:gridCol w:w="271"/>
        <w:gridCol w:w="1168"/>
        <w:gridCol w:w="242"/>
        <w:gridCol w:w="1019"/>
      </w:tblGrid>
      <w:tr w:rsidR="00925666" w:rsidRPr="00700441" w14:paraId="781E8B14" w14:textId="77777777" w:rsidTr="00C5044B">
        <w:trPr>
          <w:tblHeader/>
        </w:trPr>
        <w:tc>
          <w:tcPr>
            <w:tcW w:w="2126" w:type="pct"/>
            <w:hideMark/>
          </w:tcPr>
          <w:p w14:paraId="1A701ED1" w14:textId="77777777" w:rsidR="00925666" w:rsidRPr="00063EF2" w:rsidRDefault="00925666" w:rsidP="00C504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hideMark/>
          </w:tcPr>
          <w:p w14:paraId="5A5B0866" w14:textId="77777777" w:rsidR="00925666" w:rsidRPr="00063EF2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15E0E0A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hideMark/>
          </w:tcPr>
          <w:p w14:paraId="404D7F6F" w14:textId="77777777" w:rsidR="00925666" w:rsidRPr="00063EF2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666" w:rsidRPr="00700441" w14:paraId="1FE646B2" w14:textId="77777777" w:rsidTr="00C5044B">
        <w:trPr>
          <w:tblHeader/>
        </w:trPr>
        <w:tc>
          <w:tcPr>
            <w:tcW w:w="2126" w:type="pct"/>
            <w:hideMark/>
          </w:tcPr>
          <w:p w14:paraId="46CA8297" w14:textId="77777777" w:rsidR="00925666" w:rsidRPr="00063EF2" w:rsidRDefault="00925666" w:rsidP="00C504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hideMark/>
          </w:tcPr>
          <w:p w14:paraId="6200AC4D" w14:textId="1B784777" w:rsidR="00925666" w:rsidRPr="00700441" w:rsidRDefault="000D72D7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EDEF0D2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59C982E0" w14:textId="54EDF10E" w:rsidR="00925666" w:rsidRPr="00700441" w:rsidRDefault="000D72D7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2AEBC5E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247D38B1" w14:textId="4F860190" w:rsidR="00925666" w:rsidRPr="00700441" w:rsidRDefault="000D72D7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72F4B045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hideMark/>
          </w:tcPr>
          <w:p w14:paraId="301B3C55" w14:textId="328B9571" w:rsidR="00925666" w:rsidRPr="00700441" w:rsidRDefault="000D72D7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25666" w:rsidRPr="00700441" w14:paraId="1EF7BD5D" w14:textId="77777777" w:rsidTr="00C5044B">
        <w:trPr>
          <w:trHeight w:val="209"/>
          <w:tblHeader/>
        </w:trPr>
        <w:tc>
          <w:tcPr>
            <w:tcW w:w="2126" w:type="pct"/>
          </w:tcPr>
          <w:p w14:paraId="6032EEE2" w14:textId="77777777" w:rsidR="00925666" w:rsidRPr="00700441" w:rsidRDefault="00925666" w:rsidP="00C504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pct"/>
            <w:gridSpan w:val="7"/>
            <w:hideMark/>
          </w:tcPr>
          <w:p w14:paraId="1D03343D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5666" w:rsidRPr="00700441" w14:paraId="32A566C2" w14:textId="77777777" w:rsidTr="00BE657B">
        <w:tc>
          <w:tcPr>
            <w:tcW w:w="2126" w:type="pct"/>
            <w:hideMark/>
          </w:tcPr>
          <w:p w14:paraId="3B666D42" w14:textId="4D74F196" w:rsidR="00925666" w:rsidRPr="00700441" w:rsidRDefault="00925666" w:rsidP="00C5044B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666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45" w:type="pct"/>
          </w:tcPr>
          <w:p w14:paraId="637A61C1" w14:textId="5356164D" w:rsidR="00925666" w:rsidRPr="00B51914" w:rsidRDefault="00925666" w:rsidP="00C5044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2" w:type="pct"/>
          </w:tcPr>
          <w:p w14:paraId="69050EB7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2126803" w14:textId="13A9412D" w:rsidR="00925666" w:rsidRPr="00700441" w:rsidRDefault="00925666" w:rsidP="00C5044B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172CF34A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327E1A34" w14:textId="02AFF9B1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" w:type="pct"/>
          </w:tcPr>
          <w:p w14:paraId="2AC00FD6" w14:textId="77777777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</w:tcPr>
          <w:p w14:paraId="252C6181" w14:textId="41054835" w:rsidR="00925666" w:rsidRPr="00700441" w:rsidRDefault="00925666" w:rsidP="00C5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25666" w:rsidRPr="00700441" w14:paraId="114051E3" w14:textId="77777777" w:rsidTr="00BE657B">
        <w:tc>
          <w:tcPr>
            <w:tcW w:w="2126" w:type="pct"/>
            <w:hideMark/>
          </w:tcPr>
          <w:p w14:paraId="0E63F29A" w14:textId="3A9AF96B" w:rsidR="00925666" w:rsidRPr="00700441" w:rsidRDefault="00925666" w:rsidP="0092566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2B5EB46B" w14:textId="5F3611AB" w:rsidR="00925666" w:rsidRPr="007B7463" w:rsidRDefault="00925666" w:rsidP="00F60BE8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32" w:type="pct"/>
          </w:tcPr>
          <w:p w14:paraId="6B3C48BB" w14:textId="77777777" w:rsidR="00925666" w:rsidRPr="007B7463" w:rsidRDefault="00925666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02BF224D" w14:textId="3850C169" w:rsidR="00925666" w:rsidRPr="007B7463" w:rsidRDefault="00925666" w:rsidP="00F60BE8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9" w:type="pct"/>
          </w:tcPr>
          <w:p w14:paraId="79939AE4" w14:textId="77777777" w:rsidR="00925666" w:rsidRPr="007B7463" w:rsidRDefault="00925666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EAA2281" w14:textId="4930A3EB" w:rsidR="00925666" w:rsidRPr="007B7463" w:rsidRDefault="000D72D7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25666"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925666"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3" w:type="pct"/>
          </w:tcPr>
          <w:p w14:paraId="4FFA7B37" w14:textId="77777777" w:rsidR="00925666" w:rsidRPr="007B7463" w:rsidRDefault="00925666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5755CA57" w14:textId="4791A9C7" w:rsidR="00925666" w:rsidRPr="007B7463" w:rsidRDefault="000D72D7" w:rsidP="00BE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26"/>
              </w:tabs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25666"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  <w:r w:rsidR="00925666" w:rsidRPr="007B746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1536A" w:rsidRPr="00700441" w14:paraId="5C86231F" w14:textId="77777777" w:rsidTr="00E1536A">
        <w:tc>
          <w:tcPr>
            <w:tcW w:w="2126" w:type="pct"/>
          </w:tcPr>
          <w:p w14:paraId="434EFCB8" w14:textId="77777777" w:rsidR="00E1536A" w:rsidRDefault="00E1536A" w:rsidP="0092566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842033F" w14:textId="77777777" w:rsidR="00E1536A" w:rsidRPr="007B7463" w:rsidRDefault="00E1536A" w:rsidP="00F60BE8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27837103" w14:textId="77777777" w:rsidR="00E1536A" w:rsidRPr="007B7463" w:rsidRDefault="00E1536A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89353DB" w14:textId="77777777" w:rsidR="00E1536A" w:rsidRPr="007B7463" w:rsidRDefault="00E1536A" w:rsidP="00F60BE8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4704FB9C" w14:textId="77777777" w:rsidR="00E1536A" w:rsidRPr="007B7463" w:rsidRDefault="00E1536A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43" w:type="pct"/>
          </w:tcPr>
          <w:p w14:paraId="25355DAD" w14:textId="77777777" w:rsidR="00E1536A" w:rsidRPr="000D72D7" w:rsidRDefault="00E1536A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76CB3" w14:textId="77777777" w:rsidR="00E1536A" w:rsidRPr="007B7463" w:rsidRDefault="00E1536A" w:rsidP="009256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1" w:type="pct"/>
          </w:tcPr>
          <w:p w14:paraId="33F1C101" w14:textId="77777777" w:rsidR="00E1536A" w:rsidRPr="000D72D7" w:rsidRDefault="00E1536A" w:rsidP="00BE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26"/>
              </w:tabs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208A" w:rsidRPr="00700441" w14:paraId="295DBFAD" w14:textId="77777777" w:rsidTr="00063352">
        <w:tc>
          <w:tcPr>
            <w:tcW w:w="2126" w:type="pct"/>
          </w:tcPr>
          <w:p w14:paraId="0B4F4C6B" w14:textId="77777777" w:rsidR="001F208A" w:rsidRPr="001F208A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45" w:type="pct"/>
          </w:tcPr>
          <w:p w14:paraId="7C335E0A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59AB962D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6AD0F98" w14:textId="77777777" w:rsidR="001F208A" w:rsidRPr="00700441" w:rsidRDefault="001F208A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83C0C7D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2B80230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83898B2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E46B369" w14:textId="77777777" w:rsidR="001F208A" w:rsidRPr="00700441" w:rsidRDefault="001F208A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F208A" w:rsidRPr="00700441" w14:paraId="191E3770" w14:textId="77777777" w:rsidTr="00063352">
        <w:tc>
          <w:tcPr>
            <w:tcW w:w="2126" w:type="pct"/>
          </w:tcPr>
          <w:p w14:paraId="0C8F257F" w14:textId="77777777" w:rsidR="001F208A" w:rsidRPr="00700441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5" w:type="pct"/>
          </w:tcPr>
          <w:p w14:paraId="6A9E1DD9" w14:textId="5A42EFB4" w:rsidR="001F208A" w:rsidRPr="00700441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77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78</w:t>
            </w:r>
            <w:r w:rsidR="004815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32" w:type="pct"/>
          </w:tcPr>
          <w:p w14:paraId="4EEC0E2F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0E900AF" w14:textId="3CA09032" w:rsidR="001F208A" w:rsidRPr="00700441" w:rsidRDefault="000D72D7" w:rsidP="001F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92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40</w:t>
            </w:r>
            <w:r w:rsidR="001F208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9" w:type="pct"/>
          </w:tcPr>
          <w:p w14:paraId="15CC0AB9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FC42A2E" w14:textId="68C3DAE9" w:rsidR="001F208A" w:rsidRPr="00481587" w:rsidRDefault="00481587" w:rsidP="005E2B0B">
            <w:pPr>
              <w:pStyle w:val="a2"/>
              <w:tabs>
                <w:tab w:val="decimal" w:pos="60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158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3" w:type="pct"/>
          </w:tcPr>
          <w:p w14:paraId="339311C9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2C1E1527" w14:textId="43590CB5" w:rsidR="001F208A" w:rsidRPr="00700441" w:rsidRDefault="000D72D7" w:rsidP="0006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1F208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1F208A" w:rsidRPr="00700441" w14:paraId="2BD61DB4" w14:textId="77777777" w:rsidTr="00063352">
        <w:tc>
          <w:tcPr>
            <w:tcW w:w="2126" w:type="pct"/>
          </w:tcPr>
          <w:p w14:paraId="374174FE" w14:textId="77777777" w:rsidR="001F208A" w:rsidRPr="00700441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</w:tcPr>
          <w:p w14:paraId="6531FBAE" w14:textId="5D42B460" w:rsidR="001F208A" w:rsidRPr="00700441" w:rsidRDefault="000D370A" w:rsidP="000D3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left" w:pos="612"/>
              </w:tabs>
              <w:spacing w:after="0"/>
              <w:ind w:left="-108" w:right="-2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2" w:type="pct"/>
          </w:tcPr>
          <w:p w14:paraId="49912005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F86498A" w14:textId="77777777" w:rsidR="001F208A" w:rsidRPr="00700441" w:rsidRDefault="001F208A" w:rsidP="001F208A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DC01849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D708A9B" w14:textId="1C4FFCAD" w:rsidR="001F208A" w:rsidRPr="00481587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12</w:t>
            </w:r>
            <w:r w:rsidR="004815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3" w:type="pct"/>
          </w:tcPr>
          <w:p w14:paraId="318206DE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44E5314" w14:textId="17D79743" w:rsidR="001F208A" w:rsidRPr="00700441" w:rsidRDefault="000D72D7" w:rsidP="0006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13</w:t>
            </w:r>
            <w:r w:rsidR="00A621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1F208A" w:rsidRPr="00700441" w14:paraId="085AA11B" w14:textId="77777777" w:rsidTr="00481587">
        <w:tc>
          <w:tcPr>
            <w:tcW w:w="2126" w:type="pct"/>
          </w:tcPr>
          <w:p w14:paraId="503E4A65" w14:textId="7BE86399" w:rsidR="001F208A" w:rsidRPr="00700441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</w:tcPr>
          <w:p w14:paraId="00B8F3E4" w14:textId="0891DAAE" w:rsidR="001F208A" w:rsidRPr="00700441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77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16</w:t>
            </w:r>
            <w:r w:rsidR="004815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2" w:type="pct"/>
          </w:tcPr>
          <w:p w14:paraId="52711438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721907F" w14:textId="444C93FA" w:rsidR="001F208A" w:rsidRPr="001F208A" w:rsidRDefault="000D72D7" w:rsidP="001F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92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14</w:t>
            </w:r>
            <w:r w:rsidR="001F208A" w:rsidRPr="001F208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9" w:type="pct"/>
          </w:tcPr>
          <w:p w14:paraId="3DB12982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092441B" w14:textId="59D51EC9" w:rsidR="001F208A" w:rsidRPr="00481587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4815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33" w:type="pct"/>
          </w:tcPr>
          <w:p w14:paraId="164B9E85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E0D1E91" w14:textId="54BF3478" w:rsidR="001F208A" w:rsidRPr="00700441" w:rsidRDefault="000D72D7" w:rsidP="0006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12</w:t>
            </w:r>
            <w:r w:rsidR="00A6216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1F208A" w:rsidRPr="00700441" w14:paraId="599CC290" w14:textId="77777777" w:rsidTr="00481587">
        <w:tc>
          <w:tcPr>
            <w:tcW w:w="2126" w:type="pct"/>
          </w:tcPr>
          <w:p w14:paraId="17E3492D" w14:textId="77777777" w:rsidR="001F208A" w:rsidRPr="00700441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57AF7F4" w14:textId="040026E1" w:rsidR="001F208A" w:rsidRPr="00700441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77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CF574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32" w:type="pct"/>
          </w:tcPr>
          <w:p w14:paraId="5986EC62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282753E7" w14:textId="0488867A" w:rsidR="001F208A" w:rsidRPr="001F208A" w:rsidRDefault="000D72D7" w:rsidP="001F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92"/>
              </w:tabs>
              <w:spacing w:after="0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1F208A" w:rsidRPr="001F208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49" w:type="pct"/>
          </w:tcPr>
          <w:p w14:paraId="07CA98C4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2535480" w14:textId="3A128C8B" w:rsidR="001F208A" w:rsidRPr="00481587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48158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33" w:type="pct"/>
          </w:tcPr>
          <w:p w14:paraId="51DD55F1" w14:textId="77777777" w:rsidR="001F208A" w:rsidRPr="00700441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336D52C" w14:textId="62DF0801" w:rsidR="001F208A" w:rsidRPr="00700441" w:rsidRDefault="000D72D7" w:rsidP="0006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A6216D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1F208A" w:rsidRPr="00700441" w14:paraId="39ADBD0F" w14:textId="77777777" w:rsidTr="00063352">
        <w:tc>
          <w:tcPr>
            <w:tcW w:w="2126" w:type="pct"/>
          </w:tcPr>
          <w:p w14:paraId="6DE0F663" w14:textId="77777777" w:rsidR="001F208A" w:rsidRPr="001F208A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1F208A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A591944" w14:textId="20CCCDCE" w:rsidR="001F208A" w:rsidRPr="00481587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77"/>
              </w:tabs>
              <w:spacing w:after="0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CF574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32" w:type="pct"/>
          </w:tcPr>
          <w:p w14:paraId="772B35B8" w14:textId="77777777" w:rsidR="001F208A" w:rsidRPr="001F208A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FB8C2E3" w14:textId="5937884D" w:rsidR="001F208A" w:rsidRPr="001F208A" w:rsidRDefault="000D72D7" w:rsidP="001F2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1F20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149" w:type="pct"/>
          </w:tcPr>
          <w:p w14:paraId="7E195FCB" w14:textId="77777777" w:rsidR="001F208A" w:rsidRPr="001F208A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E7CED14" w14:textId="284686AE" w:rsidR="001F208A" w:rsidRPr="00481587" w:rsidRDefault="000D72D7" w:rsidP="00481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81587" w:rsidRPr="0048158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33" w:type="pct"/>
          </w:tcPr>
          <w:p w14:paraId="099FD556" w14:textId="77777777" w:rsidR="001F208A" w:rsidRPr="001F208A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3C7F924" w14:textId="18791CAE" w:rsidR="001F208A" w:rsidRPr="001F208A" w:rsidRDefault="000D72D7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06335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  <w:tr w:rsidR="001F208A" w:rsidRPr="00FD3EE0" w14:paraId="0FDB286D" w14:textId="77777777" w:rsidTr="00AA4667">
        <w:tc>
          <w:tcPr>
            <w:tcW w:w="2126" w:type="pct"/>
          </w:tcPr>
          <w:p w14:paraId="593AC044" w14:textId="77777777" w:rsidR="001F208A" w:rsidRPr="00FD3EE0" w:rsidRDefault="001F208A" w:rsidP="005911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6"/>
                <w:szCs w:val="2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DEEC60C" w14:textId="77777777" w:rsidR="001F208A" w:rsidRPr="00FD3EE0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2" w:type="pct"/>
          </w:tcPr>
          <w:p w14:paraId="0C308FEE" w14:textId="77777777" w:rsidR="001F208A" w:rsidRPr="00FD3EE0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E0E6192" w14:textId="77777777" w:rsidR="001F208A" w:rsidRPr="00FD3EE0" w:rsidRDefault="001F208A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pct"/>
          </w:tcPr>
          <w:p w14:paraId="48C1FC26" w14:textId="77777777" w:rsidR="001F208A" w:rsidRPr="00FD3EE0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4F31D0A" w14:textId="77777777" w:rsidR="001F208A" w:rsidRPr="00FD3EE0" w:rsidRDefault="001F208A" w:rsidP="005911BC">
            <w:pPr>
              <w:pStyle w:val="BodyText"/>
              <w:tabs>
                <w:tab w:val="clear" w:pos="227"/>
                <w:tab w:val="clear" w:pos="454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" w:type="pct"/>
          </w:tcPr>
          <w:p w14:paraId="0DADDD4E" w14:textId="77777777" w:rsidR="001F208A" w:rsidRPr="00FD3EE0" w:rsidRDefault="001F208A" w:rsidP="005911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20FB68D" w14:textId="77777777" w:rsidR="001F208A" w:rsidRPr="00FD3EE0" w:rsidRDefault="001F208A" w:rsidP="00E666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AA4667" w:rsidRPr="00700441" w14:paraId="29ADCEF3" w14:textId="77777777" w:rsidTr="004A75D5">
        <w:tc>
          <w:tcPr>
            <w:tcW w:w="2126" w:type="pct"/>
          </w:tcPr>
          <w:p w14:paraId="65AA91F8" w14:textId="77777777" w:rsidR="00AA4667" w:rsidRDefault="00AA4667" w:rsidP="00AA4667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45" w:type="pct"/>
          </w:tcPr>
          <w:p w14:paraId="5BAED605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5D55727A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215AB68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5D7CA4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835A7A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7732A4F4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CEF0C0A" w14:textId="77777777" w:rsidR="00AA4667" w:rsidRPr="00700441" w:rsidRDefault="00AA4667" w:rsidP="00AA4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E008C" w:rsidRPr="00700441" w14:paraId="3BEB4032" w14:textId="77777777" w:rsidTr="004A75D5">
        <w:tc>
          <w:tcPr>
            <w:tcW w:w="2126" w:type="pct"/>
          </w:tcPr>
          <w:p w14:paraId="0BE908BD" w14:textId="35A62FC4" w:rsidR="003E008C" w:rsidRDefault="003E008C" w:rsidP="003E008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0600E094" w14:textId="7D93A915" w:rsidR="003E008C" w:rsidRPr="00481587" w:rsidRDefault="000D72D7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E008C" w:rsidRPr="0048158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32" w:type="pct"/>
          </w:tcPr>
          <w:p w14:paraId="6AB43DCB" w14:textId="77777777" w:rsidR="003E008C" w:rsidRPr="00481587" w:rsidRDefault="003E008C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14:paraId="1FB37F26" w14:textId="77777777" w:rsidR="003E008C" w:rsidRPr="00F60BE8" w:rsidRDefault="003E008C" w:rsidP="003E008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0B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218595" w14:textId="77777777" w:rsidR="003E008C" w:rsidRPr="00481587" w:rsidRDefault="003E008C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550E887C" w14:textId="0ADACC82" w:rsidR="003E008C" w:rsidRPr="00481587" w:rsidRDefault="000D72D7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  <w:tab w:val="decimal" w:pos="702"/>
              </w:tabs>
              <w:spacing w:after="0"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E008C" w:rsidRPr="004815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33" w:type="pct"/>
          </w:tcPr>
          <w:p w14:paraId="2996D158" w14:textId="77777777" w:rsidR="003E008C" w:rsidRPr="00481587" w:rsidRDefault="003E008C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9E9DDB6" w14:textId="77777777" w:rsidR="003E008C" w:rsidRPr="00481587" w:rsidRDefault="003E008C" w:rsidP="003E00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969"/>
              </w:tabs>
              <w:spacing w:after="0" w:line="240" w:lineRule="auto"/>
              <w:ind w:left="-108" w:right="-2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815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0A9707" w14:textId="4F40CE0B" w:rsidR="00EA36AF" w:rsidRPr="00E90DCE" w:rsidRDefault="00EA36AF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050D1B7" w14:textId="165205CE" w:rsidR="00BC4D89" w:rsidRPr="007B7463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74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78A4214" w14:textId="77777777" w:rsidR="00C35CCB" w:rsidRPr="00E90DCE" w:rsidRDefault="00C35CCB" w:rsidP="00C3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E15E8FC" w14:textId="7BF69132" w:rsidR="00956C07" w:rsidRPr="00D246FB" w:rsidRDefault="00956C07" w:rsidP="009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เงินให้กู้ยืมแก่กิจการที่เกี่ยวข้องกัน</w:t>
      </w:r>
    </w:p>
    <w:p w14:paraId="6997DEB7" w14:textId="77777777" w:rsidR="00956C07" w:rsidRPr="00E90DCE" w:rsidRDefault="00956C07" w:rsidP="00956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87EBD0B" w14:textId="70BF9820" w:rsidR="007B7463" w:rsidRPr="00692F24" w:rsidRDefault="00956C07" w:rsidP="007B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49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D34924">
        <w:rPr>
          <w:rFonts w:ascii="Angsana New" w:hAnsi="Angsana New" w:hint="cs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E025C1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บริษัทมีเงินให้กู้ยืมแก่ บริษัท ราช โคเจนเนอเรชั่น จำกัด ซึ่งเป็นบริษัทย่อย</w:t>
      </w:r>
      <w:r w:rsidRPr="007B7463">
        <w:rPr>
          <w:rFonts w:ascii="Angsana New" w:hAnsi="Angsana New" w:hint="cs"/>
          <w:sz w:val="30"/>
          <w:szCs w:val="30"/>
          <w:cs/>
        </w:rPr>
        <w:t xml:space="preserve">ทางตรง </w:t>
      </w:r>
      <w:r w:rsidR="007B7463" w:rsidRPr="007B7463">
        <w:rPr>
          <w:rFonts w:ascii="Angsana New" w:hAnsi="Angsana New" w:hint="cs"/>
          <w:sz w:val="30"/>
          <w:szCs w:val="30"/>
          <w:cs/>
        </w:rPr>
        <w:t>เป</w:t>
      </w:r>
      <w:r w:rsidR="007B7463">
        <w:rPr>
          <w:rFonts w:ascii="Angsana New" w:hAnsi="Angsana New" w:hint="cs"/>
          <w:sz w:val="30"/>
          <w:szCs w:val="30"/>
          <w:cs/>
        </w:rPr>
        <w:t>็น</w:t>
      </w:r>
      <w:r w:rsidR="007B7463" w:rsidRPr="007B7463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7B7463">
        <w:rPr>
          <w:rFonts w:ascii="Angsana New" w:hAnsi="Angsana New" w:hint="cs"/>
          <w:sz w:val="30"/>
          <w:szCs w:val="30"/>
          <w:cs/>
        </w:rPr>
        <w:t>ระยะสั้น</w:t>
      </w:r>
      <w:r w:rsidR="007B7463" w:rsidRPr="00E025C1">
        <w:rPr>
          <w:rFonts w:ascii="Angsana New" w:hAnsi="Angsana New" w:hint="cs"/>
          <w:sz w:val="30"/>
          <w:szCs w:val="30"/>
          <w:cs/>
        </w:rPr>
        <w:t>คงเหลือ</w:t>
      </w:r>
      <w:r w:rsidRPr="007B746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62300F" w:rsidRPr="007B7463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186</w:t>
      </w:r>
      <w:r w:rsidR="0062300F" w:rsidRPr="007B7463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27</w:t>
      </w:r>
      <w:r w:rsidR="0062300F" w:rsidRPr="007B7463">
        <w:rPr>
          <w:rFonts w:ascii="Angsana New" w:hAnsi="Angsana New"/>
          <w:sz w:val="30"/>
          <w:szCs w:val="30"/>
        </w:rPr>
        <w:t xml:space="preserve"> </w:t>
      </w:r>
      <w:r w:rsidRPr="007B7463">
        <w:rPr>
          <w:rFonts w:ascii="Angsana New" w:hAnsi="Angsana New" w:hint="cs"/>
          <w:sz w:val="30"/>
          <w:szCs w:val="30"/>
          <w:cs/>
        </w:rPr>
        <w:t>ล้านบาท</w:t>
      </w:r>
      <w:r w:rsidR="007B7463">
        <w:rPr>
          <w:rFonts w:ascii="Angsana New" w:hAnsi="Angsana New" w:hint="cs"/>
          <w:sz w:val="30"/>
          <w:szCs w:val="30"/>
          <w:cs/>
        </w:rPr>
        <w:t xml:space="preserve"> </w:t>
      </w:r>
      <w:r w:rsidR="00D70E43">
        <w:rPr>
          <w:rFonts w:ascii="Angsana New" w:hAnsi="Angsana New" w:hint="cs"/>
          <w:sz w:val="30"/>
          <w:szCs w:val="30"/>
          <w:cs/>
        </w:rPr>
        <w:t>ซึ่ง</w:t>
      </w:r>
      <w:r w:rsidR="00692F24" w:rsidRPr="00692F24">
        <w:rPr>
          <w:rFonts w:ascii="Angsana New" w:hAnsi="Angsana New" w:hint="cs"/>
          <w:sz w:val="30"/>
          <w:szCs w:val="30"/>
          <w:cs/>
        </w:rPr>
        <w:t>มี</w:t>
      </w:r>
      <w:r w:rsidRPr="00692F24">
        <w:rPr>
          <w:rFonts w:ascii="Angsana New" w:hAnsi="Angsana New" w:hint="cs"/>
          <w:sz w:val="30"/>
          <w:szCs w:val="30"/>
          <w:cs/>
        </w:rPr>
        <w:t>อัตราดอก</w:t>
      </w:r>
      <w:r w:rsidR="00692F24">
        <w:rPr>
          <w:rFonts w:ascii="Angsana New" w:hAnsi="Angsana New" w:hint="cs"/>
          <w:sz w:val="30"/>
          <w:szCs w:val="30"/>
          <w:cs/>
        </w:rPr>
        <w:t>เบี้ยแบบลอย</w:t>
      </w:r>
      <w:r w:rsidR="00692F24" w:rsidRPr="00255103">
        <w:rPr>
          <w:rFonts w:ascii="Angsana New" w:hAnsi="Angsana New" w:hint="cs"/>
          <w:sz w:val="30"/>
          <w:szCs w:val="30"/>
          <w:cs/>
        </w:rPr>
        <w:t>ตัว</w:t>
      </w:r>
      <w:r w:rsidR="006F1B67">
        <w:rPr>
          <w:rFonts w:ascii="Angsana New" w:hAnsi="Angsana New" w:hint="cs"/>
          <w:sz w:val="30"/>
          <w:szCs w:val="30"/>
          <w:cs/>
        </w:rPr>
        <w:t xml:space="preserve"> </w:t>
      </w:r>
      <w:r w:rsidR="006F1B67" w:rsidRPr="000D72D7">
        <w:rPr>
          <w:rFonts w:ascii="Angsana New" w:hAnsi="Angsana New" w:hint="cs"/>
          <w:sz w:val="30"/>
          <w:szCs w:val="30"/>
        </w:rPr>
        <w:t>3</w:t>
      </w:r>
      <w:r w:rsidR="006F1B67" w:rsidRPr="00E025C1">
        <w:rPr>
          <w:rFonts w:ascii="Angsana New" w:hAnsi="Angsana New" w:hint="cs"/>
          <w:sz w:val="30"/>
          <w:szCs w:val="30"/>
          <w:cs/>
        </w:rPr>
        <w:t xml:space="preserve"> เดือนบวกด้วยอัตราร้อยละคงที่ต่อปี </w:t>
      </w:r>
      <w:r w:rsidRPr="007B7463">
        <w:rPr>
          <w:rFonts w:ascii="Angsana New" w:hAnsi="Angsana New" w:hint="cs"/>
          <w:sz w:val="30"/>
          <w:szCs w:val="30"/>
          <w:cs/>
        </w:rPr>
        <w:t>มีกำหนดชำระคืนภายในระยะเวลาหนึ่งปี</w:t>
      </w:r>
      <w:r w:rsidR="007B7463" w:rsidRPr="007B7463">
        <w:rPr>
          <w:rFonts w:ascii="Angsana New" w:hAnsi="Angsana New"/>
          <w:sz w:val="30"/>
          <w:szCs w:val="30"/>
        </w:rPr>
        <w:t xml:space="preserve"> </w:t>
      </w:r>
      <w:r w:rsidR="007B7463" w:rsidRPr="007B7463">
        <w:rPr>
          <w:rFonts w:ascii="Angsana New" w:hAnsi="Angsana New" w:hint="cs"/>
          <w:sz w:val="30"/>
          <w:szCs w:val="30"/>
          <w:cs/>
        </w:rPr>
        <w:t>และเป</w:t>
      </w:r>
      <w:r w:rsidR="007B7463">
        <w:rPr>
          <w:rFonts w:ascii="Angsana New" w:hAnsi="Angsana New" w:hint="cs"/>
          <w:sz w:val="30"/>
          <w:szCs w:val="30"/>
          <w:cs/>
        </w:rPr>
        <w:t>็น</w:t>
      </w:r>
      <w:r w:rsidR="007B7463" w:rsidRPr="00E025C1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7B7463">
        <w:rPr>
          <w:rFonts w:ascii="Angsana New" w:hAnsi="Angsana New" w:hint="cs"/>
          <w:sz w:val="30"/>
          <w:szCs w:val="30"/>
          <w:cs/>
        </w:rPr>
        <w:t>ระยาว</w:t>
      </w:r>
      <w:r w:rsidR="007B7463" w:rsidRPr="00E025C1">
        <w:rPr>
          <w:rFonts w:ascii="Angsana New" w:hAnsi="Angsana New" w:hint="cs"/>
          <w:sz w:val="30"/>
          <w:szCs w:val="30"/>
          <w:cs/>
        </w:rPr>
        <w:t>คงเหลื</w:t>
      </w:r>
      <w:r w:rsidR="007B7463">
        <w:rPr>
          <w:rFonts w:ascii="Angsana New" w:hAnsi="Angsana New" w:hint="cs"/>
          <w:sz w:val="30"/>
          <w:szCs w:val="30"/>
          <w:cs/>
        </w:rPr>
        <w:t>อ</w:t>
      </w:r>
      <w:r w:rsidR="007B7463" w:rsidRPr="00E025C1">
        <w:rPr>
          <w:rFonts w:ascii="Angsana New" w:hAnsi="Angsana New" w:hint="cs"/>
          <w:sz w:val="30"/>
          <w:szCs w:val="30"/>
          <w:cs/>
        </w:rPr>
        <w:t xml:space="preserve">ตามสัญญาเงินกู้ฉบับเดิมเป็นจำนวนเงิน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136</w:t>
      </w:r>
      <w:r w:rsidR="007B7463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13</w:t>
      </w:r>
      <w:r w:rsidR="007B7463" w:rsidRPr="00E025C1">
        <w:rPr>
          <w:rFonts w:ascii="Angsana New" w:hAnsi="Angsana New"/>
          <w:sz w:val="30"/>
          <w:szCs w:val="30"/>
        </w:rPr>
        <w:t xml:space="preserve"> </w:t>
      </w:r>
      <w:r w:rsidR="007B7463" w:rsidRPr="00E025C1">
        <w:rPr>
          <w:rFonts w:ascii="Angsana New" w:hAnsi="Angsana New" w:hint="cs"/>
          <w:sz w:val="30"/>
          <w:szCs w:val="30"/>
          <w:cs/>
        </w:rPr>
        <w:t>ล้านบาท</w:t>
      </w:r>
      <w:r w:rsidR="007B7463">
        <w:rPr>
          <w:rFonts w:ascii="Angsana New" w:hAnsi="Angsana New" w:hint="cs"/>
          <w:sz w:val="30"/>
          <w:szCs w:val="30"/>
          <w:cs/>
        </w:rPr>
        <w:t>และ</w:t>
      </w:r>
      <w:r w:rsidR="00FA56FC" w:rsidRPr="00E025C1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7B7463" w:rsidRPr="00E025C1">
        <w:rPr>
          <w:rFonts w:ascii="Angsana New" w:hAnsi="Angsana New" w:hint="cs"/>
          <w:sz w:val="30"/>
          <w:szCs w:val="30"/>
          <w:cs/>
        </w:rPr>
        <w:t>ตาม</w:t>
      </w:r>
      <w:r w:rsidR="007B7463" w:rsidRPr="007B7463">
        <w:rPr>
          <w:rFonts w:ascii="Angsana New" w:hAnsi="Angsana New" w:hint="cs"/>
          <w:sz w:val="30"/>
          <w:szCs w:val="30"/>
          <w:cs/>
        </w:rPr>
        <w:t xml:space="preserve">สัญญาเงินกู้ยืมระหว่างกัน </w:t>
      </w:r>
      <w:r w:rsidR="007B7463" w:rsidRPr="007B7463">
        <w:rPr>
          <w:rFonts w:ascii="Angsana New" w:hAnsi="Angsana New"/>
          <w:sz w:val="30"/>
          <w:szCs w:val="30"/>
        </w:rPr>
        <w:t>(Intercompany Loan Agreement)</w:t>
      </w:r>
      <w:r w:rsidR="007B7463" w:rsidRPr="007B7463">
        <w:rPr>
          <w:rFonts w:ascii="Angsana New" w:hAnsi="Angsana New" w:hint="cs"/>
          <w:sz w:val="30"/>
          <w:szCs w:val="30"/>
          <w:cs/>
        </w:rPr>
        <w:t xml:space="preserve"> เพื่อให้บริษัทย่อยดังกล่าวนำไปใช้สำหรับโครงการส่วนต่อขยาย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815</w:t>
      </w:r>
      <w:r w:rsidR="007B7463" w:rsidRPr="007B7463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32</w:t>
      </w:r>
      <w:r w:rsidR="007B7463" w:rsidRPr="007B7463">
        <w:rPr>
          <w:rFonts w:ascii="Angsana New" w:hAnsi="Angsana New"/>
          <w:sz w:val="30"/>
          <w:szCs w:val="30"/>
        </w:rPr>
        <w:t xml:space="preserve"> </w:t>
      </w:r>
      <w:r w:rsidR="007B7463" w:rsidRPr="007B746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B7463" w:rsidRPr="00E025C1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="007B7463" w:rsidRPr="007B7463">
        <w:rPr>
          <w:rFonts w:ascii="Angsana New" w:hAnsi="Angsana New" w:hint="cs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="00FB6C6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50</w:t>
      </w:r>
      <w:r w:rsidR="007B7463" w:rsidRPr="00E025C1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7B7463">
        <w:rPr>
          <w:rFonts w:ascii="Angsana New" w:hAnsi="Angsana New" w:hint="cs"/>
          <w:sz w:val="30"/>
          <w:szCs w:val="30"/>
          <w:cs/>
        </w:rPr>
        <w:t xml:space="preserve"> และ</w:t>
      </w:r>
      <w:r w:rsidR="007B7463" w:rsidRPr="007B746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7B7463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34</w:t>
      </w:r>
      <w:r w:rsidR="007B7463" w:rsidRPr="00E025C1">
        <w:rPr>
          <w:rFonts w:ascii="Angsana New" w:hAnsi="Angsana New" w:hint="cs"/>
          <w:sz w:val="30"/>
          <w:szCs w:val="30"/>
          <w:cs/>
        </w:rPr>
        <w:t xml:space="preserve"> ต่อ</w:t>
      </w:r>
      <w:r w:rsidR="009C1CAA">
        <w:rPr>
          <w:rFonts w:ascii="Angsana New" w:hAnsi="Angsana New" w:hint="cs"/>
          <w:sz w:val="30"/>
          <w:szCs w:val="30"/>
          <w:cs/>
        </w:rPr>
        <w:t>ปี</w:t>
      </w:r>
      <w:r w:rsidR="007B7463">
        <w:rPr>
          <w:rFonts w:ascii="Angsana New" w:hAnsi="Angsana New" w:hint="cs"/>
          <w:sz w:val="30"/>
          <w:szCs w:val="30"/>
          <w:cs/>
        </w:rPr>
        <w:t>ตามลำดับ</w:t>
      </w:r>
      <w:r w:rsidR="007B7463" w:rsidRPr="00E025C1">
        <w:rPr>
          <w:rFonts w:ascii="Angsana New" w:hAnsi="Angsana New" w:hint="cs"/>
          <w:sz w:val="30"/>
          <w:szCs w:val="30"/>
          <w:cs/>
        </w:rPr>
        <w:t xml:space="preserve"> </w:t>
      </w:r>
      <w:r w:rsidR="007B7463">
        <w:rPr>
          <w:rFonts w:ascii="Angsana New" w:hAnsi="Angsana New" w:hint="cs"/>
          <w:sz w:val="30"/>
          <w:szCs w:val="30"/>
          <w:cs/>
        </w:rPr>
        <w:t>เงินให้กู้ย</w:t>
      </w:r>
      <w:r w:rsidR="00895169">
        <w:rPr>
          <w:rFonts w:ascii="Angsana New" w:hAnsi="Angsana New" w:hint="cs"/>
          <w:sz w:val="30"/>
          <w:szCs w:val="30"/>
          <w:cs/>
        </w:rPr>
        <w:t>ื</w:t>
      </w:r>
      <w:r w:rsidR="007B7463">
        <w:rPr>
          <w:rFonts w:ascii="Angsana New" w:hAnsi="Angsana New" w:hint="cs"/>
          <w:sz w:val="30"/>
          <w:szCs w:val="30"/>
          <w:cs/>
        </w:rPr>
        <w:t>มระยะยาว</w:t>
      </w:r>
      <w:r w:rsidR="007B7463" w:rsidRPr="00E025C1">
        <w:rPr>
          <w:rFonts w:ascii="Angsana New" w:hAnsi="Angsana New" w:hint="cs"/>
          <w:sz w:val="30"/>
          <w:szCs w:val="30"/>
          <w:cs/>
        </w:rPr>
        <w:t xml:space="preserve">มีกำหนดชำระคืนเงินต้นตามที่ระบุไว้ในสัญญา </w:t>
      </w:r>
      <w:r w:rsidR="007B7463" w:rsidRPr="007B7463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8A35CF9" w14:textId="77777777" w:rsidR="00CA1CE4" w:rsidRPr="00E90DCE" w:rsidRDefault="00CA1CE4" w:rsidP="000F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F9F3B49" w14:textId="6E0895B5" w:rsidR="00956C07" w:rsidRDefault="00956C07" w:rsidP="000F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025C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E025C1">
        <w:rPr>
          <w:rFonts w:ascii="Angsana New" w:hAnsi="Angsana New" w:hint="cs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E025C1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E025C1">
        <w:rPr>
          <w:rFonts w:ascii="Angsana New" w:hAnsi="Angsana New" w:hint="cs"/>
          <w:sz w:val="30"/>
          <w:szCs w:val="30"/>
        </w:rPr>
        <w:t>-</w:t>
      </w:r>
      <w:r w:rsidRPr="00E025C1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</w:t>
      </w:r>
      <w:r w:rsidRPr="00E025C1">
        <w:rPr>
          <w:rFonts w:ascii="Angsana New" w:hAnsi="Angsana New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>ตามสัญญาเงินกู้ฉบับเดิมเป็นจำนวนเงิน</w:t>
      </w:r>
      <w:r w:rsidRPr="00E025C1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32</w:t>
      </w:r>
      <w:r w:rsidR="0062300F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60</w:t>
      </w:r>
      <w:r w:rsidR="0062300F" w:rsidRPr="00E025C1">
        <w:rPr>
          <w:rFonts w:ascii="Angsana New" w:hAnsi="Angsana New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E025C1">
        <w:rPr>
          <w:rFonts w:ascii="Angsana New" w:hAnsi="Angsana New" w:hint="cs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E025C1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="0062300F" w:rsidRPr="00E025C1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080</w:t>
      </w:r>
      <w:r w:rsidR="0062300F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 w:rsidRPr="00E025C1">
        <w:rPr>
          <w:rFonts w:ascii="Angsana New" w:hAnsi="Angsana New" w:hint="cs"/>
          <w:sz w:val="30"/>
          <w:szCs w:val="30"/>
        </w:rPr>
        <w:t xml:space="preserve"> </w:t>
      </w:r>
      <w:r w:rsidRPr="00E025C1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323061" w:rsidRPr="00E025C1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62300F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65</w:t>
      </w:r>
      <w:r w:rsidRPr="00E025C1">
        <w:rPr>
          <w:rFonts w:ascii="Angsana New" w:hAnsi="Angsana New" w:hint="cs"/>
          <w:sz w:val="30"/>
          <w:szCs w:val="30"/>
          <w:cs/>
        </w:rPr>
        <w:t xml:space="preserve"> ต่อปี และ</w:t>
      </w:r>
      <w:r w:rsidR="000F58D3" w:rsidRPr="00E025C1">
        <w:rPr>
          <w:rFonts w:ascii="Angsana New" w:hAnsi="Angsana New" w:hint="cs"/>
          <w:sz w:val="30"/>
          <w:szCs w:val="30"/>
          <w:cs/>
        </w:rPr>
        <w:t>สัญญาเงินกู้ฉบับใหม่เป็นจำนวนเงิน</w:t>
      </w:r>
      <w:r w:rsidR="000F58D3" w:rsidRPr="00E025C1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160</w:t>
      </w:r>
      <w:r w:rsidR="0062300F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20</w:t>
      </w:r>
      <w:r w:rsidR="000F58D3" w:rsidRPr="00E025C1">
        <w:rPr>
          <w:rFonts w:ascii="Angsana New" w:hAnsi="Angsana New" w:hint="cs"/>
          <w:sz w:val="30"/>
          <w:szCs w:val="30"/>
        </w:rPr>
        <w:t xml:space="preserve"> </w:t>
      </w:r>
      <w:r w:rsidR="000F58D3" w:rsidRPr="00E025C1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="00B44F63" w:rsidRPr="00E025C1">
        <w:rPr>
          <w:rFonts w:ascii="Angsana New" w:hAnsi="Angsana New" w:hint="cs"/>
          <w:sz w:val="30"/>
          <w:szCs w:val="30"/>
          <w:cs/>
        </w:rPr>
        <w:t>แบบคงที่</w:t>
      </w:r>
      <w:r w:rsidR="000F58D3" w:rsidRPr="00E025C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="0062300F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</w:t>
      </w:r>
      <w:r w:rsidR="000F58D3" w:rsidRPr="00E025C1">
        <w:rPr>
          <w:rFonts w:ascii="Angsana New" w:hAnsi="Angsana New" w:hint="cs"/>
          <w:sz w:val="30"/>
          <w:szCs w:val="30"/>
        </w:rPr>
        <w:t xml:space="preserve"> </w:t>
      </w:r>
      <w:r w:rsidR="000F58D3" w:rsidRPr="00E025C1">
        <w:rPr>
          <w:rFonts w:ascii="Angsana New" w:hAnsi="Angsana New" w:hint="cs"/>
          <w:sz w:val="30"/>
          <w:szCs w:val="30"/>
          <w:cs/>
        </w:rPr>
        <w:t>ต่อปี</w:t>
      </w:r>
      <w:r w:rsidR="00B44F63" w:rsidRPr="00E025C1">
        <w:rPr>
          <w:rFonts w:ascii="Angsana New" w:hAnsi="Angsana New" w:hint="cs"/>
          <w:sz w:val="30"/>
          <w:szCs w:val="30"/>
          <w:cs/>
        </w:rPr>
        <w:t xml:space="preserve"> </w:t>
      </w:r>
      <w:r w:rsidR="00AF2ACA" w:rsidRPr="00E025C1">
        <w:rPr>
          <w:rFonts w:ascii="Angsana New" w:hAnsi="Angsana New" w:hint="cs"/>
          <w:sz w:val="30"/>
          <w:szCs w:val="30"/>
          <w:cs/>
        </w:rPr>
        <w:t>และมี</w:t>
      </w:r>
      <w:r w:rsidRPr="00E025C1">
        <w:rPr>
          <w:rFonts w:ascii="Angsana New" w:hAnsi="Angsana New" w:hint="cs"/>
          <w:sz w:val="30"/>
          <w:szCs w:val="30"/>
          <w:cs/>
        </w:rPr>
        <w:t>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21BEA7AE" w14:textId="77777777" w:rsidR="00F4502B" w:rsidRDefault="00F4502B" w:rsidP="008E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9FDD1" w14:textId="44BFCD82" w:rsidR="00AC7B7D" w:rsidRPr="008E5944" w:rsidRDefault="00AC7B7D" w:rsidP="008E5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492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D34924">
        <w:rPr>
          <w:rFonts w:ascii="Angsana New" w:hAnsi="Angsana New" w:hint="cs"/>
          <w:sz w:val="30"/>
          <w:szCs w:val="30"/>
        </w:rPr>
        <w:t xml:space="preserve"> </w:t>
      </w:r>
      <w:r w:rsidRPr="00D3492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D34924">
        <w:rPr>
          <w:rFonts w:ascii="Angsana New" w:hAnsi="Angsana New" w:hint="cs"/>
          <w:sz w:val="30"/>
          <w:szCs w:val="30"/>
          <w:cs/>
        </w:rPr>
        <w:t xml:space="preserve"> </w:t>
      </w:r>
      <w:r w:rsidR="00956C07" w:rsidRPr="00D34924">
        <w:rPr>
          <w:rFonts w:ascii="Angsana New" w:hAnsi="Angsana New" w:hint="cs"/>
          <w:sz w:val="30"/>
          <w:szCs w:val="30"/>
          <w:cs/>
        </w:rPr>
        <w:t>บริษัทมีเงินให้กู้ยืมคงเหลือแก่</w:t>
      </w:r>
      <w:r w:rsidR="00956C07" w:rsidRPr="00D34924">
        <w:rPr>
          <w:rFonts w:ascii="Angsana New" w:hAnsi="Angsana New" w:hint="cs"/>
          <w:sz w:val="30"/>
          <w:szCs w:val="30"/>
        </w:rPr>
        <w:t xml:space="preserve"> </w:t>
      </w:r>
      <w:r w:rsidR="00956C07" w:rsidRPr="00D34924">
        <w:rPr>
          <w:rFonts w:ascii="Angsana New" w:hAnsi="Angsana New" w:hint="cs"/>
          <w:sz w:val="30"/>
          <w:szCs w:val="30"/>
          <w:cs/>
        </w:rPr>
        <w:t>บริษัท ไฟฟ้า เซเปียน-เซน้ำน้อย จำกัด ซึ่งเป็นการร่วมค้าทางตรง เป็น</w:t>
      </w:r>
      <w:r w:rsidR="00956C07" w:rsidRPr="00E025C1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="006359A1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32</w:t>
      </w:r>
      <w:r w:rsidR="00956C07" w:rsidRPr="00E025C1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956C07" w:rsidRPr="00E025C1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43</w:t>
      </w:r>
      <w:r w:rsidR="006359A1" w:rsidRPr="00E025C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76</w:t>
      </w:r>
      <w:r w:rsidR="00956C07" w:rsidRPr="00E025C1">
        <w:rPr>
          <w:rFonts w:ascii="Angsana New" w:hAnsi="Angsana New" w:hint="cs"/>
          <w:sz w:val="30"/>
          <w:szCs w:val="30"/>
        </w:rPr>
        <w:t xml:space="preserve"> </w:t>
      </w:r>
      <w:r w:rsidR="00956C07" w:rsidRPr="00E025C1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="00956C07" w:rsidRPr="00E025C1">
        <w:rPr>
          <w:rFonts w:ascii="Angsana New" w:hAnsi="Angsana New" w:hint="cs"/>
          <w:sz w:val="30"/>
          <w:szCs w:val="30"/>
        </w:rPr>
        <w:t xml:space="preserve">London Interbank Offered Rate (LIBOR)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956C07" w:rsidRPr="00E025C1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</w:t>
      </w:r>
      <w:r w:rsidR="00323061" w:rsidRPr="00E025C1">
        <w:rPr>
          <w:rFonts w:ascii="Angsana New" w:hAnsi="Angsana New" w:hint="cs"/>
          <w:sz w:val="30"/>
          <w:szCs w:val="30"/>
          <w:cs/>
        </w:rPr>
        <w:t>แบบ</w:t>
      </w:r>
      <w:r w:rsidR="0007762A" w:rsidRPr="00E025C1">
        <w:rPr>
          <w:rFonts w:ascii="Angsana New" w:hAnsi="Angsana New" w:hint="cs"/>
          <w:sz w:val="30"/>
          <w:szCs w:val="30"/>
          <w:cs/>
        </w:rPr>
        <w:t>คงที่</w:t>
      </w:r>
      <w:r w:rsidR="00956C07" w:rsidRPr="00E025C1">
        <w:rPr>
          <w:rFonts w:ascii="Angsana New" w:hAnsi="Angsana New" w:hint="cs"/>
          <w:sz w:val="30"/>
          <w:szCs w:val="30"/>
          <w:cs/>
        </w:rPr>
        <w:t>ต่</w:t>
      </w:r>
      <w:r w:rsidR="00323061" w:rsidRPr="00E025C1">
        <w:rPr>
          <w:rFonts w:ascii="Angsana New" w:hAnsi="Angsana New" w:hint="cs"/>
          <w:sz w:val="30"/>
          <w:szCs w:val="30"/>
          <w:cs/>
        </w:rPr>
        <w:t>อปี</w:t>
      </w:r>
      <w:r w:rsidR="00956C07" w:rsidRPr="00E025C1">
        <w:rPr>
          <w:rFonts w:ascii="Angsana New" w:hAnsi="Angsana New" w:hint="cs"/>
          <w:sz w:val="30"/>
          <w:szCs w:val="30"/>
          <w:cs/>
        </w:rPr>
        <w:t xml:space="preserve"> โดย</w:t>
      </w:r>
      <w:r w:rsidR="00956C07" w:rsidRPr="00D34924">
        <w:rPr>
          <w:rFonts w:ascii="Angsana New" w:hAnsi="Angsana New" w:hint="cs"/>
          <w:sz w:val="30"/>
          <w:szCs w:val="30"/>
          <w:cs/>
        </w:rPr>
        <w:t xml:space="preserve">มีกำหนดชำระคืนเงินต้นและดอกเบี้ยภายใน </w:t>
      </w:r>
      <w:r w:rsidR="000D72D7" w:rsidRPr="000D72D7">
        <w:rPr>
          <w:rFonts w:ascii="Angsana New" w:hAnsi="Angsana New" w:hint="cs"/>
          <w:sz w:val="30"/>
          <w:szCs w:val="30"/>
        </w:rPr>
        <w:t>27</w:t>
      </w:r>
      <w:r w:rsidR="00956C07" w:rsidRPr="00D34924">
        <w:rPr>
          <w:rFonts w:ascii="Angsana New" w:hAnsi="Angsana New" w:hint="cs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(วันที่ </w:t>
      </w:r>
      <w:r w:rsidR="00E5687D">
        <w:rPr>
          <w:rFonts w:ascii="Angsana New" w:hAnsi="Angsana New"/>
          <w:sz w:val="30"/>
          <w:szCs w:val="30"/>
        </w:rPr>
        <w:br/>
      </w:r>
      <w:r w:rsidR="000D72D7" w:rsidRPr="000D72D7">
        <w:rPr>
          <w:rFonts w:ascii="Angsana New" w:hAnsi="Angsana New" w:hint="cs"/>
          <w:sz w:val="30"/>
          <w:szCs w:val="30"/>
        </w:rPr>
        <w:t>5</w:t>
      </w:r>
      <w:r w:rsidR="00956C07" w:rsidRPr="00D34924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0D72D7" w:rsidRPr="000D72D7">
        <w:rPr>
          <w:rFonts w:ascii="Angsana New" w:hAnsi="Angsana New" w:hint="cs"/>
          <w:sz w:val="30"/>
          <w:szCs w:val="30"/>
        </w:rPr>
        <w:t>2557</w:t>
      </w:r>
      <w:r w:rsidR="00956C07" w:rsidRPr="00D34924">
        <w:rPr>
          <w:rFonts w:ascii="Angsana New" w:hAnsi="Angsana New" w:hint="cs"/>
          <w:sz w:val="30"/>
          <w:szCs w:val="30"/>
          <w:cs/>
        </w:rPr>
        <w:t>)</w:t>
      </w:r>
      <w:r w:rsidR="008E5944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34924">
        <w:rPr>
          <w:rFonts w:ascii="Angsana New" w:hAnsi="Angsana New" w:hint="cs"/>
          <w:sz w:val="30"/>
          <w:szCs w:val="30"/>
          <w:cs/>
        </w:rPr>
        <w:t>มีเงินให้กู้ยืม</w:t>
      </w:r>
      <w:r w:rsidR="000955F2" w:rsidRPr="00D34924">
        <w:rPr>
          <w:rFonts w:ascii="Angsana New" w:hAnsi="Angsana New" w:hint="cs"/>
          <w:sz w:val="30"/>
          <w:szCs w:val="30"/>
          <w:cs/>
        </w:rPr>
        <w:t>คงเหลือ</w:t>
      </w:r>
      <w:r w:rsidRPr="00D34924">
        <w:rPr>
          <w:rFonts w:ascii="Angsana New" w:hAnsi="Angsana New" w:hint="cs"/>
          <w:sz w:val="30"/>
          <w:szCs w:val="30"/>
          <w:cs/>
        </w:rPr>
        <w:t>ตาม</w:t>
      </w:r>
      <w:r w:rsidRPr="00D3492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สัญญาเงินกู้ผู้ถือหุ้นเพื่อให้</w:t>
      </w:r>
      <w:r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การร่วมค้าดังกล่าวนำไปใช้สำหรับค่าใช้จ่ายส่วนเพิ่มในโครงการโรงไฟฟ้าพลังน้ำเซเปียน-เซน้ำน้อย</w:t>
      </w:r>
      <w:r w:rsidR="001F31CC"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1F31CC" w:rsidRPr="00182D9E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16</w:t>
      </w:r>
      <w:r w:rsidR="006359A1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78</w:t>
      </w:r>
      <w:r w:rsidR="001F31CC" w:rsidRPr="00182D9E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8934BC">
        <w:rPr>
          <w:rFonts w:ascii="Angsana New" w:hAnsi="Angsana New"/>
          <w:sz w:val="30"/>
          <w:szCs w:val="30"/>
        </w:rPr>
        <w:t xml:space="preserve"> </w:t>
      </w:r>
      <w:r w:rsidR="004B726C">
        <w:rPr>
          <w:rFonts w:ascii="Angsana New" w:hAnsi="Angsana New"/>
          <w:sz w:val="30"/>
          <w:szCs w:val="30"/>
        </w:rPr>
        <w:t>556.28</w:t>
      </w:r>
      <w:r w:rsidR="001F31CC" w:rsidRPr="00182D9E">
        <w:rPr>
          <w:rFonts w:ascii="Angsana New" w:hAnsi="Angsana New" w:hint="cs"/>
          <w:sz w:val="30"/>
          <w:szCs w:val="30"/>
        </w:rPr>
        <w:t xml:space="preserve"> </w:t>
      </w:r>
      <w:r w:rsidR="001F31CC" w:rsidRPr="00182D9E">
        <w:rPr>
          <w:rFonts w:ascii="Angsana New" w:hAnsi="Angsana New" w:hint="cs"/>
          <w:sz w:val="30"/>
          <w:szCs w:val="30"/>
          <w:cs/>
        </w:rPr>
        <w:t>ล้านบาท</w:t>
      </w:r>
      <w:r w:rsidR="001F31CC" w:rsidRPr="00182D9E">
        <w:rPr>
          <w:rFonts w:ascii="Angsana New" w:hAnsi="Angsana New"/>
          <w:sz w:val="30"/>
          <w:szCs w:val="30"/>
        </w:rPr>
        <w:t xml:space="preserve"> </w:t>
      </w:r>
      <w:r w:rsidR="001F31CC" w:rsidRPr="00182D9E">
        <w:rPr>
          <w:rFonts w:ascii="Angsana New" w:hAnsi="Angsana New" w:hint="cs"/>
          <w:sz w:val="30"/>
          <w:szCs w:val="30"/>
          <w:cs/>
        </w:rPr>
        <w:t>โดย</w:t>
      </w:r>
      <w:r w:rsidR="001F31CC"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มีอัตราดอกเบี้ยอ้างอิงจาก London Interbank Offered Rate (LIBOR) </w:t>
      </w:r>
      <w:r w:rsidR="000D72D7" w:rsidRPr="000D72D7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1F31CC"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บวกด้วยอัตราร้อยละ</w:t>
      </w:r>
      <w:r w:rsidR="00323061"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แบบ</w:t>
      </w:r>
      <w:r w:rsidR="001F31CC" w:rsidRPr="00182D9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คงที่ต่อปี และมีกำหนดชำระคืนเงินต้นและดอกเบี้ยตามที่ระบุไว้ในสัญญา</w:t>
      </w:r>
    </w:p>
    <w:p w14:paraId="3B4B0807" w14:textId="77777777" w:rsidR="00956C07" w:rsidRPr="00D72875" w:rsidRDefault="00956C07" w:rsidP="00D7287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87FCADC" w14:textId="1135BE9F" w:rsidR="00FA3F2C" w:rsidRPr="00182D9E" w:rsidRDefault="00FA3F2C" w:rsidP="00FA3F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2D9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182D9E">
        <w:rPr>
          <w:rFonts w:ascii="Angsana New" w:hAnsi="Angsana New" w:hint="cs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182D9E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สมาร์ท อินฟราเน</w:t>
      </w:r>
      <w:r w:rsidR="005911BC" w:rsidRPr="00182D9E">
        <w:rPr>
          <w:rFonts w:ascii="Angsana New" w:hAnsi="Angsana New" w:hint="cs"/>
          <w:sz w:val="30"/>
          <w:szCs w:val="30"/>
          <w:cs/>
        </w:rPr>
        <w:t>ท</w:t>
      </w:r>
      <w:r w:rsidRPr="00182D9E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5911BC" w:rsidRPr="00182D9E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82D9E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25</w:t>
      </w:r>
      <w:r w:rsidR="007B01B0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50</w:t>
      </w:r>
      <w:r w:rsidR="007B01B0" w:rsidRPr="00182D9E">
        <w:rPr>
          <w:rFonts w:ascii="Angsana New" w:hAnsi="Angsana New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182D9E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z w:val="30"/>
          <w:szCs w:val="30"/>
        </w:rPr>
        <w:t>5</w:t>
      </w:r>
      <w:r w:rsidR="007B01B0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30</w:t>
      </w:r>
      <w:r w:rsidR="007B01B0" w:rsidRPr="00182D9E">
        <w:rPr>
          <w:rFonts w:ascii="Angsana New" w:hAnsi="Angsana New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>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</w:t>
      </w:r>
      <w:r w:rsidR="00105EB2" w:rsidRPr="00182D9E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82D9E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9963D59" w14:textId="77777777" w:rsidR="00FA3F2C" w:rsidRPr="00D72875" w:rsidRDefault="00FA3F2C" w:rsidP="00FA3F2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1AC19FC" w14:textId="14C66D0F" w:rsidR="00FA3F2C" w:rsidRPr="00182D9E" w:rsidRDefault="00FA3F2C" w:rsidP="00D3492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2D9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182D9E">
        <w:rPr>
          <w:rFonts w:ascii="Angsana New" w:hAnsi="Angsana New" w:hint="cs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182D9E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</w:t>
      </w:r>
      <w:r w:rsidR="005911BC" w:rsidRPr="00182D9E">
        <w:rPr>
          <w:rFonts w:ascii="Angsana New" w:hAnsi="Angsana New" w:hint="cs"/>
          <w:sz w:val="30"/>
          <w:szCs w:val="30"/>
          <w:cs/>
        </w:rPr>
        <w:t>ติงส์ ออน เน็ต</w:t>
      </w:r>
      <w:r w:rsidRPr="00182D9E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5911BC" w:rsidRPr="00182D9E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82D9E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5</w:t>
      </w:r>
      <w:r w:rsidR="001E06D4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60</w:t>
      </w:r>
      <w:r w:rsidRPr="00182D9E">
        <w:rPr>
          <w:rFonts w:ascii="Angsana New" w:hAnsi="Angsana New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182D9E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z w:val="30"/>
          <w:szCs w:val="30"/>
        </w:rPr>
        <w:t>5</w:t>
      </w:r>
      <w:r w:rsidR="007B01B0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30</w:t>
      </w:r>
      <w:r w:rsidRPr="00182D9E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</w:t>
      </w:r>
      <w:r w:rsidR="00105EB2" w:rsidRPr="00182D9E">
        <w:rPr>
          <w:rFonts w:ascii="Angsana New" w:hAnsi="Angsana New" w:hint="cs"/>
          <w:sz w:val="30"/>
          <w:szCs w:val="30"/>
          <w:cs/>
        </w:rPr>
        <w:t>การร่วมค้า</w:t>
      </w:r>
      <w:r w:rsidRPr="00182D9E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674CB3D5" w14:textId="049BE22D" w:rsidR="00B825A6" w:rsidRPr="00DB60F6" w:rsidRDefault="00B825A6" w:rsidP="00D3492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64C6ECF" w14:textId="47D79FE4" w:rsidR="00B825A6" w:rsidRPr="00182D9E" w:rsidRDefault="00B825A6" w:rsidP="00B825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2D9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182D9E">
        <w:rPr>
          <w:rFonts w:ascii="Angsana New" w:hAnsi="Angsana New" w:hint="cs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182D9E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</w:t>
      </w:r>
      <w:r w:rsidR="00EF02EC" w:rsidRPr="00182D9E">
        <w:rPr>
          <w:rFonts w:ascii="Angsana New" w:hAnsi="Angsana New" w:hint="cs"/>
          <w:sz w:val="30"/>
          <w:szCs w:val="30"/>
          <w:cs/>
        </w:rPr>
        <w:t>นอร์ทเทิร์น บางกอกโมโนเรล</w:t>
      </w:r>
      <w:r w:rsidRPr="00182D9E">
        <w:rPr>
          <w:rFonts w:ascii="Angsana New" w:hAnsi="Angsana New" w:hint="cs"/>
          <w:sz w:val="30"/>
          <w:szCs w:val="30"/>
          <w:cs/>
        </w:rPr>
        <w:t xml:space="preserve"> จำกัด ซึ่งเป็น</w:t>
      </w:r>
      <w:r w:rsidR="00EF02EC" w:rsidRPr="00182D9E">
        <w:rPr>
          <w:rFonts w:ascii="Angsana New" w:hAnsi="Angsana New" w:hint="cs"/>
          <w:sz w:val="30"/>
          <w:szCs w:val="30"/>
          <w:cs/>
        </w:rPr>
        <w:t>บริษัทร่วม</w:t>
      </w:r>
      <w:r w:rsidRPr="00182D9E">
        <w:rPr>
          <w:rFonts w:ascii="Angsana New" w:hAnsi="Angsana New" w:hint="cs"/>
          <w:sz w:val="30"/>
          <w:szCs w:val="30"/>
          <w:cs/>
        </w:rPr>
        <w:t xml:space="preserve">ทางตรง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32</w:t>
      </w:r>
      <w:r w:rsidR="00EF02EC"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25</w:t>
      </w:r>
      <w:r w:rsidRPr="00182D9E">
        <w:rPr>
          <w:rFonts w:ascii="Angsana New" w:hAnsi="Angsana New"/>
          <w:sz w:val="30"/>
          <w:szCs w:val="30"/>
        </w:rPr>
        <w:t xml:space="preserve"> </w:t>
      </w:r>
      <w:r w:rsidRPr="00182D9E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</w:t>
      </w:r>
      <w:r w:rsidRPr="00182D9E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z w:val="30"/>
          <w:szCs w:val="30"/>
        </w:rPr>
        <w:t>5</w:t>
      </w:r>
      <w:r w:rsidRPr="00182D9E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Pr="00182D9E">
        <w:rPr>
          <w:rFonts w:ascii="Angsana New" w:hAnsi="Angsana New" w:hint="cs"/>
          <w:sz w:val="30"/>
          <w:szCs w:val="30"/>
          <w:cs/>
        </w:rPr>
        <w:t xml:space="preserve"> ต่อปี และมีกำหนดชำระคืนเงินต้นและดอกเบี้ยตามที่ระบุไว้ในสัญญา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</w:t>
      </w:r>
      <w:r w:rsidR="00105EB2" w:rsidRPr="00182D9E">
        <w:rPr>
          <w:rFonts w:ascii="Angsana New" w:hAnsi="Angsana New" w:hint="cs"/>
          <w:sz w:val="30"/>
          <w:szCs w:val="30"/>
          <w:cs/>
        </w:rPr>
        <w:t>ร่วม</w:t>
      </w:r>
      <w:r w:rsidRPr="00182D9E">
        <w:rPr>
          <w:rFonts w:ascii="Angsana New" w:hAnsi="Angsana New" w:hint="cs"/>
          <w:sz w:val="30"/>
          <w:szCs w:val="30"/>
          <w:cs/>
        </w:rPr>
        <w:t>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56B0482E" w14:textId="5E32A608" w:rsidR="005F64EB" w:rsidRPr="00FD6400" w:rsidRDefault="005F64EB" w:rsidP="00D3492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26DB05D" w14:textId="1A64D366" w:rsidR="008577F8" w:rsidRPr="00182D9E" w:rsidRDefault="008577F8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82D9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3513B521" w14:textId="77777777" w:rsidR="008577F8" w:rsidRPr="00A70891" w:rsidRDefault="008577F8" w:rsidP="00D72875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382FA4D6" w14:textId="07D5BA44" w:rsidR="00F60BE8" w:rsidRDefault="008577F8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82D9E">
        <w:rPr>
          <w:rFonts w:ascii="Angsana New" w:hAnsi="Angsana New"/>
          <w:sz w:val="30"/>
          <w:szCs w:val="30"/>
          <w:cs/>
        </w:rPr>
        <w:t>ณ วันที่</w:t>
      </w:r>
      <w:r w:rsidR="003E4E02" w:rsidRPr="00182D9E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Pr="00182D9E">
        <w:rPr>
          <w:rFonts w:ascii="Angsana New" w:hAnsi="Angsana New"/>
          <w:sz w:val="30"/>
          <w:szCs w:val="30"/>
          <w:cs/>
        </w:rPr>
        <w:t xml:space="preserve"> ธันวาคม</w:t>
      </w:r>
      <w:r w:rsidR="003E4E02" w:rsidRPr="00182D9E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182D9E">
        <w:rPr>
          <w:rFonts w:ascii="Angsana New" w:hAnsi="Angsana New"/>
          <w:sz w:val="30"/>
          <w:szCs w:val="30"/>
          <w:cs/>
        </w:rPr>
        <w:t xml:space="preserve"> บริษัทมีเงินกู้ยืมคงเหลือ</w:t>
      </w:r>
      <w:r w:rsidRPr="00182D9E">
        <w:rPr>
          <w:rFonts w:ascii="Angsana New" w:hAnsi="Angsana New" w:hint="cs"/>
          <w:sz w:val="30"/>
          <w:szCs w:val="30"/>
          <w:cs/>
        </w:rPr>
        <w:t>จาก</w:t>
      </w:r>
      <w:r w:rsidRPr="00182D9E">
        <w:rPr>
          <w:rFonts w:ascii="Angsana New" w:hAnsi="Angsana New"/>
          <w:sz w:val="30"/>
          <w:szCs w:val="30"/>
          <w:cs/>
        </w:rPr>
        <w:t xml:space="preserve">บริษัท </w:t>
      </w:r>
      <w:r w:rsidRPr="00182D9E">
        <w:rPr>
          <w:rFonts w:ascii="Angsana New" w:hAnsi="Angsana New" w:hint="cs"/>
          <w:sz w:val="30"/>
          <w:szCs w:val="30"/>
          <w:cs/>
        </w:rPr>
        <w:t>ผลิตไฟฟ้าราชบุรี</w:t>
      </w:r>
      <w:r w:rsidRPr="00182D9E">
        <w:rPr>
          <w:rFonts w:ascii="Angsana New" w:hAnsi="Angsana New"/>
          <w:sz w:val="30"/>
          <w:szCs w:val="30"/>
          <w:cs/>
        </w:rPr>
        <w:t xml:space="preserve"> จำกัด ซึ่งเป็นบริษัท</w:t>
      </w:r>
      <w:r w:rsidRPr="00182D9E">
        <w:rPr>
          <w:rFonts w:ascii="Angsana New" w:hAnsi="Angsana New" w:hint="cs"/>
          <w:sz w:val="30"/>
          <w:szCs w:val="30"/>
          <w:cs/>
        </w:rPr>
        <w:t>ย่อย</w:t>
      </w:r>
      <w:r w:rsidR="00B44F63" w:rsidRPr="00182D9E">
        <w:rPr>
          <w:rFonts w:ascii="Angsana New" w:hAnsi="Angsana New" w:hint="cs"/>
          <w:sz w:val="30"/>
          <w:szCs w:val="30"/>
          <w:cs/>
        </w:rPr>
        <w:t xml:space="preserve">ทางตรง </w:t>
      </w:r>
      <w:r w:rsidRPr="00182D9E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3E4E02" w:rsidRPr="00182D9E">
        <w:rPr>
          <w:rFonts w:ascii="Angsana New" w:hAnsi="Angsana New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pacing w:val="-2"/>
          <w:sz w:val="30"/>
          <w:szCs w:val="30"/>
        </w:rPr>
        <w:t>5</w:t>
      </w:r>
      <w:r w:rsidR="00D3218A" w:rsidRPr="00182D9E"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140</w:t>
      </w:r>
      <w:r w:rsidR="003E4E02" w:rsidRPr="00182D9E">
        <w:rPr>
          <w:rFonts w:ascii="Angsana New" w:hAnsi="Angsana New"/>
          <w:spacing w:val="-2"/>
          <w:sz w:val="30"/>
          <w:szCs w:val="30"/>
        </w:rPr>
        <w:t xml:space="preserve"> </w:t>
      </w:r>
      <w:r w:rsidRPr="00182D9E">
        <w:rPr>
          <w:rFonts w:ascii="Angsana New" w:hAnsi="Angsana New"/>
          <w:spacing w:val="-2"/>
          <w:sz w:val="30"/>
          <w:szCs w:val="30"/>
          <w:cs/>
        </w:rPr>
        <w:t>ล้านบาท โดยมีอัตราดอกเบี้ย</w:t>
      </w:r>
      <w:r w:rsidR="00323061" w:rsidRPr="00182D9E">
        <w:rPr>
          <w:rFonts w:ascii="Angsana New" w:hAnsi="Angsana New" w:hint="cs"/>
          <w:spacing w:val="-2"/>
          <w:sz w:val="30"/>
          <w:szCs w:val="30"/>
          <w:cs/>
        </w:rPr>
        <w:t xml:space="preserve">แบบคงที่ร้อยละ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0</w:t>
      </w:r>
      <w:r w:rsidR="00CC6C22" w:rsidRPr="00182D9E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78</w:t>
      </w:r>
      <w:r w:rsidR="00D34924" w:rsidRPr="00182D9E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0</w:t>
      </w:r>
      <w:r w:rsidR="00D34924" w:rsidRPr="00182D9E"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80</w:t>
      </w:r>
      <w:r w:rsidR="005911BC" w:rsidRPr="00182D9E">
        <w:rPr>
          <w:rFonts w:ascii="Angsana New" w:hAnsi="Angsana New"/>
          <w:spacing w:val="-2"/>
          <w:sz w:val="30"/>
          <w:szCs w:val="30"/>
        </w:rPr>
        <w:t xml:space="preserve"> </w:t>
      </w:r>
      <w:r w:rsidRPr="00182D9E">
        <w:rPr>
          <w:rFonts w:ascii="Angsana New" w:hAnsi="Angsana New"/>
          <w:spacing w:val="-2"/>
          <w:sz w:val="30"/>
          <w:szCs w:val="30"/>
          <w:cs/>
        </w:rPr>
        <w:t xml:space="preserve">ต่อปี มีกำหนดชำระคืนภายในระยะเวลา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 w:rsidRPr="00182D9E">
        <w:rPr>
          <w:rFonts w:ascii="Angsana New" w:hAnsi="Angsana New"/>
          <w:spacing w:val="-2"/>
          <w:sz w:val="30"/>
          <w:szCs w:val="30"/>
          <w:cs/>
        </w:rPr>
        <w:t xml:space="preserve"> ปี</w:t>
      </w:r>
    </w:p>
    <w:p w14:paraId="2D5776A1" w14:textId="77777777" w:rsidR="00B96809" w:rsidRPr="00FD6400" w:rsidRDefault="00B9680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1920F90" w14:textId="16D386DA" w:rsidR="00396B79" w:rsidRPr="00F60BE8" w:rsidRDefault="00396B79" w:rsidP="00F6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5B6BC02F" w14:textId="77777777" w:rsidR="00396B79" w:rsidRPr="00A70891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14"/>
          <w:szCs w:val="14"/>
        </w:rPr>
      </w:pPr>
    </w:p>
    <w:p w14:paraId="4FB89FBE" w14:textId="42DC2823" w:rsidR="00396B79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D72D7" w:rsidRPr="000D72D7">
        <w:rPr>
          <w:rFonts w:ascii="Angsana New" w:hAnsi="Angsana New" w:hint="cs"/>
          <w:sz w:val="30"/>
          <w:szCs w:val="30"/>
        </w:rPr>
        <w:t>2543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ได้ทำสัญญาซื้อขายไฟฟ้ากับ กฟผ. เป็นระยะเวลา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D246FB">
        <w:rPr>
          <w:rFonts w:ascii="Angsana New" w:hAnsi="Angsana New" w:hint="cs"/>
          <w:sz w:val="30"/>
          <w:szCs w:val="30"/>
          <w:cs/>
        </w:rPr>
        <w:t xml:space="preserve"> ปี ซึ่งบริษัทย่อยดังกล่าวจะส่งไฟฟ้าสุทธิที่ผลิตได้จากโรงไฟฟ้าพลังความร้อนเครื่องที่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2D7" w:rsidRPr="000D72D7">
        <w:rPr>
          <w:rFonts w:ascii="Angsana New" w:hAnsi="Angsana New" w:hint="cs"/>
          <w:sz w:val="30"/>
          <w:szCs w:val="30"/>
        </w:rPr>
        <w:t>2</w:t>
      </w:r>
      <w:r w:rsidRPr="00D246FB">
        <w:rPr>
          <w:rFonts w:ascii="Angsana New" w:hAnsi="Angsana New" w:hint="cs"/>
          <w:sz w:val="30"/>
          <w:szCs w:val="30"/>
          <w:cs/>
        </w:rPr>
        <w:t xml:space="preserve"> และที่ผลิตได้จากโรงไฟฟ้าพลังความร้อนร่วมชุดที่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, </w:t>
      </w:r>
      <w:r w:rsidR="000D72D7" w:rsidRPr="000D72D7">
        <w:rPr>
          <w:rFonts w:ascii="Angsana New" w:hAnsi="Angsana New" w:hint="cs"/>
          <w:sz w:val="30"/>
          <w:szCs w:val="30"/>
        </w:rPr>
        <w:t>2</w:t>
      </w:r>
      <w:r w:rsidRPr="00D246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Pr="00D246FB">
        <w:rPr>
          <w:rFonts w:ascii="Angsana New" w:hAnsi="Angsana New" w:hint="cs"/>
          <w:sz w:val="30"/>
          <w:szCs w:val="30"/>
          <w:cs/>
        </w:rPr>
        <w:t xml:space="preserve"> ให้แก่ กฟผ. ตามเงื่อนไขที่ตกลงกันภายใต้สัญญาซื้อขายไฟฟ้า บริษัทย่อยดังกล่าวจะได้รับรายได้จาก กฟผ. ซึ่งประกอบด้วยค่าพลังงานไฟฟ้า (</w:t>
      </w:r>
      <w:r w:rsidRPr="00D246FB">
        <w:rPr>
          <w:rFonts w:ascii="Angsana New" w:hAnsi="Angsana New" w:hint="cs"/>
          <w:sz w:val="30"/>
          <w:szCs w:val="30"/>
        </w:rPr>
        <w:t>EP</w:t>
      </w:r>
      <w:r w:rsidRPr="00D246FB">
        <w:rPr>
          <w:rFonts w:ascii="Angsana New" w:hAnsi="Angsana New" w:hint="cs"/>
          <w:sz w:val="30"/>
          <w:szCs w:val="30"/>
          <w:cs/>
        </w:rPr>
        <w:t>) และ</w:t>
      </w:r>
      <w:r w:rsidR="00B44F63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ค่าความพร้อมจ่ายพลังไฟฟ้า (</w:t>
      </w:r>
      <w:r w:rsidRPr="00D246FB">
        <w:rPr>
          <w:rFonts w:ascii="Angsana New" w:hAnsi="Angsana New" w:hint="cs"/>
          <w:sz w:val="30"/>
          <w:szCs w:val="30"/>
        </w:rPr>
        <w:t>AP</w:t>
      </w:r>
      <w:r w:rsidRPr="00D246FB">
        <w:rPr>
          <w:rFonts w:ascii="Angsana New" w:hAnsi="Angsana New" w:hint="cs"/>
          <w:sz w:val="30"/>
          <w:szCs w:val="30"/>
          <w:cs/>
        </w:rPr>
        <w:t>) ค่าพลังงานไฟฟ้า (</w:t>
      </w:r>
      <w:r w:rsidRPr="00D246FB">
        <w:rPr>
          <w:rFonts w:ascii="Angsana New" w:hAnsi="Angsana New" w:hint="cs"/>
          <w:sz w:val="30"/>
          <w:szCs w:val="30"/>
        </w:rPr>
        <w:t xml:space="preserve">EP) </w:t>
      </w:r>
      <w:r w:rsidRPr="00D246FB">
        <w:rPr>
          <w:rFonts w:ascii="Angsana New" w:hAnsi="Angsana New" w:hint="cs"/>
          <w:sz w:val="30"/>
          <w:szCs w:val="30"/>
          <w:cs/>
        </w:rPr>
        <w:t>ครอบคลุมค่าใช้จ่ายในการผลิตซึ่งประกอบด้วย</w:t>
      </w:r>
      <w:r w:rsidR="00B44F63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ค่าเชื้อเพลิง และค่าใช้จ่ายผันแปรในการเดินเครื่องและบำรุงรักษา โดยค่าใช้จ่ายดังกล่าวสามารถปรับได้ตามราคาเชื้อเพลิง อัตราส่วนค่าประสิทธิภาพและดัชนีราคาผู้บริโภค ค่าความพร้อมจ่ายพลังไฟฟ้า (</w:t>
      </w:r>
      <w:r w:rsidRPr="00D246FB">
        <w:rPr>
          <w:rFonts w:ascii="Angsana New" w:hAnsi="Angsana New" w:hint="cs"/>
          <w:sz w:val="30"/>
          <w:szCs w:val="30"/>
        </w:rPr>
        <w:t>AP</w:t>
      </w:r>
      <w:r w:rsidRPr="00D246FB">
        <w:rPr>
          <w:rFonts w:ascii="Angsana New" w:hAnsi="Angsana New" w:hint="cs"/>
          <w:sz w:val="30"/>
          <w:szCs w:val="30"/>
          <w:cs/>
        </w:rPr>
        <w:t xml:space="preserve">) ครอบคลุมการชำระคืนเงินต้นและดอกเบี้ยเงินกู้ ผลตอบแทนการลงทุนแก่ผู้ถือหุ้น ค่าใช้จ่ายคงที่ในการเดินเครื่องและบำรุงรักษา </w:t>
      </w:r>
      <w:r w:rsidR="00B44F63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ค่าอะไหล่ในการบำรุงรักษา และค่าใช้จ่ายในการบริหาร โดยค่าใช้จ่ายดังกล่าวจะมีการปรับเพื่อให้เป็นไปตามการเปลี่ยนแปลงของอัตราดอกเบี้ย ดัชนีราคาผู้บริโภคและอัตราแลกเปลี่ยน</w:t>
      </w:r>
    </w:p>
    <w:p w14:paraId="769C7EEC" w14:textId="77777777" w:rsidR="00E90F93" w:rsidRPr="00A70891" w:rsidRDefault="00E90F93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24E20C5C" w14:textId="3D451176" w:rsidR="00F13625" w:rsidRDefault="00F13625" w:rsidP="00F13625">
      <w:pPr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2552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ราช โคเจนเนอเรชั่น จำกัด ซึ่งเป็นบริษัทย่อยทางตรง ได้ลงนามสัญญาซื้อขายไฟฟ้า สำหรับโครงการโรงไฟฟ้าราช โคเจนเนอเรชั่น จังหวัดปทุมธานี กับ กฟผ. โดยมีผลตั้งแต่วันที่ลงนามในสัญญาจนถึงวันครบกำหนด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D246FB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นับตั้งแต่วันที่เริ่มเดินเครื่องเชิงพาณิชย์ โครงการดังกล่าวเป็นโครงการโรง</w:t>
      </w:r>
      <w:r w:rsidR="00223E3D">
        <w:rPr>
          <w:rFonts w:ascii="Angsana New" w:hAnsi="Angsana New" w:hint="cs"/>
          <w:sz w:val="30"/>
          <w:szCs w:val="30"/>
          <w:cs/>
        </w:rPr>
        <w:t>ไฟ</w:t>
      </w:r>
      <w:r w:rsidRPr="00D246FB">
        <w:rPr>
          <w:rFonts w:ascii="Angsana New" w:hAnsi="Angsana New" w:hint="cs"/>
          <w:sz w:val="30"/>
          <w:szCs w:val="30"/>
          <w:cs/>
        </w:rPr>
        <w:t xml:space="preserve">ฟ้าพลังความร้อนร่วม ขนาดกำลังการผลิตรวม </w:t>
      </w:r>
      <w:r w:rsidR="000D72D7" w:rsidRPr="000D72D7">
        <w:rPr>
          <w:rFonts w:ascii="Angsana New" w:hAnsi="Angsana New" w:hint="cs"/>
          <w:sz w:val="30"/>
          <w:szCs w:val="30"/>
        </w:rPr>
        <w:t>110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เมกะวัตต์ ซึ่งเริ่มเดินเครื่องเชิงพาณิชย์แล้วในปี </w:t>
      </w:r>
      <w:r w:rsidR="000D72D7" w:rsidRPr="000D72D7">
        <w:rPr>
          <w:rFonts w:ascii="Angsana New" w:hAnsi="Angsana New" w:hint="cs"/>
          <w:sz w:val="30"/>
          <w:szCs w:val="30"/>
        </w:rPr>
        <w:t>2556</w:t>
      </w:r>
    </w:p>
    <w:p w14:paraId="1563161B" w14:textId="77777777" w:rsidR="00CA1CE4" w:rsidRPr="00A70891" w:rsidRDefault="00CA1CE4" w:rsidP="00F13625">
      <w:pPr>
        <w:autoSpaceDE w:val="0"/>
        <w:autoSpaceDN w:val="0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FC36427" w14:textId="14B43EEC" w:rsidR="000D273F" w:rsidRDefault="00396B79" w:rsidP="000D27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12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0D72D7" w:rsidRPr="000D72D7">
        <w:rPr>
          <w:rFonts w:ascii="Angsana New" w:hAnsi="Angsana New" w:hint="cs"/>
          <w:sz w:val="30"/>
          <w:szCs w:val="30"/>
        </w:rPr>
        <w:t>2562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หินกองเพาเวอร์ จำกัด </w:t>
      </w:r>
      <w:r w:rsidRPr="00D246FB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D230D7">
        <w:rPr>
          <w:rFonts w:ascii="Angsana New" w:hAnsi="Angsana New" w:hint="cs"/>
          <w:sz w:val="30"/>
          <w:szCs w:val="30"/>
          <w:cs/>
        </w:rPr>
        <w:t>ของการร่วมค้า</w:t>
      </w:r>
      <w:r w:rsidR="0063151F">
        <w:rPr>
          <w:rFonts w:ascii="Angsana New" w:hAnsi="Angsana New" w:hint="cs"/>
          <w:sz w:val="30"/>
          <w:szCs w:val="30"/>
          <w:cs/>
        </w:rPr>
        <w:t>ทางตรง</w:t>
      </w:r>
      <w:r w:rsidRPr="00D246FB">
        <w:rPr>
          <w:rFonts w:ascii="Angsana New" w:hAnsi="Angsana New" w:hint="cs"/>
          <w:sz w:val="30"/>
          <w:szCs w:val="30"/>
          <w:cs/>
        </w:rPr>
        <w:t xml:space="preserve"> ได้ลงนามสัญญาซื้อขายไฟฟ้าสำหรับโครงการโรงไฟฟ้าหินกอง จังหวัดราชบุรี กับ กฟผ. โดยมีผลตั้งแต่วันที่ลงนาม</w:t>
      </w:r>
      <w:r w:rsidR="0063151F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ในสัญญาจนถึงวันครบกำหนด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ปี นับตั้งแต่วันที่เริ่มเดินเครื่องเชิงพาณิชย์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โครงการดังกล่าวเป็นโครงการโรงไฟฟ้าพลังความร้อนร่วม ขนาดกำลังการผลิตรวม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>,</w:t>
      </w:r>
      <w:r w:rsidR="000D72D7" w:rsidRPr="000D72D7">
        <w:rPr>
          <w:rFonts w:ascii="Angsana New" w:hAnsi="Angsana New" w:hint="cs"/>
          <w:sz w:val="30"/>
          <w:szCs w:val="30"/>
        </w:rPr>
        <w:t>400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เมกะวัตต์ โดยมีกำหนดเดินเครื่องเชิงพาณิชย์ในปี </w:t>
      </w:r>
      <w:r w:rsidR="000D72D7" w:rsidRPr="000D72D7">
        <w:rPr>
          <w:rFonts w:ascii="Angsana New" w:hAnsi="Angsana New" w:hint="cs"/>
          <w:sz w:val="30"/>
          <w:szCs w:val="30"/>
        </w:rPr>
        <w:t>2567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0D72D7" w:rsidRPr="000D72D7">
        <w:rPr>
          <w:rFonts w:ascii="Angsana New" w:hAnsi="Angsana New" w:hint="cs"/>
          <w:sz w:val="30"/>
          <w:szCs w:val="30"/>
        </w:rPr>
        <w:t>2568</w:t>
      </w:r>
    </w:p>
    <w:p w14:paraId="66C2E729" w14:textId="5E2B0335" w:rsidR="008B538D" w:rsidRPr="00D72875" w:rsidRDefault="008B538D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0"/>
          <w:szCs w:val="20"/>
        </w:rPr>
      </w:pPr>
    </w:p>
    <w:p w14:paraId="3326F700" w14:textId="53A37F86" w:rsidR="008B538D" w:rsidRPr="00A725AA" w:rsidRDefault="008B538D" w:rsidP="000D27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25AA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A725AA">
        <w:rPr>
          <w:rFonts w:ascii="Angsana New" w:hAnsi="Angsana New"/>
          <w:sz w:val="30"/>
          <w:szCs w:val="30"/>
          <w:cs/>
        </w:rPr>
        <w:t xml:space="preserve">ได้ทำสัญญาขายไฟฟ้ากับ </w:t>
      </w:r>
      <w:r w:rsidRPr="00A725AA">
        <w:rPr>
          <w:rFonts w:ascii="Angsana New" w:hAnsi="Angsana New" w:hint="cs"/>
          <w:sz w:val="30"/>
          <w:szCs w:val="30"/>
          <w:cs/>
        </w:rPr>
        <w:t>กฟผ</w:t>
      </w:r>
      <w:r w:rsidRPr="00A725AA">
        <w:rPr>
          <w:rFonts w:ascii="Angsana New" w:hAnsi="Angsana New"/>
          <w:sz w:val="30"/>
          <w:szCs w:val="30"/>
        </w:rPr>
        <w:t>.</w:t>
      </w:r>
      <w:r w:rsidRPr="00A725AA">
        <w:rPr>
          <w:rFonts w:ascii="Angsana New" w:hAnsi="Angsana New" w:hint="cs"/>
          <w:sz w:val="30"/>
          <w:szCs w:val="30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0D72D7" w:rsidRPr="000D72D7">
        <w:rPr>
          <w:rFonts w:ascii="Angsana New" w:hAnsi="Angsana New"/>
          <w:sz w:val="30"/>
          <w:szCs w:val="30"/>
        </w:rPr>
        <w:t>25</w:t>
      </w:r>
      <w:r w:rsidRPr="00A725AA">
        <w:rPr>
          <w:rFonts w:ascii="Angsana New" w:hAnsi="Angsana New" w:hint="cs"/>
          <w:sz w:val="30"/>
          <w:szCs w:val="30"/>
          <w:cs/>
        </w:rPr>
        <w:t xml:space="preserve"> ปี และจะสิ้นสุดสัญญาในเดือนเมษายน </w:t>
      </w:r>
      <w:r w:rsidR="000D72D7" w:rsidRPr="000D72D7">
        <w:rPr>
          <w:rFonts w:ascii="Angsana New" w:hAnsi="Angsana New"/>
          <w:sz w:val="30"/>
          <w:szCs w:val="30"/>
        </w:rPr>
        <w:t>2567</w:t>
      </w:r>
    </w:p>
    <w:p w14:paraId="3A1F71A7" w14:textId="77777777" w:rsidR="00AE17F5" w:rsidRPr="00A70891" w:rsidRDefault="00AE17F5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4"/>
          <w:szCs w:val="24"/>
        </w:rPr>
      </w:pPr>
    </w:p>
    <w:p w14:paraId="3C3DC554" w14:textId="77777777" w:rsidR="00F13625" w:rsidRPr="00D246FB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28C7FDE9" w14:textId="77777777" w:rsidR="00F13625" w:rsidRPr="00A70891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trike/>
          <w:sz w:val="24"/>
          <w:szCs w:val="24"/>
        </w:rPr>
      </w:pPr>
    </w:p>
    <w:p w14:paraId="1B6497AF" w14:textId="78132F38" w:rsidR="00F13625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7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D72D7" w:rsidRPr="000D72D7">
        <w:rPr>
          <w:rFonts w:ascii="Angsana New" w:hAnsi="Angsana New" w:hint="cs"/>
          <w:sz w:val="30"/>
          <w:szCs w:val="30"/>
        </w:rPr>
        <w:t>2552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ได้ทำสัญญาปฏิบัติการเดินเครื่องและบำรุงรักษาโรงไฟฟ้ากับ กฟผ. โดยมีผลบังคับใช้ตั้งแต่วันที่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D72D7" w:rsidRPr="000D72D7">
        <w:rPr>
          <w:rFonts w:ascii="Angsana New" w:hAnsi="Angsana New" w:hint="cs"/>
          <w:sz w:val="30"/>
          <w:szCs w:val="30"/>
        </w:rPr>
        <w:t>2552</w:t>
      </w:r>
      <w:r w:rsidRPr="00D246FB">
        <w:rPr>
          <w:rFonts w:ascii="Angsana New" w:hAnsi="Angsana New" w:hint="cs"/>
          <w:sz w:val="30"/>
          <w:szCs w:val="30"/>
          <w:cs/>
        </w:rPr>
        <w:t xml:space="preserve"> จนถึงวันสิ้นสุดสัญญาซื้อขายไฟฟ้าของโรงไฟฟ้าพลังความร้อนและโรงไฟฟ้าพลังความร้อนร่วม โดย กฟผ. จะปฏิบัติการเดินเครื่องและบำรุงรักษาปกติ รวมทั้งดำเนินการบำรุงรักษาหลักตามรอบการใช้งานให้แก่บริษัทย่อยดังกล่าว โดยมีมูลค่าเริ่มต้นตลอดอายุสัญญารวมประมาณ </w:t>
      </w:r>
      <w:r w:rsidR="000D72D7" w:rsidRPr="000D72D7">
        <w:rPr>
          <w:rFonts w:ascii="Angsana New" w:hAnsi="Angsana New" w:hint="cs"/>
          <w:sz w:val="30"/>
          <w:szCs w:val="30"/>
        </w:rPr>
        <w:t>16</w:t>
      </w:r>
      <w:r w:rsidRPr="00D246FB">
        <w:rPr>
          <w:rFonts w:ascii="Angsana New" w:hAnsi="Angsana New" w:hint="cs"/>
          <w:sz w:val="30"/>
          <w:szCs w:val="30"/>
        </w:rPr>
        <w:t>,</w:t>
      </w:r>
      <w:r w:rsidR="000D72D7" w:rsidRPr="000D72D7">
        <w:rPr>
          <w:rFonts w:ascii="Angsana New" w:hAnsi="Angsana New" w:hint="cs"/>
          <w:sz w:val="30"/>
          <w:szCs w:val="30"/>
        </w:rPr>
        <w:t>608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16</w:t>
      </w:r>
      <w:r w:rsidRPr="00D246FB">
        <w:rPr>
          <w:rFonts w:ascii="Angsana New" w:hAnsi="Angsana New" w:hint="cs"/>
          <w:sz w:val="30"/>
          <w:szCs w:val="30"/>
          <w:cs/>
        </w:rPr>
        <w:t xml:space="preserve"> ล้านบาท ซึ่งจะมีการปรับเพิ่มตามอัตราค่าดัชนีราคาผู้บริโภครายปี</w:t>
      </w:r>
    </w:p>
    <w:p w14:paraId="13077753" w14:textId="77777777" w:rsidR="006A5F44" w:rsidRPr="00A70891" w:rsidRDefault="006A5F44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D6EF10D" w14:textId="4E6C5950" w:rsidR="00F13625" w:rsidRPr="00D246FB" w:rsidRDefault="00F13625" w:rsidP="00F1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27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D72D7" w:rsidRPr="000D72D7">
        <w:rPr>
          <w:rFonts w:ascii="Angsana New" w:hAnsi="Angsana New" w:hint="cs"/>
          <w:sz w:val="30"/>
          <w:szCs w:val="30"/>
        </w:rPr>
        <w:t>2563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าโรงไฟฟ้าพลังน้ำ น้ำเงี้ยบ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="000D72D7" w:rsidRPr="000D72D7">
        <w:rPr>
          <w:rFonts w:ascii="Angsana New" w:hAnsi="Angsana New" w:hint="cs"/>
          <w:sz w:val="30"/>
          <w:szCs w:val="30"/>
        </w:rPr>
        <w:t>58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นับตั้งแต่เดือนพฤษภาคม </w:t>
      </w:r>
      <w:r w:rsidR="000D72D7" w:rsidRPr="000D72D7">
        <w:rPr>
          <w:rFonts w:ascii="Angsana New" w:hAnsi="Angsana New" w:hint="cs"/>
          <w:sz w:val="30"/>
          <w:szCs w:val="30"/>
        </w:rPr>
        <w:t>2563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ถึงเดือนกุมภาพันธ์ </w:t>
      </w:r>
      <w:r w:rsidR="000D72D7" w:rsidRPr="000D72D7">
        <w:rPr>
          <w:rFonts w:ascii="Angsana New" w:hAnsi="Angsana New" w:hint="cs"/>
          <w:sz w:val="30"/>
          <w:szCs w:val="30"/>
        </w:rPr>
        <w:t>2568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="000D72D7" w:rsidRPr="000D72D7">
        <w:rPr>
          <w:rFonts w:ascii="Angsana New" w:hAnsi="Angsana New" w:hint="cs"/>
          <w:sz w:val="30"/>
          <w:szCs w:val="30"/>
        </w:rPr>
        <w:t>36</w:t>
      </w:r>
      <w:r w:rsidRPr="00D246FB">
        <w:rPr>
          <w:rFonts w:ascii="Angsana New" w:hAnsi="Angsana New" w:hint="cs"/>
          <w:sz w:val="30"/>
          <w:szCs w:val="30"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67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ล้านบาท</w:t>
      </w:r>
    </w:p>
    <w:p w14:paraId="1422542B" w14:textId="77777777" w:rsidR="006A7156" w:rsidRPr="00A70891" w:rsidRDefault="006A715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403C44D" w14:textId="25978162" w:rsidR="006A7156" w:rsidRDefault="006A7156" w:rsidP="006A7156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28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ราช-ลาว เซอร์วิส จำกัด ซึ่งเป็นบริษัทย่อยทางตรง ได้ลงนามในสัญญา Operation and Maintenance Services for Hongsa Mine Mounth Power Project in Lao PDR กับ กฟผ. เพื่อไปปฏิบัติงานเดินเครื่องและบำรุงรักษาโรงไฟฟ้าพลังความร้อนหงสา เป็นระยะเวลา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36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เดือน นับตั้งแต่</w:t>
      </w:r>
      <w:r w:rsidR="00D1577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</w:t>
      </w:r>
      <w:r w:rsidR="00D230D7" w:rsidRPr="00D246FB">
        <w:rPr>
          <w:rFonts w:ascii="Angsana New" w:hAnsi="Angsana New" w:hint="cs"/>
          <w:sz w:val="30"/>
          <w:szCs w:val="30"/>
          <w:cs/>
        </w:rPr>
        <w:t>ดือน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พฤศจิกายน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โดยมีค่าบริการตามสัญญาเป็นจำนวนเงิน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168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11</w:t>
      </w:r>
      <w:r w:rsidRPr="00D246F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</w:p>
    <w:p w14:paraId="518E8C4C" w14:textId="77777777" w:rsidR="00971660" w:rsidRPr="00A70891" w:rsidRDefault="00971660" w:rsidP="0097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50AECD0" w14:textId="7DCD8C5B" w:rsidR="00396B79" w:rsidRPr="00D246FB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A725A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สัญญาบริการจัดการเชื้อเพลิง</w:t>
      </w:r>
    </w:p>
    <w:p w14:paraId="7F2BCAB0" w14:textId="77777777" w:rsidR="00396B79" w:rsidRPr="00A70891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E0BCE0E" w14:textId="6D6BD880" w:rsidR="00396B79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0D72D7" w:rsidRPr="000D72D7">
        <w:rPr>
          <w:rFonts w:ascii="Angsana New" w:hAnsi="Angsana New" w:hint="cs"/>
          <w:sz w:val="30"/>
          <w:szCs w:val="30"/>
        </w:rPr>
        <w:t>2555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ได้ทำสัญญาบริการจัดการเชื้อเพลิงกับ กฟผ. โดย กฟผ. จะประสานการจัดหาและจัดส่งเชื้อเพลิงประเภทน้ำมันเตาตามความต้องการของบริษัทย่อยดังกล่าวและสอดคล้องกับแผนการผลิตไฟฟ้าของ กฟผ. สัญญาดังกล่าวมีผลบังคับใช้ตั้งแต่วันที่ </w:t>
      </w:r>
      <w:r w:rsidRPr="00D246FB">
        <w:rPr>
          <w:rFonts w:ascii="Angsana New" w:hAnsi="Angsana New"/>
          <w:sz w:val="30"/>
          <w:szCs w:val="30"/>
          <w:cs/>
        </w:rPr>
        <w:br/>
      </w:r>
      <w:r w:rsidR="000D72D7" w:rsidRPr="000D72D7">
        <w:rPr>
          <w:rFonts w:ascii="Angsana New" w:hAnsi="Angsana New" w:hint="cs"/>
          <w:spacing w:val="-1"/>
          <w:sz w:val="30"/>
          <w:szCs w:val="30"/>
        </w:rPr>
        <w:t>1</w:t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 กรกฎาคม </w:t>
      </w:r>
      <w:r w:rsidR="000D72D7" w:rsidRPr="000D72D7">
        <w:rPr>
          <w:rFonts w:ascii="Angsana New" w:hAnsi="Angsana New" w:hint="cs"/>
          <w:spacing w:val="-1"/>
          <w:sz w:val="30"/>
          <w:szCs w:val="30"/>
        </w:rPr>
        <w:t>2555</w:t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 จนถึงวันที่ </w:t>
      </w:r>
      <w:r w:rsidR="000D72D7" w:rsidRPr="000D72D7">
        <w:rPr>
          <w:rFonts w:ascii="Angsana New" w:hAnsi="Angsana New" w:hint="cs"/>
          <w:spacing w:val="-1"/>
          <w:sz w:val="30"/>
          <w:szCs w:val="30"/>
        </w:rPr>
        <w:t>30</w:t>
      </w:r>
      <w:r w:rsidRPr="00D246FB">
        <w:rPr>
          <w:rFonts w:ascii="Angsana New" w:hAnsi="Angsana New" w:hint="cs"/>
          <w:spacing w:val="-1"/>
          <w:sz w:val="30"/>
          <w:szCs w:val="30"/>
        </w:rPr>
        <w:t xml:space="preserve"> </w:t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มิถุนายน </w:t>
      </w:r>
      <w:r w:rsidR="000D72D7" w:rsidRPr="000D72D7">
        <w:rPr>
          <w:rFonts w:ascii="Angsana New" w:hAnsi="Angsana New" w:hint="cs"/>
          <w:spacing w:val="-1"/>
          <w:sz w:val="30"/>
          <w:szCs w:val="30"/>
        </w:rPr>
        <w:t>2556</w:t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 โดยมีค่าบริการตามที่ระบุไว้ในสัญญา ทั้งนี้ ระยะเวลาตามสัญญา</w:t>
      </w:r>
      <w:r w:rsidRPr="00D246FB">
        <w:rPr>
          <w:rFonts w:ascii="Angsana New" w:hAnsi="Angsana New" w:hint="cs"/>
          <w:spacing w:val="-1"/>
          <w:sz w:val="30"/>
          <w:szCs w:val="30"/>
        </w:rPr>
        <w:br/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จะได้รับการขยายออกไปโดยอัตโนมัติอย่างต่อเนื่องอีกคราวละ </w:t>
      </w:r>
      <w:r w:rsidR="000D72D7" w:rsidRPr="000D72D7">
        <w:rPr>
          <w:rFonts w:ascii="Angsana New" w:hAnsi="Angsana New" w:hint="cs"/>
          <w:spacing w:val="-1"/>
          <w:sz w:val="30"/>
          <w:szCs w:val="30"/>
        </w:rPr>
        <w:t>1</w:t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 xml:space="preserve"> ปี จนกว่าจะมีการแจ้งยุติสัญญาเป็น</w:t>
      </w:r>
      <w:r w:rsidRPr="00D246FB">
        <w:rPr>
          <w:rFonts w:ascii="Angsana New" w:hAnsi="Angsana New" w:hint="cs"/>
          <w:spacing w:val="-1"/>
          <w:sz w:val="30"/>
          <w:szCs w:val="30"/>
        </w:rPr>
        <w:br/>
      </w:r>
      <w:r w:rsidRPr="00D246FB">
        <w:rPr>
          <w:rFonts w:ascii="Angsana New" w:hAnsi="Angsana New" w:hint="cs"/>
          <w:spacing w:val="-1"/>
          <w:sz w:val="30"/>
          <w:szCs w:val="30"/>
          <w:cs/>
        </w:rPr>
        <w:t>ลายลักษณ์อักษร</w:t>
      </w:r>
    </w:p>
    <w:p w14:paraId="195F0122" w14:textId="1FE19C73" w:rsidR="00A70891" w:rsidRDefault="00A70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"/>
          <w:sz w:val="24"/>
          <w:szCs w:val="24"/>
          <w:cs/>
        </w:rPr>
      </w:pPr>
      <w:r>
        <w:rPr>
          <w:rFonts w:ascii="Angsana New" w:hAnsi="Angsana New"/>
          <w:spacing w:val="-1"/>
          <w:sz w:val="24"/>
          <w:szCs w:val="24"/>
          <w:cs/>
        </w:rPr>
        <w:br w:type="page"/>
      </w:r>
    </w:p>
    <w:p w14:paraId="5602137F" w14:textId="01E832D6" w:rsidR="00396B79" w:rsidRPr="001D79A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1D79A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สัญญาให้เช่าที่ดินและให้บริการด้านสาธารณูปโภค</w:t>
      </w:r>
    </w:p>
    <w:p w14:paraId="28B2CA54" w14:textId="77777777" w:rsidR="00396B79" w:rsidRPr="00E1536A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E08AE29" w14:textId="2295690D" w:rsidR="00396B79" w:rsidRPr="001D79A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7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D72D7" w:rsidRPr="000D72D7">
        <w:rPr>
          <w:rFonts w:ascii="Angsana New" w:hAnsi="Angsana New" w:hint="cs"/>
          <w:sz w:val="30"/>
          <w:szCs w:val="30"/>
        </w:rPr>
        <w:t>2547</w:t>
      </w:r>
      <w:r w:rsidRPr="001D79AC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0D72D7" w:rsidRPr="000D72D7">
        <w:rPr>
          <w:rFonts w:ascii="Angsana New" w:hAnsi="Angsana New" w:hint="cs"/>
          <w:sz w:val="30"/>
          <w:szCs w:val="30"/>
        </w:rPr>
        <w:t>21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D72D7" w:rsidRPr="000D72D7">
        <w:rPr>
          <w:rFonts w:ascii="Angsana New" w:hAnsi="Angsana New" w:hint="cs"/>
          <w:sz w:val="30"/>
          <w:szCs w:val="30"/>
        </w:rPr>
        <w:t>2548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B62A98">
        <w:rPr>
          <w:rFonts w:ascii="Angsana New" w:hAnsi="Angsana New" w:hint="cs"/>
          <w:sz w:val="30"/>
          <w:szCs w:val="30"/>
          <w:cs/>
        </w:rPr>
        <w:t xml:space="preserve"> </w:t>
      </w:r>
      <w:r w:rsidR="00B62A98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 xml:space="preserve">ได้ทำสัญญาให้เช่าที่ดินจำนวนรวม </w:t>
      </w:r>
      <w:r w:rsidR="000D72D7" w:rsidRPr="000D72D7">
        <w:rPr>
          <w:rFonts w:ascii="Angsana New" w:hAnsi="Angsana New" w:hint="cs"/>
          <w:sz w:val="30"/>
          <w:szCs w:val="30"/>
        </w:rPr>
        <w:t>145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ไร่ แก่บริษัท ราชบุรีเพาเวอร์ จำกัด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ซึ่งเป็นการร่วมค้าทางอ้อม ในที่ดินบริเวณเดียวกันกับโรงไฟฟ้าราชบุรี เป็นระยะเวลา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ปี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เดือน นับจากวันเริ่มดำเนินการเชิงพาณิชย์ของบริษัท</w:t>
      </w:r>
      <w:r w:rsidR="00E629C4" w:rsidRPr="001D79AC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5E0E5D31" w14:textId="77777777" w:rsidR="00396B79" w:rsidRPr="00E1536A" w:rsidRDefault="00396B79" w:rsidP="00B6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81A1C35" w14:textId="6B60385B" w:rsidR="00B27D79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1D79AC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0D72D7" w:rsidRPr="000D72D7">
        <w:rPr>
          <w:rFonts w:ascii="Angsana New" w:hAnsi="Angsana New" w:hint="cs"/>
          <w:sz w:val="30"/>
          <w:szCs w:val="30"/>
        </w:rPr>
        <w:t>2548</w:t>
      </w:r>
      <w:r w:rsidRPr="001D79AC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ได้ทำสัญญาให้บริการด้านสาธารณูปโภคแก่บริษัท ราชบุรีเพาเวอร์ จำกัด ซึ่งเป็นการร่วมค้าทางอ้อม โดยบริษัทย่อยดังกล่าวจะทำการจัดหา</w:t>
      </w:r>
      <w:r w:rsidRPr="001D79AC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สิ่งอำนวยความสะดวกสาธารณูปโภค บริการและให้สิทธิในการใช้และการเข้าถึงสาธารณูปโภคต่าง</w:t>
      </w:r>
      <w:r w:rsidR="00E629C4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ที่เกี่ยวข้องกับการก่อสร้าง</w:t>
      </w:r>
      <w:r w:rsidR="00E629C4" w:rsidRPr="001D79AC">
        <w:rPr>
          <w:rFonts w:ascii="Angsana New" w:hAnsi="Angsana New" w:hint="cs"/>
          <w:sz w:val="30"/>
          <w:szCs w:val="30"/>
          <w:cs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และการดำเนินงานแก่บริษัท ราชบุรีเพาเวอร์ จำกัด ตามข้อตกลงในสัญญา ซึ่งมีผลบังคับใช้ตั้งแต่วันที่ลงนามในสัญญาจนถึงวันที่สิ้นสุดสัญญาเช่าที่ดินฉบับลงวันที่ </w:t>
      </w:r>
      <w:r w:rsidR="000D72D7" w:rsidRPr="000D72D7">
        <w:rPr>
          <w:rFonts w:ascii="Angsana New" w:hAnsi="Angsana New" w:hint="cs"/>
          <w:sz w:val="30"/>
          <w:szCs w:val="30"/>
        </w:rPr>
        <w:t>7</w:t>
      </w:r>
      <w:r w:rsidRPr="001D79A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D72D7" w:rsidRPr="000D72D7">
        <w:rPr>
          <w:rFonts w:ascii="Angsana New" w:hAnsi="Angsana New" w:hint="cs"/>
          <w:sz w:val="30"/>
          <w:szCs w:val="30"/>
        </w:rPr>
        <w:t>2547</w:t>
      </w:r>
    </w:p>
    <w:p w14:paraId="4AC63B22" w14:textId="77777777" w:rsidR="001C6459" w:rsidRPr="00E1536A" w:rsidRDefault="001C6459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FDABAA7" w14:textId="56B3CCD7" w:rsidR="00E629C4" w:rsidRDefault="005911BC" w:rsidP="00F27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11B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23</w:t>
      </w:r>
      <w:r w:rsidRPr="005911B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D72D7" w:rsidRPr="000D72D7">
        <w:rPr>
          <w:rFonts w:ascii="Angsana New" w:hAnsi="Angsana New"/>
          <w:sz w:val="30"/>
          <w:szCs w:val="30"/>
        </w:rPr>
        <w:t>2562</w:t>
      </w:r>
      <w:r w:rsidRPr="005911BC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0D72D7" w:rsidRPr="000D72D7">
        <w:rPr>
          <w:rFonts w:ascii="Angsana New" w:hAnsi="Angsana New"/>
          <w:sz w:val="30"/>
          <w:szCs w:val="30"/>
        </w:rPr>
        <w:t>175</w:t>
      </w:r>
      <w:r w:rsidR="00B73C94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ไร่ แก่บริษัท หินกองเพาเวอร์ จำกัด ซึ่งเป็นบริษัทย่อยของการร่วมค้าทางตรง เป็นระยะเวลา </w:t>
      </w:r>
      <w:r w:rsidR="000D72D7" w:rsidRPr="000D72D7">
        <w:rPr>
          <w:rFonts w:ascii="Angsana New" w:hAnsi="Angsana New"/>
          <w:sz w:val="30"/>
          <w:szCs w:val="30"/>
        </w:rPr>
        <w:t>29</w:t>
      </w:r>
      <w:r w:rsidRPr="005911BC">
        <w:rPr>
          <w:rFonts w:ascii="Angsana New" w:hAnsi="Angsana New"/>
          <w:sz w:val="30"/>
          <w:szCs w:val="30"/>
          <w:cs/>
        </w:rPr>
        <w:t xml:space="preserve"> ปี นับตั้งแต่วันที่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911BC">
        <w:rPr>
          <w:rFonts w:ascii="Angsana New" w:hAnsi="Angsana New"/>
          <w:sz w:val="30"/>
          <w:szCs w:val="30"/>
          <w:cs/>
        </w:rPr>
        <w:t xml:space="preserve"> มกราคม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5911BC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35379BA5" w14:textId="77777777" w:rsidR="005911BC" w:rsidRPr="00E1536A" w:rsidRDefault="005911BC" w:rsidP="00591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3E684EC" w14:textId="799ECF5A" w:rsidR="005911BC" w:rsidRDefault="005911BC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11B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30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ได้ทำสัญญาให้เช่าที่ดินจำนวน </w:t>
      </w:r>
      <w:r w:rsidR="000D72D7" w:rsidRPr="000D72D7">
        <w:rPr>
          <w:rFonts w:ascii="Angsana New" w:hAnsi="Angsana New"/>
          <w:sz w:val="30"/>
          <w:szCs w:val="30"/>
        </w:rPr>
        <w:t>8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ไร่ แก่บริษัท หินกองเพาเวอร์ จำกัด ซึ่งเป็นบริษัทย่อยของการร่วมค้าทางตรง เป็นระยะเวลา </w:t>
      </w:r>
      <w:r w:rsidR="000D72D7" w:rsidRPr="000D72D7">
        <w:rPr>
          <w:rFonts w:ascii="Angsana New" w:hAnsi="Angsana New"/>
          <w:sz w:val="30"/>
          <w:szCs w:val="30"/>
        </w:rPr>
        <w:t>28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ปี </w:t>
      </w:r>
      <w:r w:rsidR="000D72D7" w:rsidRPr="000D72D7">
        <w:rPr>
          <w:rFonts w:ascii="Angsana New" w:hAnsi="Angsana New"/>
          <w:sz w:val="30"/>
          <w:szCs w:val="30"/>
        </w:rPr>
        <w:t>6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เดือน นับตั้งแต่วันที่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กรกฎาคม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>เป็นต้นไป</w:t>
      </w:r>
    </w:p>
    <w:p w14:paraId="56631424" w14:textId="2B8ACD1E" w:rsidR="00046A4F" w:rsidRPr="00E1536A" w:rsidRDefault="00046A4F" w:rsidP="0030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860775" w14:textId="77777777" w:rsidR="00396B79" w:rsidRPr="001D79AC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1D79A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สัญญาให้บริการการจัดการ</w:t>
      </w:r>
    </w:p>
    <w:p w14:paraId="59D8F668" w14:textId="77777777" w:rsidR="00396B79" w:rsidRPr="00E1536A" w:rsidRDefault="00396B79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371EAFD" w14:textId="04BA3ABF" w:rsidR="00396B79" w:rsidRDefault="00396B79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27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D72D7" w:rsidRPr="000D72D7">
        <w:rPr>
          <w:rFonts w:ascii="Angsana New" w:hAnsi="Angsana New" w:hint="cs"/>
          <w:sz w:val="30"/>
          <w:szCs w:val="30"/>
        </w:rPr>
        <w:t>2547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บริษัทได้ทำสัญญาให้บริการการจัดการกับบริษัท ราชบุรีเพาเวอร์ จำกัด ซึ่งเป็น</w:t>
      </w:r>
      <w:r w:rsidRPr="001D79AC">
        <w:rPr>
          <w:rFonts w:ascii="Angsana New" w:hAnsi="Angsana New"/>
          <w:sz w:val="30"/>
          <w:szCs w:val="30"/>
          <w:cs/>
        </w:rPr>
        <w:br/>
      </w:r>
      <w:r w:rsidRPr="001D79AC">
        <w:rPr>
          <w:rFonts w:ascii="Angsana New" w:hAnsi="Angsana New" w:hint="cs"/>
          <w:sz w:val="30"/>
          <w:szCs w:val="30"/>
          <w:cs/>
        </w:rPr>
        <w:t>การร่วมค้าทางอ้อม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โดยบริษัทจะได้รับค่าธรรมเนียมจากการให้บริการการจัดการเป็นจำนวนเงิน </w:t>
      </w:r>
      <w:r w:rsidR="000D72D7" w:rsidRPr="000D72D7">
        <w:rPr>
          <w:rFonts w:ascii="Angsana New" w:hAnsi="Angsana New" w:hint="cs"/>
          <w:sz w:val="30"/>
          <w:szCs w:val="30"/>
        </w:rPr>
        <w:t>2</w:t>
      </w:r>
      <w:r w:rsidRPr="001D79AC">
        <w:rPr>
          <w:rFonts w:ascii="Angsana New" w:hAnsi="Angsana New" w:hint="cs"/>
          <w:sz w:val="30"/>
          <w:szCs w:val="30"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50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ล้านเหรียญสหรัฐอเมริกาต่อปี เป็นระยะเวลา </w:t>
      </w:r>
      <w:r w:rsidR="000D72D7" w:rsidRPr="000D72D7">
        <w:rPr>
          <w:rFonts w:ascii="Angsana New" w:hAnsi="Angsana New" w:hint="cs"/>
          <w:sz w:val="30"/>
          <w:szCs w:val="30"/>
        </w:rPr>
        <w:t>25</w:t>
      </w:r>
      <w:r w:rsidRPr="001D79AC">
        <w:rPr>
          <w:rFonts w:ascii="Angsana New" w:hAnsi="Angsana New" w:hint="cs"/>
          <w:sz w:val="30"/>
          <w:szCs w:val="30"/>
          <w:cs/>
        </w:rPr>
        <w:t xml:space="preserve"> ปี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Pr="001D79AC">
        <w:rPr>
          <w:rFonts w:ascii="Angsana New" w:hAnsi="Angsana New" w:hint="cs"/>
          <w:sz w:val="30"/>
          <w:szCs w:val="30"/>
          <w:cs/>
        </w:rPr>
        <w:t xml:space="preserve"> เดือน นับจากวันเริ่มดำเนินการเชิงพาณิชย์ของโรงไฟฟ้าหน่วยที่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1D79AC">
        <w:rPr>
          <w:rFonts w:ascii="Angsana New" w:hAnsi="Angsana New" w:hint="cs"/>
          <w:sz w:val="30"/>
          <w:szCs w:val="30"/>
          <w:cs/>
        </w:rPr>
        <w:t xml:space="preserve"> ของบริษัท ราชบุรีเพาเวอร์ จำกัด ค่าบริการการจัดการตลอดอายุสัญญารวมเป็นจำนวนเงิน </w:t>
      </w:r>
      <w:r w:rsidR="000D72D7" w:rsidRPr="000D72D7">
        <w:rPr>
          <w:rFonts w:ascii="Angsana New" w:hAnsi="Angsana New" w:hint="cs"/>
          <w:sz w:val="30"/>
          <w:szCs w:val="30"/>
        </w:rPr>
        <w:t>63</w:t>
      </w:r>
      <w:r w:rsidRPr="001D79AC">
        <w:rPr>
          <w:rFonts w:ascii="Angsana New" w:hAnsi="Angsana New" w:hint="cs"/>
          <w:sz w:val="30"/>
          <w:szCs w:val="30"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12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776C5BCB" w14:textId="77777777" w:rsidR="007267B5" w:rsidRPr="00E1536A" w:rsidRDefault="007267B5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F708700" w14:textId="28F1C6AC" w:rsidR="005911BC" w:rsidRPr="001D79AC" w:rsidRDefault="005911BC" w:rsidP="0039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11B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24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บริษัทได้ทำสัญญาให้บริการการจัดการกับบริษัท หินกองเพาเวอร์ จำกัด ซึ่งเป็นบริษัทย่อยของการร่วมค้าทางตรง โดยบริษัทจะได้รับค่าธรรมเนียมจากการให้บริการการจัดการเป็นจำนวนเงิน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36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ล้านบาทต่อปี และจะมีการปรับเพิ่มอัตราค่าบริการในแต่ละปีตามเงื่อนไขที่ระบุในสัญญา สัญญาดังกล่าวมีผลบังคับใช้เป็นระยะเวลา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 xml:space="preserve">ปี และจะได้รับการขยายออกไปโดยอัตโนมัติอย่างต่อเนื่องอีกคราวละ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911BC">
        <w:rPr>
          <w:rFonts w:ascii="Angsana New" w:hAnsi="Angsana New"/>
          <w:sz w:val="30"/>
          <w:szCs w:val="30"/>
        </w:rPr>
        <w:t xml:space="preserve"> </w:t>
      </w:r>
      <w:r w:rsidRPr="005911BC">
        <w:rPr>
          <w:rFonts w:ascii="Angsana New" w:hAnsi="Angsana New"/>
          <w:sz w:val="30"/>
          <w:szCs w:val="30"/>
          <w:cs/>
        </w:rPr>
        <w:t>ปี จนกว่าจะมีการแจ้งยุติสัญญาเป็นลายลักษณ์อักษร</w:t>
      </w:r>
    </w:p>
    <w:p w14:paraId="7AF80701" w14:textId="77777777" w:rsidR="002B2696" w:rsidRPr="00D72875" w:rsidRDefault="002B2696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831A2CF" w14:textId="77777777" w:rsidR="000314A8" w:rsidRPr="00D246FB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2" w:name="_Hlk55774169"/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bookmarkEnd w:id="2"/>
    <w:p w14:paraId="433F92FA" w14:textId="77777777" w:rsidR="000314A8" w:rsidRPr="00D72875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8F64800" w14:textId="6F67BEF7" w:rsidR="000314A8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0D72D7" w:rsidRPr="000D72D7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Pr="00D246FB">
        <w:rPr>
          <w:rFonts w:ascii="Angsana New" w:hAnsi="Angsana New" w:hint="cs"/>
          <w:sz w:val="30"/>
          <w:szCs w:val="30"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 xml:space="preserve"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 ๆ ตามสัดส่วนการถือหุ้นร้อยละ </w:t>
      </w:r>
      <w:r w:rsidR="000D72D7" w:rsidRPr="000D72D7">
        <w:rPr>
          <w:rFonts w:ascii="Angsana New" w:hAnsi="Angsana New" w:hint="cs"/>
          <w:sz w:val="30"/>
          <w:szCs w:val="30"/>
        </w:rPr>
        <w:t>50</w:t>
      </w:r>
      <w:r w:rsidRPr="00D246FB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</w:t>
      </w:r>
      <w:bookmarkStart w:id="3" w:name="_Hlk55774177"/>
      <w:r w:rsidRPr="00543C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="00080DE6" w:rsidRPr="00543C7C">
        <w:rPr>
          <w:rFonts w:ascii="Angsana New" w:hAnsi="Angsana New"/>
          <w:sz w:val="30"/>
          <w:szCs w:val="30"/>
        </w:rPr>
        <w:t xml:space="preserve"> </w:t>
      </w:r>
      <w:r w:rsidR="00080DE6" w:rsidRPr="00543C7C">
        <w:rPr>
          <w:rFonts w:ascii="Angsana New" w:hAnsi="Angsana New" w:hint="cs"/>
          <w:sz w:val="30"/>
          <w:szCs w:val="30"/>
          <w:cs/>
        </w:rPr>
        <w:t>ธันวาคม</w:t>
      </w:r>
      <w:r w:rsidRPr="00543C7C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543C7C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 ๆ ตามสัญญา</w:t>
      </w:r>
      <w:bookmarkEnd w:id="3"/>
    </w:p>
    <w:p w14:paraId="7A16031C" w14:textId="39825344" w:rsidR="00E940BE" w:rsidRDefault="00E940BE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A81DD" w14:textId="4F3B4AD6" w:rsidR="000314A8" w:rsidRPr="001C6459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bookmarkStart w:id="4" w:name="_Hlk55774234"/>
      <w:bookmarkStart w:id="5" w:name="_Hlk63792418"/>
      <w:r w:rsidRPr="001C6459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bookmarkEnd w:id="4"/>
    <w:p w14:paraId="19E4E649" w14:textId="77777777" w:rsidR="000314A8" w:rsidRPr="00E940BE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2FAC63" w14:textId="083DF50B" w:rsidR="006E168A" w:rsidRPr="001D79AC" w:rsidRDefault="00CA778A" w:rsidP="006E1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6" w:name="_Hlk55774279"/>
      <w:bookmarkStart w:id="7" w:name="_Hlk47544808"/>
      <w:r w:rsidRPr="00543C7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11</w:t>
      </w:r>
      <w:r w:rsidRPr="00543C7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D72D7" w:rsidRPr="000D72D7">
        <w:rPr>
          <w:rFonts w:ascii="Angsana New" w:hAnsi="Angsana New" w:hint="cs"/>
          <w:sz w:val="30"/>
          <w:szCs w:val="30"/>
        </w:rPr>
        <w:t>2560</w:t>
      </w:r>
      <w:r w:rsidRPr="00543C7C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ซึ่งเป็น</w:t>
      </w:r>
      <w:r w:rsidRPr="00543C7C">
        <w:rPr>
          <w:rFonts w:ascii="Angsana New" w:hAnsi="Angsana New" w:hint="cs"/>
          <w:color w:val="000000"/>
          <w:sz w:val="30"/>
          <w:szCs w:val="30"/>
          <w:cs/>
        </w:rPr>
        <w:t>บริษัทร่วม</w:t>
      </w:r>
      <w:r w:rsidR="00D1577E" w:rsidRPr="00543C7C">
        <w:rPr>
          <w:rFonts w:ascii="Angsana New" w:hAnsi="Angsana New" w:hint="cs"/>
          <w:color w:val="000000"/>
          <w:sz w:val="30"/>
          <w:szCs w:val="30"/>
          <w:cs/>
        </w:rPr>
        <w:t>ทางตรง</w:t>
      </w:r>
      <w:r w:rsidRPr="00543C7C">
        <w:rPr>
          <w:rFonts w:ascii="Angsana New" w:hAnsi="Angsana New" w:hint="cs"/>
          <w:sz w:val="30"/>
          <w:szCs w:val="30"/>
          <w:cs/>
        </w:rPr>
        <w:t xml:space="preserve"> โดยบริษัทตกลงที่จะให้การสนับสนุนทางการเงินในรูปของเงินกู้ผู้ถือหุ้น หรือการค้ำประกันใด ๆ ตามสัดส่วนการถือหุ้นร้อยละ </w:t>
      </w:r>
      <w:r w:rsidR="000D72D7" w:rsidRPr="000D72D7">
        <w:rPr>
          <w:rFonts w:ascii="Angsana New" w:hAnsi="Angsana New" w:hint="cs"/>
          <w:sz w:val="30"/>
          <w:szCs w:val="30"/>
        </w:rPr>
        <w:t>10</w:t>
      </w:r>
      <w:r w:rsidRPr="00543C7C">
        <w:rPr>
          <w:rFonts w:ascii="Angsana New" w:hAnsi="Angsana New" w:hint="cs"/>
          <w:sz w:val="30"/>
          <w:szCs w:val="30"/>
          <w:cs/>
        </w:rPr>
        <w:t xml:space="preserve"> </w:t>
      </w:r>
      <w:r w:rsidR="003A1F00" w:rsidRPr="00543C7C">
        <w:rPr>
          <w:rFonts w:ascii="Angsana New" w:hAnsi="Angsana New" w:hint="cs"/>
          <w:sz w:val="30"/>
          <w:szCs w:val="30"/>
          <w:cs/>
        </w:rPr>
        <w:t>โดยมีวงเงินและเงื่อนไขตามที่ระบุในสัญญา</w:t>
      </w:r>
      <w:r w:rsidRPr="00543C7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43C7C">
        <w:rPr>
          <w:rFonts w:ascii="Angsana New" w:hAnsi="Angsana New" w:hint="cs"/>
          <w:sz w:val="30"/>
          <w:szCs w:val="30"/>
        </w:rPr>
        <w:t xml:space="preserve"> </w:t>
      </w:r>
      <w:r w:rsidRPr="00543C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543C7C">
        <w:rPr>
          <w:rFonts w:ascii="Angsana New" w:hAnsi="Angsana New" w:hint="cs"/>
          <w:sz w:val="30"/>
          <w:szCs w:val="30"/>
          <w:cs/>
        </w:rPr>
        <w:t xml:space="preserve"> </w:t>
      </w:r>
      <w:r w:rsidR="00AF2ACA" w:rsidRPr="00543C7C">
        <w:rPr>
          <w:rFonts w:ascii="Angsana New" w:hAnsi="Angsana New"/>
          <w:color w:val="000000"/>
          <w:sz w:val="30"/>
          <w:szCs w:val="30"/>
          <w:cs/>
        </w:rPr>
        <w:t>บริษัทยังไม่ได้ให้เงินกู้ผู้ถือหุ้น หรือการค้ำประกันใด ๆ ตามสัญญา</w:t>
      </w:r>
      <w:r w:rsidR="006E168A" w:rsidRPr="00543C7C">
        <w:rPr>
          <w:rFonts w:ascii="Angsana New" w:hAnsi="Angsana New" w:hint="cs"/>
          <w:color w:val="000000"/>
          <w:sz w:val="30"/>
          <w:szCs w:val="30"/>
          <w:cs/>
        </w:rPr>
        <w:t xml:space="preserve">กับบริษัท </w:t>
      </w:r>
      <w:r w:rsidR="006E168A" w:rsidRPr="00543C7C">
        <w:rPr>
          <w:rFonts w:ascii="Angsana New" w:hAnsi="Angsana New" w:hint="cs"/>
          <w:sz w:val="30"/>
          <w:szCs w:val="30"/>
          <w:cs/>
        </w:rPr>
        <w:t>อีสเทิร์น บางกอกโมโนเรล จำกัด</w:t>
      </w:r>
    </w:p>
    <w:p w14:paraId="7D6340AE" w14:textId="76F51A7E" w:rsidR="00CA778A" w:rsidRPr="00E940BE" w:rsidRDefault="00CA778A" w:rsidP="00CA7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bookmarkEnd w:id="5"/>
    <w:p w14:paraId="3ACA23CF" w14:textId="77777777" w:rsidR="000314A8" w:rsidRPr="001D79AC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79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เน็กส์ซิฟ ราช เอ็นเนอร์จี ระยอง จำกัด</w:t>
      </w:r>
    </w:p>
    <w:bookmarkEnd w:id="6"/>
    <w:p w14:paraId="77CC9510" w14:textId="77777777" w:rsidR="000314A8" w:rsidRPr="00E940BE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7F70FB" w14:textId="42823060" w:rsidR="000314A8" w:rsidRPr="001D79AC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79AC">
        <w:rPr>
          <w:rFonts w:ascii="Angsana New" w:hAnsi="Angsana New" w:hint="cs"/>
          <w:sz w:val="30"/>
          <w:szCs w:val="30"/>
          <w:cs/>
        </w:rPr>
        <w:t>บริษัทได้ทำสัญญาสนับสนุนทางการเงินแก่บริษัท เน็กส์ซิฟ ราช เอ็นเนอร์จี ระยอง จำกัด ซึ่งเป็นบริษัทย่อยของ</w:t>
      </w:r>
      <w:r w:rsidRPr="001D79AC">
        <w:rPr>
          <w:rFonts w:ascii="Angsana New" w:hAnsi="Angsana New" w:hint="cs"/>
          <w:sz w:val="30"/>
          <w:szCs w:val="30"/>
        </w:rPr>
        <w:br/>
      </w:r>
      <w:r w:rsidRPr="001D79AC">
        <w:rPr>
          <w:rFonts w:ascii="Angsana New" w:hAnsi="Angsana New" w:hint="cs"/>
          <w:spacing w:val="-4"/>
          <w:sz w:val="30"/>
          <w:szCs w:val="30"/>
          <w:cs/>
        </w:rPr>
        <w:t>การร่วมค้าทางตรง 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D79AC">
        <w:rPr>
          <w:rFonts w:ascii="Angsana New" w:hAnsi="Angsana New" w:hint="cs"/>
          <w:sz w:val="30"/>
          <w:szCs w:val="30"/>
          <w:cs/>
        </w:rPr>
        <w:t>ๆ</w:t>
      </w:r>
      <w:r w:rsidRPr="001D79AC">
        <w:rPr>
          <w:rFonts w:ascii="Angsana New" w:hAnsi="Angsana New" w:hint="cs"/>
          <w:sz w:val="30"/>
          <w:szCs w:val="30"/>
        </w:rPr>
        <w:t xml:space="preserve"> </w:t>
      </w:r>
      <w:r w:rsidRPr="001B0CB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1B0CB6">
        <w:rPr>
          <w:rFonts w:ascii="Angsana New" w:hAnsi="Angsana New" w:hint="cs"/>
          <w:sz w:val="30"/>
          <w:szCs w:val="30"/>
        </w:rPr>
        <w:t>3</w:t>
      </w:r>
      <w:r w:rsidR="000D72D7" w:rsidRPr="001B0CB6">
        <w:rPr>
          <w:rFonts w:ascii="Angsana New" w:hAnsi="Angsana New"/>
          <w:sz w:val="30"/>
          <w:szCs w:val="30"/>
        </w:rPr>
        <w:t>1</w:t>
      </w:r>
      <w:r w:rsidRPr="001B0CB6">
        <w:rPr>
          <w:rFonts w:ascii="Angsana New" w:hAnsi="Angsana New" w:hint="cs"/>
          <w:sz w:val="30"/>
          <w:szCs w:val="30"/>
        </w:rPr>
        <w:t xml:space="preserve"> </w:t>
      </w:r>
      <w:r w:rsidR="00080DE6" w:rsidRPr="001B0CB6">
        <w:rPr>
          <w:rFonts w:ascii="Angsana New" w:hAnsi="Angsana New" w:hint="cs"/>
          <w:sz w:val="30"/>
          <w:szCs w:val="30"/>
          <w:cs/>
        </w:rPr>
        <w:t>ธันวาคม</w:t>
      </w:r>
      <w:r w:rsidRPr="001B0CB6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1B0CB6">
        <w:rPr>
          <w:rFonts w:ascii="Angsana New" w:hAnsi="Angsana New" w:hint="cs"/>
          <w:sz w:val="30"/>
          <w:szCs w:val="30"/>
        </w:rPr>
        <w:t>256</w:t>
      </w:r>
      <w:r w:rsidR="000D72D7" w:rsidRPr="001B0CB6">
        <w:rPr>
          <w:rFonts w:ascii="Angsana New" w:hAnsi="Angsana New"/>
          <w:sz w:val="30"/>
          <w:szCs w:val="30"/>
        </w:rPr>
        <w:t>4</w:t>
      </w:r>
      <w:r w:rsidRPr="001B0CB6">
        <w:rPr>
          <w:rFonts w:ascii="Angsana New" w:hAnsi="Angsana New" w:hint="cs"/>
          <w:sz w:val="30"/>
          <w:szCs w:val="30"/>
          <w:cs/>
        </w:rPr>
        <w:t xml:space="preserve"> บริษัทได้ให้การค้ำประกันแก่บริษัทดังกล่าว เป็นวงเงิน </w:t>
      </w:r>
      <w:r w:rsidR="000D72D7" w:rsidRPr="001B0CB6">
        <w:rPr>
          <w:rFonts w:ascii="Angsana New" w:hAnsi="Angsana New" w:hint="cs"/>
          <w:sz w:val="30"/>
          <w:szCs w:val="30"/>
        </w:rPr>
        <w:t>96</w:t>
      </w:r>
      <w:r w:rsidRPr="001B0CB6">
        <w:rPr>
          <w:rFonts w:ascii="Angsana New" w:hAnsi="Angsana New" w:hint="cs"/>
          <w:sz w:val="30"/>
          <w:szCs w:val="30"/>
        </w:rPr>
        <w:t>.</w:t>
      </w:r>
      <w:r w:rsidR="000D72D7" w:rsidRPr="001B0CB6">
        <w:rPr>
          <w:rFonts w:ascii="Angsana New" w:hAnsi="Angsana New" w:hint="cs"/>
          <w:sz w:val="30"/>
          <w:szCs w:val="30"/>
        </w:rPr>
        <w:t>99</w:t>
      </w:r>
      <w:r w:rsidRPr="001B0CB6">
        <w:rPr>
          <w:rFonts w:ascii="Angsana New" w:hAnsi="Angsana New" w:hint="cs"/>
          <w:sz w:val="30"/>
          <w:szCs w:val="30"/>
        </w:rPr>
        <w:t xml:space="preserve"> </w:t>
      </w:r>
      <w:r w:rsidRPr="001B0CB6">
        <w:rPr>
          <w:rFonts w:ascii="Angsana New" w:hAnsi="Angsana New" w:hint="cs"/>
          <w:sz w:val="30"/>
          <w:szCs w:val="30"/>
          <w:cs/>
        </w:rPr>
        <w:t>ล้านบาท</w:t>
      </w:r>
      <w:bookmarkEnd w:id="7"/>
    </w:p>
    <w:p w14:paraId="7A1E5C38" w14:textId="2865C015" w:rsidR="002B2696" w:rsidRPr="00E940BE" w:rsidRDefault="002B2696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4C71A" w14:textId="0CDFB4C7" w:rsidR="000314A8" w:rsidRPr="00BA0F1F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0F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0D172CE8" w14:textId="77777777" w:rsidR="000314A8" w:rsidRPr="00E940BE" w:rsidRDefault="000314A8" w:rsidP="00031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26884" w14:textId="77777777" w:rsidR="000314A8" w:rsidRPr="001D79AC" w:rsidRDefault="000314A8" w:rsidP="000314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0F1F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3C107E8C" w14:textId="16860AB8" w:rsidR="001D79AC" w:rsidRDefault="001D79AC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5F01D" w14:textId="6A877604" w:rsidR="00E1536A" w:rsidRDefault="00E1536A" w:rsidP="000314A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1241F13" w14:textId="77777777" w:rsidR="00E940BE" w:rsidRPr="00E940BE" w:rsidRDefault="00E940BE" w:rsidP="00E940B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E940BE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ภาระผูกพันที่เกี่ยวข้องกับสัญญาการให้บริการค้ำประกันแก่บริษัท หินกองเพาเวอร์โฮลดิ้ง จำกัด และบริษัทหินกองเพาเวอร์ จำกัด</w:t>
      </w:r>
    </w:p>
    <w:p w14:paraId="41C9173C" w14:textId="77777777" w:rsidR="00E940BE" w:rsidRPr="00523BE9" w:rsidRDefault="00E940BE" w:rsidP="00E940BE">
      <w:pPr>
        <w:rPr>
          <w:rFonts w:asciiTheme="majorBidi" w:hAnsiTheme="majorBidi" w:cstheme="majorBidi"/>
          <w:cs/>
        </w:rPr>
      </w:pPr>
      <w:r>
        <w:tab/>
      </w:r>
      <w:r w:rsidRPr="007F59E8">
        <w:rPr>
          <w:rFonts w:asciiTheme="majorBidi" w:hAnsiTheme="majorBidi" w:cstheme="majorBidi"/>
          <w:sz w:val="24"/>
          <w:szCs w:val="24"/>
        </w:rPr>
        <w:tab/>
      </w:r>
    </w:p>
    <w:p w14:paraId="5A8D31E3" w14:textId="6601A121" w:rsidR="00E940BE" w:rsidRPr="00E940BE" w:rsidRDefault="00E940BE" w:rsidP="00E940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940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บริษัทมีภาระผูกพันภายใต้สัญญาการให้บริการค้ำประกันวงเงินสินเชื่อให้กับบริษัท หินกองเพาเวอร์โฮลดิ้ง จำกัด ซึ่งเป็นการร่วมค้าทางตรงและบริษัท</w:t>
      </w:r>
      <w:r w:rsidR="00C55050">
        <w:rPr>
          <w:rFonts w:ascii="Angsana New" w:hAnsi="Angsana New"/>
          <w:sz w:val="30"/>
          <w:szCs w:val="30"/>
        </w:rPr>
        <w:t xml:space="preserve"> </w:t>
      </w:r>
      <w:r w:rsidRPr="00E940BE">
        <w:rPr>
          <w:rFonts w:ascii="Angsana New" w:hAnsi="Angsana New"/>
          <w:sz w:val="30"/>
          <w:szCs w:val="30"/>
          <w:cs/>
        </w:rPr>
        <w:t>หินกองเพาเวอร์ จำกัด ซึ่งเป็นบริษัทย่อยของการร่วมค้าทางตรง ภายใต้เงื่อนไขของสัญญาดังกล่าวกำหนดให้บริษัทเป็นผู้ให้การค้ำประกันตามสัดส่วนการถือหุ้นร้อยละ 51</w:t>
      </w:r>
      <w:r>
        <w:rPr>
          <w:rFonts w:ascii="Angsana New" w:hAnsi="Angsana New"/>
          <w:sz w:val="30"/>
          <w:szCs w:val="30"/>
        </w:rPr>
        <w:t xml:space="preserve"> </w:t>
      </w:r>
      <w:r w:rsidRPr="00E940BE">
        <w:rPr>
          <w:rFonts w:ascii="Angsana New" w:hAnsi="Angsana New"/>
          <w:sz w:val="30"/>
          <w:szCs w:val="30"/>
          <w:cs/>
        </w:rPr>
        <w:t xml:space="preserve">โดยมีวงเงินและเงื่อนไขตามที่ระบุในสัญญา </w:t>
      </w:r>
    </w:p>
    <w:p w14:paraId="47F1B062" w14:textId="2F66B524" w:rsidR="00E940BE" w:rsidRPr="007F59E8" w:rsidRDefault="00E940BE" w:rsidP="000314A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5FD39E98" w14:textId="77777777" w:rsidR="00B46D6A" w:rsidRPr="001D79AC" w:rsidRDefault="00B46D6A" w:rsidP="00C139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79A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4780FF9" w14:textId="77777777" w:rsidR="00B46D6A" w:rsidRPr="00523BE9" w:rsidRDefault="00B46D6A" w:rsidP="00B46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3"/>
        <w:gridCol w:w="1262"/>
        <w:gridCol w:w="263"/>
        <w:gridCol w:w="1177"/>
        <w:gridCol w:w="238"/>
        <w:gridCol w:w="1202"/>
        <w:gridCol w:w="263"/>
        <w:gridCol w:w="1085"/>
      </w:tblGrid>
      <w:tr w:rsidR="00B46D6A" w:rsidRPr="001D79AC" w14:paraId="78649BC1" w14:textId="77777777" w:rsidTr="0010228D">
        <w:tc>
          <w:tcPr>
            <w:tcW w:w="3693" w:type="dxa"/>
            <w:shd w:val="clear" w:color="auto" w:fill="auto"/>
            <w:vAlign w:val="bottom"/>
          </w:tcPr>
          <w:p w14:paraId="1D09ACBC" w14:textId="77777777" w:rsidR="00B46D6A" w:rsidRPr="001D79AC" w:rsidRDefault="00B46D6A" w:rsidP="00D0287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173463A5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vAlign w:val="bottom"/>
          </w:tcPr>
          <w:p w14:paraId="4FDF5F06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474D37DB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D6A" w:rsidRPr="001D79AC" w14:paraId="05A79058" w14:textId="77777777" w:rsidTr="0010228D">
        <w:tc>
          <w:tcPr>
            <w:tcW w:w="3693" w:type="dxa"/>
            <w:vAlign w:val="bottom"/>
          </w:tcPr>
          <w:p w14:paraId="46B83B17" w14:textId="77777777" w:rsidR="00B46D6A" w:rsidRPr="001D79A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BFC47D" w14:textId="12514D38" w:rsidR="00B46D6A" w:rsidRPr="001D79AC" w:rsidRDefault="000D72D7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vAlign w:val="bottom"/>
          </w:tcPr>
          <w:p w14:paraId="6BE1AECC" w14:textId="77777777" w:rsidR="00B46D6A" w:rsidRPr="001D79A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BFBBB93" w14:textId="6FD9A3D8" w:rsidR="00B46D6A" w:rsidRPr="001D79AC" w:rsidRDefault="000D72D7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1357CCCC" w14:textId="77777777" w:rsidR="00B46D6A" w:rsidRPr="001D79AC" w:rsidRDefault="00B46D6A" w:rsidP="00B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A587225" w14:textId="509D3260" w:rsidR="00B46D6A" w:rsidRPr="001D79AC" w:rsidRDefault="000D72D7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vAlign w:val="bottom"/>
          </w:tcPr>
          <w:p w14:paraId="1E1FCC96" w14:textId="77777777" w:rsidR="00B46D6A" w:rsidRPr="001D79AC" w:rsidRDefault="00B46D6A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4F8537C" w14:textId="25EC706C" w:rsidR="00B46D6A" w:rsidRPr="001D79AC" w:rsidRDefault="000D72D7" w:rsidP="00B46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6D6A" w:rsidRPr="001D79AC" w14:paraId="19965208" w14:textId="77777777" w:rsidTr="0010228D">
        <w:tc>
          <w:tcPr>
            <w:tcW w:w="3693" w:type="dxa"/>
            <w:vAlign w:val="bottom"/>
          </w:tcPr>
          <w:p w14:paraId="085940B6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3143732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F88" w:rsidRPr="001D79AC" w14:paraId="2671F1DB" w14:textId="77777777" w:rsidTr="0010228D">
        <w:tc>
          <w:tcPr>
            <w:tcW w:w="3693" w:type="dxa"/>
            <w:vAlign w:val="bottom"/>
          </w:tcPr>
          <w:p w14:paraId="36D5C0B8" w14:textId="77777777" w:rsidR="00E71F88" w:rsidRPr="001D79AC" w:rsidRDefault="00E71F88" w:rsidP="00835F8E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2" w:type="dxa"/>
            <w:vAlign w:val="bottom"/>
          </w:tcPr>
          <w:p w14:paraId="414F1515" w14:textId="2696DE7C" w:rsidR="00E71F88" w:rsidRPr="001D79AC" w:rsidRDefault="000D72D7" w:rsidP="00E80C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646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263" w:type="dxa"/>
            <w:vAlign w:val="bottom"/>
          </w:tcPr>
          <w:p w14:paraId="11E88FFD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1E889B8" w14:textId="11CBDC31" w:rsidR="00E71F88" w:rsidRPr="001D79AC" w:rsidRDefault="000D72D7" w:rsidP="00E71F8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38" w:type="dxa"/>
            <w:vAlign w:val="bottom"/>
          </w:tcPr>
          <w:p w14:paraId="70F82325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A693155" w14:textId="083B3EF4" w:rsidR="00E71F88" w:rsidRPr="001D79AC" w:rsidRDefault="000D72D7" w:rsidP="00C139D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63" w:type="dxa"/>
            <w:vAlign w:val="bottom"/>
          </w:tcPr>
          <w:p w14:paraId="3096837D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F24C2" w14:textId="1707B97B" w:rsidR="00E71F88" w:rsidRPr="001D79AC" w:rsidRDefault="000D72D7" w:rsidP="003E3D4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</w:tr>
      <w:tr w:rsidR="00E71F88" w:rsidRPr="001D79AC" w14:paraId="64814C57" w14:textId="77777777" w:rsidTr="0010228D">
        <w:tc>
          <w:tcPr>
            <w:tcW w:w="3693" w:type="dxa"/>
            <w:vAlign w:val="bottom"/>
          </w:tcPr>
          <w:p w14:paraId="7C582E0E" w14:textId="77777777" w:rsidR="00E71F88" w:rsidRPr="001D79AC" w:rsidRDefault="00E71F88" w:rsidP="00835F8E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2" w:type="dxa"/>
            <w:vAlign w:val="bottom"/>
          </w:tcPr>
          <w:p w14:paraId="5DEBC492" w14:textId="1D68607A" w:rsidR="00E71F88" w:rsidRPr="001D79AC" w:rsidRDefault="000D72D7" w:rsidP="0061616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646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  <w:r w:rsidR="008646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63" w:type="dxa"/>
            <w:vAlign w:val="bottom"/>
          </w:tcPr>
          <w:p w14:paraId="38E10E0D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vAlign w:val="bottom"/>
          </w:tcPr>
          <w:p w14:paraId="2CE4C99D" w14:textId="41757147" w:rsidR="00E71F88" w:rsidRPr="001D79AC" w:rsidRDefault="000D72D7" w:rsidP="00E71F8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A37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950</w:t>
            </w:r>
            <w:r w:rsidR="002A37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38" w:type="dxa"/>
            <w:vAlign w:val="bottom"/>
          </w:tcPr>
          <w:p w14:paraId="60174B0C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8A70258" w14:textId="62F85919" w:rsidR="00E71F88" w:rsidRPr="001D79AC" w:rsidRDefault="000D72D7" w:rsidP="00C139D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  <w:r w:rsidR="008646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3" w:type="dxa"/>
            <w:vAlign w:val="bottom"/>
          </w:tcPr>
          <w:p w14:paraId="3A11D4E4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9211075" w14:textId="5E23B544" w:rsidR="00E71F88" w:rsidRPr="001D79AC" w:rsidRDefault="000D72D7" w:rsidP="003E3D4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512</w:t>
            </w:r>
            <w:r w:rsidR="00456A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404</w:t>
            </w:r>
          </w:p>
        </w:tc>
      </w:tr>
      <w:tr w:rsidR="00E71F88" w:rsidRPr="001D79AC" w14:paraId="15CE52C4" w14:textId="77777777" w:rsidTr="0010228D">
        <w:tc>
          <w:tcPr>
            <w:tcW w:w="3693" w:type="dxa"/>
            <w:vAlign w:val="bottom"/>
          </w:tcPr>
          <w:p w14:paraId="4F5A9EC4" w14:textId="77777777" w:rsidR="00E71F88" w:rsidRPr="001D79AC" w:rsidRDefault="00E71F88" w:rsidP="00835F8E">
            <w:pPr>
              <w:spacing w:line="240" w:lineRule="auto"/>
              <w:ind w:right="2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2A378B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62" w:type="dxa"/>
            <w:vAlign w:val="bottom"/>
          </w:tcPr>
          <w:p w14:paraId="62899407" w14:textId="5473936D" w:rsidR="00E71F88" w:rsidRPr="001D79AC" w:rsidRDefault="000D72D7" w:rsidP="005163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  <w:r w:rsidR="008646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  <w:vAlign w:val="bottom"/>
          </w:tcPr>
          <w:p w14:paraId="5300ADAE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C13BD95" w14:textId="575FC036" w:rsidR="00E71F88" w:rsidRPr="001D79AC" w:rsidRDefault="000D72D7" w:rsidP="00E71F8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155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 w:rsidR="00E71F88" w:rsidRPr="001D79AC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38" w:type="dxa"/>
            <w:vAlign w:val="bottom"/>
          </w:tcPr>
          <w:p w14:paraId="7C5CE101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230E870" w14:textId="23A20433" w:rsidR="00E71F88" w:rsidRPr="001D79AC" w:rsidRDefault="000D72D7" w:rsidP="00D00DE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7" w:right="-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="008646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  <w:vAlign w:val="bottom"/>
          </w:tcPr>
          <w:p w14:paraId="7951DAF0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49299D" w14:textId="1C89B7D8" w:rsidR="00E71F88" w:rsidRPr="001D79AC" w:rsidRDefault="000D72D7" w:rsidP="003E3D4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56A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719</w:t>
            </w:r>
            <w:r w:rsidR="00456A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001</w:t>
            </w:r>
          </w:p>
        </w:tc>
      </w:tr>
      <w:tr w:rsidR="00E71F88" w:rsidRPr="001D79AC" w14:paraId="2DA0D4D3" w14:textId="77777777" w:rsidTr="0010228D">
        <w:tc>
          <w:tcPr>
            <w:tcW w:w="3693" w:type="dxa"/>
            <w:vAlign w:val="bottom"/>
          </w:tcPr>
          <w:p w14:paraId="2749DDCE" w14:textId="77777777" w:rsidR="00E71F88" w:rsidRPr="001D79AC" w:rsidRDefault="000D7D70" w:rsidP="00B62A98">
            <w:pPr>
              <w:spacing w:line="240" w:lineRule="auto"/>
              <w:ind w:right="2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EEEF1" w14:textId="3A24D214" w:rsidR="00E71F88" w:rsidRPr="001D79AC" w:rsidRDefault="000D72D7" w:rsidP="00E71F8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646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</w:t>
            </w:r>
            <w:r w:rsidR="008646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63" w:type="dxa"/>
            <w:vAlign w:val="bottom"/>
          </w:tcPr>
          <w:p w14:paraId="38B17BDA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92E0B" w14:textId="4E4C10DC" w:rsidR="00E71F88" w:rsidRPr="001D79AC" w:rsidRDefault="000D72D7" w:rsidP="00E71F8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E71F88" w:rsidRPr="001D79A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856</w:t>
            </w:r>
            <w:r w:rsidR="00E71F88" w:rsidRPr="001D79A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38" w:type="dxa"/>
            <w:vAlign w:val="bottom"/>
          </w:tcPr>
          <w:p w14:paraId="0B98194A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EF5AF" w14:textId="5940C8CE" w:rsidR="00E71F88" w:rsidRPr="001D79AC" w:rsidRDefault="000D72D7" w:rsidP="005163E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692</w:t>
            </w:r>
            <w:r w:rsidR="008646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63" w:type="dxa"/>
            <w:vAlign w:val="bottom"/>
          </w:tcPr>
          <w:p w14:paraId="09F4378F" w14:textId="77777777" w:rsidR="00E71F88" w:rsidRPr="001D79AC" w:rsidRDefault="00E71F88" w:rsidP="00E7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1B86" w14:textId="04709B6B" w:rsidR="00E71F88" w:rsidRPr="001D79AC" w:rsidRDefault="000D72D7" w:rsidP="003E3D4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A37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</w:t>
            </w:r>
            <w:r w:rsidR="002A37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</w:tr>
    </w:tbl>
    <w:p w14:paraId="69F00E7B" w14:textId="16366095" w:rsidR="00F13DFE" w:rsidRPr="007F59E8" w:rsidRDefault="00F1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BBFEF09" w14:textId="32089666" w:rsidR="002A378B" w:rsidRDefault="002A378B" w:rsidP="00B46D6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1D421A0B" w14:textId="77777777" w:rsidR="002A378B" w:rsidRPr="00125818" w:rsidRDefault="002A378B" w:rsidP="0012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lang w:val="th-TH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3"/>
        <w:gridCol w:w="178"/>
        <w:gridCol w:w="1082"/>
        <w:gridCol w:w="180"/>
        <w:gridCol w:w="1082"/>
      </w:tblGrid>
      <w:tr w:rsidR="00051883" w:rsidRPr="003570F3" w14:paraId="2886FF53" w14:textId="77777777" w:rsidTr="0010228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39C9015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685057B5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D41B20A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vAlign w:val="bottom"/>
          </w:tcPr>
          <w:p w14:paraId="0C580A12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1883" w:rsidRPr="003570F3" w14:paraId="2E55DECC" w14:textId="77777777" w:rsidTr="00C35DA3">
        <w:trPr>
          <w:cantSplit/>
          <w:tblHeader/>
        </w:trPr>
        <w:tc>
          <w:tcPr>
            <w:tcW w:w="4320" w:type="dxa"/>
            <w:vAlign w:val="bottom"/>
          </w:tcPr>
          <w:p w14:paraId="5DFDE220" w14:textId="63BB5F16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FD8D0B2" w14:textId="788AAABE" w:rsidR="00051883" w:rsidRPr="00063EF2" w:rsidRDefault="000D72D7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BCB2C28" w14:textId="77777777" w:rsidR="00051883" w:rsidRPr="00063EF2" w:rsidRDefault="00051883" w:rsidP="0005188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C69DF28" w14:textId="7AD17993" w:rsidR="00051883" w:rsidRPr="00063EF2" w:rsidRDefault="000D72D7" w:rsidP="0005188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34A2FFA3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C35DEAA" w14:textId="03813168" w:rsidR="00051883" w:rsidRPr="00063EF2" w:rsidRDefault="000D72D7" w:rsidP="0005188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69AC006A" w14:textId="77777777" w:rsidR="00051883" w:rsidRPr="00063EF2" w:rsidRDefault="00051883" w:rsidP="0005188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698C8A4" w14:textId="591A44C6" w:rsidR="00051883" w:rsidRPr="00063EF2" w:rsidRDefault="000D72D7" w:rsidP="00051883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051883" w:rsidRPr="003570F3" w14:paraId="4577DAE0" w14:textId="77777777" w:rsidTr="0010228D">
        <w:trPr>
          <w:cantSplit/>
          <w:tblHeader/>
        </w:trPr>
        <w:tc>
          <w:tcPr>
            <w:tcW w:w="4320" w:type="dxa"/>
            <w:vAlign w:val="bottom"/>
          </w:tcPr>
          <w:p w14:paraId="2F50F9D3" w14:textId="77777777" w:rsidR="00051883" w:rsidRPr="00063EF2" w:rsidRDefault="00051883" w:rsidP="0005188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5" w:type="dxa"/>
            <w:gridSpan w:val="7"/>
            <w:vAlign w:val="bottom"/>
            <w:hideMark/>
          </w:tcPr>
          <w:p w14:paraId="508CD297" w14:textId="77777777" w:rsidR="00051883" w:rsidRPr="00063EF2" w:rsidRDefault="00051883" w:rsidP="0005188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570F3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0D7F8F" w:rsidRPr="003570F3" w14:paraId="47AD7C50" w14:textId="77777777" w:rsidTr="00C35DA3">
        <w:trPr>
          <w:cantSplit/>
        </w:trPr>
        <w:tc>
          <w:tcPr>
            <w:tcW w:w="4320" w:type="dxa"/>
            <w:hideMark/>
          </w:tcPr>
          <w:p w14:paraId="22148C0F" w14:textId="77777777" w:rsidR="000D7F8F" w:rsidRPr="00063EF2" w:rsidRDefault="000D7F8F" w:rsidP="000D7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4DD646" w14:textId="17399A62" w:rsidR="000D7F8F" w:rsidRPr="003E3D46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0D7F8F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550</w:t>
            </w:r>
            <w:r w:rsidR="000D7F8F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80" w:type="dxa"/>
          </w:tcPr>
          <w:p w14:paraId="0A21DF19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078873D" w14:textId="30CB4D78" w:rsidR="000D7F8F" w:rsidRPr="006B78AC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D3445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="00322F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78" w:type="dxa"/>
          </w:tcPr>
          <w:p w14:paraId="3AE9221A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CE0B5A" w14:textId="54B4ABB2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962F3F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9F5C87" w14:textId="67668B24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F8F" w:rsidRPr="003570F3" w14:paraId="22537190" w14:textId="77777777" w:rsidTr="00C35DA3">
        <w:trPr>
          <w:cantSplit/>
        </w:trPr>
        <w:tc>
          <w:tcPr>
            <w:tcW w:w="4320" w:type="dxa"/>
            <w:hideMark/>
          </w:tcPr>
          <w:p w14:paraId="6586D7A9" w14:textId="77777777" w:rsidR="000D7F8F" w:rsidRPr="00063EF2" w:rsidRDefault="000D7F8F" w:rsidP="000D7F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10C5CFE" w14:textId="77777777" w:rsidR="000D7F8F" w:rsidRPr="003E3D46" w:rsidRDefault="000D7F8F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5833A5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C223B3" w14:textId="77777777" w:rsidR="000D7F8F" w:rsidRPr="00063EF2" w:rsidRDefault="000D7F8F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E05867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FAC411B" w14:textId="77777777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A92E8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F2AFEA" w14:textId="77777777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F8F" w:rsidRPr="003570F3" w14:paraId="2540B206" w14:textId="77777777" w:rsidTr="00C35DA3">
        <w:trPr>
          <w:cantSplit/>
        </w:trPr>
        <w:tc>
          <w:tcPr>
            <w:tcW w:w="4320" w:type="dxa"/>
            <w:hideMark/>
          </w:tcPr>
          <w:p w14:paraId="763854B6" w14:textId="4E9DC8A6" w:rsidR="000D7F8F" w:rsidRPr="00063EF2" w:rsidRDefault="00322F2F" w:rsidP="000D7F8F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3445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D344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445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A16BB2F" w14:textId="56415E6E" w:rsidR="000D7F8F" w:rsidRPr="003E3D46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  <w:r w:rsidR="000D7F8F"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0" w:type="dxa"/>
          </w:tcPr>
          <w:p w14:paraId="0517D7AA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B94336" w14:textId="208F0BD1" w:rsidR="000D7F8F" w:rsidRPr="00063EF2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6B78A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78" w:type="dxa"/>
          </w:tcPr>
          <w:p w14:paraId="24546023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F8D962" w14:textId="15CB23EF" w:rsidR="000D7F8F" w:rsidRPr="00063EF2" w:rsidRDefault="00995B63" w:rsidP="00995B63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5B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B86710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5677DA" w14:textId="330636FD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F8F" w:rsidRPr="003570F3" w14:paraId="240B1394" w14:textId="77777777" w:rsidTr="00C35DA3">
        <w:trPr>
          <w:cantSplit/>
        </w:trPr>
        <w:tc>
          <w:tcPr>
            <w:tcW w:w="4320" w:type="dxa"/>
            <w:hideMark/>
          </w:tcPr>
          <w:p w14:paraId="5A96FF45" w14:textId="1392165A" w:rsidR="000D7F8F" w:rsidRPr="00063EF2" w:rsidRDefault="00322F2F" w:rsidP="000D7F8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DCBD986" w14:textId="586C32FE" w:rsidR="000D7F8F" w:rsidRPr="003E3D46" w:rsidRDefault="00C55050" w:rsidP="00C5505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4064D341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7093BE7" w14:textId="65CF9232" w:rsidR="000D7F8F" w:rsidRPr="00063EF2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78" w:type="dxa"/>
          </w:tcPr>
          <w:p w14:paraId="384BFE36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6429AB" w14:textId="3B9E839B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9F6CF8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245CDC" w14:textId="33E9C530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F8F" w:rsidRPr="003570F3" w14:paraId="7C85953B" w14:textId="77777777" w:rsidTr="00C35DA3">
        <w:trPr>
          <w:cantSplit/>
        </w:trPr>
        <w:tc>
          <w:tcPr>
            <w:tcW w:w="4320" w:type="dxa"/>
          </w:tcPr>
          <w:p w14:paraId="57FADC52" w14:textId="77800CF9" w:rsidR="000D7F8F" w:rsidRPr="00063EF2" w:rsidRDefault="00322F2F" w:rsidP="000D7F8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DE32189" w14:textId="51EE7593" w:rsidR="000D7F8F" w:rsidRPr="003E3D46" w:rsidRDefault="00C55050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1D8A6641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1818B27" w14:textId="664ED22B" w:rsidR="000D7F8F" w:rsidRPr="00063EF2" w:rsidRDefault="000D72D7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178" w:type="dxa"/>
          </w:tcPr>
          <w:p w14:paraId="41C43235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EC6E955" w14:textId="13E80109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F21FB2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B6C3E3" w14:textId="2A3E916A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050" w:rsidRPr="003570F3" w14:paraId="1372EEC1" w14:textId="77777777" w:rsidTr="00C35DA3">
        <w:trPr>
          <w:cantSplit/>
        </w:trPr>
        <w:tc>
          <w:tcPr>
            <w:tcW w:w="4320" w:type="dxa"/>
          </w:tcPr>
          <w:p w14:paraId="3BACEC18" w14:textId="580125D8" w:rsidR="00C55050" w:rsidRDefault="00C55050" w:rsidP="000D7F8F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3EA15D4" w14:textId="774BFEC8" w:rsidR="00C55050" w:rsidRPr="000D72D7" w:rsidRDefault="00C55050" w:rsidP="000D7F8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80" w:type="dxa"/>
          </w:tcPr>
          <w:p w14:paraId="7654604C" w14:textId="77777777" w:rsidR="00C55050" w:rsidRPr="00063EF2" w:rsidRDefault="00C55050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DFF2E3C" w14:textId="1247023E" w:rsidR="00C55050" w:rsidRPr="00C55050" w:rsidRDefault="00C55050" w:rsidP="00C55050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50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19D798E" w14:textId="77777777" w:rsidR="00C55050" w:rsidRPr="00063EF2" w:rsidRDefault="00C55050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4D1A8B" w14:textId="3B9600CD" w:rsidR="00C55050" w:rsidRPr="00E76654" w:rsidRDefault="00C55050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6003E28" w14:textId="77777777" w:rsidR="00C55050" w:rsidRPr="00063EF2" w:rsidRDefault="00C55050" w:rsidP="000D7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D6184" w14:textId="04A98EDE" w:rsidR="00C55050" w:rsidRPr="00E76654" w:rsidRDefault="00C55050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7F8F" w:rsidRPr="003570F3" w14:paraId="248DAA22" w14:textId="77777777" w:rsidTr="00C35DA3">
        <w:trPr>
          <w:cantSplit/>
        </w:trPr>
        <w:tc>
          <w:tcPr>
            <w:tcW w:w="4320" w:type="dxa"/>
            <w:hideMark/>
          </w:tcPr>
          <w:p w14:paraId="2BBAFA5C" w14:textId="77777777" w:rsidR="000D7F8F" w:rsidRPr="00C35DA3" w:rsidRDefault="000D7F8F" w:rsidP="000D7F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7410" w14:textId="52773324" w:rsidR="000D7F8F" w:rsidRPr="003E3D46" w:rsidRDefault="000D72D7" w:rsidP="003E3D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0D7F8F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774</w:t>
            </w:r>
            <w:r w:rsidR="00E76654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4E285F15" w14:textId="77777777" w:rsidR="000D7F8F" w:rsidRPr="00C35DA3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4773A" w14:textId="48FD43CA" w:rsidR="000D7F8F" w:rsidRPr="00011906" w:rsidRDefault="000D72D7" w:rsidP="003E3D4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1906" w:rsidRPr="000119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011906" w:rsidRPr="000119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178" w:type="dxa"/>
          </w:tcPr>
          <w:p w14:paraId="5AEEDAAA" w14:textId="77777777" w:rsidR="000D7F8F" w:rsidRPr="00C35DA3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897F" w14:textId="44BD1D11" w:rsidR="000D7F8F" w:rsidRPr="00C35DA3" w:rsidRDefault="00E76654" w:rsidP="00E7665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6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28988" w14:textId="77777777" w:rsidR="000D7F8F" w:rsidRPr="00C35DA3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4412E951" w14:textId="6A0DA013" w:rsidR="000D7F8F" w:rsidRPr="00C35DA3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D7F8F" w:rsidRPr="00C35DA3" w14:paraId="164487E5" w14:textId="77777777" w:rsidTr="00C35DA3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69C4AECB" w14:textId="77777777" w:rsidR="000D7F8F" w:rsidRPr="00440B5B" w:rsidRDefault="000D7F8F" w:rsidP="00440B5B">
            <w:pPr>
              <w:pStyle w:val="acctfourfigures"/>
              <w:tabs>
                <w:tab w:val="decimal" w:pos="701"/>
              </w:tabs>
              <w:spacing w:line="240" w:lineRule="auto"/>
              <w:ind w:left="-79" w:right="66" w:firstLine="79"/>
              <w:rPr>
                <w:rFonts w:ascii="Angsana New" w:hAnsi="Angsana New"/>
                <w:sz w:val="30"/>
                <w:szCs w:val="30"/>
              </w:rPr>
            </w:pPr>
            <w:r w:rsidRPr="004575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40B5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296C9" w14:textId="48D60CF6" w:rsidR="000D7F8F" w:rsidRPr="003E3D46" w:rsidRDefault="000D7F8F" w:rsidP="00A6216D">
            <w:pPr>
              <w:pStyle w:val="acctfourfigures"/>
              <w:tabs>
                <w:tab w:val="clear" w:pos="765"/>
                <w:tab w:val="decimal" w:pos="192"/>
                <w:tab w:val="decimal" w:pos="465"/>
              </w:tabs>
              <w:spacing w:line="240" w:lineRule="auto"/>
              <w:ind w:left="-83" w:right="255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3D4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0F6C37" w14:textId="77777777" w:rsidR="000D7F8F" w:rsidRPr="003E3D46" w:rsidRDefault="000D7F8F" w:rsidP="000D7F8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779F4" w14:textId="44943463" w:rsidR="000D7F8F" w:rsidRPr="00440B5B" w:rsidRDefault="00011906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7CE8F22" w14:textId="77777777" w:rsidR="000D7F8F" w:rsidRPr="00440B5B" w:rsidRDefault="000D7F8F" w:rsidP="000D7F8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5F12E" w14:textId="1174B5ED" w:rsidR="000D7F8F" w:rsidRPr="00E76654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6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1245DB" w14:textId="77777777" w:rsidR="000D7F8F" w:rsidRPr="00440B5B" w:rsidRDefault="000D7F8F" w:rsidP="000D7F8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E0EBBB8" w14:textId="4074B179" w:rsidR="000D7F8F" w:rsidRPr="00440B5B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0B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F8F" w:rsidRPr="003570F3" w14:paraId="18E6B61A" w14:textId="77777777" w:rsidTr="00C35DA3">
        <w:trPr>
          <w:cantSplit/>
        </w:trPr>
        <w:tc>
          <w:tcPr>
            <w:tcW w:w="4320" w:type="dxa"/>
            <w:hideMark/>
          </w:tcPr>
          <w:p w14:paraId="5E1E0E04" w14:textId="77777777" w:rsidR="000D7F8F" w:rsidRPr="00063EF2" w:rsidRDefault="000D7F8F" w:rsidP="000D7F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CA7A3" w14:textId="7377FCD5" w:rsidR="000D7F8F" w:rsidRPr="003E3D46" w:rsidRDefault="000D72D7" w:rsidP="003E3D4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E76654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774</w:t>
            </w:r>
            <w:r w:rsidR="00E76654" w:rsidRPr="003E3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80" w:type="dxa"/>
          </w:tcPr>
          <w:p w14:paraId="7A87FF8A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33D7B" w14:textId="74379A67" w:rsidR="000D7F8F" w:rsidRPr="00011906" w:rsidRDefault="000D72D7" w:rsidP="003E3D46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11906" w:rsidRPr="000119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011906" w:rsidRPr="000119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178" w:type="dxa"/>
          </w:tcPr>
          <w:p w14:paraId="503A6456" w14:textId="77777777" w:rsidR="000D7F8F" w:rsidRPr="00063EF2" w:rsidRDefault="000D7F8F" w:rsidP="000D7F8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0A1C" w14:textId="74B686B7" w:rsidR="000D7F8F" w:rsidRPr="00063EF2" w:rsidRDefault="00E76654" w:rsidP="00E7665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6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18D053" w14:textId="77777777" w:rsidR="000D7F8F" w:rsidRPr="00063EF2" w:rsidRDefault="000D7F8F" w:rsidP="000D7F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2" w:space="0" w:color="auto"/>
              <w:bottom w:val="double" w:sz="4" w:space="0" w:color="auto"/>
            </w:tcBorders>
          </w:tcPr>
          <w:p w14:paraId="24FCFF9B" w14:textId="70ACC57F" w:rsidR="000D7F8F" w:rsidRPr="00063EF2" w:rsidRDefault="000D7F8F" w:rsidP="00322F2F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B18D0C" w14:textId="7730D231" w:rsidR="007F59E8" w:rsidRPr="00125818" w:rsidRDefault="007F59E8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8"/>
          <w:szCs w:val="8"/>
        </w:rPr>
      </w:pPr>
    </w:p>
    <w:p w14:paraId="5B692A50" w14:textId="6194EAE1" w:rsidR="00046A4F" w:rsidRDefault="00A1721E" w:rsidP="00046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Pr="00063EF2">
        <w:rPr>
          <w:rFonts w:ascii="Angsana New" w:hAnsi="Angsana New" w:hint="cs"/>
          <w:sz w:val="30"/>
          <w:szCs w:val="30"/>
          <w:cs/>
        </w:rPr>
        <w:t>เ</w:t>
      </w:r>
      <w:r w:rsidRPr="00063EF2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0D72D7" w:rsidRPr="000D72D7">
        <w:rPr>
          <w:rFonts w:ascii="Angsana New" w:hAnsi="Angsana New"/>
          <w:sz w:val="30"/>
          <w:szCs w:val="30"/>
        </w:rPr>
        <w:t>25</w:t>
      </w:r>
      <w:r w:rsidRPr="00063EF2">
        <w:rPr>
          <w:rFonts w:ascii="Angsana New" w:hAnsi="Angsana New"/>
          <w:sz w:val="30"/>
          <w:szCs w:val="30"/>
        </w:rPr>
        <w:t xml:space="preserve"> (</w:t>
      </w:r>
      <w:r w:rsidRPr="00063EF2">
        <w:rPr>
          <w:rFonts w:ascii="Angsana New" w:hAnsi="Angsana New"/>
          <w:sz w:val="30"/>
          <w:szCs w:val="30"/>
          <w:cs/>
        </w:rPr>
        <w:t>ข.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063EF2">
        <w:rPr>
          <w:rFonts w:ascii="Angsana New" w:hAnsi="Angsana New"/>
          <w:sz w:val="30"/>
          <w:szCs w:val="30"/>
        </w:rPr>
        <w:t>)</w:t>
      </w:r>
    </w:p>
    <w:p w14:paraId="51BEC90E" w14:textId="3CACA4E6" w:rsidR="001C6459" w:rsidRPr="00125818" w:rsidRDefault="001C6459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8"/>
          <w:szCs w:val="8"/>
        </w:rPr>
      </w:pPr>
    </w:p>
    <w:p w14:paraId="2133A669" w14:textId="3797B31A" w:rsidR="00B46D6A" w:rsidRDefault="00B46D6A" w:rsidP="00585AA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1D79AC">
        <w:rPr>
          <w:rFonts w:ascii="Angsana New" w:hAnsi="Angsana New" w:hint="cs"/>
          <w:b/>
          <w:bCs/>
          <w:sz w:val="30"/>
          <w:szCs w:val="30"/>
          <w:cs/>
          <w:lang w:val="th-TH"/>
        </w:rPr>
        <w:t>วัสดุสำรองคลัง</w:t>
      </w:r>
    </w:p>
    <w:p w14:paraId="0582E644" w14:textId="77777777" w:rsidR="00B464B5" w:rsidRPr="00D72875" w:rsidRDefault="00B464B5" w:rsidP="00B4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lang w:val="th-TH"/>
        </w:rPr>
      </w:pPr>
    </w:p>
    <w:tbl>
      <w:tblPr>
        <w:tblW w:w="9167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4"/>
        <w:gridCol w:w="1261"/>
        <w:gridCol w:w="268"/>
        <w:gridCol w:w="1170"/>
        <w:gridCol w:w="268"/>
        <w:gridCol w:w="992"/>
        <w:gridCol w:w="270"/>
        <w:gridCol w:w="994"/>
      </w:tblGrid>
      <w:tr w:rsidR="00CE4BE7" w:rsidRPr="001D79AC" w14:paraId="387E7302" w14:textId="77777777" w:rsidTr="00E940BE">
        <w:trPr>
          <w:trHeight w:val="419"/>
          <w:tblHeader/>
        </w:trPr>
        <w:tc>
          <w:tcPr>
            <w:tcW w:w="2152" w:type="pct"/>
            <w:vAlign w:val="bottom"/>
          </w:tcPr>
          <w:p w14:paraId="3D332A39" w14:textId="77777777" w:rsidR="00B46D6A" w:rsidRPr="001D79AC" w:rsidRDefault="00B46D6A" w:rsidP="00D0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3"/>
            <w:vAlign w:val="bottom"/>
          </w:tcPr>
          <w:p w14:paraId="6EE7A319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4768E07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vAlign w:val="bottom"/>
          </w:tcPr>
          <w:p w14:paraId="1D78A5D4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BE7" w:rsidRPr="001D79AC" w14:paraId="516F1793" w14:textId="77777777" w:rsidTr="00E940BE">
        <w:trPr>
          <w:trHeight w:val="407"/>
          <w:tblHeader/>
        </w:trPr>
        <w:tc>
          <w:tcPr>
            <w:tcW w:w="2152" w:type="pct"/>
            <w:vAlign w:val="bottom"/>
          </w:tcPr>
          <w:p w14:paraId="660EE805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58"/>
                <w:tab w:val="decimal" w:pos="796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4E7EEEA" w14:textId="5E6EEC28" w:rsidR="00E23817" w:rsidRPr="001D79AC" w:rsidRDefault="000D72D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14:paraId="30C584D0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484F86E" w14:textId="5B56A6AC" w:rsidR="00E23817" w:rsidRPr="001D79AC" w:rsidRDefault="000D72D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vAlign w:val="bottom"/>
          </w:tcPr>
          <w:p w14:paraId="1C3B57C6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BA3092B" w14:textId="3FED3B81" w:rsidR="00E23817" w:rsidRPr="001D79AC" w:rsidRDefault="000D72D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28A37FFA" w14:textId="77777777" w:rsidR="00E23817" w:rsidRPr="001D79AC" w:rsidRDefault="00E2381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3716CFE" w14:textId="146857A1" w:rsidR="00E23817" w:rsidRPr="001D79AC" w:rsidRDefault="000D72D7" w:rsidP="00E23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4BE7" w:rsidRPr="001D79AC" w14:paraId="0931DAD5" w14:textId="77777777" w:rsidTr="00E940BE">
        <w:trPr>
          <w:trHeight w:val="407"/>
          <w:tblHeader/>
        </w:trPr>
        <w:tc>
          <w:tcPr>
            <w:tcW w:w="2152" w:type="pct"/>
            <w:vAlign w:val="bottom"/>
          </w:tcPr>
          <w:p w14:paraId="2DE8514C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  <w:vAlign w:val="bottom"/>
          </w:tcPr>
          <w:p w14:paraId="4483A3DB" w14:textId="77777777" w:rsidR="00B46D6A" w:rsidRPr="001D79AC" w:rsidRDefault="00B46D6A" w:rsidP="00D0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F48" w:rsidRPr="001D79AC" w14:paraId="6113A468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58A4E1CA" w14:textId="77777777" w:rsidR="00C55F48" w:rsidRPr="001D79AC" w:rsidRDefault="00C55F48" w:rsidP="00C55F48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876D601" w14:textId="5D83D6FF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071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46" w:type="pct"/>
            <w:vAlign w:val="bottom"/>
          </w:tcPr>
          <w:p w14:paraId="11FCB31E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67035B4" w14:textId="7CF18B76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146" w:type="pct"/>
            <w:vAlign w:val="bottom"/>
          </w:tcPr>
          <w:p w14:paraId="39C90FE2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173349B" w14:textId="204B4141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BB6008A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403F8D11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4D1AF2DC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499724D0" w14:textId="77777777" w:rsidR="00C55F48" w:rsidRPr="001D79AC" w:rsidRDefault="00C55F48" w:rsidP="00C55F48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466C2324" w14:textId="26C48B15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776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6" w:type="pct"/>
            <w:vAlign w:val="bottom"/>
          </w:tcPr>
          <w:p w14:paraId="3D8D0547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6104F87" w14:textId="53D467B9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46" w:type="pct"/>
            <w:vAlign w:val="bottom"/>
          </w:tcPr>
          <w:p w14:paraId="1AC7ECF9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2DADAC3" w14:textId="02131583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1071733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811C763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462D483D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1DE3D038" w14:textId="77777777" w:rsidR="00C55F48" w:rsidRPr="001D79AC" w:rsidRDefault="00C55F48" w:rsidP="00C55F48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วัสดุสำรองคลังระหว่างทาง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B635" w14:textId="38B72B48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46" w:type="pct"/>
            <w:vAlign w:val="bottom"/>
          </w:tcPr>
          <w:p w14:paraId="6DD5DC21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C5C4" w14:textId="1E6E48C0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B31B9B5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35DD" w14:textId="312CED3A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F552259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3799D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68676A56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52391B95" w14:textId="77777777" w:rsidR="00C55F48" w:rsidRPr="001D79AC" w:rsidRDefault="00C55F48" w:rsidP="00C55F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11A5" w14:textId="78D58AE2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858</w:t>
            </w:r>
            <w:r w:rsid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146" w:type="pct"/>
            <w:vAlign w:val="bottom"/>
          </w:tcPr>
          <w:p w14:paraId="0F85E413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B6D91" w14:textId="6AC9F716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55F48" w:rsidRPr="001D79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749</w:t>
            </w:r>
            <w:r w:rsidR="00C55F48" w:rsidRPr="001D79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5F72426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A2CA" w14:textId="23958B1D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9C092F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915D6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47ED6C2B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62675CE7" w14:textId="77777777" w:rsidR="00C55F48" w:rsidRPr="001D79AC" w:rsidRDefault="00C55F48" w:rsidP="00C55F48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ค่าเผื่อวัสดุสำรองคลังล้าสมัย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3263E6D5" w14:textId="15531C3A" w:rsidR="00C55F48" w:rsidRPr="001D79AC" w:rsidRDefault="00C55F48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D9B35D9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66D8FB7" w14:textId="1C6FBF40" w:rsidR="00C55F48" w:rsidRPr="001D79AC" w:rsidRDefault="00C55F48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42F16B4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D86CC36" w14:textId="3B069520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754FEC6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2BEAC86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6C06096F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7A5B7F24" w14:textId="77777777" w:rsidR="00C55F48" w:rsidRPr="001D79AC" w:rsidRDefault="00C55F48" w:rsidP="00C55F48">
            <w:pPr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ค่าเผื่อการปรับลดมูลค่า</w:t>
            </w:r>
            <w:r w:rsidRPr="001D79A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น้ำมันเชื้อเพลิง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979E5" w14:textId="07730044" w:rsidR="00C55F48" w:rsidRPr="001D79AC" w:rsidRDefault="00C55F48" w:rsidP="00C55F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9361CBD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7BF92A44" w14:textId="539C998C" w:rsidR="00C55F48" w:rsidRPr="001D79AC" w:rsidRDefault="00C55F48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20D767F8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02BC52EA" w14:textId="0693D24E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DC588DE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E20666B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654B7F0A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3EA4DD30" w14:textId="77777777" w:rsidR="00C55F48" w:rsidRPr="001D79AC" w:rsidRDefault="00C55F48" w:rsidP="00C55F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9A3" w14:textId="1764DA14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55F48" w:rsidRP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901</w:t>
            </w:r>
            <w:r w:rsidR="00C55F48" w:rsidRP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46" w:type="pct"/>
            <w:vAlign w:val="bottom"/>
          </w:tcPr>
          <w:p w14:paraId="3303CBD5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6726" w14:textId="2AA160D6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55F48" w:rsidRPr="001D79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782</w:t>
            </w:r>
            <w:r w:rsidR="00C55F48" w:rsidRPr="001D79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6" w:type="pct"/>
            <w:vAlign w:val="bottom"/>
          </w:tcPr>
          <w:p w14:paraId="6B14DC31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03745" w14:textId="6FF7C0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2650219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E3D1E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9A5E42" w14:paraId="63FB24D8" w14:textId="77777777" w:rsidTr="00E940BE">
        <w:trPr>
          <w:trHeight w:val="215"/>
        </w:trPr>
        <w:tc>
          <w:tcPr>
            <w:tcW w:w="2152" w:type="pct"/>
            <w:vAlign w:val="bottom"/>
          </w:tcPr>
          <w:p w14:paraId="1C5585FD" w14:textId="77777777" w:rsidR="00C55F48" w:rsidRPr="009A5E42" w:rsidRDefault="00C55F48" w:rsidP="00C55F48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8020F35" w14:textId="77777777" w:rsidR="00C55F48" w:rsidRPr="009A5E42" w:rsidRDefault="00C55F48" w:rsidP="00C55F4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20E24FE" w14:textId="77777777" w:rsidR="00C55F48" w:rsidRPr="009A5E42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3ADFBB8" w14:textId="77777777" w:rsidR="00C55F48" w:rsidRPr="009A5E42" w:rsidRDefault="00C55F48" w:rsidP="00C55F4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49E7459" w14:textId="77777777" w:rsidR="00C55F48" w:rsidRPr="009A5E42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DE23E25" w14:textId="77777777" w:rsidR="00C55F48" w:rsidRPr="009A5E42" w:rsidRDefault="00C55F48" w:rsidP="00C55F4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B76D3AE" w14:textId="77777777" w:rsidR="00C55F48" w:rsidRPr="009A5E42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8A38390" w14:textId="77777777" w:rsidR="00C55F48" w:rsidRPr="009A5E42" w:rsidRDefault="00C55F48" w:rsidP="00C55F4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F48" w:rsidRPr="001D79AC" w14:paraId="5EE4D7F6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34C16423" w14:textId="77777777" w:rsidR="00C55F48" w:rsidRPr="001D79AC" w:rsidRDefault="00C55F48" w:rsidP="00C55F48">
            <w:pPr>
              <w:tabs>
                <w:tab w:val="clear" w:pos="227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ต้นทุนของวัสดุสำรองคลังที่บันทึกรวมใน</w:t>
            </w:r>
            <w:r w:rsidRPr="001D79AC">
              <w:rPr>
                <w:rFonts w:ascii="Angsana New" w:hAnsi="Angsana New" w:hint="cs"/>
                <w:b/>
                <w:sz w:val="30"/>
                <w:szCs w:val="30"/>
                <w:cs/>
              </w:rPr>
              <w:br/>
              <w:t xml:space="preserve">   บัญชีต้นทุนขาย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7A2B5B3E" w14:textId="77777777" w:rsidR="00C55F48" w:rsidRPr="001D79AC" w:rsidRDefault="00C55F48" w:rsidP="00C55F4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C585321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37A11B3" w14:textId="77777777" w:rsidR="00C55F48" w:rsidRPr="001D79AC" w:rsidRDefault="00C55F48" w:rsidP="00C55F48">
            <w:pPr>
              <w:pStyle w:val="acctfourfigures"/>
              <w:tabs>
                <w:tab w:val="left" w:pos="720"/>
                <w:tab w:val="decimal" w:pos="86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D05CB7B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25C0426" w14:textId="77777777" w:rsidR="00C55F48" w:rsidRPr="001D79AC" w:rsidRDefault="00C55F48" w:rsidP="00C55F4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F18172C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A3DC614" w14:textId="77777777" w:rsidR="00C55F48" w:rsidRPr="001D79AC" w:rsidRDefault="00C55F48" w:rsidP="00C55F4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5F48" w:rsidRPr="001D79AC" w14:paraId="46F55BC5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0C3DEB63" w14:textId="77777777" w:rsidR="00C55F48" w:rsidRPr="001D79AC" w:rsidRDefault="00C55F48" w:rsidP="00C55F48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3E7BE179" w14:textId="407D9766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  <w:r w:rsidR="00C55F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46" w:type="pct"/>
            <w:vAlign w:val="bottom"/>
          </w:tcPr>
          <w:p w14:paraId="3185B4C0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17402C3" w14:textId="230348F7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46" w:type="pct"/>
            <w:vAlign w:val="bottom"/>
          </w:tcPr>
          <w:p w14:paraId="0A9AEAF4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4344CB5" w14:textId="203C9E0F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156FB331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93A26F4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440BF040" w14:textId="77777777" w:rsidTr="00E940BE">
        <w:trPr>
          <w:trHeight w:val="407"/>
        </w:trPr>
        <w:tc>
          <w:tcPr>
            <w:tcW w:w="2152" w:type="pct"/>
            <w:vAlign w:val="bottom"/>
          </w:tcPr>
          <w:p w14:paraId="4DCE7B98" w14:textId="77777777" w:rsidR="00C55F48" w:rsidRPr="001D79AC" w:rsidRDefault="00C55F48" w:rsidP="00C55F48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การปรับลดมูลค่าวัสดุสำรองคลังล้าสมัย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56846B2" w14:textId="1E1AD312" w:rsidR="00C55F48" w:rsidRPr="001D79AC" w:rsidRDefault="008934BC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D45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D4576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46" w:type="pct"/>
            <w:vAlign w:val="bottom"/>
          </w:tcPr>
          <w:p w14:paraId="0C6CD14A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45A5C751" w14:textId="7FF29B72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146" w:type="pct"/>
            <w:vAlign w:val="bottom"/>
          </w:tcPr>
          <w:p w14:paraId="03DC5A8D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78A8AD2" w14:textId="50886344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58FC6B96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6B83667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49E492CA" w14:textId="77777777" w:rsidTr="00E940BE">
        <w:trPr>
          <w:trHeight w:val="419"/>
        </w:trPr>
        <w:tc>
          <w:tcPr>
            <w:tcW w:w="2152" w:type="pct"/>
            <w:vAlign w:val="bottom"/>
          </w:tcPr>
          <w:p w14:paraId="190C9122" w14:textId="77777777" w:rsidR="00C55F48" w:rsidRPr="001D79AC" w:rsidRDefault="00C55F48" w:rsidP="00C55F48">
            <w:pPr>
              <w:numPr>
                <w:ilvl w:val="0"/>
                <w:numId w:val="28"/>
              </w:numPr>
              <w:ind w:hanging="200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79AC">
              <w:rPr>
                <w:rFonts w:ascii="Angsana New" w:hAnsi="Angsana New"/>
                <w:sz w:val="30"/>
                <w:szCs w:val="30"/>
              </w:rPr>
              <w:t>(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1D79A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การปรับลดมูลค่าน้ำมัน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เชื้อเพลิงเป็นมูลค่าสุทธิที่คาดว่าจะได้รับ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7C94" w14:textId="18E93A9A" w:rsidR="00C55F48" w:rsidRPr="001D79AC" w:rsidRDefault="00C55F48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63FE839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CBC9DDC" w14:textId="2F1AF301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C55F48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46" w:type="pct"/>
            <w:vAlign w:val="bottom"/>
          </w:tcPr>
          <w:p w14:paraId="7B00E1E0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BE65039" w14:textId="0E74CA64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7DA092AA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4277C9F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55F48" w:rsidRPr="001D79AC" w14:paraId="1C342EEC" w14:textId="77777777" w:rsidTr="00E940BE">
        <w:trPr>
          <w:trHeight w:val="419"/>
        </w:trPr>
        <w:tc>
          <w:tcPr>
            <w:tcW w:w="2152" w:type="pct"/>
            <w:vAlign w:val="bottom"/>
          </w:tcPr>
          <w:p w14:paraId="60E01D9B" w14:textId="77777777" w:rsidR="00C55F48" w:rsidRPr="001D79AC" w:rsidRDefault="00C55F48" w:rsidP="00C55F48">
            <w:pPr>
              <w:tabs>
                <w:tab w:val="clear" w:pos="4451"/>
                <w:tab w:val="clear" w:pos="4678"/>
                <w:tab w:val="left" w:pos="36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CB56D" w14:textId="19874173" w:rsidR="00C55F48" w:rsidRPr="001D79AC" w:rsidRDefault="000D72D7" w:rsidP="00C55F48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55F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D45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420</w:t>
            </w:r>
            <w:r w:rsidR="00B46B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D45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46" w:type="pct"/>
            <w:vAlign w:val="bottom"/>
          </w:tcPr>
          <w:p w14:paraId="7E28E292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9024A" w14:textId="27F71B90" w:rsidR="00C55F48" w:rsidRPr="001D79AC" w:rsidRDefault="000D72D7" w:rsidP="00C55F48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253</w:t>
            </w:r>
            <w:r w:rsidR="00C55F48" w:rsidRPr="001D79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46" w:type="pct"/>
            <w:vAlign w:val="bottom"/>
          </w:tcPr>
          <w:p w14:paraId="00297F1E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E5826" w14:textId="31851AA6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2887C44" w14:textId="77777777" w:rsidR="00C55F48" w:rsidRPr="001D79AC" w:rsidRDefault="00C55F48" w:rsidP="00C55F48">
            <w:pPr>
              <w:tabs>
                <w:tab w:val="clear" w:pos="227"/>
                <w:tab w:val="clear" w:pos="454"/>
                <w:tab w:val="clear" w:pos="680"/>
              </w:tabs>
              <w:ind w:right="2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3EB3C" w14:textId="77777777" w:rsidR="00C55F48" w:rsidRPr="001D79AC" w:rsidRDefault="00C55F48" w:rsidP="00C55F4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EE4A76A" w14:textId="77777777" w:rsidR="00A1721E" w:rsidRPr="00440B5B" w:rsidRDefault="00A17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val="th-TH"/>
        </w:rPr>
      </w:pPr>
    </w:p>
    <w:p w14:paraId="1B0F93BE" w14:textId="61D54E1E" w:rsidR="00AD5F0E" w:rsidRDefault="00AD5F0E" w:rsidP="00AD5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F22AF09" w14:textId="5C2DEFD4" w:rsidR="00E940BE" w:rsidRDefault="00E940BE" w:rsidP="00AD5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44F75C55" w14:textId="1F340B69" w:rsidR="00D23C8C" w:rsidRPr="00085134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8513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609E0603" w14:textId="77777777" w:rsidR="00913867" w:rsidRPr="00A77E15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1080"/>
        <w:gridCol w:w="267"/>
        <w:gridCol w:w="1002"/>
        <w:gridCol w:w="269"/>
        <w:gridCol w:w="991"/>
        <w:gridCol w:w="269"/>
        <w:gridCol w:w="987"/>
      </w:tblGrid>
      <w:tr w:rsidR="00D444E3" w:rsidRPr="001D79AC" w14:paraId="5C47193B" w14:textId="77777777" w:rsidTr="0082362B">
        <w:trPr>
          <w:trHeight w:val="419"/>
          <w:tblHeader/>
        </w:trPr>
        <w:tc>
          <w:tcPr>
            <w:tcW w:w="1941" w:type="pct"/>
            <w:vAlign w:val="bottom"/>
          </w:tcPr>
          <w:p w14:paraId="295998D4" w14:textId="77777777" w:rsidR="00594F4C" w:rsidRPr="001D79AC" w:rsidRDefault="00594F4C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DB6B962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  <w:vAlign w:val="bottom"/>
          </w:tcPr>
          <w:p w14:paraId="6D48BA88" w14:textId="3DFBBE0C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A28D21E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2B119327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0CC" w:rsidRPr="001D79AC" w14:paraId="366BDED6" w14:textId="77777777" w:rsidTr="0082362B">
        <w:trPr>
          <w:trHeight w:val="407"/>
          <w:tblHeader/>
        </w:trPr>
        <w:tc>
          <w:tcPr>
            <w:tcW w:w="1941" w:type="pct"/>
            <w:vAlign w:val="bottom"/>
          </w:tcPr>
          <w:p w14:paraId="2E9FD303" w14:textId="77777777" w:rsidR="00594F4C" w:rsidRPr="001D79AC" w:rsidRDefault="00594F4C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0D934D3" w14:textId="77777777" w:rsidR="00594F4C" w:rsidRPr="00893DA2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46EE71E" w14:textId="05402759" w:rsidR="00594F4C" w:rsidRPr="001D79AC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6DA5393F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6920D6F" w14:textId="646BCE87" w:rsidR="00594F4C" w:rsidRPr="001D79AC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vAlign w:val="bottom"/>
          </w:tcPr>
          <w:p w14:paraId="5C1A5CB9" w14:textId="77777777" w:rsidR="00594F4C" w:rsidRPr="001D79AC" w:rsidRDefault="00594F4C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A6419B8" w14:textId="02B75CD4" w:rsidR="00594F4C" w:rsidRPr="001D79AC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bottom"/>
          </w:tcPr>
          <w:p w14:paraId="6D3B92FD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2182EA86" w14:textId="369922DE" w:rsidR="00594F4C" w:rsidRPr="001D79AC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94F4C" w:rsidRPr="001D79AC" w14:paraId="2975E659" w14:textId="77777777" w:rsidTr="0082362B">
        <w:trPr>
          <w:trHeight w:val="407"/>
          <w:tblHeader/>
        </w:trPr>
        <w:tc>
          <w:tcPr>
            <w:tcW w:w="1941" w:type="pct"/>
            <w:vAlign w:val="bottom"/>
          </w:tcPr>
          <w:p w14:paraId="63508E82" w14:textId="7777777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4C04E10" w14:textId="6EDC231B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20" w:type="pct"/>
            <w:gridSpan w:val="7"/>
            <w:vAlign w:val="bottom"/>
          </w:tcPr>
          <w:p w14:paraId="2477F81B" w14:textId="17CC5407" w:rsidR="00594F4C" w:rsidRPr="001D79AC" w:rsidRDefault="00594F4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0CC" w:rsidRPr="001D79AC" w14:paraId="758510F8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2B12A333" w14:textId="0B61E57E" w:rsidR="00594F4C" w:rsidRPr="001D79AC" w:rsidRDefault="00594F4C" w:rsidP="0008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  <w:shd w:val="clear" w:color="auto" w:fill="FFFFFF"/>
          </w:tcPr>
          <w:p w14:paraId="24981327" w14:textId="77777777" w:rsidR="00594F4C" w:rsidRPr="00893DA2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050B9E38" w14:textId="12B94459" w:rsidR="00594F4C" w:rsidRPr="001D79AC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40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787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  <w:vAlign w:val="bottom"/>
          </w:tcPr>
          <w:p w14:paraId="29C170C9" w14:textId="77777777" w:rsidR="00594F4C" w:rsidRPr="001D79AC" w:rsidRDefault="00594F4C" w:rsidP="0008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D108976" w14:textId="19FE2F60" w:rsidR="00594F4C" w:rsidRPr="001D79AC" w:rsidRDefault="000D72D7" w:rsidP="0040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31</w:t>
            </w:r>
            <w:r w:rsidR="00594F4C" w:rsidRPr="001D79A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103</w:t>
            </w:r>
            <w:r w:rsidR="00594F4C" w:rsidRPr="001D79A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5" w:type="pct"/>
            <w:vAlign w:val="bottom"/>
          </w:tcPr>
          <w:p w14:paraId="7E7667C7" w14:textId="77777777" w:rsidR="00594F4C" w:rsidRPr="001D79AC" w:rsidRDefault="00594F4C" w:rsidP="0008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1F783D7F" w14:textId="52DF43B4" w:rsidR="00594F4C" w:rsidRPr="001D79AC" w:rsidRDefault="000D72D7" w:rsidP="0008513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94F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  <w:r w:rsidR="00594F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45" w:type="pct"/>
            <w:vAlign w:val="bottom"/>
          </w:tcPr>
          <w:p w14:paraId="62DC02E2" w14:textId="77777777" w:rsidR="00594F4C" w:rsidRPr="001D79AC" w:rsidRDefault="00594F4C" w:rsidP="0008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D677876" w14:textId="36C47E8B" w:rsidR="00594F4C" w:rsidRPr="001D79AC" w:rsidRDefault="000D72D7" w:rsidP="00CD20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594F4C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  <w:r w:rsidR="00594F4C" w:rsidRPr="001D79A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</w:tr>
      <w:tr w:rsidR="00CD20CC" w:rsidRPr="001D79AC" w14:paraId="6DC40937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0CE8EC96" w14:textId="5B26D11F" w:rsidR="00594F4C" w:rsidRPr="001D79AC" w:rsidRDefault="00594F4C" w:rsidP="0008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ส่วนแบ่งกำไรของการร่วมค้าและ</w:t>
            </w:r>
          </w:p>
        </w:tc>
        <w:tc>
          <w:tcPr>
            <w:tcW w:w="437" w:type="pct"/>
            <w:shd w:val="clear" w:color="auto" w:fill="FFFFFF"/>
          </w:tcPr>
          <w:p w14:paraId="5FFA9539" w14:textId="77777777" w:rsidR="00594F4C" w:rsidRPr="001D79AC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28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5EC8FEF2" w14:textId="792372DE" w:rsidR="00594F4C" w:rsidRPr="001D79AC" w:rsidRDefault="00594F4C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8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E97C8D" w14:textId="77777777" w:rsidR="00594F4C" w:rsidRPr="001D79AC" w:rsidRDefault="00594F4C" w:rsidP="0008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B5C29FB" w14:textId="77777777" w:rsidR="00594F4C" w:rsidRPr="001D79AC" w:rsidRDefault="00594F4C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8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9C34638" w14:textId="77777777" w:rsidR="00594F4C" w:rsidRPr="001D79AC" w:rsidRDefault="00594F4C" w:rsidP="0008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1369A97D" w14:textId="77777777" w:rsidR="00594F4C" w:rsidRPr="001D79AC" w:rsidRDefault="00594F4C" w:rsidP="0008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797DD67" w14:textId="77777777" w:rsidR="00594F4C" w:rsidRPr="001D79AC" w:rsidRDefault="00594F4C" w:rsidP="0008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78158CB6" w14:textId="77777777" w:rsidR="00594F4C" w:rsidRPr="001D79AC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0CC" w:rsidRPr="001D79AC" w14:paraId="00FF4A45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14A280CA" w14:textId="7B317F0E" w:rsidR="00594F4C" w:rsidRPr="001D79AC" w:rsidRDefault="00594F4C" w:rsidP="0085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79A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CD20CC" w:rsidRPr="001D79A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1D79AC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437" w:type="pct"/>
            <w:shd w:val="clear" w:color="auto" w:fill="FFFFFF"/>
          </w:tcPr>
          <w:p w14:paraId="2956314E" w14:textId="77777777" w:rsidR="00594F4C" w:rsidRPr="00893DA2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393377F6" w14:textId="458AC0A1" w:rsidR="00594F4C" w:rsidRPr="001D79AC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902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4" w:type="pct"/>
            <w:vAlign w:val="bottom"/>
          </w:tcPr>
          <w:p w14:paraId="068DE326" w14:textId="77777777" w:rsidR="00594F4C" w:rsidRPr="001D79AC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C4FE6EC" w14:textId="0F99C0CF" w:rsidR="00594F4C" w:rsidRPr="001D79AC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="00594F4C" w:rsidRPr="001D79A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600</w:t>
            </w:r>
            <w:r w:rsidR="00594F4C" w:rsidRPr="001D79A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45" w:type="pct"/>
            <w:vAlign w:val="bottom"/>
          </w:tcPr>
          <w:p w14:paraId="705AB576" w14:textId="77777777" w:rsidR="00594F4C" w:rsidRPr="001D79AC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62F065E1" w14:textId="0652EFFB" w:rsidR="00594F4C" w:rsidRPr="001D79AC" w:rsidRDefault="00594F4C" w:rsidP="00767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B8145E0" w14:textId="77777777" w:rsidR="00594F4C" w:rsidRPr="001D79AC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96273BF" w14:textId="77777777" w:rsidR="00594F4C" w:rsidRPr="001D79AC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9A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44E3" w:rsidRPr="00D246FB" w14:paraId="65550055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48A48018" w14:textId="77777777" w:rsidR="00D444E3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D246F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ของการร่วมค้าและบริษัทร่วมที่ใช้</w:t>
            </w:r>
          </w:p>
          <w:p w14:paraId="5CD0F169" w14:textId="3B7D40A1" w:rsidR="00D444E3" w:rsidRPr="00D246FB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437" w:type="pct"/>
            <w:shd w:val="clear" w:color="auto" w:fill="FFFFFF"/>
          </w:tcPr>
          <w:p w14:paraId="39035CAE" w14:textId="77777777" w:rsidR="00D444E3" w:rsidRPr="00893DA2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56CA39C3" w14:textId="030F6CEC" w:rsidR="00D444E3" w:rsidRPr="00D246FB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D444E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599</w:t>
            </w:r>
            <w:r w:rsidR="00D444E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44" w:type="pct"/>
            <w:vAlign w:val="bottom"/>
          </w:tcPr>
          <w:p w14:paraId="2716D35F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1B79BB6" w14:textId="0F543B58" w:rsidR="00D444E3" w:rsidRPr="00D246FB" w:rsidRDefault="00D444E3" w:rsidP="0076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163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949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BDD516F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2489F1A2" w14:textId="36CD1C9E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B079351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4CAB5E7F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444E3" w:rsidRPr="00D246FB" w14:paraId="590FF0FF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08FAA0B0" w14:textId="64386D57" w:rsidR="005553E0" w:rsidRPr="00D246FB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437" w:type="pct"/>
            <w:shd w:val="clear" w:color="auto" w:fill="FFFFFF"/>
          </w:tcPr>
          <w:p w14:paraId="234EC99E" w14:textId="72D6662F" w:rsidR="00D444E3" w:rsidRPr="00893DA2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11F33152" w14:textId="169BDC3F" w:rsidR="00D444E3" w:rsidRPr="00D246FB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="00D444E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657</w:t>
            </w:r>
            <w:r w:rsidR="00D444E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44" w:type="pct"/>
            <w:vAlign w:val="bottom"/>
          </w:tcPr>
          <w:p w14:paraId="39B7BECD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91F9829" w14:textId="3365E084" w:rsidR="00D444E3" w:rsidRPr="00D246FB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D444E3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995</w:t>
            </w:r>
            <w:r w:rsidR="00D444E3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145" w:type="pct"/>
            <w:vAlign w:val="bottom"/>
          </w:tcPr>
          <w:p w14:paraId="2C1D46FF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A395FE7" w14:textId="597F5FD9" w:rsidR="00D444E3" w:rsidRPr="00D246FB" w:rsidRDefault="000D72D7" w:rsidP="00D444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44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D444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45" w:type="pct"/>
            <w:vAlign w:val="bottom"/>
          </w:tcPr>
          <w:p w14:paraId="062114C3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3E26296C" w14:textId="1F14A3AA" w:rsidR="00D444E3" w:rsidRPr="00D246FB" w:rsidRDefault="000D72D7" w:rsidP="00D444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444E3" w:rsidRPr="00D2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  <w:r w:rsidR="00D444E3" w:rsidRPr="00D2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D444E3" w:rsidRPr="00D246FB" w14:paraId="6FC2DC01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63BBAD21" w14:textId="3E2C191C" w:rsidR="00D444E3" w:rsidRPr="00182D9E" w:rsidRDefault="00D444E3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437" w:type="pct"/>
            <w:shd w:val="clear" w:color="auto" w:fill="FFFFFF"/>
          </w:tcPr>
          <w:p w14:paraId="3CF95998" w14:textId="3E9AFAA0" w:rsidR="00D444E3" w:rsidRPr="00893DA2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spacing w:line="240" w:lineRule="auto"/>
              <w:ind w:right="-2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  <w:shd w:val="clear" w:color="auto" w:fill="FFFFFF"/>
            <w:vAlign w:val="bottom"/>
          </w:tcPr>
          <w:p w14:paraId="31EDBC48" w14:textId="6F9B3695" w:rsidR="00D444E3" w:rsidRPr="00D246FB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114</w:t>
            </w:r>
            <w:r w:rsidR="00D444E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4" w:type="pct"/>
            <w:vAlign w:val="bottom"/>
          </w:tcPr>
          <w:p w14:paraId="085CE236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6E5EF31A" w14:textId="381D2D6F" w:rsidR="00D444E3" w:rsidRPr="00DB71A4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BA12335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FD07E58" w14:textId="4FC07A46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C8BEADA" w14:textId="77777777" w:rsidR="00D444E3" w:rsidRPr="00D246FB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EBDBB30" w14:textId="7681F81F" w:rsidR="00D444E3" w:rsidRPr="00DB71A4" w:rsidRDefault="00D444E3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20CC" w:rsidRPr="00D246FB" w14:paraId="1ACE027F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7037AA73" w14:textId="77777777" w:rsidR="00594F4C" w:rsidRPr="00182D9E" w:rsidRDefault="00594F4C" w:rsidP="0085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โอนมาจากเงินลงทุนในบริษัทย่อย</w:t>
            </w:r>
          </w:p>
          <w:p w14:paraId="539D3B88" w14:textId="607B8DC0" w:rsidR="00594F4C" w:rsidRPr="00182D9E" w:rsidRDefault="00594F4C" w:rsidP="0085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 xml:space="preserve">   เนื่องจากสูญเสียการควบคุม</w:t>
            </w:r>
          </w:p>
        </w:tc>
        <w:tc>
          <w:tcPr>
            <w:tcW w:w="437" w:type="pct"/>
            <w:shd w:val="clear" w:color="auto" w:fill="FFFFFF"/>
          </w:tcPr>
          <w:p w14:paraId="1B20D4A1" w14:textId="77777777" w:rsidR="00594F4C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</w:tcPr>
          <w:p w14:paraId="2ACBC5F0" w14:textId="77777777" w:rsidR="00594F4C" w:rsidRDefault="00594F4C" w:rsidP="00400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01A287" w14:textId="77058BA9" w:rsidR="00594F4C" w:rsidRPr="00D246FB" w:rsidRDefault="00594F4C" w:rsidP="00400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3C4F1E2" w14:textId="77777777" w:rsidR="00594F4C" w:rsidRPr="00D246FB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5802099" w14:textId="2812A2C5" w:rsidR="00594F4C" w:rsidRPr="00D246FB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594F4C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45" w:type="pct"/>
            <w:vAlign w:val="bottom"/>
          </w:tcPr>
          <w:p w14:paraId="2F6F81F2" w14:textId="77777777" w:rsidR="00594F4C" w:rsidRPr="00D246FB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63D8FE1F" w14:textId="58973D29" w:rsidR="00594F4C" w:rsidRPr="00D246FB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699E9F8" w14:textId="77777777" w:rsidR="00594F4C" w:rsidRPr="00D246FB" w:rsidRDefault="00594F4C" w:rsidP="0085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9B1887E" w14:textId="59D33C95" w:rsidR="00594F4C" w:rsidRPr="00D246FB" w:rsidRDefault="000D72D7" w:rsidP="00CD20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94F4C" w:rsidRPr="00D2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</w:p>
        </w:tc>
      </w:tr>
      <w:tr w:rsidR="00CD20CC" w:rsidRPr="00D246FB" w14:paraId="4883DA9D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6D34E00F" w14:textId="2C23DDED" w:rsidR="00594F4C" w:rsidRPr="00182D9E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โอนไปเงินลงทุนในบริษัทย่อย</w:t>
            </w:r>
          </w:p>
        </w:tc>
        <w:tc>
          <w:tcPr>
            <w:tcW w:w="437" w:type="pct"/>
            <w:shd w:val="clear" w:color="auto" w:fill="FFFFFF"/>
          </w:tcPr>
          <w:p w14:paraId="24FDE718" w14:textId="6E5D2A4C" w:rsidR="00594F4C" w:rsidRPr="00594F4C" w:rsidRDefault="000D72D7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27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2" w:type="pct"/>
            <w:shd w:val="clear" w:color="auto" w:fill="FFFFFF"/>
            <w:vAlign w:val="bottom"/>
          </w:tcPr>
          <w:p w14:paraId="20849CA8" w14:textId="43CDA01D" w:rsidR="00594F4C" w:rsidRDefault="00256335" w:rsidP="0040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</w:t>
            </w:r>
            <w:r w:rsidR="00675E3E">
              <w:rPr>
                <w:rFonts w:ascii="Angsana New" w:hAnsi="Angsana New"/>
                <w:sz w:val="30"/>
                <w:szCs w:val="30"/>
              </w:rPr>
              <w:t>30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14</w:t>
            </w:r>
            <w:r w:rsidR="00675E3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A7AA097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6D6F863D" w14:textId="27F753B9" w:rsidR="00594F4C" w:rsidRPr="00D246FB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A7DB3A4" w14:textId="77777777" w:rsidR="00594F4C" w:rsidRPr="00D246FB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7361808D" w14:textId="620FF2D1" w:rsidR="00594F4C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E8DA997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1BAFF62D" w14:textId="208F7714" w:rsidR="00594F4C" w:rsidRPr="00D246FB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20CC" w:rsidRPr="00D246FB" w14:paraId="7E8DA54C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6C4288DE" w14:textId="77777777" w:rsidR="00594F4C" w:rsidRPr="00182D9E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7" w:type="pct"/>
            <w:shd w:val="clear" w:color="auto" w:fill="FFFFFF"/>
          </w:tcPr>
          <w:p w14:paraId="34A2FA06" w14:textId="77777777" w:rsidR="00594F4C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4F899878" w14:textId="62BFE862" w:rsidR="00594F4C" w:rsidRPr="00D246FB" w:rsidRDefault="00594F4C" w:rsidP="0040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6CAB1C1E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7B6293A5" w14:textId="1D58348D" w:rsidR="00594F4C" w:rsidRPr="00D246FB" w:rsidRDefault="00594F4C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987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288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0FC71EC0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64F35E53" w14:textId="3D122E7A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776874B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49312CBA" w14:textId="77777777" w:rsidR="00594F4C" w:rsidRPr="00D246FB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20CC" w:rsidRPr="00D246FB" w14:paraId="05C033A9" w14:textId="77777777" w:rsidTr="0082362B">
        <w:trPr>
          <w:trHeight w:val="407"/>
        </w:trPr>
        <w:tc>
          <w:tcPr>
            <w:tcW w:w="1941" w:type="pct"/>
            <w:vAlign w:val="bottom"/>
          </w:tcPr>
          <w:p w14:paraId="1B0B4AA0" w14:textId="77777777" w:rsidR="00594F4C" w:rsidRPr="00182D9E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437" w:type="pct"/>
            <w:shd w:val="clear" w:color="auto" w:fill="FFFFFF"/>
          </w:tcPr>
          <w:p w14:paraId="263719F0" w14:textId="77777777" w:rsidR="00594F4C" w:rsidRPr="00893DA2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1B3A92E6" w14:textId="1F988602" w:rsidR="00594F4C" w:rsidRPr="00D246FB" w:rsidRDefault="000D72D7" w:rsidP="0040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3C6F30">
              <w:rPr>
                <w:rFonts w:ascii="Angsana New" w:hAnsi="Angsana New"/>
                <w:sz w:val="30"/>
                <w:szCs w:val="30"/>
              </w:rPr>
              <w:t>51</w:t>
            </w:r>
            <w:r w:rsidR="00594F4C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33</w:t>
            </w:r>
            <w:r w:rsidR="003C6F3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312252EE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CD431FB" w14:textId="40FFA1D9" w:rsidR="00594F4C" w:rsidRPr="00D246FB" w:rsidRDefault="00594F4C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142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171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438E2288" w14:textId="77777777" w:rsidR="00594F4C" w:rsidRPr="00D246FB" w:rsidRDefault="00594F4C" w:rsidP="00F1748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vAlign w:val="bottom"/>
          </w:tcPr>
          <w:p w14:paraId="3ECF85A9" w14:textId="7D8DDD53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A477E76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63CB3514" w14:textId="77777777" w:rsidR="00594F4C" w:rsidRPr="00D246FB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20CC" w:rsidRPr="00D246FB" w14:paraId="498394ED" w14:textId="77777777" w:rsidTr="0082362B">
        <w:trPr>
          <w:trHeight w:val="419"/>
        </w:trPr>
        <w:tc>
          <w:tcPr>
            <w:tcW w:w="1941" w:type="pct"/>
            <w:vAlign w:val="bottom"/>
          </w:tcPr>
          <w:p w14:paraId="5677657A" w14:textId="0C99863A" w:rsidR="00594F4C" w:rsidRPr="00182D9E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2D9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437" w:type="pct"/>
            <w:shd w:val="clear" w:color="auto" w:fill="FFFFFF"/>
          </w:tcPr>
          <w:p w14:paraId="0ED27FE0" w14:textId="77777777" w:rsidR="00594F4C" w:rsidRPr="00803C44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FFFFFF"/>
            <w:vAlign w:val="bottom"/>
          </w:tcPr>
          <w:p w14:paraId="3D7CD3FC" w14:textId="18CEDFA8" w:rsidR="00594F4C" w:rsidRPr="00803C44" w:rsidRDefault="00594F4C" w:rsidP="0040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803C44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63</w:t>
            </w:r>
            <w:r w:rsidRPr="00803C44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716</w:t>
            </w:r>
            <w:r w:rsidRPr="00803C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78DD3C24" w14:textId="77777777" w:rsidR="00594F4C" w:rsidRPr="00803C44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5A5929DC" w14:textId="66C9954B" w:rsidR="00594F4C" w:rsidRPr="00803C44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9A7D5A2" w14:textId="77777777" w:rsidR="00594F4C" w:rsidRPr="00CD20CC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vAlign w:val="bottom"/>
          </w:tcPr>
          <w:p w14:paraId="26BB733B" w14:textId="46B5422F" w:rsidR="00594F4C" w:rsidRPr="00857104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  <w:highlight w:val="green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0406DF0" w14:textId="77777777" w:rsidR="00594F4C" w:rsidRPr="00857104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33" w:type="pct"/>
            <w:vAlign w:val="bottom"/>
          </w:tcPr>
          <w:p w14:paraId="42C638F3" w14:textId="32B8DD7E" w:rsidR="00594F4C" w:rsidRPr="00857104" w:rsidRDefault="00594F4C" w:rsidP="00CD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  <w:tab w:val="decimal" w:pos="792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20CC" w:rsidRPr="00D246FB" w14:paraId="069B79FA" w14:textId="77777777" w:rsidTr="0082362B">
        <w:trPr>
          <w:trHeight w:val="419"/>
        </w:trPr>
        <w:tc>
          <w:tcPr>
            <w:tcW w:w="1941" w:type="pct"/>
            <w:vAlign w:val="bottom"/>
          </w:tcPr>
          <w:p w14:paraId="398A8362" w14:textId="77777777" w:rsidR="00594F4C" w:rsidRPr="00D246FB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จัดประเภทรายการใหม่ </w:t>
            </w:r>
          </w:p>
        </w:tc>
        <w:tc>
          <w:tcPr>
            <w:tcW w:w="437" w:type="pct"/>
            <w:shd w:val="clear" w:color="auto" w:fill="FFFFFF"/>
          </w:tcPr>
          <w:p w14:paraId="26EE92EB" w14:textId="77777777" w:rsidR="00594F4C" w:rsidRDefault="00594F4C" w:rsidP="00D44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left="-108" w:right="-2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DF07CB" w14:textId="3C8073FD" w:rsidR="00594F4C" w:rsidRPr="00D246FB" w:rsidRDefault="00594F4C" w:rsidP="00400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02"/>
              </w:tabs>
              <w:spacing w:after="0"/>
              <w:ind w:left="-108" w:right="-1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43AAB46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49C95C91" w14:textId="3A91FD89" w:rsidR="00594F4C" w:rsidRPr="00D246FB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594F4C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380</w:t>
            </w:r>
            <w:r w:rsidR="00594F4C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4CF11319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5776798D" w14:textId="6565B03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721FD65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6E031076" w14:textId="6FD42E35" w:rsidR="00594F4C" w:rsidRPr="00D246FB" w:rsidRDefault="000D72D7" w:rsidP="00CD20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94F4C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="00594F4C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D20CC" w:rsidRPr="00D246FB" w14:paraId="160AF624" w14:textId="77777777" w:rsidTr="0082362B">
        <w:trPr>
          <w:trHeight w:val="419"/>
        </w:trPr>
        <w:tc>
          <w:tcPr>
            <w:tcW w:w="1941" w:type="pct"/>
            <w:vAlign w:val="bottom"/>
          </w:tcPr>
          <w:p w14:paraId="15A33015" w14:textId="59D647C1" w:rsidR="00594F4C" w:rsidRPr="00D246FB" w:rsidRDefault="00594F4C" w:rsidP="00F17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7" w:type="pct"/>
            <w:shd w:val="clear" w:color="auto" w:fill="FFFFFF"/>
          </w:tcPr>
          <w:p w14:paraId="3CCA53B5" w14:textId="77777777" w:rsidR="00594F4C" w:rsidRPr="00893DA2" w:rsidRDefault="00594F4C" w:rsidP="00D4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785B50" w14:textId="5005E82B" w:rsidR="00594F4C" w:rsidRPr="00D246FB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" w:hanging="1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594F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594F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144" w:type="pct"/>
            <w:vAlign w:val="bottom"/>
          </w:tcPr>
          <w:p w14:paraId="1453E30F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A6580" w14:textId="05762EF4" w:rsidR="00594F4C" w:rsidRPr="00D246FB" w:rsidRDefault="000D72D7" w:rsidP="00CD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594F4C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  <w:r w:rsidR="00594F4C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5" w:type="pct"/>
            <w:vAlign w:val="bottom"/>
          </w:tcPr>
          <w:p w14:paraId="6854E266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E497C" w14:textId="2A7863EC" w:rsidR="00594F4C" w:rsidRPr="00D246FB" w:rsidRDefault="000D72D7" w:rsidP="00F1748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594F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594F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815</w:t>
            </w:r>
          </w:p>
        </w:tc>
        <w:tc>
          <w:tcPr>
            <w:tcW w:w="145" w:type="pct"/>
            <w:vAlign w:val="bottom"/>
          </w:tcPr>
          <w:p w14:paraId="56D5D923" w14:textId="77777777" w:rsidR="00594F4C" w:rsidRPr="00D246FB" w:rsidRDefault="00594F4C" w:rsidP="00F17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EB4E" w14:textId="767B6E6E" w:rsidR="00594F4C" w:rsidRPr="00D246FB" w:rsidRDefault="000D72D7" w:rsidP="00CD20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26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594F4C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</w:t>
            </w:r>
            <w:r w:rsidR="00594F4C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</w:tr>
    </w:tbl>
    <w:p w14:paraId="3D917EA6" w14:textId="77777777" w:rsidR="002C042C" w:rsidRPr="00D246FB" w:rsidRDefault="002C042C" w:rsidP="0035553B">
      <w:pPr>
        <w:framePr w:w="10276" w:wrap="auto" w:hAnchor="text"/>
        <w:rPr>
          <w:rFonts w:ascii="Angsana New" w:hAnsi="Angsana New"/>
          <w:sz w:val="30"/>
          <w:szCs w:val="30"/>
          <w:cs/>
        </w:rPr>
        <w:sectPr w:rsidR="002C042C" w:rsidRPr="00D246FB" w:rsidSect="009D6280"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38248F" w14:textId="7D064E6D" w:rsidR="002E3A45" w:rsidRPr="00B205D4" w:rsidRDefault="00D23C8C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9"/>
          <w:szCs w:val="29"/>
          <w:lang w:bidi="th-TH"/>
        </w:rPr>
      </w:pPr>
      <w:r w:rsidRPr="00B205D4">
        <w:rPr>
          <w:rFonts w:ascii="Angsana New" w:hAnsi="Angsana New" w:hint="cs"/>
          <w:sz w:val="29"/>
          <w:szCs w:val="29"/>
          <w:cs/>
          <w:lang w:bidi="th-TH"/>
        </w:rPr>
        <w:t>เงินลงทุนในบริษัทร่วมและการร่วมค้า</w:t>
      </w:r>
      <w:r w:rsidRPr="00B205D4">
        <w:rPr>
          <w:rFonts w:ascii="Angsana New" w:hAnsi="Angsana New" w:hint="cs"/>
          <w:sz w:val="29"/>
          <w:szCs w:val="29"/>
          <w:lang w:bidi="th-TH"/>
        </w:rPr>
        <w:t xml:space="preserve"> </w:t>
      </w:r>
      <w:r w:rsidR="002E5E13" w:rsidRPr="00B205D4">
        <w:rPr>
          <w:rFonts w:ascii="Angsana New" w:hAnsi="Angsana New" w:hint="cs"/>
          <w:sz w:val="29"/>
          <w:szCs w:val="29"/>
          <w:cs/>
          <w:lang w:bidi="th-TH"/>
        </w:rPr>
        <w:t xml:space="preserve">ณ วันที่ </w:t>
      </w:r>
      <w:r w:rsidR="000D72D7" w:rsidRPr="000D72D7">
        <w:rPr>
          <w:rFonts w:ascii="Angsana New" w:hAnsi="Angsana New" w:hint="cs"/>
          <w:spacing w:val="-2"/>
          <w:sz w:val="29"/>
          <w:szCs w:val="29"/>
          <w:lang w:val="en-US" w:bidi="th-TH"/>
        </w:rPr>
        <w:t>31</w:t>
      </w:r>
      <w:r w:rsidR="00B53619" w:rsidRPr="00B205D4">
        <w:rPr>
          <w:rFonts w:ascii="Angsana New" w:hAnsi="Angsana New" w:hint="cs"/>
          <w:spacing w:val="-2"/>
          <w:sz w:val="29"/>
          <w:szCs w:val="29"/>
        </w:rPr>
        <w:t xml:space="preserve"> </w:t>
      </w:r>
      <w:r w:rsidR="00B53619" w:rsidRPr="00B205D4">
        <w:rPr>
          <w:rFonts w:ascii="Angsana New" w:hAnsi="Angsana New" w:hint="cs"/>
          <w:spacing w:val="-2"/>
          <w:sz w:val="29"/>
          <w:szCs w:val="29"/>
          <w:cs/>
          <w:lang w:bidi="th-TH"/>
        </w:rPr>
        <w:t xml:space="preserve">ธันวาคม </w:t>
      </w:r>
      <w:r w:rsidRPr="00B205D4">
        <w:rPr>
          <w:rFonts w:ascii="Angsana New" w:hAnsi="Angsana New" w:hint="cs"/>
          <w:sz w:val="29"/>
          <w:szCs w:val="29"/>
          <w:cs/>
          <w:lang w:bidi="th-TH"/>
        </w:rPr>
        <w:t>มีดังนี้</w:t>
      </w:r>
    </w:p>
    <w:p w14:paraId="01E9CD90" w14:textId="77777777" w:rsidR="0063461A" w:rsidRPr="0063461A" w:rsidRDefault="0063461A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10"/>
          <w:szCs w:val="10"/>
          <w:lang w:bidi="th-TH"/>
        </w:rPr>
      </w:pPr>
    </w:p>
    <w:tbl>
      <w:tblPr>
        <w:tblW w:w="1523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3150"/>
        <w:gridCol w:w="1082"/>
        <w:gridCol w:w="720"/>
        <w:gridCol w:w="720"/>
        <w:gridCol w:w="240"/>
        <w:gridCol w:w="1200"/>
        <w:gridCol w:w="241"/>
        <w:gridCol w:w="1042"/>
        <w:gridCol w:w="252"/>
        <w:gridCol w:w="1155"/>
        <w:gridCol w:w="237"/>
        <w:gridCol w:w="1145"/>
      </w:tblGrid>
      <w:tr w:rsidR="00590181" w:rsidRPr="00066496" w14:paraId="647EA2B9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71DF5245" w14:textId="77777777" w:rsidR="00590181" w:rsidRPr="00066496" w:rsidRDefault="00590181" w:rsidP="00752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F64167B" w14:textId="77777777" w:rsidR="00590181" w:rsidRPr="00066496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082" w:type="dxa"/>
          </w:tcPr>
          <w:p w14:paraId="0BE4ECAB" w14:textId="77777777" w:rsidR="00590181" w:rsidRPr="00066496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952" w:type="dxa"/>
            <w:gridSpan w:val="10"/>
            <w:vAlign w:val="bottom"/>
          </w:tcPr>
          <w:p w14:paraId="1669661A" w14:textId="77777777" w:rsidR="00590181" w:rsidRPr="00066496" w:rsidRDefault="00590181" w:rsidP="007522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0181" w:rsidRPr="00066496" w14:paraId="4FFEC536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693584A5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52EAE4B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1346CB5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440" w:type="dxa"/>
            <w:gridSpan w:val="2"/>
            <w:vAlign w:val="bottom"/>
          </w:tcPr>
          <w:p w14:paraId="3FE30CA5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240" w:type="dxa"/>
            <w:vAlign w:val="bottom"/>
          </w:tcPr>
          <w:p w14:paraId="0468DF26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46457A0A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267A52D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0D389D7F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</w:tr>
      <w:tr w:rsidR="00590181" w:rsidRPr="00066496" w14:paraId="1432F275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7BE08BAB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05B2444" w14:textId="77777777" w:rsidR="00590181" w:rsidRPr="00066496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1082" w:type="dxa"/>
            <w:shd w:val="clear" w:color="auto" w:fill="auto"/>
          </w:tcPr>
          <w:p w14:paraId="3F9798C6" w14:textId="77777777" w:rsidR="00590181" w:rsidRPr="00066496" w:rsidRDefault="00590181" w:rsidP="0053729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gridSpan w:val="2"/>
            <w:vAlign w:val="bottom"/>
          </w:tcPr>
          <w:p w14:paraId="074066C8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40" w:type="dxa"/>
            <w:vAlign w:val="bottom"/>
          </w:tcPr>
          <w:p w14:paraId="4CB3BA22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vAlign w:val="bottom"/>
          </w:tcPr>
          <w:p w14:paraId="25F87C06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2" w:type="dxa"/>
            <w:vAlign w:val="bottom"/>
          </w:tcPr>
          <w:p w14:paraId="48BACB92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1206E44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590181" w:rsidRPr="00066496" w14:paraId="3BF2C10B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018C3E7C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C45D590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3F18F59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4949BF2" w14:textId="1A427402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720" w:type="dxa"/>
            <w:vAlign w:val="bottom"/>
          </w:tcPr>
          <w:p w14:paraId="242F5F7E" w14:textId="1753C86B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0" w:type="dxa"/>
            <w:vAlign w:val="bottom"/>
          </w:tcPr>
          <w:p w14:paraId="486F30AD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CAB36C2" w14:textId="1D276465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41" w:type="dxa"/>
            <w:vAlign w:val="bottom"/>
          </w:tcPr>
          <w:p w14:paraId="7F60AF7A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38D707" w14:textId="2E3C1CB0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52" w:type="dxa"/>
            <w:vAlign w:val="bottom"/>
          </w:tcPr>
          <w:p w14:paraId="0E9DFD30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06E584" w14:textId="587A061C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7" w:type="dxa"/>
            <w:vAlign w:val="bottom"/>
          </w:tcPr>
          <w:p w14:paraId="499FD2F1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6C472A" w14:textId="7F29A36F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590181" w:rsidRPr="00066496" w14:paraId="2E4EDEAF" w14:textId="77777777" w:rsidTr="00590181">
        <w:trPr>
          <w:trHeight w:val="117"/>
          <w:tblHeader/>
        </w:trPr>
        <w:tc>
          <w:tcPr>
            <w:tcW w:w="4050" w:type="dxa"/>
            <w:vAlign w:val="bottom"/>
          </w:tcPr>
          <w:p w14:paraId="6AE491F8" w14:textId="77777777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C0C22A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556EE3F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702B9F8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2EA519FD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2" w:type="dxa"/>
            <w:gridSpan w:val="7"/>
            <w:vAlign w:val="center"/>
          </w:tcPr>
          <w:p w14:paraId="0EE2CFE9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90181" w:rsidRPr="00066496" w14:paraId="4376F78C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22C1AC87" w14:textId="77777777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3150" w:type="dxa"/>
          </w:tcPr>
          <w:p w14:paraId="7B047F6C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FE8C7DE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ECA12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1AC300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4B77BCA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14D557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0495D1A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985508A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2A6F8A6A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41DC2E8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4CB0563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B9A8F45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D7757" w:rsidRPr="00066496" w14:paraId="361C91F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6039984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  <w:vAlign w:val="bottom"/>
          </w:tcPr>
          <w:p w14:paraId="132526C3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118ECAA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2DAE76" w14:textId="79C1F659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2E8AE076" w14:textId="32E2F792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20D1ED34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85B1AB" w14:textId="7EF10855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41" w:type="dxa"/>
            <w:vAlign w:val="bottom"/>
          </w:tcPr>
          <w:p w14:paraId="13FDB56E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25FB4E" w14:textId="313F2BAD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52" w:type="dxa"/>
            <w:vAlign w:val="bottom"/>
          </w:tcPr>
          <w:p w14:paraId="5726979B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E92FEF4" w14:textId="08DC2633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37" w:type="dxa"/>
            <w:vAlign w:val="bottom"/>
          </w:tcPr>
          <w:p w14:paraId="684BDB30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24A6B7" w14:textId="4BBF592D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427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889</w:t>
            </w:r>
          </w:p>
        </w:tc>
      </w:tr>
      <w:tr w:rsidR="009D7757" w:rsidRPr="00066496" w14:paraId="347855EB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119C379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546CB8A5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631C5AAB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44C28BD" w14:textId="53EA773C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48C3A48A" w14:textId="79DBFBC0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40" w:type="dxa"/>
            <w:vAlign w:val="bottom"/>
          </w:tcPr>
          <w:p w14:paraId="148C1FB9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EA9AAA9" w14:textId="0A3001DE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E0506EA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E6F99B" w14:textId="7BEE8AB5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6502646E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D3C7D9" w14:textId="7C158953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37" w:type="dxa"/>
            <w:vAlign w:val="bottom"/>
          </w:tcPr>
          <w:p w14:paraId="02A69B4A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CA015FD" w14:textId="7E0D6F12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386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719</w:t>
            </w:r>
          </w:p>
        </w:tc>
      </w:tr>
      <w:tr w:rsidR="009D7757" w:rsidRPr="00066496" w14:paraId="2EAF08C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784DC09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90" w:hanging="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นอร์ทเทิร์น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บางกอก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โมโนเรล จำกัด</w:t>
            </w:r>
          </w:p>
        </w:tc>
        <w:tc>
          <w:tcPr>
            <w:tcW w:w="3150" w:type="dxa"/>
            <w:vAlign w:val="bottom"/>
          </w:tcPr>
          <w:p w14:paraId="0EF9F993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33456AA3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5C67CB1" w14:textId="6721512B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720" w:type="dxa"/>
            <w:vAlign w:val="bottom"/>
          </w:tcPr>
          <w:p w14:paraId="7AAA61CC" w14:textId="51D8FA47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7576C498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860F43A" w14:textId="3A06A4D3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A863C65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AC7DB0A" w14:textId="19A7DBE2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02ADB23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72592A7" w14:textId="78D67B0C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37" w:type="dxa"/>
            <w:vAlign w:val="bottom"/>
          </w:tcPr>
          <w:p w14:paraId="6777C856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94D89DE" w14:textId="5857F037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994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223</w:t>
            </w:r>
          </w:p>
        </w:tc>
      </w:tr>
      <w:tr w:rsidR="009D7757" w:rsidRPr="00066496" w14:paraId="17B3B5A0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BF183C2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hanging="1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อีสเทิร์น บางกอก</w:t>
            </w:r>
            <w:r w:rsidRPr="000664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โมโนเรล จำกัด</w:t>
            </w:r>
          </w:p>
        </w:tc>
        <w:tc>
          <w:tcPr>
            <w:tcW w:w="3150" w:type="dxa"/>
            <w:vAlign w:val="bottom"/>
          </w:tcPr>
          <w:p w14:paraId="4B585070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1082" w:type="dxa"/>
            <w:vAlign w:val="bottom"/>
          </w:tcPr>
          <w:p w14:paraId="68F298B6" w14:textId="77777777" w:rsidR="009D7757" w:rsidRPr="00066496" w:rsidRDefault="009D7757" w:rsidP="009D7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671DF47" w14:textId="38FC9D77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720" w:type="dxa"/>
            <w:vAlign w:val="bottom"/>
          </w:tcPr>
          <w:p w14:paraId="698F8D84" w14:textId="64FF15BE" w:rsidR="009D7757" w:rsidRPr="00066496" w:rsidRDefault="000D72D7" w:rsidP="009D775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0" w:type="dxa"/>
            <w:vAlign w:val="bottom"/>
          </w:tcPr>
          <w:p w14:paraId="43350248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3A54B43" w14:textId="65C70813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574531A4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48E346D" w14:textId="2401787F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2E7DF6E4" w14:textId="77777777" w:rsidR="009D7757" w:rsidRPr="00066496" w:rsidRDefault="009D7757" w:rsidP="009D7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17552A2" w14:textId="5B837A22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421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37" w:type="dxa"/>
            <w:vAlign w:val="bottom"/>
          </w:tcPr>
          <w:p w14:paraId="7CEFE777" w14:textId="77777777" w:rsidR="009D7757" w:rsidRPr="00066496" w:rsidRDefault="009D7757" w:rsidP="009D77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A8FBF89" w14:textId="0F2D56CF" w:rsidR="009D775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  <w:r w:rsidR="009D775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</w:tr>
      <w:tr w:rsidR="00590181" w:rsidRPr="00066496" w14:paraId="7560B976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44B8035" w14:textId="6F25DA7F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บริการเชื้อเพลิ</w:t>
            </w:r>
            <w:r w:rsidRPr="0006649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การบิน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3F825D3A" w14:textId="478076D0" w:rsidR="00590181" w:rsidRPr="00066496" w:rsidRDefault="00590181" w:rsidP="0053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1082" w:type="dxa"/>
            <w:vAlign w:val="bottom"/>
          </w:tcPr>
          <w:p w14:paraId="220A5443" w14:textId="77777777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6" w:firstLine="25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58F5DC96" w14:textId="3065C232" w:rsidR="00590181" w:rsidRPr="00066496" w:rsidRDefault="000D72D7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FD06CF">
              <w:rPr>
                <w:rFonts w:ascii="Angsana New" w:hAnsi="Angsana New"/>
                <w:sz w:val="28"/>
                <w:szCs w:val="28"/>
                <w:lang w:val="en-US" w:bidi="th-TH"/>
              </w:rPr>
              <w:t>5.53</w:t>
            </w:r>
          </w:p>
        </w:tc>
        <w:tc>
          <w:tcPr>
            <w:tcW w:w="720" w:type="dxa"/>
            <w:vAlign w:val="bottom"/>
          </w:tcPr>
          <w:p w14:paraId="6B1C5995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9A58E6F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F5601FB" w14:textId="03AE8530" w:rsidR="0059018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41" w:type="dxa"/>
            <w:vAlign w:val="bottom"/>
          </w:tcPr>
          <w:p w14:paraId="4196C2DD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FBE7977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84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5946BA9F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72514A" w14:textId="46E77149" w:rsidR="0059018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593</w:t>
            </w:r>
            <w:r w:rsidR="00C169D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7" w:type="dxa"/>
            <w:vAlign w:val="bottom"/>
          </w:tcPr>
          <w:p w14:paraId="01A52A1A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84CCCFC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84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90181" w:rsidRPr="00066496" w14:paraId="1912256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AB7C7F9" w14:textId="77777777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77F68B6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3FF43EB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D874FC1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0B7428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40297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2F74" w14:textId="638FB14A" w:rsidR="00590181" w:rsidRPr="00066496" w:rsidRDefault="000D72D7" w:rsidP="0006649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C169D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356</w:t>
            </w:r>
            <w:r w:rsidR="00C169D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241" w:type="dxa"/>
            <w:vAlign w:val="bottom"/>
          </w:tcPr>
          <w:p w14:paraId="41ED2B64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66249" w14:textId="4C188144" w:rsidR="00590181" w:rsidRPr="00066496" w:rsidRDefault="000D72D7" w:rsidP="0006649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59018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  <w:r w:rsidR="0059018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52" w:type="dxa"/>
            <w:vAlign w:val="bottom"/>
          </w:tcPr>
          <w:p w14:paraId="041564E3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C0E30" w14:textId="5D8A3764" w:rsidR="0059018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C169D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258</w:t>
            </w:r>
            <w:r w:rsidR="00C169D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37" w:type="dxa"/>
            <w:vAlign w:val="bottom"/>
          </w:tcPr>
          <w:p w14:paraId="06492A59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42D1" w14:textId="53BD37A5" w:rsidR="0059018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59018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842</w:t>
            </w:r>
            <w:r w:rsidR="0059018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</w:tr>
      <w:tr w:rsidR="00066496" w:rsidRPr="00B205D4" w14:paraId="5C94DAEC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4C09EB04" w14:textId="77777777" w:rsidR="00066496" w:rsidRPr="00B205D4" w:rsidRDefault="00066496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3150" w:type="dxa"/>
          </w:tcPr>
          <w:p w14:paraId="3389DCC8" w14:textId="77777777" w:rsidR="00066496" w:rsidRPr="00B205D4" w:rsidRDefault="00066496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082" w:type="dxa"/>
          </w:tcPr>
          <w:p w14:paraId="4AE7C6D0" w14:textId="77777777" w:rsidR="00066496" w:rsidRPr="00B205D4" w:rsidRDefault="00066496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8C2F174" w14:textId="77777777" w:rsidR="00066496" w:rsidRPr="00B205D4" w:rsidRDefault="00066496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B5CB74" w14:textId="77777777" w:rsidR="00066496" w:rsidRPr="00B205D4" w:rsidRDefault="00066496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E4AF297" w14:textId="77777777" w:rsidR="00066496" w:rsidRPr="00B205D4" w:rsidRDefault="00066496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C494F57" w14:textId="77777777" w:rsidR="00066496" w:rsidRPr="00B205D4" w:rsidRDefault="00066496" w:rsidP="0006649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3759733" w14:textId="77777777" w:rsidR="00066496" w:rsidRPr="00B205D4" w:rsidRDefault="00066496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513623CB" w14:textId="77777777" w:rsidR="00066496" w:rsidRPr="00B205D4" w:rsidRDefault="00066496" w:rsidP="0006649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80" w:right="6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507F94A" w14:textId="77777777" w:rsidR="00066496" w:rsidRPr="00B205D4" w:rsidRDefault="00066496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5DDB" w14:textId="77777777" w:rsidR="00066496" w:rsidRPr="00B205D4" w:rsidRDefault="00066496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C646975" w14:textId="77777777" w:rsidR="00066496" w:rsidRPr="00B205D4" w:rsidRDefault="00066496" w:rsidP="00F16CC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732E919B" w14:textId="77777777" w:rsidR="00066496" w:rsidRPr="00B205D4" w:rsidRDefault="00066496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590181" w:rsidRPr="00066496" w14:paraId="130D55A9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3002776D" w14:textId="77777777" w:rsidR="00590181" w:rsidRPr="00066496" w:rsidRDefault="00590181" w:rsidP="00F1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69AC5288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89ADBB1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7DE56E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D75F89" w14:textId="77777777" w:rsidR="00590181" w:rsidRPr="00066496" w:rsidRDefault="00590181" w:rsidP="00F16CC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78FBE9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64FE1F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10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1275DB5C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E6D01B5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6E759D1" w14:textId="77777777" w:rsidR="00590181" w:rsidRPr="00066496" w:rsidRDefault="00590181" w:rsidP="00F1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46D7155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65A18B84" w14:textId="77777777" w:rsidR="00590181" w:rsidRPr="00066496" w:rsidRDefault="00590181" w:rsidP="00F16CC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172254B" w14:textId="77777777" w:rsidR="00590181" w:rsidRPr="00066496" w:rsidRDefault="0059018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F4779" w:rsidRPr="00066496" w14:paraId="0F738EA7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019BFCB5" w14:textId="04221644" w:rsidR="005F4779" w:rsidRPr="00066496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0D72D7" w:rsidRPr="000D72D7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583A4F3B" w14:textId="77777777" w:rsidR="005F4779" w:rsidRPr="00066496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70439D0A" w14:textId="77777777" w:rsidR="005F4779" w:rsidRPr="00066496" w:rsidRDefault="005F4779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941ABCD" w14:textId="67975982" w:rsidR="005F4779" w:rsidRPr="00066496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7768BD4C" w14:textId="3E99A175" w:rsidR="005F4779" w:rsidRPr="00066496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833070C" w14:textId="77777777" w:rsidR="005F4779" w:rsidRPr="00066496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8A20358" w14:textId="53F091BC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5F4779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6A671258" w14:textId="77777777" w:rsidR="005F4779" w:rsidRPr="00066496" w:rsidRDefault="005F4779" w:rsidP="00066496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F37AFD6" w14:textId="4569ADBE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5F4779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66614D80" w14:textId="77777777" w:rsidR="005F4779" w:rsidRPr="00066496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E72082" w14:textId="47B27919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 w:rsidR="005F477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37" w:type="dxa"/>
            <w:vAlign w:val="bottom"/>
          </w:tcPr>
          <w:p w14:paraId="66D7027A" w14:textId="77777777" w:rsidR="005F4779" w:rsidRPr="00066496" w:rsidRDefault="005F4779" w:rsidP="005F47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186E7B2" w14:textId="07668DF8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="005F477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925</w:t>
            </w:r>
          </w:p>
        </w:tc>
      </w:tr>
      <w:tr w:rsidR="005F4779" w:rsidRPr="00066496" w14:paraId="64B67CF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F34613A" w14:textId="27B37596" w:rsidR="005F4779" w:rsidRPr="00066496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(โคราช </w:t>
            </w:r>
            <w:r w:rsidR="000D72D7" w:rsidRPr="000D72D7">
              <w:rPr>
                <w:rFonts w:ascii="Angsana New" w:hAnsi="Angsana New" w:hint="cs"/>
                <w:spacing w:val="-6"/>
                <w:sz w:val="28"/>
                <w:szCs w:val="28"/>
              </w:rPr>
              <w:t>4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7782CFA0" w14:textId="77777777" w:rsidR="005F4779" w:rsidRPr="00066496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4B4622A1" w14:textId="77777777" w:rsidR="005F4779" w:rsidRPr="00066496" w:rsidRDefault="005F4779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32833B1" w14:textId="24484DC2" w:rsidR="005F4779" w:rsidRPr="00066496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2853C92C" w14:textId="01021CBC" w:rsidR="005F4779" w:rsidRPr="00066496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159557B" w14:textId="77777777" w:rsidR="005F4779" w:rsidRPr="00066496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4B3127E0" w14:textId="1A24C24D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</w:t>
            </w:r>
            <w:r w:rsidR="005F4779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41" w:type="dxa"/>
            <w:vAlign w:val="bottom"/>
          </w:tcPr>
          <w:p w14:paraId="37D38E33" w14:textId="77777777" w:rsidR="005F4779" w:rsidRPr="00066496" w:rsidRDefault="005F4779" w:rsidP="00066496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A02FB7D" w14:textId="778020DF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79</w:t>
            </w:r>
            <w:r w:rsidR="005F4779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52" w:type="dxa"/>
            <w:vAlign w:val="bottom"/>
          </w:tcPr>
          <w:p w14:paraId="6F76D6C1" w14:textId="77777777" w:rsidR="005F4779" w:rsidRPr="00066496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D199CFB" w14:textId="2AB986F8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  <w:r w:rsidR="005F477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237" w:type="dxa"/>
            <w:vAlign w:val="bottom"/>
          </w:tcPr>
          <w:p w14:paraId="1AA80E32" w14:textId="77777777" w:rsidR="005F4779" w:rsidRPr="00066496" w:rsidRDefault="005F4779" w:rsidP="005F47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C3552CE" w14:textId="64D0A1BB" w:rsidR="005F4779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179</w:t>
            </w:r>
            <w:r w:rsidR="005F477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830</w:t>
            </w:r>
          </w:p>
        </w:tc>
      </w:tr>
      <w:tr w:rsidR="005F4779" w:rsidRPr="00066496" w14:paraId="7D5CDE3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7E58259" w14:textId="492D38F3" w:rsidR="005F4779" w:rsidRPr="00AF0D18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F0D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0D72D7" w:rsidRPr="000D72D7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  <w:r w:rsidRPr="00AF0D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3150" w:type="dxa"/>
          </w:tcPr>
          <w:p w14:paraId="4AC67004" w14:textId="77777777" w:rsidR="005F4779" w:rsidRPr="00AF0D18" w:rsidRDefault="005F4779" w:rsidP="005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F0D18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448A8E5" w14:textId="77777777" w:rsidR="005F4779" w:rsidRPr="00AF0D18" w:rsidRDefault="005F4779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F0D1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018A4F68" w14:textId="4B34CC94" w:rsidR="005F4779" w:rsidRPr="00AF0D18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214F271" w14:textId="6622B587" w:rsidR="005F4779" w:rsidRPr="00AF0D18" w:rsidRDefault="000D72D7" w:rsidP="005F477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8A5B297" w14:textId="77777777" w:rsidR="005F4779" w:rsidRPr="00AF0D18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7C13285" w14:textId="6DD91AAF" w:rsidR="005F4779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5F4779" w:rsidRPr="00AF0D1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09BBEA71" w14:textId="77777777" w:rsidR="005F4779" w:rsidRPr="00AF0D18" w:rsidRDefault="005F4779" w:rsidP="00066496">
            <w:pPr>
              <w:pStyle w:val="acctfourfigures"/>
              <w:tabs>
                <w:tab w:val="clear" w:pos="765"/>
                <w:tab w:val="decimal" w:pos="555"/>
                <w:tab w:val="decimal" w:pos="601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091DA787" w14:textId="37A1CD63" w:rsidR="005F4779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</w:t>
            </w:r>
            <w:r w:rsidR="005F4779" w:rsidRPr="00AF0D1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51B09B8B" w14:textId="77777777" w:rsidR="005F4779" w:rsidRPr="00AF0D18" w:rsidRDefault="005F4779" w:rsidP="005F4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F4BF17E" w14:textId="588F40AD" w:rsidR="005F4779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="005F4779"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237" w:type="dxa"/>
            <w:vAlign w:val="bottom"/>
          </w:tcPr>
          <w:p w14:paraId="1F7C725A" w14:textId="77777777" w:rsidR="005F4779" w:rsidRPr="00AF0D18" w:rsidRDefault="005F4779" w:rsidP="005F47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3B98AD" w14:textId="30220D3B" w:rsidR="005F4779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="005F4779"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</w:p>
        </w:tc>
      </w:tr>
      <w:tr w:rsidR="00ED28E7" w:rsidRPr="00066496" w14:paraId="6C31FCA9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8EE57D4" w14:textId="77777777" w:rsidR="00ED28E7" w:rsidRPr="00AF0D18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F0D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อิมแพค โซล่าร์ จำกัด</w:t>
            </w:r>
          </w:p>
          <w:p w14:paraId="7BE69BF2" w14:textId="624F57F6" w:rsidR="00ED28E7" w:rsidRPr="00AF0D18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8F989D3" w14:textId="3E95DC8D" w:rsidR="00ED28E7" w:rsidRPr="00AF0D18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F0D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ผลิตและจัดหาระบบพลังงานแสงอาทิตย์</w:t>
            </w:r>
            <w:r w:rsidR="009E7DF4" w:rsidRPr="00AF0D18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AF0D1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บนหลังคา</w:t>
            </w:r>
          </w:p>
        </w:tc>
        <w:tc>
          <w:tcPr>
            <w:tcW w:w="1082" w:type="dxa"/>
          </w:tcPr>
          <w:p w14:paraId="3E816B02" w14:textId="77777777" w:rsidR="00ED28E7" w:rsidRPr="00AF0D18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82947AE" w14:textId="0158960F" w:rsidR="00ED28E7" w:rsidRPr="00AF0D18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F0D1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2AFCADB" w14:textId="30172A14" w:rsidR="00ED28E7" w:rsidRPr="00AF0D18" w:rsidRDefault="00C0149E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10.71</w:t>
            </w:r>
          </w:p>
        </w:tc>
        <w:tc>
          <w:tcPr>
            <w:tcW w:w="720" w:type="dxa"/>
            <w:vAlign w:val="bottom"/>
          </w:tcPr>
          <w:p w14:paraId="0D061C16" w14:textId="2E3B0D60" w:rsidR="00ED28E7" w:rsidRPr="00AF0D18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D1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E703A61" w14:textId="77777777" w:rsidR="00ED28E7" w:rsidRPr="00AF0D18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7C7287" w14:textId="4B4354B9" w:rsidR="00ED28E7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  <w:r w:rsidR="00ED28E7"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41" w:type="dxa"/>
            <w:vAlign w:val="bottom"/>
          </w:tcPr>
          <w:p w14:paraId="2B429656" w14:textId="77777777" w:rsidR="00ED28E7" w:rsidRPr="00AF0D18" w:rsidRDefault="00ED28E7" w:rsidP="00066496">
            <w:pPr>
              <w:pStyle w:val="acctfourfigures"/>
              <w:tabs>
                <w:tab w:val="clear" w:pos="765"/>
                <w:tab w:val="decimal" w:pos="555"/>
                <w:tab w:val="decimal" w:pos="652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48E2D4C" w14:textId="4C0B7E0B" w:rsidR="00ED28E7" w:rsidRPr="00AF0D18" w:rsidRDefault="00ED28E7" w:rsidP="0006649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4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D6C7E19" w14:textId="77777777" w:rsidR="00ED28E7" w:rsidRPr="00AF0D18" w:rsidRDefault="00ED28E7" w:rsidP="00ED28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562E557B" w14:textId="40FE1475" w:rsidR="00ED28E7" w:rsidRPr="00AF0D18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="00ED28E7"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73EC7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37" w:type="dxa"/>
            <w:vAlign w:val="bottom"/>
          </w:tcPr>
          <w:p w14:paraId="4A9225B3" w14:textId="77777777" w:rsidR="00ED28E7" w:rsidRPr="00AF0D18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D31F2" w14:textId="14157E5E" w:rsidR="00ED28E7" w:rsidRPr="00AF0D18" w:rsidRDefault="00ED28E7" w:rsidP="0006649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84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F0D1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C748F" w:rsidRPr="00066496" w14:paraId="13861E28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6EC6CF9B" w14:textId="77777777" w:rsidR="00CC748F" w:rsidRPr="00066496" w:rsidRDefault="00CC748F" w:rsidP="00C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3150" w:type="dxa"/>
          </w:tcPr>
          <w:p w14:paraId="5C175A7A" w14:textId="7F306A94" w:rsidR="00CC748F" w:rsidRPr="00066496" w:rsidRDefault="005F4779" w:rsidP="00C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highlight w:val="yellow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49F60F5F" w14:textId="6914FFD6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661B0C1F" w14:textId="66C3352F" w:rsidR="00CC748F" w:rsidRPr="00066496" w:rsidRDefault="000D72D7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36AD0091" w14:textId="3FDD9A34" w:rsidR="00CC748F" w:rsidRPr="00066496" w:rsidRDefault="000D72D7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40" w:type="dxa"/>
            <w:vAlign w:val="bottom"/>
          </w:tcPr>
          <w:p w14:paraId="25FB8575" w14:textId="77777777" w:rsidR="00CC748F" w:rsidRPr="00066496" w:rsidRDefault="00CC748F" w:rsidP="00C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D3B979F" w14:textId="77793949" w:rsidR="00CC748F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618</w:t>
            </w:r>
            <w:r w:rsidR="005F4779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41" w:type="dxa"/>
            <w:vAlign w:val="bottom"/>
          </w:tcPr>
          <w:p w14:paraId="3234787E" w14:textId="77777777" w:rsidR="00CC748F" w:rsidRPr="00066496" w:rsidRDefault="00CC748F" w:rsidP="00066496">
            <w:pPr>
              <w:pStyle w:val="acctfourfigures"/>
              <w:tabs>
                <w:tab w:val="clear" w:pos="765"/>
                <w:tab w:val="decimal" w:pos="555"/>
                <w:tab w:val="decimal" w:pos="652"/>
              </w:tabs>
              <w:spacing w:line="240" w:lineRule="auto"/>
              <w:ind w:left="-180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21FF496D" w14:textId="55E86E81" w:rsidR="00CC748F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618</w:t>
            </w:r>
            <w:r w:rsidR="00CC748F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2" w:type="dxa"/>
            <w:vAlign w:val="bottom"/>
          </w:tcPr>
          <w:p w14:paraId="59B0914B" w14:textId="77777777" w:rsidR="00CC748F" w:rsidRPr="00066496" w:rsidRDefault="00CC748F" w:rsidP="00CC74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5C2DB03" w14:textId="235C0F17" w:rsidR="00CC748F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  <w:r w:rsidR="005F477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37" w:type="dxa"/>
            <w:vAlign w:val="bottom"/>
          </w:tcPr>
          <w:p w14:paraId="7F58EA16" w14:textId="77777777" w:rsidR="00CC748F" w:rsidRPr="00066496" w:rsidRDefault="00CC748F" w:rsidP="00CC748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11952B2" w14:textId="7E8F9C7B" w:rsidR="00CC748F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="00CC748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463</w:t>
            </w:r>
          </w:p>
        </w:tc>
      </w:tr>
      <w:tr w:rsidR="00CC748F" w:rsidRPr="00066496" w14:paraId="3359EC86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1B3F8D72" w14:textId="772D8599" w:rsidR="00CC748F" w:rsidRPr="00066496" w:rsidRDefault="00066496" w:rsidP="00C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3150" w:type="dxa"/>
          </w:tcPr>
          <w:p w14:paraId="702208A1" w14:textId="58229038" w:rsidR="00CC748F" w:rsidRPr="00066496" w:rsidRDefault="00CC748F" w:rsidP="00CC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2" w:type="dxa"/>
          </w:tcPr>
          <w:p w14:paraId="1DCA970D" w14:textId="1F09DAFB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DE64D0C" w14:textId="69633C36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26AAAA" w14:textId="657F8D79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E130D" w14:textId="77777777" w:rsidR="00CC748F" w:rsidRPr="00066496" w:rsidRDefault="00CC748F" w:rsidP="00CC74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DDA4A6" w14:textId="3E4E8636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29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00266B8" w14:textId="77777777" w:rsidR="00CC748F" w:rsidRPr="00066496" w:rsidRDefault="00CC748F" w:rsidP="00CC748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72B88B1" w14:textId="775CCDC2" w:rsidR="00CC748F" w:rsidRPr="00066496" w:rsidRDefault="00CC748F" w:rsidP="00CC748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3C27E510" w14:textId="77777777" w:rsidR="00CC748F" w:rsidRPr="00066496" w:rsidRDefault="00CC748F" w:rsidP="00CC74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vAlign w:val="bottom"/>
          </w:tcPr>
          <w:p w14:paraId="618B6CD4" w14:textId="36690E77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29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CDAEEF0" w14:textId="77777777" w:rsidR="00CC748F" w:rsidRPr="00066496" w:rsidRDefault="00CC748F" w:rsidP="00CC748F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360D3292" w14:textId="51293F2A" w:rsidR="00CC748F" w:rsidRPr="00066496" w:rsidRDefault="00CC748F" w:rsidP="00CC748F">
            <w:pPr>
              <w:pStyle w:val="acctfourfigures"/>
              <w:tabs>
                <w:tab w:val="clear" w:pos="765"/>
              </w:tabs>
              <w:spacing w:line="240" w:lineRule="auto"/>
              <w:ind w:left="-84" w:right="-10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6496" w:rsidRPr="00066496" w14:paraId="69613488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604EBE62" w14:textId="77777777" w:rsidR="00066496" w:rsidRPr="00066496" w:rsidRDefault="00066496" w:rsidP="008E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066496">
              <w:rPr>
                <w:rFonts w:ascii="Angsana New" w:hAnsi="Angsana New" w:hint="cs"/>
                <w:sz w:val="28"/>
                <w:szCs w:val="28"/>
              </w:rPr>
              <w:t>Yandin</w:t>
            </w:r>
            <w:proofErr w:type="spellEnd"/>
            <w:r w:rsidRPr="00066496">
              <w:rPr>
                <w:rFonts w:ascii="Angsana New" w:hAnsi="Angsana New" w:hint="cs"/>
                <w:sz w:val="28"/>
                <w:szCs w:val="28"/>
              </w:rPr>
              <w:t xml:space="preserve"> WF Holding</w:t>
            </w:r>
            <w:r w:rsidRPr="00066496">
              <w:rPr>
                <w:rFonts w:ascii="Angsana New" w:hAnsi="Angsana New"/>
                <w:sz w:val="28"/>
                <w:szCs w:val="28"/>
              </w:rPr>
              <w:t>s</w:t>
            </w:r>
            <w:r w:rsidRPr="00066496">
              <w:rPr>
                <w:rFonts w:ascii="Angsana New" w:hAnsi="Angsana New" w:hint="cs"/>
                <w:sz w:val="28"/>
                <w:szCs w:val="28"/>
              </w:rPr>
              <w:t xml:space="preserve"> Pty Ltd</w:t>
            </w:r>
          </w:p>
        </w:tc>
        <w:tc>
          <w:tcPr>
            <w:tcW w:w="3150" w:type="dxa"/>
          </w:tcPr>
          <w:p w14:paraId="47EAAC83" w14:textId="77777777" w:rsidR="00066496" w:rsidRPr="00066496" w:rsidRDefault="00066496" w:rsidP="008E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10E9018C" w14:textId="77777777" w:rsidR="00066496" w:rsidRPr="00066496" w:rsidRDefault="00066496" w:rsidP="008E594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55ED172C" w14:textId="45246409" w:rsidR="00066496" w:rsidRPr="00066496" w:rsidRDefault="000D72D7" w:rsidP="008E594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720" w:type="dxa"/>
            <w:vAlign w:val="bottom"/>
          </w:tcPr>
          <w:p w14:paraId="039EDF7C" w14:textId="4FC75C9C" w:rsidR="00066496" w:rsidRPr="00066496" w:rsidRDefault="000D72D7" w:rsidP="008E594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40" w:type="dxa"/>
            <w:vAlign w:val="bottom"/>
          </w:tcPr>
          <w:p w14:paraId="00F04C20" w14:textId="77777777" w:rsidR="00066496" w:rsidRPr="00066496" w:rsidRDefault="00066496" w:rsidP="008E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DA52452" w14:textId="47AA5975" w:rsidR="00066496" w:rsidRPr="00066496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077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41" w:type="dxa"/>
            <w:vAlign w:val="bottom"/>
          </w:tcPr>
          <w:p w14:paraId="636F1636" w14:textId="77777777" w:rsidR="00066496" w:rsidRPr="00066496" w:rsidRDefault="00066496" w:rsidP="008E59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7B3F257" w14:textId="1C828C62" w:rsidR="0006649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657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52" w:type="dxa"/>
            <w:vAlign w:val="bottom"/>
          </w:tcPr>
          <w:p w14:paraId="0D64D82A" w14:textId="77777777" w:rsidR="00066496" w:rsidRPr="00066496" w:rsidRDefault="00066496" w:rsidP="008E594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0C56D97" w14:textId="2C362C3F" w:rsidR="00066496" w:rsidRPr="00066496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419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73EC7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37" w:type="dxa"/>
            <w:vAlign w:val="bottom"/>
          </w:tcPr>
          <w:p w14:paraId="610A2BBF" w14:textId="77777777" w:rsidR="00066496" w:rsidRPr="008D3063" w:rsidRDefault="00066496" w:rsidP="008D3063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E3D1BD2" w14:textId="3EFAB822" w:rsidR="00066496" w:rsidRPr="00066496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657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</w:p>
        </w:tc>
      </w:tr>
      <w:tr w:rsidR="00ED28E7" w:rsidRPr="00066496" w14:paraId="1DFB5735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1BD39039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E508F62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00848108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BAC1F9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FB054A2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AABA957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23F4" w14:textId="6DA25F36" w:rsidR="00ED28E7" w:rsidRPr="00066496" w:rsidRDefault="000D72D7" w:rsidP="00B205D4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F4779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045</w:t>
            </w:r>
            <w:r w:rsidR="005F4779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41" w:type="dxa"/>
            <w:vAlign w:val="bottom"/>
          </w:tcPr>
          <w:p w14:paraId="094C2E12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027A1" w14:textId="6E997295" w:rsidR="00ED28E7" w:rsidRPr="00066496" w:rsidRDefault="000D72D7" w:rsidP="008D306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506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52" w:type="dxa"/>
            <w:vAlign w:val="bottom"/>
          </w:tcPr>
          <w:p w14:paraId="174D2315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79D12" w14:textId="4570F6B9" w:rsidR="00ED28E7" w:rsidRPr="008D3063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F4779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180</w:t>
            </w:r>
            <w:r w:rsidR="005F4779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  <w:r w:rsidR="00873E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7" w:type="dxa"/>
            <w:vAlign w:val="bottom"/>
          </w:tcPr>
          <w:p w14:paraId="2761771C" w14:textId="77777777" w:rsidR="00ED28E7" w:rsidRPr="008D3063" w:rsidRDefault="00ED28E7" w:rsidP="008D3063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33028" w14:textId="5651E6E1" w:rsidR="00ED28E7" w:rsidRPr="008D3063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D28E7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="00ED28E7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665</w:t>
            </w:r>
          </w:p>
        </w:tc>
      </w:tr>
      <w:tr w:rsidR="00ED28E7" w:rsidRPr="00066496" w14:paraId="43D334D1" w14:textId="77777777" w:rsidTr="007267B5">
        <w:trPr>
          <w:trHeight w:val="117"/>
        </w:trPr>
        <w:tc>
          <w:tcPr>
            <w:tcW w:w="4050" w:type="dxa"/>
            <w:vAlign w:val="bottom"/>
          </w:tcPr>
          <w:p w14:paraId="4E4D5C94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08E568D2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85F3050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91E81B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822D0C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0070C03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4A316" w14:textId="3DB4AB29" w:rsidR="00ED28E7" w:rsidRPr="00066496" w:rsidRDefault="000D72D7" w:rsidP="00B205D4">
            <w:pPr>
              <w:pStyle w:val="acctfourfigures"/>
              <w:tabs>
                <w:tab w:val="clear" w:pos="765"/>
              </w:tabs>
              <w:spacing w:line="240" w:lineRule="auto"/>
              <w:ind w:left="-84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5F4779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="005F4779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41" w:type="dxa"/>
            <w:vAlign w:val="bottom"/>
          </w:tcPr>
          <w:p w14:paraId="64D14E38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2A245" w14:textId="36B6C280" w:rsidR="00ED28E7" w:rsidRPr="00066496" w:rsidRDefault="000D72D7" w:rsidP="008D306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651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52" w:type="dxa"/>
            <w:vAlign w:val="bottom"/>
          </w:tcPr>
          <w:p w14:paraId="7C08086E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5C38" w14:textId="5CC5F940" w:rsidR="00ED28E7" w:rsidRPr="008D3063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5F4779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439</w:t>
            </w:r>
            <w:r w:rsidR="005F4779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873E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7" w:type="dxa"/>
            <w:vAlign w:val="bottom"/>
          </w:tcPr>
          <w:p w14:paraId="1C36BEB7" w14:textId="77777777" w:rsidR="00ED28E7" w:rsidRPr="008D3063" w:rsidRDefault="00ED28E7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B4F" w14:textId="2ADCDDFE" w:rsidR="00ED28E7" w:rsidRPr="008D3063" w:rsidRDefault="000D72D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ED28E7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228</w:t>
            </w:r>
            <w:r w:rsidR="00ED28E7" w:rsidRPr="008D306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054</w:t>
            </w:r>
          </w:p>
        </w:tc>
      </w:tr>
      <w:tr w:rsidR="00066496" w:rsidRPr="00066496" w14:paraId="3594A5C1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0C8F0498" w14:textId="77777777" w:rsidR="00066496" w:rsidRPr="00066496" w:rsidRDefault="00066496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AFEF4B" w14:textId="77777777" w:rsidR="00066496" w:rsidRPr="00066496" w:rsidRDefault="00066496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97BF34E" w14:textId="77777777" w:rsidR="00066496" w:rsidRPr="00066496" w:rsidRDefault="00066496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31AFC3" w14:textId="77777777" w:rsidR="00066496" w:rsidRPr="00066496" w:rsidRDefault="00066496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43076B2" w14:textId="77777777" w:rsidR="00066496" w:rsidRPr="00066496" w:rsidRDefault="00066496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24686F9" w14:textId="77777777" w:rsidR="00066496" w:rsidRPr="00066496" w:rsidRDefault="00066496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6B4BF1E" w14:textId="77777777" w:rsidR="00066496" w:rsidRPr="00066496" w:rsidRDefault="00066496" w:rsidP="008D30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F14D8BD" w14:textId="77777777" w:rsidR="00066496" w:rsidRPr="00066496" w:rsidRDefault="00066496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DCB984A" w14:textId="77777777" w:rsidR="00066496" w:rsidRPr="00066496" w:rsidRDefault="00066496" w:rsidP="008D306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69E0941" w14:textId="77777777" w:rsidR="00066496" w:rsidRPr="00066496" w:rsidRDefault="00066496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7D5C933" w14:textId="77777777" w:rsidR="00066496" w:rsidRPr="008D3063" w:rsidRDefault="00066496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F94610C" w14:textId="77777777" w:rsidR="00066496" w:rsidRPr="008D3063" w:rsidRDefault="0006649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A5BFA0C" w14:textId="77777777" w:rsidR="00066496" w:rsidRPr="008D3063" w:rsidRDefault="00066496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D28E7" w:rsidRPr="00066496" w14:paraId="079AA3B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BB43CDF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1C8FE77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2C346665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962F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C7628B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81C5826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26E61A1" w14:textId="77777777" w:rsidR="00ED28E7" w:rsidRPr="00066496" w:rsidRDefault="00ED28E7" w:rsidP="008D3063">
            <w:pPr>
              <w:pStyle w:val="acctfourfigures"/>
              <w:spacing w:line="240" w:lineRule="auto"/>
              <w:ind w:left="-18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A41D54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605F010" w14:textId="77777777" w:rsidR="00ED28E7" w:rsidRPr="00066496" w:rsidRDefault="00ED28E7" w:rsidP="008D3063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CD779C4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16739E2" w14:textId="77777777" w:rsidR="00ED28E7" w:rsidRPr="008D3063" w:rsidRDefault="00ED28E7" w:rsidP="008D3063">
            <w:pPr>
              <w:pStyle w:val="acctfourfigures"/>
              <w:tabs>
                <w:tab w:val="clear" w:pos="765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10245950" w14:textId="77777777" w:rsidR="00ED28E7" w:rsidRPr="008D3063" w:rsidRDefault="00ED28E7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D830D1B" w14:textId="77777777" w:rsidR="00ED28E7" w:rsidRPr="008D3063" w:rsidRDefault="00ED28E7" w:rsidP="008D306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4" w:right="-2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64116" w:rsidRPr="00066496" w14:paraId="571B7B5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2888F2E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3150" w:type="dxa"/>
          </w:tcPr>
          <w:p w14:paraId="5BE9CBC6" w14:textId="6CEABEB5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1082" w:type="dxa"/>
          </w:tcPr>
          <w:p w14:paraId="05DDD351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09470F5" w14:textId="67730C55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09BE59CC" w14:textId="6254B00D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6687A513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D4AC0E" w14:textId="7D54B167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05D99358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6F64CFF" w14:textId="27059534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31F484B1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933AAB" w14:textId="124BC673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37" w:type="dxa"/>
            <w:vAlign w:val="bottom"/>
          </w:tcPr>
          <w:p w14:paraId="073E66B9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FF78E4F" w14:textId="70B505EB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731</w:t>
            </w:r>
          </w:p>
        </w:tc>
      </w:tr>
      <w:tr w:rsidR="00664116" w:rsidRPr="00066496" w14:paraId="17CCCBA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45872A1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เซาท์อีสท์ เอเชีย เอนเนอร์จี จำกัด</w:t>
            </w:r>
          </w:p>
        </w:tc>
        <w:tc>
          <w:tcPr>
            <w:tcW w:w="3150" w:type="dxa"/>
          </w:tcPr>
          <w:p w14:paraId="60326E24" w14:textId="04A31B8C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7E2B8680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A438B0" w14:textId="2802C901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720" w:type="dxa"/>
            <w:vAlign w:val="bottom"/>
          </w:tcPr>
          <w:p w14:paraId="7F1FA362" w14:textId="44F280EC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vAlign w:val="bottom"/>
          </w:tcPr>
          <w:p w14:paraId="7BCBD292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55A2180" w14:textId="50B80529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41" w:type="dxa"/>
            <w:vAlign w:val="bottom"/>
          </w:tcPr>
          <w:p w14:paraId="7DC40C14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1060A3" w14:textId="389A205C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202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40583358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B6808D" w14:textId="090C65A9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742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37" w:type="dxa"/>
            <w:vAlign w:val="bottom"/>
          </w:tcPr>
          <w:p w14:paraId="7E6E62EE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6BD65020" w14:textId="484C34C2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723</w:t>
            </w:r>
          </w:p>
        </w:tc>
      </w:tr>
      <w:tr w:rsidR="00664116" w:rsidRPr="00066496" w14:paraId="3700F570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008B2BF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26AD41B3" w14:textId="5083816A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FBE31D0" w14:textId="2782BC70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1082" w:type="dxa"/>
          </w:tcPr>
          <w:p w14:paraId="0166715F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1CAB47" w14:textId="2E79600C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578E17F" w14:textId="184B3C30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096F7A90" w14:textId="4B7CA631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14BDAD59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AFEA4D" w14:textId="059179B9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vAlign w:val="bottom"/>
          </w:tcPr>
          <w:p w14:paraId="36BC63F0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52D177" w14:textId="02BF2708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2" w:type="dxa"/>
            <w:vAlign w:val="bottom"/>
          </w:tcPr>
          <w:p w14:paraId="283AB5EC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F61E397" w14:textId="4E730C73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238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37" w:type="dxa"/>
            <w:vAlign w:val="bottom"/>
          </w:tcPr>
          <w:p w14:paraId="1965154A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5EE6E0E" w14:textId="21A54E53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261</w:t>
            </w:r>
          </w:p>
        </w:tc>
      </w:tr>
      <w:tr w:rsidR="00664116" w:rsidRPr="00066496" w14:paraId="021B366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4370E1B0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3AD4A82C" w14:textId="48BE312A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B447BB3" w14:textId="00646BA8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ลงทุนในโครงการติดตั้ง และพัฒนา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1082" w:type="dxa"/>
          </w:tcPr>
          <w:p w14:paraId="7EFD944F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4D651D0" w14:textId="5218082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1D4B12F" w14:textId="1E8EBE89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79E3A02" w14:textId="06D5348B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5C2421C9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1310BA9" w14:textId="125E553D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41" w:type="dxa"/>
            <w:vAlign w:val="bottom"/>
          </w:tcPr>
          <w:p w14:paraId="019944F7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FF760DD" w14:textId="226C3A2E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180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52" w:type="dxa"/>
            <w:vAlign w:val="bottom"/>
          </w:tcPr>
          <w:p w14:paraId="004BF3C7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CD3D11C" w14:textId="3987D3AD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237" w:type="dxa"/>
            <w:vAlign w:val="bottom"/>
          </w:tcPr>
          <w:p w14:paraId="650A2BBD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23CD098" w14:textId="2DEC2D53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782</w:t>
            </w:r>
          </w:p>
        </w:tc>
      </w:tr>
      <w:tr w:rsidR="00664116" w:rsidRPr="00066496" w14:paraId="67216171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901F4F0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0B1E82E5" w14:textId="5D83D533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34B29871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0677BEE" w14:textId="2DBD6855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D0A1076" w14:textId="13795596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vAlign w:val="bottom"/>
          </w:tcPr>
          <w:p w14:paraId="26263EC9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4436490" w14:textId="78633494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41" w:type="dxa"/>
            <w:vAlign w:val="bottom"/>
          </w:tcPr>
          <w:p w14:paraId="48759CFD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31463FC" w14:textId="1FD68A88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52" w:type="dxa"/>
            <w:vAlign w:val="bottom"/>
          </w:tcPr>
          <w:p w14:paraId="204C9EBA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67219CA" w14:textId="3CC461E0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445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37" w:type="dxa"/>
            <w:vAlign w:val="bottom"/>
          </w:tcPr>
          <w:p w14:paraId="52543A84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455B585" w14:textId="2E34F1BF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850</w:t>
            </w:r>
          </w:p>
        </w:tc>
      </w:tr>
      <w:tr w:rsidR="00664116" w:rsidRPr="00066496" w14:paraId="43CAE86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6A419C0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607C8B3A" w14:textId="2596FCD1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10E67ECA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E5C1B4A" w14:textId="438F377B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3E8FC485" w14:textId="6CD61F58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C72E59B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DF2321" w14:textId="5A1A7925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1538F30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DA91B59" w14:textId="443F0339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52" w:type="dxa"/>
            <w:vAlign w:val="bottom"/>
          </w:tcPr>
          <w:p w14:paraId="3B8B0949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F01B32" w14:textId="1715C13F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237" w:type="dxa"/>
            <w:vAlign w:val="bottom"/>
          </w:tcPr>
          <w:p w14:paraId="195039AA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5C0E2D5" w14:textId="009E50E7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66411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672</w:t>
            </w:r>
          </w:p>
        </w:tc>
      </w:tr>
      <w:tr w:rsidR="00664116" w:rsidRPr="00066496" w14:paraId="3CAEF03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A43C91B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75870864" w14:textId="77777777" w:rsidR="00664116" w:rsidRPr="00066496" w:rsidRDefault="0066411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B0B8DE2" w14:textId="77777777" w:rsidR="00664116" w:rsidRPr="00066496" w:rsidRDefault="0066411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สปป</w:t>
            </w: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4957119A" w14:textId="29758861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2C4B2ABF" w14:textId="4B98FBA6" w:rsidR="00664116" w:rsidRPr="00066496" w:rsidRDefault="000D72D7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5AB3A725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201467" w14:textId="104FFE9E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3F0C1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41" w:type="dxa"/>
            <w:vAlign w:val="bottom"/>
          </w:tcPr>
          <w:p w14:paraId="1EBB84B8" w14:textId="77777777" w:rsidR="00664116" w:rsidRPr="00066496" w:rsidRDefault="0066411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ADF3D65" w14:textId="3B504430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523</w:t>
            </w:r>
            <w:r w:rsidR="00664116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2" w:type="dxa"/>
            <w:vAlign w:val="bottom"/>
          </w:tcPr>
          <w:p w14:paraId="0143082A" w14:textId="77777777" w:rsidR="00664116" w:rsidRPr="00066496" w:rsidRDefault="0066411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9CD6C7" w14:textId="7A941FF6" w:rsidR="00664116" w:rsidRPr="00066496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635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37" w:type="dxa"/>
            <w:vAlign w:val="bottom"/>
          </w:tcPr>
          <w:p w14:paraId="32E84784" w14:textId="77777777" w:rsidR="00664116" w:rsidRPr="008D3063" w:rsidRDefault="00664116" w:rsidP="008D306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2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0C7346" w14:textId="6A33A912" w:rsidR="00664116" w:rsidRPr="008D3063" w:rsidRDefault="000D72D7" w:rsidP="008D306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4116" w:rsidRPr="008D306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  <w:r w:rsidR="00664116" w:rsidRPr="008D306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831</w:t>
            </w:r>
          </w:p>
        </w:tc>
      </w:tr>
      <w:tr w:rsidR="00066496" w:rsidRPr="00066496" w14:paraId="15E773D5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23DE7F0A" w14:textId="77777777" w:rsidR="00066496" w:rsidRPr="00066496" w:rsidRDefault="0006649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9BC6B51" w14:textId="77777777" w:rsidR="00066496" w:rsidRPr="00066496" w:rsidRDefault="0006649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3C6DBD3F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01E3EA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8917388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3F09F4FC" w14:textId="77777777" w:rsidR="00066496" w:rsidRPr="00066496" w:rsidRDefault="0006649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083372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1AA9CB1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94A0AF0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89294D1" w14:textId="77777777" w:rsidR="00066496" w:rsidRPr="00066496" w:rsidRDefault="0006649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640AE4" w14:textId="77777777" w:rsidR="00066496" w:rsidRPr="00066496" w:rsidRDefault="00066496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3B02950F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D1D3E2F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0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66496" w:rsidRPr="00066496" w14:paraId="7BBE88A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359E966" w14:textId="0B1D3E3C" w:rsidR="00066496" w:rsidRPr="00066496" w:rsidRDefault="0006649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3150" w:type="dxa"/>
          </w:tcPr>
          <w:p w14:paraId="2B5B9CBD" w14:textId="77777777" w:rsidR="00066496" w:rsidRPr="00066496" w:rsidRDefault="00066496" w:rsidP="00664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7498B85A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E54FA8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52D965A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0EDEEFB" w14:textId="77777777" w:rsidR="00066496" w:rsidRPr="00066496" w:rsidRDefault="0006649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2F60FC9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4C894EB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E05E1CB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2B43490" w14:textId="77777777" w:rsidR="00066496" w:rsidRPr="00066496" w:rsidRDefault="00066496" w:rsidP="00664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651500E" w14:textId="77777777" w:rsidR="00066496" w:rsidRPr="00066496" w:rsidRDefault="00066496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37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4878F776" w14:textId="77777777" w:rsidR="00066496" w:rsidRPr="00066496" w:rsidRDefault="00066496" w:rsidP="006641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63BA438E" w14:textId="77777777" w:rsidR="00066496" w:rsidRPr="00066496" w:rsidRDefault="00066496" w:rsidP="00664116">
            <w:pPr>
              <w:pStyle w:val="acctfourfigures"/>
              <w:tabs>
                <w:tab w:val="clear" w:pos="765"/>
              </w:tabs>
              <w:spacing w:line="240" w:lineRule="auto"/>
              <w:ind w:left="-84" w:right="-10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D28E7" w:rsidRPr="00066496" w14:paraId="205D61B9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50005FE9" w14:textId="77777777" w:rsidR="00ED28E7" w:rsidRPr="00993F0D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93F0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อินโนพาวเวอร์ จำกัด</w:t>
            </w:r>
          </w:p>
          <w:p w14:paraId="04BE751E" w14:textId="22E54121" w:rsidR="008039AB" w:rsidRPr="00993F0D" w:rsidRDefault="008039AB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0883293" w14:textId="77777777" w:rsidR="008039AB" w:rsidRPr="004A45A5" w:rsidRDefault="008039AB" w:rsidP="0080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4A45A5">
              <w:rPr>
                <w:rFonts w:ascii="Angsana New" w:hAnsi="Angsana New"/>
                <w:spacing w:val="-14"/>
                <w:sz w:val="28"/>
                <w:szCs w:val="28"/>
                <w:cs/>
              </w:rPr>
              <w:t>ลงทุนใน</w:t>
            </w:r>
            <w:r w:rsidRPr="004A45A5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ด้านนวัตกรรมและสิ่งประดิษฐ์</w:t>
            </w:r>
          </w:p>
          <w:p w14:paraId="199FBEFE" w14:textId="79A48142" w:rsidR="00ED28E7" w:rsidRPr="004A45A5" w:rsidRDefault="004A45A5" w:rsidP="00803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18"/>
                <w:sz w:val="28"/>
                <w:szCs w:val="28"/>
              </w:rPr>
            </w:pPr>
            <w:r w:rsidRPr="004A45A5">
              <w:rPr>
                <w:rFonts w:ascii="Angsana New" w:hAnsi="Angsana New"/>
                <w:spacing w:val="-14"/>
                <w:sz w:val="28"/>
                <w:szCs w:val="28"/>
              </w:rPr>
              <w:t xml:space="preserve">   </w:t>
            </w:r>
            <w:r w:rsidR="008039AB" w:rsidRPr="004A45A5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เชิงพาณิชย์</w:t>
            </w:r>
            <w:r w:rsidR="008039AB" w:rsidRPr="004A45A5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="008039AB" w:rsidRPr="004A45A5">
              <w:rPr>
                <w:rFonts w:ascii="Angsana New" w:hAnsi="Angsana New"/>
                <w:spacing w:val="-14"/>
                <w:sz w:val="28"/>
                <w:szCs w:val="28"/>
                <w:cs/>
              </w:rPr>
              <w:t>รวมทั้งธุรกิจพลังงานในอนาคต</w:t>
            </w:r>
          </w:p>
        </w:tc>
        <w:tc>
          <w:tcPr>
            <w:tcW w:w="1082" w:type="dxa"/>
          </w:tcPr>
          <w:p w14:paraId="0AFC2657" w14:textId="77777777" w:rsidR="008039AB" w:rsidRPr="00993F0D" w:rsidRDefault="008039AB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8604D" w14:textId="396C4E14" w:rsidR="00ED28E7" w:rsidRPr="00993F0D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3F0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C43C644" w14:textId="10B7B3FA" w:rsidR="00ED28E7" w:rsidRPr="00993F0D" w:rsidRDefault="000D72D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7F1A0786" w14:textId="77777777" w:rsidR="00ED28E7" w:rsidRPr="00993F0D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3F0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49FA461" w14:textId="77777777" w:rsidR="00ED28E7" w:rsidRPr="00993F0D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1EB17" w14:textId="2FC23CED" w:rsidR="00ED28E7" w:rsidRPr="00993F0D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3F0C11" w:rsidRPr="00993F0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7C54A0A0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5A32112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6E388E9F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vAlign w:val="bottom"/>
          </w:tcPr>
          <w:p w14:paraId="0AC456DC" w14:textId="4F755ADD" w:rsidR="00ED28E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7" w:type="dxa"/>
            <w:vAlign w:val="bottom"/>
          </w:tcPr>
          <w:p w14:paraId="2944FB62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66CA0B0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0" w:right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66496" w:rsidRPr="00066496" w14:paraId="153489B0" w14:textId="77777777" w:rsidTr="00066496">
        <w:trPr>
          <w:trHeight w:val="117"/>
        </w:trPr>
        <w:tc>
          <w:tcPr>
            <w:tcW w:w="4050" w:type="dxa"/>
            <w:vAlign w:val="bottom"/>
          </w:tcPr>
          <w:p w14:paraId="246555AA" w14:textId="0AF3EC31" w:rsidR="00066496" w:rsidRPr="00066496" w:rsidRDefault="00066496" w:rsidP="008E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NEXIF RATCH </w:t>
            </w:r>
            <w:proofErr w:type="gramStart"/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ENERGY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>SINGAPORE</w:t>
            </w:r>
            <w:proofErr w:type="gramEnd"/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PTE. LTD.</w:t>
            </w:r>
          </w:p>
        </w:tc>
        <w:tc>
          <w:tcPr>
            <w:tcW w:w="3150" w:type="dxa"/>
          </w:tcPr>
          <w:p w14:paraId="725D152C" w14:textId="77777777" w:rsidR="00066496" w:rsidRPr="00066496" w:rsidRDefault="00066496" w:rsidP="008E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1082" w:type="dxa"/>
          </w:tcPr>
          <w:p w14:paraId="0533DC66" w14:textId="77777777" w:rsidR="00066496" w:rsidRPr="00066496" w:rsidRDefault="00066496" w:rsidP="008E594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19AF21F" w14:textId="68D60C8D" w:rsidR="00066496" w:rsidRPr="00066496" w:rsidRDefault="000D72D7" w:rsidP="008E5944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20476A87" w14:textId="50970450" w:rsidR="00066496" w:rsidRPr="00066496" w:rsidRDefault="000D72D7" w:rsidP="008E5944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6ECE79A8" w14:textId="77777777" w:rsidR="00066496" w:rsidRPr="00066496" w:rsidRDefault="00066496" w:rsidP="008E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21E2037" w14:textId="019FECA0" w:rsidR="00066496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41" w:type="dxa"/>
            <w:vAlign w:val="bottom"/>
          </w:tcPr>
          <w:p w14:paraId="58C68CF6" w14:textId="77777777" w:rsidR="00066496" w:rsidRPr="00066496" w:rsidRDefault="00066496" w:rsidP="008E594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41A8EF0" w14:textId="5233AA2C" w:rsidR="00066496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52" w:type="dxa"/>
            <w:vAlign w:val="bottom"/>
          </w:tcPr>
          <w:p w14:paraId="19EA684E" w14:textId="77777777" w:rsidR="00066496" w:rsidRPr="00066496" w:rsidRDefault="00066496" w:rsidP="008E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0B02704" w14:textId="73840525" w:rsidR="00066496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043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37" w:type="dxa"/>
            <w:vAlign w:val="bottom"/>
          </w:tcPr>
          <w:p w14:paraId="10D5A484" w14:textId="77777777" w:rsidR="00066496" w:rsidRPr="00066496" w:rsidRDefault="00066496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80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F150A2E" w14:textId="5BF4D637" w:rsidR="00066496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  <w:r w:rsidR="00066496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</w:tr>
      <w:tr w:rsidR="00ED28E7" w:rsidRPr="00066496" w14:paraId="75DF10BE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D92CDED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3F2DC84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3CBAE03B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3BBD64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DDA7E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8802003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90907" w14:textId="6E10DE86" w:rsidR="00ED28E7" w:rsidRPr="00066496" w:rsidRDefault="000D72D7" w:rsidP="00B205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F0C1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  <w:r w:rsidR="003F0C1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41" w:type="dxa"/>
            <w:vAlign w:val="bottom"/>
          </w:tcPr>
          <w:p w14:paraId="60BC27A2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66BE" w14:textId="35A66F0E" w:rsidR="00ED28E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346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252" w:type="dxa"/>
            <w:vAlign w:val="bottom"/>
          </w:tcPr>
          <w:p w14:paraId="73F74848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CFA60" w14:textId="5FCBCB64" w:rsidR="00ED28E7" w:rsidRPr="00066496" w:rsidRDefault="000D72D7" w:rsidP="00066496">
            <w:pPr>
              <w:pStyle w:val="acctfourfigures"/>
              <w:tabs>
                <w:tab w:val="clear" w:pos="765"/>
              </w:tabs>
              <w:spacing w:line="240" w:lineRule="auto"/>
              <w:ind w:left="-84" w:right="-3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AC1B6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494</w:t>
            </w:r>
            <w:r w:rsidR="00AC1B61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37" w:type="dxa"/>
            <w:vAlign w:val="bottom"/>
          </w:tcPr>
          <w:p w14:paraId="513E1768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4C539" w14:textId="5D04102A" w:rsidR="00ED28E7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045</w:t>
            </w:r>
            <w:r w:rsidR="00ED28E7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</w:tr>
      <w:tr w:rsidR="00ED28E7" w:rsidRPr="00066496" w14:paraId="0013CEF6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9923E97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A77DA2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7BFDE6D4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E6F24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EA45A5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87EA454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731F1B" w14:textId="77777777" w:rsidR="00ED28E7" w:rsidRPr="00066496" w:rsidRDefault="00ED28E7" w:rsidP="00ED28E7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47D1A90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E70D24A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94041C5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127D0BA" w14:textId="77777777" w:rsidR="00ED28E7" w:rsidRPr="00066496" w:rsidRDefault="00ED28E7" w:rsidP="00066496">
            <w:pPr>
              <w:pStyle w:val="acctfourfigures"/>
              <w:spacing w:line="240" w:lineRule="auto"/>
              <w:ind w:left="-18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6F7F1ED9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ACF5C45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D28E7" w:rsidRPr="00066496" w14:paraId="14C55BD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2F76BA4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38E935DE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682EB35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D00377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21DC2D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2086C10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82660C0" w14:textId="77777777" w:rsidR="00ED28E7" w:rsidRPr="00066496" w:rsidRDefault="00ED28E7" w:rsidP="00ED28E7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35A95C5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5306F3F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80" w:right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E28A512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8516D91" w14:textId="77777777" w:rsidR="00ED28E7" w:rsidRPr="00066496" w:rsidRDefault="00ED28E7" w:rsidP="00066496">
            <w:pPr>
              <w:pStyle w:val="acctfourfigures"/>
              <w:spacing w:line="240" w:lineRule="auto"/>
              <w:ind w:left="-18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6E53F32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3B6541A" w14:textId="77777777" w:rsidR="00ED28E7" w:rsidRPr="00066496" w:rsidRDefault="00ED28E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C1B61" w:rsidRPr="00066496" w14:paraId="0485D06A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261EEC5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ราชบุรี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>เพาเวอร์ จำกัด</w:t>
            </w:r>
          </w:p>
        </w:tc>
        <w:tc>
          <w:tcPr>
            <w:tcW w:w="3150" w:type="dxa"/>
          </w:tcPr>
          <w:p w14:paraId="3211F254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57296D32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0916D3D" w14:textId="774830C9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76189FB0" w14:textId="2409E8EF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29B31DAC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861757" w14:textId="60AE1D81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831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41" w:type="dxa"/>
            <w:vAlign w:val="bottom"/>
          </w:tcPr>
          <w:p w14:paraId="4E3A45DD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C970049" w14:textId="5656C8B4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831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37F2B18F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9287E6" w14:textId="0930D9BC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237" w:type="dxa"/>
            <w:vAlign w:val="bottom"/>
          </w:tcPr>
          <w:p w14:paraId="3474714D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722B5C6E" w14:textId="3AC37708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087</w:t>
            </w:r>
          </w:p>
        </w:tc>
      </w:tr>
      <w:tr w:rsidR="00AC1B61" w:rsidRPr="00066496" w14:paraId="462B4C4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C992E14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ผลิตไฟฟ้า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นวนคร จำกัด</w:t>
            </w:r>
          </w:p>
        </w:tc>
        <w:tc>
          <w:tcPr>
            <w:tcW w:w="3150" w:type="dxa"/>
          </w:tcPr>
          <w:p w14:paraId="3B897841" w14:textId="7A5C3AC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0DBDAF6D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7756933" w14:textId="50C0F617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E518E89" w14:textId="45555015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79D602C5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2353A14" w14:textId="3B098A8F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6F01C424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1CE7FBB" w14:textId="6668F47F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5A06FD14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927C16E" w14:textId="2367C618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050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37" w:type="dxa"/>
            <w:vAlign w:val="bottom"/>
          </w:tcPr>
          <w:p w14:paraId="653478A4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29052A0F" w14:textId="464EDACF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948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193</w:t>
            </w:r>
          </w:p>
        </w:tc>
      </w:tr>
      <w:tr w:rsidR="00AC1B61" w:rsidRPr="00066496" w14:paraId="13592984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61B116C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ราชบุรีเวอลด์ โคเจนเนอเรชั่น จำกัด</w:t>
            </w:r>
          </w:p>
        </w:tc>
        <w:tc>
          <w:tcPr>
            <w:tcW w:w="3150" w:type="dxa"/>
          </w:tcPr>
          <w:p w14:paraId="577821D7" w14:textId="3F47E565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2C0C5A50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D76F394" w14:textId="286053D2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76B67EE" w14:textId="4C429888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4E7EF658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7BD627C" w14:textId="3A22F245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vAlign w:val="bottom"/>
          </w:tcPr>
          <w:p w14:paraId="37782B0E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818833E" w14:textId="625A9906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7F6F9C1D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7C50662" w14:textId="6C2AC96A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350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237" w:type="dxa"/>
            <w:vAlign w:val="bottom"/>
          </w:tcPr>
          <w:p w14:paraId="5C92D58F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817C7D0" w14:textId="365AA374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024</w:t>
            </w:r>
          </w:p>
        </w:tc>
      </w:tr>
      <w:tr w:rsidR="00AC1B61" w:rsidRPr="00066496" w14:paraId="3ED8A770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E9A7435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เบิกไพร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โคเจนเนอเรชั่น จำกัด</w:t>
            </w:r>
          </w:p>
        </w:tc>
        <w:tc>
          <w:tcPr>
            <w:tcW w:w="3150" w:type="dxa"/>
          </w:tcPr>
          <w:p w14:paraId="66690B7D" w14:textId="44382C55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1082" w:type="dxa"/>
          </w:tcPr>
          <w:p w14:paraId="53E3C347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510223" w14:textId="435CF49A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720" w:type="dxa"/>
            <w:vAlign w:val="bottom"/>
          </w:tcPr>
          <w:p w14:paraId="05CBFBC5" w14:textId="5D7CD291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7D865C33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68C141A" w14:textId="27D268F3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465</w:t>
            </w:r>
            <w:r w:rsidR="00ED298E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41" w:type="dxa"/>
            <w:vAlign w:val="bottom"/>
          </w:tcPr>
          <w:p w14:paraId="66EC01C9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70D5BC8" w14:textId="7DC01B70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465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52" w:type="dxa"/>
            <w:vAlign w:val="bottom"/>
          </w:tcPr>
          <w:p w14:paraId="2686C061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A8F0FF9" w14:textId="4E3269C7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626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757</w:t>
            </w:r>
          </w:p>
        </w:tc>
        <w:tc>
          <w:tcPr>
            <w:tcW w:w="237" w:type="dxa"/>
            <w:vAlign w:val="bottom"/>
          </w:tcPr>
          <w:p w14:paraId="7D6488EA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4E56176" w14:textId="590AFA51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484</w:t>
            </w:r>
          </w:p>
        </w:tc>
      </w:tr>
      <w:tr w:rsidR="00AC1B61" w:rsidRPr="00066496" w14:paraId="43960ED3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89C36AD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โซลาร์ต้า จำกัด</w:t>
            </w:r>
          </w:p>
        </w:tc>
        <w:tc>
          <w:tcPr>
            <w:tcW w:w="3150" w:type="dxa"/>
          </w:tcPr>
          <w:p w14:paraId="3BEA4D29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3A25A965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5EB2886" w14:textId="0E49BA6E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97E5B52" w14:textId="348DC6E1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F822CF0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002A5FE" w14:textId="0C5FEA76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41" w:type="dxa"/>
            <w:vAlign w:val="bottom"/>
          </w:tcPr>
          <w:p w14:paraId="50A6BA98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7513156" w14:textId="12BAECEC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545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252" w:type="dxa"/>
            <w:vAlign w:val="bottom"/>
          </w:tcPr>
          <w:p w14:paraId="70DE7B18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225332B" w14:textId="68ED8CD2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619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37" w:type="dxa"/>
            <w:vAlign w:val="bottom"/>
          </w:tcPr>
          <w:p w14:paraId="0828BE62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1E1C6D33" w14:textId="760225C1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560</w:t>
            </w:r>
          </w:p>
        </w:tc>
      </w:tr>
      <w:tr w:rsidR="00AC1B61" w:rsidRPr="00066496" w14:paraId="6BD0898B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E9827E1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สงขลาไบโอ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แมส จำกัด</w:t>
            </w:r>
          </w:p>
        </w:tc>
        <w:tc>
          <w:tcPr>
            <w:tcW w:w="3150" w:type="dxa"/>
          </w:tcPr>
          <w:p w14:paraId="0E3EDAC7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5949305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1ED93C" w14:textId="0365796B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59808D51" w14:textId="126E0C49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3BA30F2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8F48990" w14:textId="461C6F50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284DFE07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53172C88" w14:textId="0089BA36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98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3B143D04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275939B" w14:textId="552371CC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178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37" w:type="dxa"/>
            <w:vAlign w:val="bottom"/>
          </w:tcPr>
          <w:p w14:paraId="43AC49EB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39CA772" w14:textId="2B5B257D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</w:p>
        </w:tc>
      </w:tr>
      <w:tr w:rsidR="00AC1B61" w:rsidRPr="00066496" w14:paraId="6ACA294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3A397E20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สงขลาไบโอฟูเอล จำกัด</w:t>
            </w:r>
          </w:p>
        </w:tc>
        <w:tc>
          <w:tcPr>
            <w:tcW w:w="3150" w:type="dxa"/>
          </w:tcPr>
          <w:p w14:paraId="4AA8695E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จัดหาเชื้อเพลิงชีวมวล</w:t>
            </w:r>
          </w:p>
        </w:tc>
        <w:tc>
          <w:tcPr>
            <w:tcW w:w="1082" w:type="dxa"/>
          </w:tcPr>
          <w:p w14:paraId="3C7D335F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FD95D84" w14:textId="6CC54951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00E584CC" w14:textId="33387AC1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002432B2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7B98D11" w14:textId="19B877D4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41" w:type="dxa"/>
            <w:vAlign w:val="bottom"/>
          </w:tcPr>
          <w:p w14:paraId="74657F34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74CDE0E7" w14:textId="3ED619CD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1939F73B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FCE48E8" w14:textId="7BFFBE12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37" w:type="dxa"/>
            <w:vAlign w:val="bottom"/>
          </w:tcPr>
          <w:p w14:paraId="07CFC826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493E0171" w14:textId="10E88C77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</w:p>
        </w:tc>
      </w:tr>
      <w:tr w:rsidR="00AC1B61" w:rsidRPr="00066496" w14:paraId="2DA380D9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689DC7AE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ไฟฟ้าหงสา จำกัด</w:t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3150" w:type="dxa"/>
          </w:tcPr>
          <w:p w14:paraId="08023E0C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  <w:vAlign w:val="bottom"/>
          </w:tcPr>
          <w:p w14:paraId="4BA83F55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611499D4" w14:textId="325AF730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6E5E4D8D" w14:textId="627E295B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32D21DDF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1D0D365" w14:textId="3A5A80FD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929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41" w:type="dxa"/>
            <w:vAlign w:val="bottom"/>
          </w:tcPr>
          <w:p w14:paraId="034AAC4D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62C0BAF2" w14:textId="0050E024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929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52" w:type="dxa"/>
            <w:vAlign w:val="bottom"/>
          </w:tcPr>
          <w:p w14:paraId="16D0BFDE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15D6BFB" w14:textId="40753DC8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098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797</w:t>
            </w:r>
          </w:p>
        </w:tc>
        <w:tc>
          <w:tcPr>
            <w:tcW w:w="237" w:type="dxa"/>
            <w:vAlign w:val="bottom"/>
          </w:tcPr>
          <w:p w14:paraId="58046F33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D2ACA66" w14:textId="044E8D86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293</w:t>
            </w:r>
          </w:p>
        </w:tc>
      </w:tr>
      <w:tr w:rsidR="00AC1B61" w:rsidRPr="00066496" w14:paraId="7EFB8C4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7492DDD8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พูไฟมายนิ่ง จำกัด</w:t>
            </w:r>
          </w:p>
        </w:tc>
        <w:tc>
          <w:tcPr>
            <w:tcW w:w="3150" w:type="dxa"/>
          </w:tcPr>
          <w:p w14:paraId="41559F94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ผลิตและจำหน่ายถ่านหิน</w:t>
            </w:r>
          </w:p>
        </w:tc>
        <w:tc>
          <w:tcPr>
            <w:tcW w:w="1082" w:type="dxa"/>
            <w:vAlign w:val="bottom"/>
          </w:tcPr>
          <w:p w14:paraId="4E816299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10A9DA79" w14:textId="57C6CA7D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5F2F1CB6" w14:textId="0DF4B51C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37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2D6D5A45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2CCEF9" w14:textId="3F129EC4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41" w:type="dxa"/>
            <w:vAlign w:val="bottom"/>
          </w:tcPr>
          <w:p w14:paraId="6D0D125A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985F61E" w14:textId="60E0800B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52" w:type="dxa"/>
            <w:vAlign w:val="bottom"/>
          </w:tcPr>
          <w:p w14:paraId="133F9446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927FDD3" w14:textId="1C9F879F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275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37" w:type="dxa"/>
            <w:vAlign w:val="bottom"/>
          </w:tcPr>
          <w:p w14:paraId="5E414A90" w14:textId="77777777" w:rsidR="00AC1B61" w:rsidRPr="00066496" w:rsidRDefault="00AC1B61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 w:right="-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09D65806" w14:textId="3580830B" w:rsidR="00AC1B61" w:rsidRPr="00066496" w:rsidRDefault="000D72D7" w:rsidP="0006649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139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793</w:t>
            </w:r>
          </w:p>
        </w:tc>
      </w:tr>
      <w:tr w:rsidR="00066496" w:rsidRPr="00066496" w14:paraId="21CC7ED3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D3F2DF5" w14:textId="448AB7B5" w:rsidR="00066496" w:rsidRPr="00066496" w:rsidRDefault="00066496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3150" w:type="dxa"/>
          </w:tcPr>
          <w:p w14:paraId="1BD2D983" w14:textId="77777777" w:rsidR="00066496" w:rsidRPr="00066496" w:rsidRDefault="00066496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2EF3156" w14:textId="77777777" w:rsidR="00066496" w:rsidRPr="00066496" w:rsidRDefault="00066496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14:paraId="2D44734E" w14:textId="77777777" w:rsidR="00066496" w:rsidRPr="00066496" w:rsidRDefault="00066496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08409E" w14:textId="77777777" w:rsidR="00066496" w:rsidRPr="00066496" w:rsidRDefault="00066496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75A3D09A" w14:textId="77777777" w:rsidR="00066496" w:rsidRPr="00066496" w:rsidRDefault="00066496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88690AB" w14:textId="77777777" w:rsidR="00066496" w:rsidRPr="00066496" w:rsidRDefault="00066496" w:rsidP="00ED298E">
            <w:pPr>
              <w:pStyle w:val="acctfourfigures"/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D68B92D" w14:textId="77777777" w:rsidR="00066496" w:rsidRPr="00066496" w:rsidRDefault="00066496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594D102" w14:textId="77777777" w:rsidR="00066496" w:rsidRPr="00066496" w:rsidRDefault="00066496" w:rsidP="00AC1B6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9231583" w14:textId="77777777" w:rsidR="00066496" w:rsidRPr="00066496" w:rsidRDefault="00066496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1FD2FFC" w14:textId="77777777" w:rsidR="00066496" w:rsidRPr="00066496" w:rsidRDefault="00066496" w:rsidP="00ED298E">
            <w:pPr>
              <w:pStyle w:val="acctfourfigures"/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926B7E0" w14:textId="77777777" w:rsidR="00066496" w:rsidRPr="00066496" w:rsidRDefault="00066496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D690AB4" w14:textId="77777777" w:rsidR="00066496" w:rsidRPr="00066496" w:rsidRDefault="00066496" w:rsidP="00AC1B61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C1B61" w:rsidRPr="00066496" w14:paraId="5BA930D2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340B505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เอเชีย น้ำประปา จำกัด</w:t>
            </w:r>
          </w:p>
        </w:tc>
        <w:tc>
          <w:tcPr>
            <w:tcW w:w="3150" w:type="dxa"/>
          </w:tcPr>
          <w:p w14:paraId="346D29CE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ผลิตและจำหน่ายน้ำประปา</w:t>
            </w:r>
          </w:p>
        </w:tc>
        <w:tc>
          <w:tcPr>
            <w:tcW w:w="1082" w:type="dxa"/>
            <w:vAlign w:val="bottom"/>
          </w:tcPr>
          <w:p w14:paraId="4BA11211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74706544" w14:textId="02C9438C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720" w:type="dxa"/>
            <w:vAlign w:val="bottom"/>
          </w:tcPr>
          <w:p w14:paraId="16E9DB9D" w14:textId="385BF4CA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249ADDE5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43F5515" w14:textId="326DC982" w:rsidR="00AC1B61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179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1" w:type="dxa"/>
            <w:vAlign w:val="bottom"/>
          </w:tcPr>
          <w:p w14:paraId="6CAFFDFD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6AFBA50" w14:textId="5AEDBEEC" w:rsidR="00AC1B61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179</w:t>
            </w:r>
            <w:r w:rsidR="00AC1B61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52" w:type="dxa"/>
            <w:vAlign w:val="bottom"/>
          </w:tcPr>
          <w:p w14:paraId="0E8B5C04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355CDD6" w14:textId="50453C20" w:rsidR="00AC1B61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184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37" w:type="dxa"/>
            <w:vAlign w:val="bottom"/>
          </w:tcPr>
          <w:p w14:paraId="5DC6500D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BF9DD3D" w14:textId="5C095374" w:rsidR="00AC1B61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</w:tr>
      <w:tr w:rsidR="00AC1B61" w:rsidRPr="00066496" w14:paraId="671BF2DF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4C2C2F5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>SIPHANDONE-RATCH LAO CO., LTD.</w:t>
            </w:r>
          </w:p>
        </w:tc>
        <w:tc>
          <w:tcPr>
            <w:tcW w:w="3150" w:type="dxa"/>
          </w:tcPr>
          <w:p w14:paraId="3EBDDC3D" w14:textId="3A098E26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ผลิตและจำหน่ายเชื้อเพลิงชีวมวลอัดแน่น</w:t>
            </w:r>
          </w:p>
        </w:tc>
        <w:tc>
          <w:tcPr>
            <w:tcW w:w="1082" w:type="dxa"/>
            <w:vAlign w:val="bottom"/>
          </w:tcPr>
          <w:p w14:paraId="471F407A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</w:rPr>
              <w:t>สปป.ลาว</w:t>
            </w:r>
          </w:p>
        </w:tc>
        <w:tc>
          <w:tcPr>
            <w:tcW w:w="720" w:type="dxa"/>
            <w:vAlign w:val="bottom"/>
          </w:tcPr>
          <w:p w14:paraId="3C0CC987" w14:textId="65A3E1DE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720" w:type="dxa"/>
            <w:vAlign w:val="bottom"/>
          </w:tcPr>
          <w:p w14:paraId="519C0F2B" w14:textId="7E0031DD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AFEB744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8C992F4" w14:textId="2BC7997D" w:rsidR="00AC1B61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ED298E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241" w:type="dxa"/>
            <w:vAlign w:val="bottom"/>
          </w:tcPr>
          <w:p w14:paraId="7817802A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89CD02E" w14:textId="65406437" w:rsidR="00AC1B61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252" w:type="dxa"/>
            <w:vAlign w:val="bottom"/>
          </w:tcPr>
          <w:p w14:paraId="72EB578A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98A3960" w14:textId="382AD764" w:rsidR="00AC1B61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30460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56C7F59C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5026446D" w14:textId="3990BE3A" w:rsidR="00AC1B61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406</w:t>
            </w:r>
          </w:p>
        </w:tc>
      </w:tr>
      <w:tr w:rsidR="00AC1B61" w:rsidRPr="00066496" w14:paraId="36CA5EF4" w14:textId="77777777" w:rsidTr="00590181">
        <w:trPr>
          <w:trHeight w:val="117"/>
        </w:trPr>
        <w:tc>
          <w:tcPr>
            <w:tcW w:w="4050" w:type="dxa"/>
          </w:tcPr>
          <w:p w14:paraId="364136B8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z w:val="28"/>
                <w:szCs w:val="28"/>
              </w:rPr>
              <w:t>PT Medco Ratch Power Riau</w:t>
            </w:r>
          </w:p>
        </w:tc>
        <w:tc>
          <w:tcPr>
            <w:tcW w:w="3150" w:type="dxa"/>
          </w:tcPr>
          <w:p w14:paraId="7EDD0549" w14:textId="77777777" w:rsidR="00AC1B61" w:rsidRPr="00066496" w:rsidRDefault="00AC1B61" w:rsidP="00AC1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082" w:type="dxa"/>
          </w:tcPr>
          <w:p w14:paraId="02085B4D" w14:textId="77777777" w:rsidR="00AC1B61" w:rsidRPr="00066496" w:rsidRDefault="00AC1B61" w:rsidP="00AC1B6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สาธารณรัฐ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  <w:lang w:bidi="th-TH"/>
              </w:rPr>
              <w:br/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720" w:type="dxa"/>
            <w:vAlign w:val="bottom"/>
          </w:tcPr>
          <w:p w14:paraId="36C6C028" w14:textId="76F2B0CC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01C6A05B" w14:textId="4EB0EFDD" w:rsidR="00AC1B61" w:rsidRPr="00066496" w:rsidRDefault="000D72D7" w:rsidP="00AC1B61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3C026860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36AEFE3" w14:textId="068E7195" w:rsidR="00AC1B61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083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41" w:type="dxa"/>
            <w:vAlign w:val="bottom"/>
          </w:tcPr>
          <w:p w14:paraId="7881AD1B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21DAD641" w14:textId="463166BE" w:rsidR="00AC1B61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52" w:type="dxa"/>
            <w:vAlign w:val="bottom"/>
          </w:tcPr>
          <w:p w14:paraId="635A2F63" w14:textId="77777777" w:rsidR="00AC1B61" w:rsidRPr="00066496" w:rsidRDefault="00AC1B61" w:rsidP="00AC1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5D8D683" w14:textId="49D896F1" w:rsidR="00AC1B61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711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806</w:t>
            </w:r>
          </w:p>
        </w:tc>
        <w:tc>
          <w:tcPr>
            <w:tcW w:w="237" w:type="dxa"/>
            <w:vAlign w:val="bottom"/>
          </w:tcPr>
          <w:p w14:paraId="3AAA287F" w14:textId="77777777" w:rsidR="00AC1B61" w:rsidRPr="00066496" w:rsidRDefault="00AC1B61" w:rsidP="00AC1B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2CE05FDD" w14:textId="0B24DCF9" w:rsidR="00AC1B61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028</w:t>
            </w:r>
            <w:r w:rsidR="00AC1B61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526</w:t>
            </w:r>
          </w:p>
        </w:tc>
      </w:tr>
      <w:tr w:rsidR="00BB59C3" w:rsidRPr="00066496" w14:paraId="0CD25564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CF9C660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</w:rPr>
              <w:t>Fareast Renewable Development Pte. Ltd.</w:t>
            </w:r>
          </w:p>
          <w:p w14:paraId="0CA97CED" w14:textId="48D7E1AF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D2A521C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7BF44F0A" w14:textId="77777777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F06116" w14:textId="612FA5B1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3AC8D44C" w14:textId="12180E6D" w:rsidR="00BB59C3" w:rsidRPr="00066496" w:rsidRDefault="00D8086A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5852BF2" w14:textId="4CBC8102" w:rsidR="00BB59C3" w:rsidRPr="00066496" w:rsidRDefault="000D72D7" w:rsidP="00BB59C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20F3AF91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A3208C" w14:textId="3187FF1F" w:rsidR="00BB59C3" w:rsidRPr="00066496" w:rsidRDefault="00D8086A" w:rsidP="008D306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02470A6" w14:textId="77777777" w:rsidR="00BB59C3" w:rsidRPr="008D3063" w:rsidRDefault="00BB59C3" w:rsidP="008D3063">
            <w:pPr>
              <w:pStyle w:val="acctfourfigures"/>
              <w:tabs>
                <w:tab w:val="clear" w:pos="765"/>
                <w:tab w:val="decimal" w:pos="540"/>
                <w:tab w:val="decimal" w:pos="7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1028FAF" w14:textId="0B7713D2" w:rsidR="00BB59C3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BB59C3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688</w:t>
            </w:r>
            <w:r w:rsidR="00BB59C3" w:rsidRPr="00066496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52" w:type="dxa"/>
            <w:vAlign w:val="bottom"/>
          </w:tcPr>
          <w:p w14:paraId="1A4EFE53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37F7025" w14:textId="4953252C" w:rsidR="00BB59C3" w:rsidRPr="00066496" w:rsidRDefault="00D8086A" w:rsidP="008D306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AFE2BE9" w14:textId="77777777" w:rsidR="00BB59C3" w:rsidRPr="00066496" w:rsidRDefault="00BB59C3" w:rsidP="00BB5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73E755C5" w14:textId="1297CADC" w:rsidR="00BB59C3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551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074</w:t>
            </w:r>
          </w:p>
        </w:tc>
      </w:tr>
      <w:tr w:rsidR="00BB59C3" w:rsidRPr="00066496" w14:paraId="31C4BDE8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5D1204C0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>RATCH &amp; AIDC Wind Energy Pte. Ltd.</w:t>
            </w:r>
          </w:p>
          <w:p w14:paraId="7C228350" w14:textId="353C1583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31497C9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36B8415A" w14:textId="77777777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4225ADD" w14:textId="6689275E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0468E10A" w14:textId="142EF311" w:rsidR="00BB59C3" w:rsidRPr="00066496" w:rsidRDefault="000D72D7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720" w:type="dxa"/>
            <w:vAlign w:val="bottom"/>
          </w:tcPr>
          <w:p w14:paraId="468DFF2B" w14:textId="01F46A5A" w:rsidR="00BB59C3" w:rsidRPr="00066496" w:rsidRDefault="000D72D7" w:rsidP="00BB59C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40" w:type="dxa"/>
            <w:vAlign w:val="bottom"/>
          </w:tcPr>
          <w:p w14:paraId="5082F9D9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B7E2E2" w14:textId="69B49E94" w:rsidR="00BB59C3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41" w:type="dxa"/>
            <w:vAlign w:val="bottom"/>
          </w:tcPr>
          <w:p w14:paraId="6887C4E7" w14:textId="77777777" w:rsidR="00BB59C3" w:rsidRPr="00066496" w:rsidRDefault="00BB59C3" w:rsidP="00BB5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3B99B2BA" w14:textId="63D09FCE" w:rsidR="00BB59C3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52" w:type="dxa"/>
            <w:vAlign w:val="bottom"/>
          </w:tcPr>
          <w:p w14:paraId="126A5720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49D1A07" w14:textId="35FEF693" w:rsidR="00BB59C3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30460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7" w:type="dxa"/>
            <w:vAlign w:val="bottom"/>
          </w:tcPr>
          <w:p w14:paraId="69FC493F" w14:textId="77777777" w:rsidR="00BB59C3" w:rsidRPr="00066496" w:rsidRDefault="00BB59C3" w:rsidP="00BB5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0E92D367" w14:textId="626C049C" w:rsidR="00BB59C3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117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224</w:t>
            </w:r>
          </w:p>
        </w:tc>
      </w:tr>
      <w:tr w:rsidR="00BB59C3" w:rsidRPr="00066496" w14:paraId="779632B9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05315FCC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</w:rPr>
              <w:t xml:space="preserve">An </w:t>
            </w:r>
            <w:proofErr w:type="spellStart"/>
            <w:r w:rsidRPr="00066496">
              <w:rPr>
                <w:rFonts w:ascii="Angsana New" w:hAnsi="Angsana New"/>
                <w:sz w:val="28"/>
                <w:szCs w:val="28"/>
              </w:rPr>
              <w:t>Binh</w:t>
            </w:r>
            <w:proofErr w:type="spellEnd"/>
            <w:r w:rsidRPr="00066496">
              <w:rPr>
                <w:rFonts w:ascii="Angsana New" w:hAnsi="Angsana New"/>
                <w:sz w:val="28"/>
                <w:szCs w:val="28"/>
              </w:rPr>
              <w:t xml:space="preserve"> Energy and Infrastructure Fund</w:t>
            </w:r>
          </w:p>
          <w:p w14:paraId="7733AA41" w14:textId="174D2281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14176AEA" w14:textId="77777777" w:rsidR="00BB59C3" w:rsidRPr="00066496" w:rsidRDefault="00BB59C3" w:rsidP="00BB5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และโครงสร้างพื้นฐาน</w:t>
            </w:r>
          </w:p>
        </w:tc>
        <w:tc>
          <w:tcPr>
            <w:tcW w:w="1082" w:type="dxa"/>
          </w:tcPr>
          <w:p w14:paraId="58E54E89" w14:textId="77777777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D6CD7A" w14:textId="55AFEB5E" w:rsidR="00BB59C3" w:rsidRPr="00066496" w:rsidRDefault="00BB59C3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vAlign w:val="bottom"/>
          </w:tcPr>
          <w:p w14:paraId="3D460761" w14:textId="21392290" w:rsidR="00BB59C3" w:rsidRPr="00066496" w:rsidRDefault="000D72D7" w:rsidP="00BB59C3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720" w:type="dxa"/>
            <w:vAlign w:val="bottom"/>
          </w:tcPr>
          <w:p w14:paraId="4295DA99" w14:textId="33B35F4A" w:rsidR="00BB59C3" w:rsidRPr="00066496" w:rsidRDefault="000D72D7" w:rsidP="00BB59C3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9EFE891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3B9B301" w14:textId="35B7B5C3" w:rsidR="00BB59C3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504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41" w:type="dxa"/>
            <w:vAlign w:val="bottom"/>
          </w:tcPr>
          <w:p w14:paraId="16150D46" w14:textId="77777777" w:rsidR="00BB59C3" w:rsidRPr="00066496" w:rsidRDefault="00BB59C3" w:rsidP="00BB5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40AAFD16" w14:textId="0DBC413C" w:rsidR="00BB59C3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504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52" w:type="dxa"/>
            <w:vAlign w:val="bottom"/>
          </w:tcPr>
          <w:p w14:paraId="7ABC19D8" w14:textId="77777777" w:rsidR="00BB59C3" w:rsidRPr="00066496" w:rsidRDefault="00BB59C3" w:rsidP="00BB5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D38600B" w14:textId="4DB8CD6C" w:rsidR="00BB59C3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803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30460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7" w:type="dxa"/>
            <w:vAlign w:val="bottom"/>
          </w:tcPr>
          <w:p w14:paraId="16C9411E" w14:textId="77777777" w:rsidR="00BB59C3" w:rsidRPr="00066496" w:rsidRDefault="00BB59C3" w:rsidP="00BB59C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41D3DB70" w14:textId="1766B81B" w:rsidR="00BB59C3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  <w:r w:rsidR="00BB59C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271</w:t>
            </w:r>
          </w:p>
        </w:tc>
      </w:tr>
      <w:tr w:rsidR="00ED28E7" w:rsidRPr="00066496" w14:paraId="5F7228E5" w14:textId="77777777" w:rsidTr="00590181">
        <w:trPr>
          <w:trHeight w:val="650"/>
        </w:trPr>
        <w:tc>
          <w:tcPr>
            <w:tcW w:w="4050" w:type="dxa"/>
          </w:tcPr>
          <w:p w14:paraId="5824D7A5" w14:textId="368A7868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8"/>
                <w:sz w:val="28"/>
                <w:szCs w:val="28"/>
              </w:rPr>
              <w:t>NEXIF ENERGY BT PTE. LTD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</w:p>
        </w:tc>
        <w:tc>
          <w:tcPr>
            <w:tcW w:w="3150" w:type="dxa"/>
          </w:tcPr>
          <w:p w14:paraId="1871B946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ลงทุนในธุรกิจเกี่ยวกับพลังงานไฟฟ้าในต่างประเทศ</w:t>
            </w:r>
          </w:p>
        </w:tc>
        <w:tc>
          <w:tcPr>
            <w:tcW w:w="1082" w:type="dxa"/>
          </w:tcPr>
          <w:p w14:paraId="374CDF2D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DA589A" w14:textId="7002D25B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  <w:vAlign w:val="bottom"/>
          </w:tcPr>
          <w:p w14:paraId="6F6C3FA3" w14:textId="2133522E" w:rsidR="00ED28E7" w:rsidRPr="00066496" w:rsidRDefault="000D72D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720" w:type="dxa"/>
            <w:vAlign w:val="bottom"/>
          </w:tcPr>
          <w:p w14:paraId="26D23B11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A30AF8C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CB8CC9" w14:textId="500EA655" w:rsidR="00ED28E7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  <w:r w:rsidR="00D8086A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538</w:t>
            </w:r>
          </w:p>
        </w:tc>
        <w:tc>
          <w:tcPr>
            <w:tcW w:w="241" w:type="dxa"/>
            <w:vAlign w:val="bottom"/>
          </w:tcPr>
          <w:p w14:paraId="63E4EFAE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60CBDF4B" w14:textId="77777777" w:rsidR="00ED28E7" w:rsidRPr="008D3063" w:rsidRDefault="00ED28E7" w:rsidP="008D306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D306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8422E78" w14:textId="77777777" w:rsidR="00ED28E7" w:rsidRPr="008D3063" w:rsidRDefault="00ED28E7" w:rsidP="008D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01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DFD6C7C" w14:textId="0E8C68C5" w:rsidR="00ED28E7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  <w:r w:rsidR="00A521B9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530</w:t>
            </w:r>
          </w:p>
        </w:tc>
        <w:tc>
          <w:tcPr>
            <w:tcW w:w="237" w:type="dxa"/>
            <w:vAlign w:val="bottom"/>
          </w:tcPr>
          <w:p w14:paraId="2E37C869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D102542" w14:textId="22E4F13F" w:rsidR="00ED28E7" w:rsidRPr="00066496" w:rsidRDefault="00CC105F" w:rsidP="00CC105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D28E7" w:rsidRPr="00066496" w14:paraId="0B035115" w14:textId="77777777" w:rsidTr="00590181">
        <w:trPr>
          <w:trHeight w:val="370"/>
        </w:trPr>
        <w:tc>
          <w:tcPr>
            <w:tcW w:w="4050" w:type="dxa"/>
            <w:vAlign w:val="bottom"/>
          </w:tcPr>
          <w:p w14:paraId="3997C3D1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150" w:type="dxa"/>
          </w:tcPr>
          <w:p w14:paraId="0E3FEE9D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4C60282D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7311E75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26A26A1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D58A3D6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2F2C" w14:textId="675F0746" w:rsidR="00ED28E7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597B5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903</w:t>
            </w:r>
            <w:r w:rsidR="00597B5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vAlign w:val="bottom"/>
          </w:tcPr>
          <w:p w14:paraId="7F286A12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A327E" w14:textId="32EAEAEA" w:rsidR="00ED28E7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24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034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52" w:type="dxa"/>
            <w:vAlign w:val="bottom"/>
          </w:tcPr>
          <w:p w14:paraId="06EFF2A7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CB334" w14:textId="7BC357B9" w:rsidR="00ED28E7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33</w:t>
            </w:r>
            <w:r w:rsidR="00A521B9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133</w:t>
            </w:r>
            <w:r w:rsidR="006A2FE0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2</w:t>
            </w:r>
            <w:r w:rsidR="0030460D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237" w:type="dxa"/>
            <w:vAlign w:val="bottom"/>
          </w:tcPr>
          <w:p w14:paraId="39B3B71F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E2F3" w14:textId="457E5BC0" w:rsidR="00ED28E7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28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514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436</w:t>
            </w:r>
          </w:p>
        </w:tc>
      </w:tr>
      <w:tr w:rsidR="00ED28E7" w:rsidRPr="00066496" w14:paraId="603C8CFD" w14:textId="77777777" w:rsidTr="00590181">
        <w:trPr>
          <w:trHeight w:val="117"/>
        </w:trPr>
        <w:tc>
          <w:tcPr>
            <w:tcW w:w="4050" w:type="dxa"/>
            <w:vAlign w:val="bottom"/>
          </w:tcPr>
          <w:p w14:paraId="194A4D13" w14:textId="77777777" w:rsidR="00ED28E7" w:rsidRPr="00066496" w:rsidRDefault="00ED28E7" w:rsidP="00ED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527B9F74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1A5FD4FD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1DDE2C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1E10924" w14:textId="77777777" w:rsidR="00ED28E7" w:rsidRPr="00066496" w:rsidRDefault="00ED28E7" w:rsidP="00ED28E7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12864AD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5FA" w14:textId="63609E1F" w:rsidR="00ED28E7" w:rsidRPr="00066496" w:rsidRDefault="000D72D7" w:rsidP="008D3063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D8086A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717</w:t>
            </w:r>
            <w:r w:rsidR="00597B5F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41" w:type="dxa"/>
            <w:vAlign w:val="bottom"/>
          </w:tcPr>
          <w:p w14:paraId="0AAB22FC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CE22" w14:textId="634AD56C" w:rsidR="00ED28E7" w:rsidRPr="00066496" w:rsidRDefault="000D72D7" w:rsidP="008D3063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30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380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52" w:type="dxa"/>
            <w:vAlign w:val="bottom"/>
          </w:tcPr>
          <w:p w14:paraId="1015CBD9" w14:textId="77777777" w:rsidR="00ED28E7" w:rsidRPr="00066496" w:rsidRDefault="00ED28E7" w:rsidP="00ED2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9F330" w14:textId="3E7B31F3" w:rsidR="00ED28E7" w:rsidRPr="00066496" w:rsidRDefault="000D72D7" w:rsidP="008D3063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40</w:t>
            </w:r>
            <w:r w:rsidR="00A521B9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627</w:t>
            </w:r>
            <w:r w:rsidR="006A2FE0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8</w:t>
            </w:r>
            <w:r w:rsidR="0030460D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37" w:type="dxa"/>
            <w:vAlign w:val="bottom"/>
          </w:tcPr>
          <w:p w14:paraId="5D334A7C" w14:textId="77777777" w:rsidR="00ED28E7" w:rsidRPr="00066496" w:rsidRDefault="00ED28E7" w:rsidP="00ED28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4CEB" w14:textId="738161AD" w:rsidR="00ED28E7" w:rsidRPr="00066496" w:rsidRDefault="000D72D7" w:rsidP="008D306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34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559</w:t>
            </w:r>
            <w:r w:rsidR="00ED28E7" w:rsidRPr="00066496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 w:bidi="th-TH"/>
              </w:rPr>
              <w:t>746</w:t>
            </w:r>
          </w:p>
        </w:tc>
      </w:tr>
    </w:tbl>
    <w:p w14:paraId="0DF9B9E7" w14:textId="77777777" w:rsidR="007F4547" w:rsidRPr="00066496" w:rsidRDefault="007F4547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066496">
        <w:rPr>
          <w:rFonts w:ascii="Angsana New" w:hAnsi="Angsana New"/>
          <w:sz w:val="28"/>
          <w:szCs w:val="28"/>
          <w:cs/>
          <w:lang w:bidi="th-TH"/>
        </w:rPr>
        <w:br w:type="page"/>
      </w:r>
    </w:p>
    <w:tbl>
      <w:tblPr>
        <w:tblW w:w="14996" w:type="dxa"/>
        <w:tblInd w:w="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3"/>
        <w:gridCol w:w="3150"/>
        <w:gridCol w:w="990"/>
        <w:gridCol w:w="180"/>
        <w:gridCol w:w="630"/>
        <w:gridCol w:w="540"/>
        <w:gridCol w:w="178"/>
        <w:gridCol w:w="992"/>
        <w:gridCol w:w="178"/>
        <w:gridCol w:w="902"/>
        <w:gridCol w:w="178"/>
        <w:gridCol w:w="632"/>
        <w:gridCol w:w="180"/>
        <w:gridCol w:w="630"/>
        <w:gridCol w:w="178"/>
        <w:gridCol w:w="1065"/>
        <w:gridCol w:w="180"/>
        <w:gridCol w:w="990"/>
      </w:tblGrid>
      <w:tr w:rsidR="002D6CF6" w:rsidRPr="00066496" w14:paraId="7C154651" w14:textId="77777777" w:rsidTr="002D6CF6">
        <w:trPr>
          <w:cantSplit/>
          <w:trHeight w:val="299"/>
          <w:tblHeader/>
        </w:trPr>
        <w:tc>
          <w:tcPr>
            <w:tcW w:w="3223" w:type="dxa"/>
            <w:vAlign w:val="bottom"/>
          </w:tcPr>
          <w:p w14:paraId="405D8D4A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0021677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B963A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AF101B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453" w:type="dxa"/>
            <w:gridSpan w:val="14"/>
            <w:vAlign w:val="center"/>
          </w:tcPr>
          <w:p w14:paraId="250997E7" w14:textId="77777777" w:rsidR="002D6CF6" w:rsidRPr="00066496" w:rsidRDefault="002D6CF6" w:rsidP="007F454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CF6" w:rsidRPr="00066496" w14:paraId="048880AA" w14:textId="77777777" w:rsidTr="002D6CF6">
        <w:trPr>
          <w:cantSplit/>
          <w:trHeight w:val="308"/>
          <w:tblHeader/>
        </w:trPr>
        <w:tc>
          <w:tcPr>
            <w:tcW w:w="3223" w:type="dxa"/>
            <w:vAlign w:val="bottom"/>
          </w:tcPr>
          <w:p w14:paraId="29D0CA23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9E77D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D5AACA7" w14:textId="5BD87DB5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80" w:type="dxa"/>
          </w:tcPr>
          <w:p w14:paraId="3A9E3745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BB192C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</w:tc>
        <w:tc>
          <w:tcPr>
            <w:tcW w:w="178" w:type="dxa"/>
            <w:vAlign w:val="bottom"/>
          </w:tcPr>
          <w:p w14:paraId="3EC195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2388E55E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5D40470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41BB2CDB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4B4A42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610B2B49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CF6" w:rsidRPr="00066496" w14:paraId="7B3256EE" w14:textId="77777777" w:rsidTr="002D6CF6">
        <w:trPr>
          <w:cantSplit/>
          <w:tblHeader/>
        </w:trPr>
        <w:tc>
          <w:tcPr>
            <w:tcW w:w="3223" w:type="dxa"/>
            <w:vAlign w:val="bottom"/>
          </w:tcPr>
          <w:p w14:paraId="03BCB7E1" w14:textId="77777777" w:rsidR="002D6CF6" w:rsidRPr="00066496" w:rsidRDefault="002D6CF6" w:rsidP="002D6CF6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9E6D61A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กษณะธุรกิจ</w:t>
            </w:r>
          </w:p>
        </w:tc>
        <w:tc>
          <w:tcPr>
            <w:tcW w:w="990" w:type="dxa"/>
          </w:tcPr>
          <w:p w14:paraId="3CFBFAA4" w14:textId="1EC211C9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ดำเนิน</w:t>
            </w:r>
            <w:r w:rsidRPr="000664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80" w:type="dxa"/>
          </w:tcPr>
          <w:p w14:paraId="29CB36F4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07EC27" w14:textId="77777777" w:rsidR="002D6CF6" w:rsidRPr="00066496" w:rsidRDefault="002D6CF6" w:rsidP="002D6CF6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78" w:type="dxa"/>
            <w:vAlign w:val="bottom"/>
          </w:tcPr>
          <w:p w14:paraId="6EFB993D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4532A9C7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3A8116F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21B1968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E7C222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  <w:vAlign w:val="bottom"/>
          </w:tcPr>
          <w:p w14:paraId="3A0F6213" w14:textId="77777777" w:rsidR="002D6CF6" w:rsidRPr="00066496" w:rsidRDefault="002D6CF6" w:rsidP="002D6CF6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D6CF6" w:rsidRPr="00066496" w14:paraId="6C93170A" w14:textId="77777777" w:rsidTr="002D6CF6">
        <w:trPr>
          <w:cantSplit/>
          <w:tblHeader/>
        </w:trPr>
        <w:tc>
          <w:tcPr>
            <w:tcW w:w="3223" w:type="dxa"/>
            <w:vAlign w:val="bottom"/>
          </w:tcPr>
          <w:p w14:paraId="553DD51B" w14:textId="77777777" w:rsidR="002D6CF6" w:rsidRPr="00066496" w:rsidRDefault="002D6CF6" w:rsidP="00574368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255555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04A5C8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58B4A9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178A6A" w14:textId="0AACD5A5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40" w:type="dxa"/>
            <w:vAlign w:val="bottom"/>
          </w:tcPr>
          <w:p w14:paraId="2725E83D" w14:textId="6D5BBF15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744B3CEE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6D6F53" w14:textId="6CA02710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254762D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D4690F1" w14:textId="53F7CA61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73312F0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D6A7388" w14:textId="17870BE6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EE2EC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B4729D" w14:textId="5E379560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19DED0A" w14:textId="77777777" w:rsidR="002D6CF6" w:rsidRPr="00066496" w:rsidRDefault="002D6CF6" w:rsidP="0057436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29B8A27" w14:textId="30A1F8BA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FB4C4" w14:textId="77777777" w:rsidR="002D6CF6" w:rsidRPr="00066496" w:rsidRDefault="002D6CF6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967855" w14:textId="4C5180F8" w:rsidR="002D6CF6" w:rsidRPr="00066496" w:rsidRDefault="000D72D7" w:rsidP="005743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2D6CF6" w:rsidRPr="00066496" w14:paraId="26B0FF7A" w14:textId="77777777" w:rsidTr="002D6CF6">
        <w:trPr>
          <w:cantSplit/>
          <w:trHeight w:val="317"/>
          <w:tblHeader/>
        </w:trPr>
        <w:tc>
          <w:tcPr>
            <w:tcW w:w="3223" w:type="dxa"/>
            <w:vAlign w:val="bottom"/>
          </w:tcPr>
          <w:p w14:paraId="61E7C361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33F5E0C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4C76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5B5F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64A1A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6C9A18C2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5" w:type="dxa"/>
            <w:gridSpan w:val="11"/>
            <w:vAlign w:val="center"/>
          </w:tcPr>
          <w:p w14:paraId="6EB4BC84" w14:textId="77777777" w:rsidR="002D6CF6" w:rsidRPr="00066496" w:rsidRDefault="002D6CF6" w:rsidP="007F4547">
            <w:pPr>
              <w:pStyle w:val="acctfourfigures"/>
              <w:tabs>
                <w:tab w:val="clear" w:pos="765"/>
              </w:tabs>
              <w:spacing w:line="240" w:lineRule="atLeast"/>
              <w:ind w:left="-79" w:right="-25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64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6CF6" w:rsidRPr="00066496" w14:paraId="55A1F1EC" w14:textId="77777777" w:rsidTr="002D6CF6">
        <w:trPr>
          <w:cantSplit/>
          <w:trHeight w:val="317"/>
        </w:trPr>
        <w:tc>
          <w:tcPr>
            <w:tcW w:w="3223" w:type="dxa"/>
            <w:vAlign w:val="bottom"/>
          </w:tcPr>
          <w:p w14:paraId="6F45B7F8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60AF9E53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BB97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368702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8E638D5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431F2CCE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06A41E" w14:textId="77777777" w:rsidR="002D6CF6" w:rsidRPr="00066496" w:rsidRDefault="002D6CF6" w:rsidP="007F454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D2DF1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C5B7DE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572BAE2B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C57E63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8E82D7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3E5B02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361A98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A6FBE8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81AC016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47C670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4843D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9554A3" w:rsidRPr="00066496" w14:paraId="26E1D708" w14:textId="77777777" w:rsidTr="002D6CF6">
        <w:trPr>
          <w:cantSplit/>
        </w:trPr>
        <w:tc>
          <w:tcPr>
            <w:tcW w:w="3223" w:type="dxa"/>
            <w:vAlign w:val="bottom"/>
          </w:tcPr>
          <w:p w14:paraId="40CADBCD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3150" w:type="dxa"/>
          </w:tcPr>
          <w:p w14:paraId="415F24FC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6B480954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59ABC3F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34A9E8" w14:textId="2E7E49A5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6B670E22" w14:textId="3E061578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6B961AEC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893B137" w14:textId="07C9BE75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550270F5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9B44915" w14:textId="4B5BE263" w:rsidR="009554A3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7464A1E9" w14:textId="77777777" w:rsidR="009554A3" w:rsidRPr="00066496" w:rsidRDefault="009554A3" w:rsidP="009554A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3A46E71" w14:textId="7E835EAC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DB632" w14:textId="77777777" w:rsidR="009554A3" w:rsidRPr="00066496" w:rsidRDefault="009554A3" w:rsidP="009554A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B39181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E1C693" w14:textId="77777777" w:rsidR="009554A3" w:rsidRPr="00066496" w:rsidRDefault="009554A3" w:rsidP="009554A3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98BBE8A" w14:textId="77EC9F12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19630A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9453B" w14:textId="21147F67" w:rsidR="009554A3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</w:tr>
      <w:tr w:rsidR="009554A3" w:rsidRPr="00066496" w14:paraId="579C1FFA" w14:textId="77777777" w:rsidTr="002D6CF6">
        <w:trPr>
          <w:cantSplit/>
        </w:trPr>
        <w:tc>
          <w:tcPr>
            <w:tcW w:w="3223" w:type="dxa"/>
            <w:vAlign w:val="bottom"/>
          </w:tcPr>
          <w:p w14:paraId="41030547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3150" w:type="dxa"/>
          </w:tcPr>
          <w:p w14:paraId="2BEE578D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5B971D0F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F429CE5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989CBDE" w14:textId="3F8CBD4D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540" w:type="dxa"/>
            <w:vAlign w:val="bottom"/>
          </w:tcPr>
          <w:p w14:paraId="465ED2D9" w14:textId="626451FE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3ECBA872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0A008C" w14:textId="7E70EED5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68C3BA3F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7CCF65A" w14:textId="5C13B5C2" w:rsidR="009554A3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4D13B103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77AA386" w14:textId="10D3EBCA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00095" w14:textId="77777777" w:rsidR="009554A3" w:rsidRPr="00066496" w:rsidRDefault="009554A3" w:rsidP="009554A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8310BF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264733" w14:textId="77777777" w:rsidR="009554A3" w:rsidRPr="00066496" w:rsidRDefault="009554A3" w:rsidP="009554A3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4866B3B" w14:textId="149E37CD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CCB271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66421" w14:textId="73F246D8" w:rsidR="009554A3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</w:tr>
      <w:tr w:rsidR="009554A3" w:rsidRPr="00066496" w14:paraId="55B545D1" w14:textId="77777777" w:rsidTr="002D6CF6">
        <w:trPr>
          <w:cantSplit/>
        </w:trPr>
        <w:tc>
          <w:tcPr>
            <w:tcW w:w="3223" w:type="dxa"/>
          </w:tcPr>
          <w:p w14:paraId="1B83996E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25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นอร์ทเทิร์น บางกอกโมโนเรล จำกัด </w:t>
            </w:r>
          </w:p>
        </w:tc>
        <w:tc>
          <w:tcPr>
            <w:tcW w:w="3150" w:type="dxa"/>
          </w:tcPr>
          <w:p w14:paraId="22A1E21C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495A4584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2729A216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33BE443" w14:textId="1B054411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540" w:type="dxa"/>
            <w:vAlign w:val="bottom"/>
          </w:tcPr>
          <w:p w14:paraId="2BB08FA5" w14:textId="088E48C9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2F83745A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1136F25" w14:textId="4FC7835F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19BBF19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EFF0810" w14:textId="2E2E0831" w:rsidR="009554A3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8E50974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35A89776" w14:textId="2D096F3D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7480F" w14:textId="77777777" w:rsidR="009554A3" w:rsidRPr="00066496" w:rsidRDefault="009554A3" w:rsidP="009554A3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243826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78AD554" w14:textId="77777777" w:rsidR="009554A3" w:rsidRPr="00066496" w:rsidRDefault="009554A3" w:rsidP="009554A3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2426FB51" w14:textId="14B680F6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41963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CE9EF8" w14:textId="2654BFAF" w:rsidR="009554A3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554A3" w:rsidRPr="00066496" w14:paraId="53C10972" w14:textId="77777777" w:rsidTr="002D6CF6">
        <w:trPr>
          <w:cantSplit/>
        </w:trPr>
        <w:tc>
          <w:tcPr>
            <w:tcW w:w="3223" w:type="dxa"/>
          </w:tcPr>
          <w:p w14:paraId="264445D5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อีสเทิร์น บางกอกโมโนเรล จำกัด </w:t>
            </w:r>
          </w:p>
        </w:tc>
        <w:tc>
          <w:tcPr>
            <w:tcW w:w="3150" w:type="dxa"/>
          </w:tcPr>
          <w:p w14:paraId="2437CD3B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ธุรกิจระบบขนส่งมวลชน</w:t>
            </w:r>
          </w:p>
        </w:tc>
        <w:tc>
          <w:tcPr>
            <w:tcW w:w="990" w:type="dxa"/>
          </w:tcPr>
          <w:p w14:paraId="399973F7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4F02925C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0B5C623" w14:textId="3B69EE2E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540" w:type="dxa"/>
            <w:vAlign w:val="bottom"/>
          </w:tcPr>
          <w:p w14:paraId="487F0A13" w14:textId="4C301939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  <w:vAlign w:val="bottom"/>
          </w:tcPr>
          <w:p w14:paraId="4CB2612E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246F939" w14:textId="137B8A25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7D405E8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</w:tcPr>
          <w:p w14:paraId="0BF3550C" w14:textId="4AB48704" w:rsidR="009554A3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11276F1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C69BD44" w14:textId="5DFD3C3E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E98A4" w14:textId="77777777" w:rsidR="009554A3" w:rsidRPr="00066496" w:rsidRDefault="009554A3" w:rsidP="009554A3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82BB99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63A544" w14:textId="77777777" w:rsidR="009554A3" w:rsidRPr="00066496" w:rsidRDefault="009554A3" w:rsidP="009554A3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3FC7DC86" w14:textId="31C34D47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3CAB5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646D47" w14:textId="194A3455" w:rsidR="009554A3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554A3" w:rsidRPr="00066496" w14:paraId="175B0955" w14:textId="77777777" w:rsidTr="009E7DF4">
        <w:trPr>
          <w:cantSplit/>
        </w:trPr>
        <w:tc>
          <w:tcPr>
            <w:tcW w:w="3223" w:type="dxa"/>
          </w:tcPr>
          <w:p w14:paraId="2F942D49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บริการเชื้อเพลิงการบิน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</w:rPr>
              <w:br/>
              <w:t xml:space="preserve">   </w:t>
            </w: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กรุงเทพ จำกัด (มหาชน)</w:t>
            </w:r>
          </w:p>
        </w:tc>
        <w:tc>
          <w:tcPr>
            <w:tcW w:w="3150" w:type="dxa"/>
          </w:tcPr>
          <w:p w14:paraId="0EF3C3A8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629A1F50" w14:textId="5F099DB3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ให้บริการเติมน้ำมันเชื้อเพลิงอากาศยาน</w:t>
            </w:r>
          </w:p>
        </w:tc>
        <w:tc>
          <w:tcPr>
            <w:tcW w:w="990" w:type="dxa"/>
          </w:tcPr>
          <w:p w14:paraId="49B15A0F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7BEE602" w14:textId="38A5BF86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718AE172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7F7C307" w14:textId="23400883" w:rsidR="009554A3" w:rsidRPr="00066496" w:rsidRDefault="000D72D7" w:rsidP="009554A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540" w:type="dxa"/>
            <w:vAlign w:val="bottom"/>
          </w:tcPr>
          <w:p w14:paraId="7701E40B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96679E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6477F6" w14:textId="77777777" w:rsidR="009554A3" w:rsidRPr="00066496" w:rsidRDefault="009554A3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B11E85A" w14:textId="6CCDB349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78" w:type="dxa"/>
            <w:vAlign w:val="bottom"/>
          </w:tcPr>
          <w:p w14:paraId="490B70E7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6F72E33" w14:textId="77777777" w:rsidR="009554A3" w:rsidRPr="00066496" w:rsidRDefault="009554A3" w:rsidP="002937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B44406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290CB" w14:textId="56FD027E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983D4" w14:textId="77777777" w:rsidR="009554A3" w:rsidRPr="00066496" w:rsidRDefault="009554A3" w:rsidP="009554A3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32BD0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94B58F" w14:textId="77777777" w:rsidR="009554A3" w:rsidRPr="00066496" w:rsidRDefault="009554A3" w:rsidP="009554A3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0274F031" w14:textId="77777777" w:rsidR="009554A3" w:rsidRPr="00066496" w:rsidRDefault="009554A3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306177A" w14:textId="553227D6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712</w:t>
            </w:r>
            <w:r w:rsidR="009554A3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F65C8" w14:textId="77777777" w:rsidR="009554A3" w:rsidRPr="008D3063" w:rsidRDefault="009554A3" w:rsidP="008D30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87EB" w14:textId="77777777" w:rsidR="009554A3" w:rsidRPr="00066496" w:rsidRDefault="009554A3" w:rsidP="008D30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554A3" w:rsidRPr="00066496" w14:paraId="000AEDC2" w14:textId="77777777" w:rsidTr="002D6CF6">
        <w:trPr>
          <w:cantSplit/>
        </w:trPr>
        <w:tc>
          <w:tcPr>
            <w:tcW w:w="3223" w:type="dxa"/>
            <w:vAlign w:val="bottom"/>
          </w:tcPr>
          <w:p w14:paraId="1A81B5E2" w14:textId="77777777" w:rsidR="009554A3" w:rsidRPr="00066496" w:rsidRDefault="009554A3" w:rsidP="0095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D2B54D2" w14:textId="77777777" w:rsidR="009554A3" w:rsidRPr="00066496" w:rsidRDefault="009554A3" w:rsidP="009554A3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7C0FCD" w14:textId="77777777" w:rsidR="009554A3" w:rsidRPr="00066496" w:rsidRDefault="009554A3" w:rsidP="009554A3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76DE95" w14:textId="77777777" w:rsidR="009554A3" w:rsidRPr="00066496" w:rsidRDefault="009554A3" w:rsidP="009554A3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459998" w14:textId="77777777" w:rsidR="009554A3" w:rsidRPr="00066496" w:rsidRDefault="009554A3" w:rsidP="009554A3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3220B87" w14:textId="77777777" w:rsidR="009554A3" w:rsidRPr="00066496" w:rsidRDefault="009554A3" w:rsidP="009554A3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10C89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9E70" w14:textId="2A5C9036" w:rsidR="009554A3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356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78" w:type="dxa"/>
            <w:vAlign w:val="bottom"/>
          </w:tcPr>
          <w:p w14:paraId="45CD1125" w14:textId="77777777" w:rsidR="009554A3" w:rsidRPr="00066496" w:rsidRDefault="009554A3" w:rsidP="00955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785FD" w14:textId="0451A9DE" w:rsidR="009554A3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178" w:type="dxa"/>
            <w:vAlign w:val="bottom"/>
          </w:tcPr>
          <w:p w14:paraId="0C7C3B0A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B957" w14:textId="43559229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FF5C1" w14:textId="77777777" w:rsidR="009554A3" w:rsidRPr="00066496" w:rsidRDefault="009554A3" w:rsidP="009554A3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BAF7" w14:textId="77777777" w:rsidR="009554A3" w:rsidRPr="00066496" w:rsidRDefault="009554A3" w:rsidP="009554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086500" w14:textId="77777777" w:rsidR="009554A3" w:rsidRPr="00066496" w:rsidRDefault="009554A3" w:rsidP="009554A3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7B7F2" w14:textId="1588A22C" w:rsidR="009554A3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356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F89E00" w14:textId="77777777" w:rsidR="009554A3" w:rsidRPr="00066496" w:rsidRDefault="009554A3" w:rsidP="009554A3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22CBC" w14:textId="34CC5767" w:rsidR="009554A3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  <w:r w:rsidR="009554A3" w:rsidRPr="0006649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</w:tr>
      <w:tr w:rsidR="002D6CF6" w:rsidRPr="00066496" w14:paraId="2CB3AA25" w14:textId="77777777" w:rsidTr="002D6CF6">
        <w:trPr>
          <w:cantSplit/>
          <w:trHeight w:val="107"/>
        </w:trPr>
        <w:tc>
          <w:tcPr>
            <w:tcW w:w="3223" w:type="dxa"/>
            <w:vAlign w:val="bottom"/>
          </w:tcPr>
          <w:p w14:paraId="3E4FED90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B598F19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3765F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D4F5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106888E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62B18959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EF0C66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BB8291" w14:textId="77777777" w:rsidR="002D6CF6" w:rsidRPr="00066496" w:rsidRDefault="002D6CF6" w:rsidP="008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548CC286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370F8451" w14:textId="77777777" w:rsidR="002D6CF6" w:rsidRPr="00066496" w:rsidRDefault="002D6CF6" w:rsidP="008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953F802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5E43BC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59696D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E442E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FA5A6C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BC68A" w14:textId="77777777" w:rsidR="002D6CF6" w:rsidRPr="00066496" w:rsidRDefault="002D6CF6" w:rsidP="008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AC65C9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9BF10" w14:textId="77777777" w:rsidR="002D6CF6" w:rsidRPr="00066496" w:rsidRDefault="002D6CF6" w:rsidP="008D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CF6" w:rsidRPr="00066496" w14:paraId="4C06888D" w14:textId="77777777" w:rsidTr="002D6CF6">
        <w:trPr>
          <w:cantSplit/>
        </w:trPr>
        <w:tc>
          <w:tcPr>
            <w:tcW w:w="3223" w:type="dxa"/>
            <w:vAlign w:val="bottom"/>
          </w:tcPr>
          <w:p w14:paraId="1EEEA94C" w14:textId="77777777" w:rsidR="002D6CF6" w:rsidRPr="00066496" w:rsidRDefault="002D6CF6" w:rsidP="007F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44E180BB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F2DD5F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3449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E0B9F89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EF431A6" w14:textId="77777777" w:rsidR="002D6CF6" w:rsidRPr="00066496" w:rsidRDefault="002D6CF6" w:rsidP="007F454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216FD7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2CC7055" w14:textId="77777777" w:rsidR="002D6CF6" w:rsidRPr="00066496" w:rsidRDefault="002D6CF6" w:rsidP="008D3063">
            <w:pPr>
              <w:pStyle w:val="acctfourfigures"/>
              <w:tabs>
                <w:tab w:val="clear" w:pos="765"/>
                <w:tab w:val="decimal" w:pos="790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FE55EE" w14:textId="77777777" w:rsidR="002D6CF6" w:rsidRPr="00066496" w:rsidRDefault="002D6CF6" w:rsidP="007F4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3335843" w14:textId="77777777" w:rsidR="002D6CF6" w:rsidRPr="00066496" w:rsidRDefault="002D6CF6" w:rsidP="008D3063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3CDE325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C8FF65C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EADAD2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D99B5C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29CF92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30CE1E4" w14:textId="77777777" w:rsidR="002D6CF6" w:rsidRPr="00066496" w:rsidRDefault="002D6CF6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42B71A" w14:textId="77777777" w:rsidR="002D6CF6" w:rsidRPr="00066496" w:rsidRDefault="002D6CF6" w:rsidP="007F454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74106" w14:textId="77777777" w:rsidR="002D6CF6" w:rsidRPr="00066496" w:rsidRDefault="002D6CF6" w:rsidP="008D3063">
            <w:pPr>
              <w:pStyle w:val="acctfourfigures"/>
              <w:tabs>
                <w:tab w:val="clear" w:pos="765"/>
                <w:tab w:val="decimal" w:pos="660"/>
                <w:tab w:val="decimal" w:pos="751"/>
              </w:tabs>
              <w:spacing w:line="240" w:lineRule="atLeast"/>
              <w:ind w:left="-180" w:right="-2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F67" w:rsidRPr="00066496" w14:paraId="71D5370D" w14:textId="77777777" w:rsidTr="002D6CF6">
        <w:trPr>
          <w:cantSplit/>
        </w:trPr>
        <w:tc>
          <w:tcPr>
            <w:tcW w:w="3223" w:type="dxa"/>
            <w:vAlign w:val="bottom"/>
          </w:tcPr>
          <w:p w14:paraId="31B16F5A" w14:textId="777777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ชูบุราชบุรี อีเลคทริคเซอร์วิส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150" w:type="dxa"/>
          </w:tcPr>
          <w:p w14:paraId="7F099945" w14:textId="43423C4D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90" w:type="dxa"/>
          </w:tcPr>
          <w:p w14:paraId="671C0C3D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A0E7726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FDB15D" w14:textId="1A1EA1BC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540" w:type="dxa"/>
            <w:vAlign w:val="bottom"/>
          </w:tcPr>
          <w:p w14:paraId="3A8A1E58" w14:textId="4C62376C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5FBADC7A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A90B3D" w14:textId="4B5EBBC9" w:rsidR="00DB5F67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5620F19C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48E1CE54" w14:textId="7B82C62E" w:rsidR="00DB5F67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19B5527F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C2A8DC7" w14:textId="7527D1D1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DFB9C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FA743A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49A5C5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7694219" w14:textId="22CD0766" w:rsidR="00DB5F67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7027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0756A" w14:textId="07910A4C" w:rsidR="00DB5F67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DB5F67" w:rsidRPr="00066496" w14:paraId="0BB3724C" w14:textId="77777777" w:rsidTr="002D6CF6">
        <w:trPr>
          <w:cantSplit/>
          <w:trHeight w:val="299"/>
        </w:trPr>
        <w:tc>
          <w:tcPr>
            <w:tcW w:w="3223" w:type="dxa"/>
            <w:vAlign w:val="bottom"/>
          </w:tcPr>
          <w:p w14:paraId="1BADDBDF" w14:textId="777777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</w:rPr>
              <w:t>บริษัท เซาท์อีสท์ เอเชีย</w:t>
            </w:r>
            <w:r w:rsidRPr="000664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6496">
              <w:rPr>
                <w:rFonts w:ascii="Angsana New" w:hAnsi="Angsana New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3150" w:type="dxa"/>
          </w:tcPr>
          <w:p w14:paraId="77D8AE15" w14:textId="5F10203A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3A805C4B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9618867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BACB7B" w14:textId="5346094D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540" w:type="dxa"/>
            <w:vAlign w:val="bottom"/>
          </w:tcPr>
          <w:p w14:paraId="621D1562" w14:textId="4E35DF9E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10CA396E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909E8DC" w14:textId="4A704A24" w:rsidR="00DB5F67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4C3706BB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60A005C" w14:textId="34E7A802" w:rsidR="00DB5F67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78BCADBF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96280FA" w14:textId="13A94221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AFC1E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A6EA23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70EF04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68E7666" w14:textId="4C35F9D0" w:rsidR="00DB5F67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F582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73686" w14:textId="787819D0" w:rsidR="00DB5F67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</w:tr>
      <w:tr w:rsidR="00DB5F67" w:rsidRPr="00066496" w14:paraId="1F7CEE0C" w14:textId="77777777" w:rsidTr="002D6CF6">
        <w:trPr>
          <w:cantSplit/>
          <w:trHeight w:val="299"/>
        </w:trPr>
        <w:tc>
          <w:tcPr>
            <w:tcW w:w="3223" w:type="dxa"/>
            <w:vAlign w:val="bottom"/>
          </w:tcPr>
          <w:p w14:paraId="0E44F955" w14:textId="777777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สมาร์ท อินฟราเนท จำกัด</w:t>
            </w:r>
          </w:p>
          <w:p w14:paraId="7E348940" w14:textId="1E3264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0824C91" w14:textId="74368B45" w:rsidR="00DB5F67" w:rsidRPr="00066496" w:rsidRDefault="00DB5F67" w:rsidP="0088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ลงทุนในโครงการโครงข่ายสายใยแก้ว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="00A42302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นำแสงใต้ดิน</w:t>
            </w:r>
          </w:p>
        </w:tc>
        <w:tc>
          <w:tcPr>
            <w:tcW w:w="990" w:type="dxa"/>
          </w:tcPr>
          <w:p w14:paraId="21D2E6D6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AFF701" w14:textId="33D8DE3F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A3A8C5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C8E6B60" w14:textId="6DE5CD24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2EBA2B9A" w14:textId="0E2CBD1F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72771D0" w14:textId="77777777" w:rsidR="00DB5F67" w:rsidRPr="00066496" w:rsidRDefault="00DB5F67" w:rsidP="00DB5F67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45FB3F" w14:textId="2B50EEFB" w:rsidR="00DB5F67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3AC4930D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224A3A9B" w14:textId="4C8A938B" w:rsidR="00DB5F67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78" w:type="dxa"/>
            <w:vAlign w:val="bottom"/>
          </w:tcPr>
          <w:p w14:paraId="14B720D5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0733AA8" w14:textId="5F5AA18F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E3078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B66BF3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B580299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687FB4" w14:textId="08EEC7E5" w:rsidR="00DB5F67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F7C0E1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F632F" w14:textId="3AC529F7" w:rsidR="00DB5F67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</w:tr>
      <w:tr w:rsidR="00DB5F67" w:rsidRPr="00066496" w14:paraId="54B09E6E" w14:textId="77777777" w:rsidTr="002D6CF6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21F47A39" w14:textId="777777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  <w:p w14:paraId="16C51276" w14:textId="071DEC0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161F304" w14:textId="65778495" w:rsidR="00DB5F67" w:rsidRPr="00066496" w:rsidRDefault="00DB5F67" w:rsidP="0088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ลงทุนในโครงการติดตั้งและพัฒนา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="00A42302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โครงข่ายโทรคมนาคม</w:t>
            </w:r>
          </w:p>
        </w:tc>
        <w:tc>
          <w:tcPr>
            <w:tcW w:w="990" w:type="dxa"/>
          </w:tcPr>
          <w:p w14:paraId="00A44759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56E63D" w14:textId="32EE7250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FCB7B5E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488A63" w14:textId="59F0E5AF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5F1A525" w14:textId="17E521B7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96A96" w14:textId="77777777" w:rsidR="00DB5F67" w:rsidRPr="00066496" w:rsidRDefault="00DB5F67" w:rsidP="00DB5F67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AD6C8" w14:textId="1A91D60F" w:rsidR="00DB5F67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E8BC6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87511F5" w14:textId="03EED029" w:rsidR="00DB5F67" w:rsidRPr="00066496" w:rsidRDefault="000D72D7" w:rsidP="008D306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3EB47A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269E894F" w14:textId="32F4E648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65F23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7C8779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660AEA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7BDAAAB" w14:textId="5C2288C6" w:rsidR="00DB5F67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93F1C" w14:textId="77777777" w:rsidR="00DB5F67" w:rsidRPr="00066496" w:rsidRDefault="00DB5F67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6D89B" w14:textId="30CBC873" w:rsidR="00DB5F67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DB5F67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066496" w:rsidRPr="00066496" w14:paraId="1FDAD884" w14:textId="77777777" w:rsidTr="002D6CF6">
        <w:trPr>
          <w:cantSplit/>
          <w:trHeight w:val="299"/>
        </w:trPr>
        <w:tc>
          <w:tcPr>
            <w:tcW w:w="3223" w:type="dxa"/>
            <w:shd w:val="clear" w:color="auto" w:fill="auto"/>
            <w:vAlign w:val="bottom"/>
          </w:tcPr>
          <w:p w14:paraId="03E77116" w14:textId="66CE4CF5" w:rsidR="00066496" w:rsidRPr="00066496" w:rsidRDefault="00066496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  <w:r w:rsidRPr="000664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3150" w:type="dxa"/>
          </w:tcPr>
          <w:p w14:paraId="60EA1934" w14:textId="77777777" w:rsidR="00066496" w:rsidRPr="00066496" w:rsidRDefault="00066496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D5D349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174082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127C6A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3BC965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AA0E31" w14:textId="77777777" w:rsidR="00066496" w:rsidRPr="00066496" w:rsidRDefault="00066496" w:rsidP="00DB5F67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F5A39" w14:textId="77777777" w:rsidR="00066496" w:rsidRPr="00066496" w:rsidRDefault="00066496" w:rsidP="00DB5F6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651040" w14:textId="77777777" w:rsidR="00066496" w:rsidRPr="00066496" w:rsidRDefault="00066496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2D5564" w14:textId="77777777" w:rsidR="00066496" w:rsidRPr="00066496" w:rsidRDefault="00066496" w:rsidP="00DB5F6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31DDFB" w14:textId="77777777" w:rsidR="00066496" w:rsidRPr="00066496" w:rsidRDefault="00066496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11DBB4E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A75FFF" w14:textId="77777777" w:rsidR="00066496" w:rsidRPr="00066496" w:rsidRDefault="00066496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1AB079" w14:textId="77777777" w:rsidR="00066496" w:rsidRPr="00066496" w:rsidRDefault="00066496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F0FA7B" w14:textId="77777777" w:rsidR="00066496" w:rsidRPr="00066496" w:rsidRDefault="00066496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C62981" w14:textId="77777777" w:rsidR="00066496" w:rsidRPr="00066496" w:rsidRDefault="00066496" w:rsidP="00DB5F6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333E7C" w14:textId="77777777" w:rsidR="00066496" w:rsidRPr="00066496" w:rsidRDefault="00066496" w:rsidP="00DB5F67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1085F" w14:textId="77777777" w:rsidR="00066496" w:rsidRPr="00066496" w:rsidRDefault="00066496" w:rsidP="00DB5F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B5F67" w:rsidRPr="00066496" w14:paraId="0E1885B0" w14:textId="77777777" w:rsidTr="002D6CF6">
        <w:trPr>
          <w:cantSplit/>
        </w:trPr>
        <w:tc>
          <w:tcPr>
            <w:tcW w:w="3223" w:type="dxa"/>
            <w:vAlign w:val="bottom"/>
          </w:tcPr>
          <w:p w14:paraId="16BAD6ED" w14:textId="77777777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หินกองเพาเวอร์โฮลดิ้ง จำกัด </w:t>
            </w:r>
          </w:p>
        </w:tc>
        <w:tc>
          <w:tcPr>
            <w:tcW w:w="3150" w:type="dxa"/>
          </w:tcPr>
          <w:p w14:paraId="18D40A55" w14:textId="08B12B23" w:rsidR="00DB5F67" w:rsidRPr="00066496" w:rsidRDefault="00DB5F67" w:rsidP="00DB5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3A6B7802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7E7A7A3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D16F9EC" w14:textId="7C2F0BCE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540" w:type="dxa"/>
            <w:vAlign w:val="bottom"/>
          </w:tcPr>
          <w:p w14:paraId="157EA72E" w14:textId="6E663488" w:rsidR="00DB5F67" w:rsidRPr="00066496" w:rsidRDefault="000D72D7" w:rsidP="00DB5F67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36E05E63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91CB2A" w14:textId="3EBA1052" w:rsidR="00DB5F67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vAlign w:val="bottom"/>
          </w:tcPr>
          <w:p w14:paraId="6C2BE3DF" w14:textId="77777777" w:rsidR="00DB5F67" w:rsidRPr="00066496" w:rsidRDefault="00DB5F67" w:rsidP="00DB5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AD1C524" w14:textId="1C63110F" w:rsidR="00DB5F67" w:rsidRPr="00066496" w:rsidRDefault="000D72D7" w:rsidP="008D3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178" w:type="dxa"/>
            <w:vAlign w:val="bottom"/>
          </w:tcPr>
          <w:p w14:paraId="0C84DBE9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5FF5276D" w14:textId="7833313E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659C3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DE6D86" w14:textId="77777777" w:rsidR="00DB5F67" w:rsidRPr="00066496" w:rsidRDefault="00DB5F67" w:rsidP="00DB5F6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1C85CB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045ADF7" w14:textId="2AFD07CA" w:rsidR="00DB5F67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467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FA1E4" w14:textId="77777777" w:rsidR="00DB5F67" w:rsidRPr="00066496" w:rsidRDefault="00DB5F67" w:rsidP="00DB5F67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27467" w14:textId="552B37E4" w:rsidR="00DB5F67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="00DB5F67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</w:tr>
      <w:tr w:rsidR="00123D7F" w:rsidRPr="00066496" w14:paraId="72219946" w14:textId="77777777" w:rsidTr="002D6CF6">
        <w:trPr>
          <w:cantSplit/>
        </w:trPr>
        <w:tc>
          <w:tcPr>
            <w:tcW w:w="3223" w:type="dxa"/>
            <w:vAlign w:val="bottom"/>
          </w:tcPr>
          <w:p w14:paraId="5DCD647D" w14:textId="77777777" w:rsidR="00123D7F" w:rsidRPr="00066496" w:rsidRDefault="00123D7F" w:rsidP="001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150" w:type="dxa"/>
          </w:tcPr>
          <w:p w14:paraId="2B94E80D" w14:textId="1276469D" w:rsidR="00123D7F" w:rsidRPr="00066496" w:rsidRDefault="00123D7F" w:rsidP="00123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ผลิตและจำหน่ายพลังงานไฟฟ้าและไอน้ำ</w:t>
            </w:r>
          </w:p>
        </w:tc>
        <w:tc>
          <w:tcPr>
            <w:tcW w:w="990" w:type="dxa"/>
          </w:tcPr>
          <w:p w14:paraId="604D51DF" w14:textId="77777777" w:rsidR="00123D7F" w:rsidRPr="00066496" w:rsidRDefault="00123D7F" w:rsidP="00123D7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4AC69C" w14:textId="77777777" w:rsidR="00123D7F" w:rsidRPr="00066496" w:rsidRDefault="00123D7F" w:rsidP="00123D7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B2060A" w14:textId="760FEF6F" w:rsidR="00123D7F" w:rsidRPr="00066496" w:rsidRDefault="000D72D7" w:rsidP="00123D7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540" w:type="dxa"/>
            <w:vAlign w:val="bottom"/>
          </w:tcPr>
          <w:p w14:paraId="549EB6C0" w14:textId="211D56D8" w:rsidR="00123D7F" w:rsidRPr="00066496" w:rsidRDefault="000D72D7" w:rsidP="00123D7F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14:paraId="67D5CD2C" w14:textId="77777777" w:rsidR="00123D7F" w:rsidRPr="00066496" w:rsidRDefault="00123D7F" w:rsidP="0012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02D00A1" w14:textId="42930E23" w:rsidR="00123D7F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123D7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97DECB1" w14:textId="77777777" w:rsidR="00123D7F" w:rsidRPr="00066496" w:rsidRDefault="00123D7F" w:rsidP="00123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EEE11B9" w14:textId="1AF6CE87" w:rsidR="00123D7F" w:rsidRPr="00066496" w:rsidRDefault="000D72D7" w:rsidP="008D3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123D7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6E2AD4B9" w14:textId="77777777" w:rsidR="00123D7F" w:rsidRPr="00066496" w:rsidRDefault="00123D7F" w:rsidP="00123D7F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C2FBA55" w14:textId="0CD10338" w:rsidR="00123D7F" w:rsidRPr="00066496" w:rsidRDefault="00123D7F" w:rsidP="00123D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C5C45" w14:textId="77777777" w:rsidR="00123D7F" w:rsidRPr="00066496" w:rsidRDefault="00123D7F" w:rsidP="00123D7F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3C939D" w14:textId="77777777" w:rsidR="00123D7F" w:rsidRPr="00066496" w:rsidRDefault="00123D7F" w:rsidP="00123D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F7D1FD" w14:textId="77777777" w:rsidR="00123D7F" w:rsidRPr="00066496" w:rsidRDefault="00123D7F" w:rsidP="00123D7F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3FBC96" w14:textId="68D471F9" w:rsidR="00123D7F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123D7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32B310" w14:textId="77777777" w:rsidR="00123D7F" w:rsidRPr="00066496" w:rsidRDefault="00123D7F" w:rsidP="00123D7F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C4E39" w14:textId="6EE9C13C" w:rsidR="00123D7F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123D7F"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F67CFA" w:rsidRPr="00066496" w14:paraId="6421F2CB" w14:textId="77777777" w:rsidTr="002D6CF6">
        <w:trPr>
          <w:cantSplit/>
        </w:trPr>
        <w:tc>
          <w:tcPr>
            <w:tcW w:w="3223" w:type="dxa"/>
            <w:vAlign w:val="bottom"/>
          </w:tcPr>
          <w:p w14:paraId="57AC3B9E" w14:textId="77777777" w:rsidR="00F67CFA" w:rsidRPr="00066496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6649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3150" w:type="dxa"/>
          </w:tcPr>
          <w:p w14:paraId="05780AC6" w14:textId="77777777" w:rsidR="00F67CFA" w:rsidRPr="00066496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66496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990" w:type="dxa"/>
          </w:tcPr>
          <w:p w14:paraId="21B041D0" w14:textId="77777777" w:rsidR="00F67CFA" w:rsidRPr="00066496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สปป</w:t>
            </w:r>
            <w:r w:rsidRPr="000664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0664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80" w:type="dxa"/>
          </w:tcPr>
          <w:p w14:paraId="01D98A5B" w14:textId="77777777" w:rsidR="00F67CFA" w:rsidRPr="00066496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649B" w14:textId="59BF55DF" w:rsidR="00F67CFA" w:rsidRPr="00066496" w:rsidRDefault="000D72D7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540" w:type="dxa"/>
            <w:vAlign w:val="bottom"/>
          </w:tcPr>
          <w:p w14:paraId="5E2953D8" w14:textId="7E5C5EDD" w:rsidR="00F67CFA" w:rsidRPr="00066496" w:rsidRDefault="000D72D7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72826586" w14:textId="77777777" w:rsidR="00F67CFA" w:rsidRPr="00066496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F7DC0A4" w14:textId="2696F0BF" w:rsidR="00F67CFA" w:rsidRPr="00066496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665409E6" w14:textId="77777777" w:rsidR="00F67CFA" w:rsidRPr="00066496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10CB0D8" w14:textId="687399EB" w:rsidR="00F67CFA" w:rsidRPr="00066496" w:rsidRDefault="000D72D7" w:rsidP="008D3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1EE924B7" w14:textId="77777777" w:rsidR="00F67CFA" w:rsidRPr="00066496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1323693" w14:textId="49752B5F" w:rsidR="00F67CFA" w:rsidRPr="00066496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4AB27" w14:textId="77777777" w:rsidR="00F67CFA" w:rsidRPr="00066496" w:rsidRDefault="00F67CFA" w:rsidP="00F67CF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06B37C" w14:textId="77777777" w:rsidR="00F67CFA" w:rsidRPr="00066496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649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207E5B" w14:textId="77777777" w:rsidR="00F67CFA" w:rsidRPr="00066496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49C2887" w14:textId="23A04B10" w:rsidR="00F67CFA" w:rsidRPr="00066496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CB70BF" w14:textId="77777777" w:rsidR="00F67CFA" w:rsidRPr="00066496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147F3" w14:textId="73F3D000" w:rsidR="00F67CFA" w:rsidRPr="00066496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63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F67CFA" w:rsidRPr="0006649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</w:tr>
      <w:tr w:rsidR="00F67CFA" w:rsidRPr="00DE4220" w14:paraId="1CD77596" w14:textId="77777777" w:rsidTr="009938AE">
        <w:trPr>
          <w:cantSplit/>
        </w:trPr>
        <w:tc>
          <w:tcPr>
            <w:tcW w:w="3223" w:type="dxa"/>
          </w:tcPr>
          <w:p w14:paraId="056C3476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E422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อินโนพาวเวอร์ จำกัด</w:t>
            </w:r>
          </w:p>
        </w:tc>
        <w:tc>
          <w:tcPr>
            <w:tcW w:w="3150" w:type="dxa"/>
          </w:tcPr>
          <w:p w14:paraId="2D3DB448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E4220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ลงทุนใน</w:t>
            </w:r>
            <w:r w:rsidRPr="00DE422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ด้านนวัตกรรมและสิ่งประดิษฐ์</w:t>
            </w:r>
          </w:p>
          <w:p w14:paraId="232536C3" w14:textId="2FDD8B01" w:rsidR="00F67CFA" w:rsidRPr="00DE4220" w:rsidRDefault="00A42302" w:rsidP="0088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86" w:hanging="7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="00F67CFA" w:rsidRPr="00DE422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เชิงพาณิชย์</w:t>
            </w:r>
            <w:r w:rsidR="00F67CFA" w:rsidRPr="00DE4220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67CFA" w:rsidRPr="00DE4220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รวมทั้งธุรกิจพลังงาน</w:t>
            </w:r>
            <w:r w:rsidR="00884A0B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="00F67CFA" w:rsidRPr="00DE4220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990" w:type="dxa"/>
            <w:vAlign w:val="bottom"/>
          </w:tcPr>
          <w:p w14:paraId="035AEA08" w14:textId="77777777" w:rsidR="00F67CFA" w:rsidRPr="00DE4220" w:rsidRDefault="00F67CFA" w:rsidP="009938A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79B6B7" w14:textId="4CCD8457" w:rsidR="00F67CFA" w:rsidRPr="00DE4220" w:rsidRDefault="00F67CFA" w:rsidP="009938AE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220">
              <w:rPr>
                <w:rFonts w:ascii="Angsana New" w:hAnsi="Angsana New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633126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56127CB" w14:textId="6008E42C" w:rsidR="00F67CFA" w:rsidRPr="00DE4220" w:rsidRDefault="000D72D7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1B4057F0" w14:textId="020070C6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E7A46B7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F79AA0" w14:textId="671E1F3F" w:rsidR="00F67CFA" w:rsidRPr="00DE4220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4CF38BD2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647CAC3" w14:textId="25905894" w:rsidR="00F67CFA" w:rsidRPr="00DE4220" w:rsidRDefault="00F67CFA" w:rsidP="008D306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3A5BA6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08DAF415" w14:textId="529D3C91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7802" w14:textId="77777777" w:rsidR="00F67CFA" w:rsidRPr="00DE4220" w:rsidRDefault="00F67CFA" w:rsidP="00F67CF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52CF46" w14:textId="7529799D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E69582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702776A" w14:textId="1911245A" w:rsidR="00F67CFA" w:rsidRPr="00DE4220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BF985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903F41" w14:textId="11990457" w:rsidR="00F67CFA" w:rsidRPr="00DE4220" w:rsidRDefault="00F67CFA" w:rsidP="008D3063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67CFA" w:rsidRPr="00DE4220" w14:paraId="40443B93" w14:textId="77777777" w:rsidTr="002D6CF6">
        <w:trPr>
          <w:cantSplit/>
        </w:trPr>
        <w:tc>
          <w:tcPr>
            <w:tcW w:w="3223" w:type="dxa"/>
          </w:tcPr>
          <w:p w14:paraId="10C6AE39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E4220">
              <w:rPr>
                <w:rFonts w:ascii="Angsana New" w:hAnsi="Angsana New"/>
                <w:spacing w:val="-4"/>
                <w:sz w:val="28"/>
                <w:szCs w:val="28"/>
              </w:rPr>
              <w:t xml:space="preserve">NEXIF RATCH ENERGY SINGAPORE </w:t>
            </w:r>
            <w:r w:rsidRPr="00DE4220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DE42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Pr="00DE4220">
              <w:rPr>
                <w:rFonts w:ascii="Angsana New" w:hAnsi="Angsana New"/>
                <w:spacing w:val="-6"/>
                <w:sz w:val="28"/>
                <w:szCs w:val="28"/>
              </w:rPr>
              <w:t>PTE. LTD.</w:t>
            </w:r>
          </w:p>
        </w:tc>
        <w:tc>
          <w:tcPr>
            <w:tcW w:w="3150" w:type="dxa"/>
          </w:tcPr>
          <w:p w14:paraId="6B831A4D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3116730F" w14:textId="1F94FDC0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E422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90" w:type="dxa"/>
          </w:tcPr>
          <w:p w14:paraId="0F287E89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82D446B" w14:textId="297F2E85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2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1BA6857B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E5B7388" w14:textId="7FBDF7CC" w:rsidR="00F67CFA" w:rsidRPr="00DE4220" w:rsidRDefault="000D72D7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540" w:type="dxa"/>
            <w:vAlign w:val="bottom"/>
          </w:tcPr>
          <w:p w14:paraId="756C1CEB" w14:textId="44407D39" w:rsidR="00F67CFA" w:rsidRPr="00DE4220" w:rsidRDefault="000D72D7" w:rsidP="00F67CFA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78" w:type="dxa"/>
            <w:vAlign w:val="bottom"/>
          </w:tcPr>
          <w:p w14:paraId="4F9E4E85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371492" w14:textId="4F1DB71D" w:rsidR="00F67CFA" w:rsidRPr="00DE4220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78" w:type="dxa"/>
            <w:vAlign w:val="bottom"/>
          </w:tcPr>
          <w:p w14:paraId="671CC6C1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601D046" w14:textId="14E5912C" w:rsidR="00F67CFA" w:rsidRPr="00DE4220" w:rsidRDefault="000D72D7" w:rsidP="008D3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78" w:type="dxa"/>
            <w:vAlign w:val="bottom"/>
          </w:tcPr>
          <w:p w14:paraId="1E9FF86E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7A0A561F" w14:textId="2F0DC5E9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CC02" w14:textId="77777777" w:rsidR="00F67CFA" w:rsidRPr="00DE4220" w:rsidRDefault="00F67CFA" w:rsidP="00F67CFA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1D6688" w14:textId="77777777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F34858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2B491B" w14:textId="30EDA580" w:rsidR="00F67CFA" w:rsidRPr="00DE4220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A09BA7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01F7A" w14:textId="2E461C6F" w:rsidR="00F67CFA" w:rsidRPr="00DE4220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  <w:r w:rsidR="00F67CFA" w:rsidRPr="00DE42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</w:p>
        </w:tc>
      </w:tr>
      <w:tr w:rsidR="00F67CFA" w:rsidRPr="00DE4220" w14:paraId="0B755355" w14:textId="77777777" w:rsidTr="002D6CF6">
        <w:trPr>
          <w:cantSplit/>
        </w:trPr>
        <w:tc>
          <w:tcPr>
            <w:tcW w:w="3223" w:type="dxa"/>
            <w:vAlign w:val="bottom"/>
          </w:tcPr>
          <w:p w14:paraId="14AE4F58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150" w:type="dxa"/>
          </w:tcPr>
          <w:p w14:paraId="7E26ADBE" w14:textId="77777777" w:rsidR="00F67CFA" w:rsidRPr="00DE4220" w:rsidRDefault="00F67CFA" w:rsidP="00F67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B7A74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58AC2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57490D6A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28948CA7" w14:textId="77777777" w:rsidR="00F67CFA" w:rsidRPr="00DE4220" w:rsidRDefault="00F67CFA" w:rsidP="00F67CF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E4A0C8" w14:textId="77777777" w:rsidR="00F67CFA" w:rsidRPr="00DE4220" w:rsidRDefault="00F67CFA" w:rsidP="00F67CF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08C1" w14:textId="1662A2BC" w:rsidR="00F67CFA" w:rsidRPr="00DE4220" w:rsidRDefault="000D72D7" w:rsidP="008D306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178" w:type="dxa"/>
            <w:vAlign w:val="bottom"/>
          </w:tcPr>
          <w:p w14:paraId="02D17D67" w14:textId="77777777" w:rsidR="00F67CFA" w:rsidRPr="00DE4220" w:rsidRDefault="00F67CFA" w:rsidP="00F67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8F1E" w14:textId="4B36C74C" w:rsidR="00F67CFA" w:rsidRPr="00DE4220" w:rsidRDefault="000D72D7" w:rsidP="008D3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78" w:type="dxa"/>
            <w:vAlign w:val="bottom"/>
          </w:tcPr>
          <w:p w14:paraId="44B33C4E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D54FA" w14:textId="3E6E52C9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1D017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8D0F5" w14:textId="77777777" w:rsidR="00F67CFA" w:rsidRPr="00DE4220" w:rsidRDefault="00F67CFA" w:rsidP="00F67C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E42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650F3D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64E88" w14:textId="4EC0E03D" w:rsidR="00F67CFA" w:rsidRPr="00DE4220" w:rsidRDefault="000D72D7" w:rsidP="008D306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F9A29" w14:textId="77777777" w:rsidR="00F67CFA" w:rsidRPr="00DE4220" w:rsidRDefault="00F67CFA" w:rsidP="00F67CFA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A002C" w14:textId="6080A0B8" w:rsidR="00F67CFA" w:rsidRPr="00DE4220" w:rsidRDefault="000D72D7" w:rsidP="008D3063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346</w:t>
            </w:r>
            <w:r w:rsidR="00F67CFA" w:rsidRPr="00DE42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257</w:t>
            </w:r>
          </w:p>
        </w:tc>
      </w:tr>
    </w:tbl>
    <w:p w14:paraId="2F0A91F6" w14:textId="77777777" w:rsidR="004A0119" w:rsidRPr="00DE4220" w:rsidRDefault="004A0119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38E590B" w14:textId="18D5AF61" w:rsidR="003E5855" w:rsidRDefault="003E5855" w:rsidP="003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-45"/>
        <w:jc w:val="thaiDistribute"/>
        <w:rPr>
          <w:rFonts w:ascii="Angsana New" w:hAnsi="Angsana New"/>
          <w:sz w:val="30"/>
          <w:szCs w:val="30"/>
        </w:rPr>
      </w:pPr>
      <w:r w:rsidRPr="00DE4220">
        <w:rPr>
          <w:rFonts w:ascii="Angsana New" w:hAnsi="Angsana New"/>
          <w:sz w:val="30"/>
          <w:szCs w:val="30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ยกเว้นบริษัท บริการเชื้อเพลิงการบิน</w:t>
      </w:r>
      <w:r w:rsidRPr="00DE4220">
        <w:rPr>
          <w:rFonts w:ascii="Angsana New" w:hAnsi="Angsana New"/>
          <w:sz w:val="30"/>
          <w:szCs w:val="30"/>
        </w:rPr>
        <w:br/>
      </w:r>
      <w:r w:rsidRPr="00DE4220">
        <w:rPr>
          <w:rFonts w:ascii="Angsana New" w:hAnsi="Angsana New"/>
          <w:sz w:val="30"/>
          <w:szCs w:val="30"/>
          <w:cs/>
        </w:rPr>
        <w:t>กรุงเทพ จำกัด (มหาชน) ซึ่งเป็นบริษัทจดทะเบียนในตลาดหลักทรัพย์แห่งประเทศไทย ซึ่งมีราคาปิด</w:t>
      </w:r>
      <w:r w:rsidRPr="00DE4220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25</w:t>
      </w:r>
      <w:r w:rsidR="009B5490" w:rsidRPr="00DE4220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50</w:t>
      </w:r>
      <w:r w:rsidRPr="00DE4220">
        <w:rPr>
          <w:rFonts w:ascii="Angsana New" w:hAnsi="Angsana New"/>
          <w:sz w:val="30"/>
          <w:szCs w:val="30"/>
          <w:cs/>
        </w:rPr>
        <w:t xml:space="preserve"> บาทต่อหุ้น 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Pr="00DE4220">
        <w:rPr>
          <w:rFonts w:ascii="Angsana New" w:hAnsi="Angsana New"/>
          <w:sz w:val="30"/>
          <w:szCs w:val="30"/>
          <w:cs/>
        </w:rPr>
        <w:t xml:space="preserve"> </w:t>
      </w:r>
      <w:r w:rsidRPr="00DE4220">
        <w:rPr>
          <w:rFonts w:ascii="Angsana New" w:hAnsi="Angsana New" w:hint="cs"/>
          <w:sz w:val="30"/>
          <w:szCs w:val="30"/>
          <w:cs/>
        </w:rPr>
        <w:t>ธันวาคม</w:t>
      </w:r>
      <w:r w:rsidRPr="00DE4220">
        <w:rPr>
          <w:rFonts w:ascii="Angsana New" w:hAnsi="Angsana New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DE4220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มูลค่ายุติธรรมของเงินลงทุนดังกล่าว</w:t>
      </w:r>
      <w:r w:rsidR="00BF43C2" w:rsidRPr="00DE4220">
        <w:rPr>
          <w:rFonts w:ascii="Angsana New" w:hAnsi="Angsana New"/>
          <w:sz w:val="30"/>
          <w:szCs w:val="30"/>
        </w:rPr>
        <w:br/>
      </w:r>
      <w:r w:rsidRPr="00DE4220">
        <w:rPr>
          <w:rFonts w:ascii="Angsana New" w:hAnsi="Angsana New"/>
          <w:sz w:val="30"/>
          <w:szCs w:val="30"/>
          <w:cs/>
        </w:rPr>
        <w:t xml:space="preserve">ที่คำนวนจากราคาปิดมีมูลค่า </w:t>
      </w:r>
      <w:r w:rsidR="000D72D7" w:rsidRPr="000D72D7">
        <w:rPr>
          <w:rFonts w:ascii="Angsana New" w:hAnsi="Angsana New"/>
          <w:sz w:val="30"/>
          <w:szCs w:val="30"/>
        </w:rPr>
        <w:t>2</w:t>
      </w:r>
      <w:r w:rsidR="009B5490" w:rsidRPr="00DE4220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524</w:t>
      </w:r>
      <w:r w:rsidR="009B5490" w:rsidRPr="00DE4220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07</w:t>
      </w:r>
      <w:r w:rsidRPr="00DE4220">
        <w:rPr>
          <w:rFonts w:ascii="Angsana New" w:hAnsi="Angsana New"/>
          <w:sz w:val="30"/>
          <w:szCs w:val="30"/>
        </w:rPr>
        <w:t xml:space="preserve"> </w:t>
      </w:r>
      <w:r w:rsidRPr="00DE4220">
        <w:rPr>
          <w:rFonts w:ascii="Angsana New" w:hAnsi="Angsana New"/>
          <w:sz w:val="30"/>
          <w:szCs w:val="30"/>
          <w:cs/>
        </w:rPr>
        <w:t>ล้านบาท</w:t>
      </w:r>
      <w:r w:rsidRPr="00562361">
        <w:rPr>
          <w:rFonts w:ascii="Angsana New" w:hAnsi="Angsana New"/>
          <w:sz w:val="30"/>
          <w:szCs w:val="30"/>
          <w:cs/>
        </w:rPr>
        <w:t xml:space="preserve"> </w:t>
      </w:r>
    </w:p>
    <w:p w14:paraId="46FACA32" w14:textId="77777777" w:rsidR="00E12AA1" w:rsidRPr="00EB5737" w:rsidRDefault="00E12AA1" w:rsidP="00DA372C">
      <w:pPr>
        <w:rPr>
          <w:rFonts w:ascii="Angsana New" w:hAnsi="Angsana New"/>
          <w:sz w:val="20"/>
          <w:szCs w:val="20"/>
          <w:cs/>
        </w:rPr>
        <w:sectPr w:rsidR="00E12AA1" w:rsidRPr="00EB5737" w:rsidSect="00696AD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E2BB9C8" w14:textId="77777777" w:rsidR="00F9609F" w:rsidRPr="00D91A8A" w:rsidRDefault="00F9609F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p w14:paraId="0E82EA6D" w14:textId="77777777" w:rsidR="007B11C9" w:rsidRPr="00F9609F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960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4F6816FD" w14:textId="77777777" w:rsidR="007B11C9" w:rsidRPr="0086551C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  <w:rtl/>
          <w:cs/>
          <w:lang w:val="th-TH"/>
        </w:rPr>
      </w:pPr>
    </w:p>
    <w:p w14:paraId="6746B502" w14:textId="676CC164" w:rsidR="007B11C9" w:rsidRPr="00F9609F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9609F">
        <w:rPr>
          <w:rFonts w:ascii="Angsana New" w:hAnsi="Angsana New" w:hint="cs"/>
          <w:sz w:val="30"/>
          <w:szCs w:val="30"/>
          <w:cs/>
          <w:lang w:val="th-TH"/>
        </w:rPr>
        <w:t>ในระหว่าง</w:t>
      </w:r>
      <w:r w:rsidR="00FA626E" w:rsidRPr="00F9609F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F9609F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1E9B0A69" w14:textId="77777777" w:rsidR="007B11C9" w:rsidRPr="00A42302" w:rsidRDefault="007B11C9" w:rsidP="007B1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lang w:val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680"/>
        <w:gridCol w:w="2970"/>
        <w:gridCol w:w="1440"/>
      </w:tblGrid>
      <w:tr w:rsidR="00D71DCE" w14:paraId="2C2059BD" w14:textId="77777777" w:rsidTr="00A77E15">
        <w:trPr>
          <w:tblHeader/>
        </w:trPr>
        <w:tc>
          <w:tcPr>
            <w:tcW w:w="4680" w:type="dxa"/>
            <w:hideMark/>
          </w:tcPr>
          <w:p w14:paraId="3CEB1B3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227FC1E2" w14:textId="77777777" w:rsidR="00D71DCE" w:rsidRDefault="00D71D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1A3DB7B9" w14:textId="77777777" w:rsidR="00D71DCE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4CBDE5A9" w14:textId="77777777" w:rsidR="00D71DCE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D71DCE" w14:paraId="247BC76B" w14:textId="77777777" w:rsidTr="00A77E15">
        <w:tc>
          <w:tcPr>
            <w:tcW w:w="4680" w:type="dxa"/>
            <w:hideMark/>
          </w:tcPr>
          <w:p w14:paraId="701F7D3A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970" w:type="dxa"/>
          </w:tcPr>
          <w:p w14:paraId="0314048C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FF26A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</w:tr>
      <w:tr w:rsidR="00D71DCE" w14:paraId="0BE93D73" w14:textId="77777777" w:rsidTr="00A77E15">
        <w:tc>
          <w:tcPr>
            <w:tcW w:w="4680" w:type="dxa"/>
            <w:vAlign w:val="bottom"/>
            <w:hideMark/>
          </w:tcPr>
          <w:p w14:paraId="3B9E150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2970" w:type="dxa"/>
            <w:vAlign w:val="bottom"/>
            <w:hideMark/>
          </w:tcPr>
          <w:p w14:paraId="3A9ABB57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D11B8BE" w14:textId="55470A9D" w:rsidR="00D71DCE" w:rsidRPr="00D71DCE" w:rsidRDefault="000D72D7" w:rsidP="00DC7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2</w:t>
            </w:r>
            <w:r w:rsidR="00D71DCE" w:rsidRPr="002F6526">
              <w:rPr>
                <w:rFonts w:ascii="Angsana New" w:hAnsi="Angsana New"/>
                <w:spacing w:val="2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712</w:t>
            </w:r>
            <w:r w:rsidR="00D71DCE" w:rsidRPr="002F6526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14</w:t>
            </w:r>
          </w:p>
        </w:tc>
      </w:tr>
      <w:tr w:rsidR="00D71DCE" w14:paraId="17DFDBA3" w14:textId="77777777" w:rsidTr="00A77E15">
        <w:tc>
          <w:tcPr>
            <w:tcW w:w="4680" w:type="dxa"/>
            <w:vAlign w:val="bottom"/>
            <w:hideMark/>
          </w:tcPr>
          <w:p w14:paraId="0DE711E3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2970" w:type="dxa"/>
            <w:vAlign w:val="bottom"/>
            <w:hideMark/>
          </w:tcPr>
          <w:p w14:paraId="74A5F246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vAlign w:val="bottom"/>
            <w:hideMark/>
          </w:tcPr>
          <w:p w14:paraId="1D4C6C34" w14:textId="1413C773" w:rsidR="00D71DCE" w:rsidRPr="009F475E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260</w:t>
            </w:r>
            <w:r w:rsidR="00D71DCE" w:rsidRPr="009F475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  <w:tr w:rsidR="00D71DCE" w14:paraId="6BACE646" w14:textId="77777777" w:rsidTr="00A77E15">
        <w:tc>
          <w:tcPr>
            <w:tcW w:w="4680" w:type="dxa"/>
            <w:vAlign w:val="bottom"/>
            <w:hideMark/>
          </w:tcPr>
          <w:p w14:paraId="01F9C067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2970" w:type="dxa"/>
            <w:vAlign w:val="bottom"/>
            <w:hideMark/>
          </w:tcPr>
          <w:p w14:paraId="6556EE22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vAlign w:val="bottom"/>
            <w:hideMark/>
          </w:tcPr>
          <w:p w14:paraId="52FA6977" w14:textId="2F3B1293" w:rsidR="00D71DCE" w:rsidRPr="009F475E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240</w:t>
            </w:r>
            <w:r w:rsidR="00D71DCE" w:rsidRPr="009F475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  <w:tr w:rsidR="00D71DCE" w:rsidRPr="00A42302" w14:paraId="05F387F4" w14:textId="77777777" w:rsidTr="00A77E15">
        <w:trPr>
          <w:trHeight w:val="200"/>
        </w:trPr>
        <w:tc>
          <w:tcPr>
            <w:tcW w:w="4680" w:type="dxa"/>
          </w:tcPr>
          <w:p w14:paraId="630B08C8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</w:tcPr>
          <w:p w14:paraId="395CDC83" w14:textId="77777777" w:rsidR="00D71DCE" w:rsidRPr="00A42302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847118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28"/>
                <w:szCs w:val="28"/>
                <w:highlight w:val="yellow"/>
                <w:cs/>
              </w:rPr>
            </w:pPr>
          </w:p>
        </w:tc>
      </w:tr>
      <w:tr w:rsidR="00D71DCE" w14:paraId="7C3034C5" w14:textId="77777777" w:rsidTr="00A77E15">
        <w:tc>
          <w:tcPr>
            <w:tcW w:w="4680" w:type="dxa"/>
            <w:hideMark/>
          </w:tcPr>
          <w:p w14:paraId="6AB3542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970" w:type="dxa"/>
          </w:tcPr>
          <w:p w14:paraId="7CAF9AE7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D6881A" w14:textId="77777777" w:rsidR="00D71DCE" w:rsidRP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</w:tr>
      <w:tr w:rsidR="00D71DCE" w14:paraId="63BCE8CE" w14:textId="77777777" w:rsidTr="00A77E15">
        <w:tc>
          <w:tcPr>
            <w:tcW w:w="4680" w:type="dxa"/>
            <w:hideMark/>
          </w:tcPr>
          <w:p w14:paraId="606555FC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Yandin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WF Holdings Pty Ltd</w:t>
            </w:r>
          </w:p>
        </w:tc>
        <w:tc>
          <w:tcPr>
            <w:tcW w:w="2970" w:type="dxa"/>
            <w:hideMark/>
          </w:tcPr>
          <w:p w14:paraId="2AA09E75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hideMark/>
          </w:tcPr>
          <w:p w14:paraId="6EEBB648" w14:textId="60570BB4" w:rsidR="00D71DCE" w:rsidRPr="00D71DCE" w:rsidRDefault="000D72D7" w:rsidP="00DC7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3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420</w:t>
            </w:r>
            <w:r w:rsidR="00D71DCE" w:rsidRPr="009F475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45</w:t>
            </w:r>
          </w:p>
        </w:tc>
      </w:tr>
      <w:tr w:rsidR="00D71DCE" w:rsidRPr="00A42302" w14:paraId="139C623A" w14:textId="77777777" w:rsidTr="00A77E15">
        <w:tc>
          <w:tcPr>
            <w:tcW w:w="4680" w:type="dxa"/>
          </w:tcPr>
          <w:p w14:paraId="613C2264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</w:tcPr>
          <w:p w14:paraId="5B004452" w14:textId="77777777" w:rsidR="00D71DCE" w:rsidRPr="00A42302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449F081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28"/>
                <w:szCs w:val="28"/>
                <w:highlight w:val="yellow"/>
                <w:cs/>
              </w:rPr>
            </w:pPr>
          </w:p>
        </w:tc>
      </w:tr>
      <w:tr w:rsidR="00D71DCE" w14:paraId="551F95FE" w14:textId="77777777" w:rsidTr="00A77E15">
        <w:tc>
          <w:tcPr>
            <w:tcW w:w="4680" w:type="dxa"/>
            <w:hideMark/>
          </w:tcPr>
          <w:p w14:paraId="71710AFB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970" w:type="dxa"/>
          </w:tcPr>
          <w:p w14:paraId="18BF3D11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966EA4" w14:textId="77777777" w:rsidR="00D71DCE" w:rsidRP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</w:tr>
      <w:tr w:rsidR="00D71DCE" w14:paraId="6B850487" w14:textId="77777777" w:rsidTr="00A77E15">
        <w:tc>
          <w:tcPr>
            <w:tcW w:w="4680" w:type="dxa"/>
            <w:hideMark/>
          </w:tcPr>
          <w:p w14:paraId="37CA1A6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2970" w:type="dxa"/>
            <w:hideMark/>
          </w:tcPr>
          <w:p w14:paraId="5F638ED3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hideMark/>
          </w:tcPr>
          <w:p w14:paraId="096B1158" w14:textId="18D7D631" w:rsidR="00D71DCE" w:rsidRPr="00D71DCE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373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312</w:t>
            </w:r>
            <w:r w:rsidR="00D71DCE" w:rsidRPr="009F475E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12</w:t>
            </w:r>
          </w:p>
        </w:tc>
      </w:tr>
      <w:tr w:rsidR="00D71DCE" w14:paraId="39354024" w14:textId="77777777" w:rsidTr="00A77E15">
        <w:tc>
          <w:tcPr>
            <w:tcW w:w="4680" w:type="dxa"/>
            <w:hideMark/>
          </w:tcPr>
          <w:p w14:paraId="690BABA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2970" w:type="dxa"/>
            <w:hideMark/>
          </w:tcPr>
          <w:p w14:paraId="7FC4DBD6" w14:textId="466C1F28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  <w:r w:rsidR="005326A1" w:rsidRPr="00122CCF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และเพิ่มทุน</w:t>
            </w:r>
          </w:p>
        </w:tc>
        <w:tc>
          <w:tcPr>
            <w:tcW w:w="1440" w:type="dxa"/>
            <w:hideMark/>
          </w:tcPr>
          <w:p w14:paraId="3E32AD75" w14:textId="51679F3D" w:rsidR="00D71DCE" w:rsidRPr="00122CCF" w:rsidRDefault="000D72D7" w:rsidP="00DC7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37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10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9</w:t>
            </w:r>
            <w:r w:rsidR="00D71DCE" w:rsidRPr="00122CCF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70</w:t>
            </w:r>
          </w:p>
        </w:tc>
      </w:tr>
      <w:tr w:rsidR="00D71DCE" w14:paraId="3EE00128" w14:textId="77777777" w:rsidTr="00A77E15">
        <w:tc>
          <w:tcPr>
            <w:tcW w:w="4680" w:type="dxa"/>
            <w:hideMark/>
          </w:tcPr>
          <w:p w14:paraId="4AEA685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NEXIF RATCH ENERGY SINGAPORE PTE. LTD.</w:t>
            </w:r>
          </w:p>
        </w:tc>
        <w:tc>
          <w:tcPr>
            <w:tcW w:w="2970" w:type="dxa"/>
            <w:hideMark/>
          </w:tcPr>
          <w:p w14:paraId="1DB295F9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hideMark/>
          </w:tcPr>
          <w:p w14:paraId="6730314B" w14:textId="3F803574" w:rsidR="00D71DCE" w:rsidRPr="00122CCF" w:rsidRDefault="000D72D7" w:rsidP="00DC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4"/>
                <w:tab w:val="left" w:pos="1244"/>
              </w:tabs>
              <w:ind w:left="-79" w:right="158"/>
              <w:jc w:val="right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1</w:t>
            </w:r>
            <w:r w:rsidR="00D71DCE" w:rsidRPr="00122CCF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  <w:tr w:rsidR="00D71DCE" w14:paraId="3368C9D5" w14:textId="77777777" w:rsidTr="00A77E15">
        <w:tc>
          <w:tcPr>
            <w:tcW w:w="4680" w:type="dxa"/>
            <w:hideMark/>
          </w:tcPr>
          <w:p w14:paraId="32993F7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อินโนพาวเวอร์ จำกัด</w:t>
            </w:r>
          </w:p>
        </w:tc>
        <w:tc>
          <w:tcPr>
            <w:tcW w:w="2970" w:type="dxa"/>
            <w:hideMark/>
          </w:tcPr>
          <w:p w14:paraId="3C255DBA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  <w:hideMark/>
          </w:tcPr>
          <w:p w14:paraId="00896EB5" w14:textId="011ED309" w:rsidR="00D71DCE" w:rsidRPr="00122CCF" w:rsidRDefault="000D72D7" w:rsidP="00DC7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4"/>
                <w:tab w:val="left" w:pos="1244"/>
              </w:tabs>
              <w:ind w:left="-79" w:right="158"/>
              <w:jc w:val="right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45</w:t>
            </w:r>
            <w:r w:rsidR="00D71DCE" w:rsidRPr="00122CCF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  <w:tr w:rsidR="00D71DCE" w:rsidRPr="00A42302" w14:paraId="62F7FDF8" w14:textId="77777777" w:rsidTr="00A77E15">
        <w:tc>
          <w:tcPr>
            <w:tcW w:w="4680" w:type="dxa"/>
          </w:tcPr>
          <w:p w14:paraId="5613AD12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BE375D3" w14:textId="77777777" w:rsidR="00D71DCE" w:rsidRPr="00A42302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02BFF8F" w14:textId="77777777" w:rsidR="00D71DCE" w:rsidRPr="00A42302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3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</w:tr>
      <w:tr w:rsidR="00D71DCE" w14:paraId="7E95F259" w14:textId="77777777" w:rsidTr="00A77E15">
        <w:tc>
          <w:tcPr>
            <w:tcW w:w="4680" w:type="dxa"/>
            <w:hideMark/>
          </w:tcPr>
          <w:p w14:paraId="5ED6F805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77F5CB5A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873F59" w14:textId="77777777" w:rsidR="00D71DCE" w:rsidRPr="00122CCF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D71DCE" w14:paraId="1EE02E01" w14:textId="77777777" w:rsidTr="00A77E15">
        <w:tc>
          <w:tcPr>
            <w:tcW w:w="4680" w:type="dxa"/>
            <w:hideMark/>
          </w:tcPr>
          <w:p w14:paraId="597F494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2970" w:type="dxa"/>
            <w:hideMark/>
          </w:tcPr>
          <w:p w14:paraId="032BEA50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hideMark/>
          </w:tcPr>
          <w:p w14:paraId="46C8C2A6" w14:textId="1F1EC53A" w:rsidR="00D71DCE" w:rsidRPr="00122CCF" w:rsidRDefault="000D72D7" w:rsidP="00B1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880"/>
                <w:tab w:val="left" w:pos="970"/>
              </w:tabs>
              <w:ind w:left="-79" w:right="-470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212</w:t>
            </w:r>
            <w:r w:rsidR="009F475E" w:rsidRPr="00122CCF">
              <w:rPr>
                <w:rFonts w:ascii="Angsana New" w:hAnsi="Angsana New" w:hint="cs"/>
                <w:spacing w:val="2"/>
                <w:sz w:val="30"/>
                <w:szCs w:val="30"/>
                <w:cs/>
                <w:lang w:val="en-GB"/>
              </w:rPr>
              <w:t>.</w:t>
            </w: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02</w:t>
            </w:r>
          </w:p>
        </w:tc>
      </w:tr>
      <w:tr w:rsidR="00D71DCE" w14:paraId="6E78F5F8" w14:textId="77777777" w:rsidTr="00A77E15">
        <w:tc>
          <w:tcPr>
            <w:tcW w:w="4680" w:type="dxa"/>
            <w:hideMark/>
          </w:tcPr>
          <w:p w14:paraId="1951A2B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  <w:hideMark/>
          </w:tcPr>
          <w:p w14:paraId="6BDC5C2F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hideMark/>
          </w:tcPr>
          <w:p w14:paraId="7FC97420" w14:textId="268EFBC6" w:rsidR="00D71DCE" w:rsidRPr="00122CCF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3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92</w:t>
            </w:r>
            <w:r w:rsidR="00157171" w:rsidRPr="00122CCF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69</w:t>
            </w:r>
          </w:p>
        </w:tc>
      </w:tr>
      <w:tr w:rsidR="00D71DCE" w14:paraId="4F261D20" w14:textId="77777777" w:rsidTr="00A77E15">
        <w:tc>
          <w:tcPr>
            <w:tcW w:w="4680" w:type="dxa"/>
            <w:hideMark/>
          </w:tcPr>
          <w:p w14:paraId="31811F2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NEXIF ENERGY BT PTE. LTD.</w:t>
            </w:r>
          </w:p>
        </w:tc>
        <w:tc>
          <w:tcPr>
            <w:tcW w:w="2970" w:type="dxa"/>
            <w:vAlign w:val="bottom"/>
            <w:hideMark/>
          </w:tcPr>
          <w:p w14:paraId="4195294F" w14:textId="77777777" w:rsidR="00D71DCE" w:rsidRPr="00122CCF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22CCF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ชำระค่าหุ้นและชำระค่าหุ้นเพิ่มทุน</w:t>
            </w:r>
          </w:p>
        </w:tc>
        <w:tc>
          <w:tcPr>
            <w:tcW w:w="1440" w:type="dxa"/>
            <w:vAlign w:val="bottom"/>
            <w:hideMark/>
          </w:tcPr>
          <w:p w14:paraId="125E8522" w14:textId="6EA3878A" w:rsidR="00D71DCE" w:rsidRPr="00122CCF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46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227</w:t>
            </w:r>
            <w:r w:rsidR="00157171" w:rsidRPr="00122CCF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 w:hint="cs"/>
                <w:spacing w:val="2"/>
                <w:sz w:val="30"/>
                <w:szCs w:val="30"/>
              </w:rPr>
              <w:t>54</w:t>
            </w:r>
          </w:p>
        </w:tc>
      </w:tr>
      <w:tr w:rsidR="00D71DCE" w14:paraId="130E8141" w14:textId="77777777" w:rsidTr="00A77E15">
        <w:tc>
          <w:tcPr>
            <w:tcW w:w="4680" w:type="dxa"/>
            <w:hideMark/>
          </w:tcPr>
          <w:p w14:paraId="0438422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SIPHANDONE-RATCH LAO CO., LTD.</w:t>
            </w:r>
          </w:p>
        </w:tc>
        <w:tc>
          <w:tcPr>
            <w:tcW w:w="2970" w:type="dxa"/>
            <w:vAlign w:val="bottom"/>
            <w:hideMark/>
          </w:tcPr>
          <w:p w14:paraId="7D4F5AE3" w14:textId="77777777" w:rsidR="00D71DCE" w:rsidRDefault="00D71DC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  <w:hideMark/>
          </w:tcPr>
          <w:p w14:paraId="685EAC8D" w14:textId="4AADF692" w:rsidR="00D71DCE" w:rsidRPr="00D71DCE" w:rsidRDefault="000D72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558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  <w:lang w:val="en-GB"/>
              </w:rPr>
            </w:pP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25</w:t>
            </w:r>
            <w:r w:rsidR="00D71DCE" w:rsidRPr="00157171"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pacing w:val="2"/>
                <w:sz w:val="30"/>
                <w:szCs w:val="30"/>
              </w:rPr>
              <w:t>00</w:t>
            </w:r>
          </w:p>
        </w:tc>
      </w:tr>
    </w:tbl>
    <w:p w14:paraId="7FEE0CD2" w14:textId="77777777" w:rsidR="00A42302" w:rsidRDefault="00A42302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2E8160E6" w14:textId="6878DE1E" w:rsidR="0086551C" w:rsidRPr="004A2D10" w:rsidRDefault="0086551C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6F1991" w14:textId="01908F87" w:rsidR="00D71DCE" w:rsidRPr="00063EF2" w:rsidRDefault="00D71DCE" w:rsidP="00D71D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</w:t>
      </w:r>
      <w:r w:rsidRPr="00063EF2">
        <w:rPr>
          <w:rFonts w:ascii="Angsana New" w:hAnsi="Angsana New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ลงทุนใน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บริษัทร่วมทางตรง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Pr="00063EF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บริการเชื้อเพลิงการบินกรุงเทพ จำกัด (มหาชน)</w:t>
      </w:r>
      <w:r w:rsidR="00666CC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(“BAFS”)</w:t>
      </w:r>
    </w:p>
    <w:p w14:paraId="2534AA7E" w14:textId="77777777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07D5CF1" w14:textId="02F7C8DE" w:rsidR="00D71DCE" w:rsidRDefault="00D71DCE" w:rsidP="00D71D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19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บริษัทได้เข้าร่วมการประมูลและเป็นผู้ชนะในการประมูลการซื้อหุ้นบริษัท บริการเชื้อเพลิงการบินกรุงเทพ จำกัด (มหาชน) (“</w:t>
      </w:r>
      <w:r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BAFS”) 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จำนวน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98</w:t>
      </w:r>
      <w:r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98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หุ้น (คิดเป็นสัดส่วนร้อยละ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15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53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ของหุ้นที่ออกและชำระแล้วทั้งหมด) จากบริษัท การบินไทย จำกัด (มหาชน) (</w:t>
      </w:r>
      <w:r>
        <w:rPr>
          <w:rFonts w:ascii="Angsana New" w:hAnsi="Angsana New"/>
          <w:snapToGrid w:val="0"/>
          <w:sz w:val="30"/>
          <w:szCs w:val="30"/>
          <w:lang w:eastAsia="th-TH"/>
        </w:rPr>
        <w:t>“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การบินไทย</w:t>
      </w:r>
      <w:r>
        <w:rPr>
          <w:rFonts w:ascii="Angsana New" w:hAnsi="Angsana New"/>
          <w:snapToGrid w:val="0"/>
          <w:sz w:val="30"/>
          <w:szCs w:val="30"/>
          <w:lang w:eastAsia="th-TH"/>
        </w:rPr>
        <w:t>”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) 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ราคาหุ้นละ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บาท คิดเป็นจำนวนเงินทั้งสิ้น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/>
          <w:snapToGrid w:val="0"/>
          <w:sz w:val="30"/>
          <w:szCs w:val="30"/>
          <w:lang w:val="th-TH" w:eastAsia="th-TH"/>
        </w:rPr>
        <w:t>,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712</w:t>
      </w:r>
      <w:r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14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และเมื่อวันที่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19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มกราคม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บริษัทได้รับโอนหุ้นจำนวนดังกล่าว พร้อมทั้งชำระค่าหุ้นให้กับการบินไทยครบถ้วนแล้ว</w:t>
      </w:r>
    </w:p>
    <w:p w14:paraId="14637A19" w14:textId="77777777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24"/>
          <w:szCs w:val="24"/>
          <w:cs/>
          <w:lang w:eastAsia="th-TH"/>
        </w:rPr>
      </w:pPr>
    </w:p>
    <w:p w14:paraId="474FBDF7" w14:textId="77777777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ผู้บริหารได้แต่งตั้งผู้ประเมินราคาอิสระเพื่อทำการประเมินมูลค่ายุติธรรมของธุรกิจ ทั้งนี้ บริษัทได้ประเมินมูลค่ายุติธรรมของธุรกิจที่ซื้อมาเสร็จสิ้นแล้ว โดยมีมูลค่าดังนี้</w:t>
      </w:r>
    </w:p>
    <w:p w14:paraId="59377F00" w14:textId="77777777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3960"/>
        <w:gridCol w:w="1552"/>
        <w:gridCol w:w="238"/>
        <w:gridCol w:w="1572"/>
        <w:gridCol w:w="256"/>
        <w:gridCol w:w="1541"/>
      </w:tblGrid>
      <w:tr w:rsidR="00D71DCE" w14:paraId="5BD8EC05" w14:textId="77777777" w:rsidTr="008371C1">
        <w:trPr>
          <w:tblHeader/>
        </w:trPr>
        <w:tc>
          <w:tcPr>
            <w:tcW w:w="3960" w:type="dxa"/>
            <w:vAlign w:val="bottom"/>
          </w:tcPr>
          <w:p w14:paraId="41100DC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  <w:hideMark/>
          </w:tcPr>
          <w:p w14:paraId="1FED388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6A9F47F8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7B98F19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56" w:type="dxa"/>
            <w:vAlign w:val="bottom"/>
          </w:tcPr>
          <w:p w14:paraId="357A5C9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1" w:type="dxa"/>
            <w:vAlign w:val="bottom"/>
            <w:hideMark/>
          </w:tcPr>
          <w:p w14:paraId="323FFCFB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1DCE" w14:paraId="7D34CC77" w14:textId="77777777" w:rsidTr="008371C1">
        <w:trPr>
          <w:tblHeader/>
        </w:trPr>
        <w:tc>
          <w:tcPr>
            <w:tcW w:w="3960" w:type="dxa"/>
            <w:vAlign w:val="bottom"/>
          </w:tcPr>
          <w:p w14:paraId="2BE3568E" w14:textId="77777777" w:rsidR="00D71DCE" w:rsidRDefault="00D71D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5"/>
            <w:vAlign w:val="bottom"/>
            <w:hideMark/>
          </w:tcPr>
          <w:p w14:paraId="4B7C5E27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1DCE" w14:paraId="202154C9" w14:textId="77777777" w:rsidTr="008371C1">
        <w:tc>
          <w:tcPr>
            <w:tcW w:w="3960" w:type="dxa"/>
            <w:vAlign w:val="bottom"/>
            <w:hideMark/>
          </w:tcPr>
          <w:p w14:paraId="6D94EA50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สินทรัพย์สุทธิก่อนปรับปรุงมูลค่ายุติธรรม</w:t>
            </w:r>
          </w:p>
        </w:tc>
        <w:tc>
          <w:tcPr>
            <w:tcW w:w="1552" w:type="dxa"/>
            <w:vAlign w:val="bottom"/>
            <w:hideMark/>
          </w:tcPr>
          <w:p w14:paraId="04EDED49" w14:textId="4AC86647" w:rsidR="00D71DCE" w:rsidRDefault="000D72D7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467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38" w:type="dxa"/>
            <w:vAlign w:val="bottom"/>
          </w:tcPr>
          <w:p w14:paraId="36B4C47D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  <w:hideMark/>
          </w:tcPr>
          <w:p w14:paraId="4FE2C760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A079128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  <w:hideMark/>
          </w:tcPr>
          <w:p w14:paraId="1F5878DC" w14:textId="3693787C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467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D71DCE" w14:paraId="4FB1A4AC" w14:textId="77777777" w:rsidTr="008371C1">
        <w:tc>
          <w:tcPr>
            <w:tcW w:w="3960" w:type="dxa"/>
            <w:vAlign w:val="bottom"/>
            <w:hideMark/>
          </w:tcPr>
          <w:p w14:paraId="39BE53B9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52" w:type="dxa"/>
            <w:vAlign w:val="bottom"/>
            <w:hideMark/>
          </w:tcPr>
          <w:p w14:paraId="559EBC98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5B5EBA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F1D8C93" w14:textId="627FB66D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16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549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56" w:type="dxa"/>
            <w:vAlign w:val="bottom"/>
          </w:tcPr>
          <w:p w14:paraId="5BA6E4BA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  <w:hideMark/>
          </w:tcPr>
          <w:p w14:paraId="2CA1A131" w14:textId="36CAEB87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16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549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71DCE" w14:paraId="4F434616" w14:textId="77777777" w:rsidTr="008371C1">
        <w:tc>
          <w:tcPr>
            <w:tcW w:w="3960" w:type="dxa"/>
            <w:vAlign w:val="bottom"/>
            <w:hideMark/>
          </w:tcPr>
          <w:p w14:paraId="6D074C73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52" w:type="dxa"/>
            <w:hideMark/>
          </w:tcPr>
          <w:p w14:paraId="4C0CBC2E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F9C19D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  <w:hideMark/>
          </w:tcPr>
          <w:p w14:paraId="4297FA83" w14:textId="21ED98DF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56" w:type="dxa"/>
            <w:vAlign w:val="bottom"/>
          </w:tcPr>
          <w:p w14:paraId="5B725046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  <w:hideMark/>
          </w:tcPr>
          <w:p w14:paraId="4B7E81B8" w14:textId="4901A09B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D71DCE" w14:paraId="69C1CD73" w14:textId="77777777" w:rsidTr="008371C1">
        <w:tc>
          <w:tcPr>
            <w:tcW w:w="3960" w:type="dxa"/>
            <w:vAlign w:val="bottom"/>
            <w:hideMark/>
          </w:tcPr>
          <w:p w14:paraId="62E49674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52" w:type="dxa"/>
            <w:hideMark/>
          </w:tcPr>
          <w:p w14:paraId="766CBF85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FC5A4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  <w:hideMark/>
          </w:tcPr>
          <w:p w14:paraId="20207DDC" w14:textId="086CBD3E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4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57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56" w:type="dxa"/>
            <w:vAlign w:val="bottom"/>
          </w:tcPr>
          <w:p w14:paraId="19892483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  <w:hideMark/>
          </w:tcPr>
          <w:p w14:paraId="3D4A62EC" w14:textId="1FB864E1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57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D71DCE" w14:paraId="72B9DDF6" w14:textId="77777777" w:rsidTr="008371C1">
        <w:tc>
          <w:tcPr>
            <w:tcW w:w="3960" w:type="dxa"/>
            <w:vAlign w:val="bottom"/>
            <w:hideMark/>
          </w:tcPr>
          <w:p w14:paraId="4AF3AD30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552" w:type="dxa"/>
            <w:vAlign w:val="bottom"/>
            <w:hideMark/>
          </w:tcPr>
          <w:p w14:paraId="0147E04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D74F05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4A34476A" w14:textId="21EEB4A0" w:rsidR="00D71DCE" w:rsidRDefault="00D71DCE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77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52A499B4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  <w:hideMark/>
          </w:tcPr>
          <w:p w14:paraId="0FA97353" w14:textId="61FC9FA0" w:rsidR="00D71DCE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-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DCE" w14:paraId="77253683" w14:textId="77777777" w:rsidTr="008371C1">
        <w:tc>
          <w:tcPr>
            <w:tcW w:w="3960" w:type="dxa"/>
            <w:vAlign w:val="bottom"/>
            <w:hideMark/>
          </w:tcPr>
          <w:p w14:paraId="5F852A04" w14:textId="77777777" w:rsidR="00D71DCE" w:rsidRDefault="00D71DCE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9BAD7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decimal" w:pos="700"/>
              </w:tabs>
              <w:ind w:right="2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471865A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BDFAB" w14:textId="09657C81" w:rsidR="00D71DCE" w:rsidRDefault="00D71DCE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77"/>
              </w:tabs>
              <w:ind w:right="-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vAlign w:val="bottom"/>
          </w:tcPr>
          <w:p w14:paraId="2E008D1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0BF3B" w14:textId="08C5382B" w:rsidR="00D71DCE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-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DCE" w14:paraId="3510DE36" w14:textId="77777777" w:rsidTr="008371C1">
        <w:tc>
          <w:tcPr>
            <w:tcW w:w="3960" w:type="dxa"/>
            <w:vAlign w:val="bottom"/>
            <w:hideMark/>
          </w:tcPr>
          <w:p w14:paraId="69A937FF" w14:textId="77777777" w:rsidR="00D71DCE" w:rsidRDefault="00D71DCE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D62DF2" w14:textId="0346B4E3" w:rsidR="00D71DCE" w:rsidRDefault="000D72D7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38" w:type="dxa"/>
            <w:vAlign w:val="bottom"/>
          </w:tcPr>
          <w:p w14:paraId="02AD5D8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E8E75E" w14:textId="5677B82F" w:rsidR="00D71DCE" w:rsidRDefault="000D72D7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9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56" w:type="dxa"/>
            <w:vAlign w:val="bottom"/>
          </w:tcPr>
          <w:p w14:paraId="3500E24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F4D809" w14:textId="748C2981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</w:tr>
      <w:tr w:rsidR="00D71DCE" w14:paraId="32801C32" w14:textId="77777777" w:rsidTr="008371C1">
        <w:tc>
          <w:tcPr>
            <w:tcW w:w="3960" w:type="dxa"/>
            <w:vAlign w:val="bottom"/>
            <w:hideMark/>
          </w:tcPr>
          <w:p w14:paraId="63298AB7" w14:textId="77777777" w:rsidR="00D71DCE" w:rsidRDefault="00D71DCE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ส่วนได้เสียที่ได้มา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BB8B2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4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74D68752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12566A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1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  <w:vAlign w:val="bottom"/>
          </w:tcPr>
          <w:p w14:paraId="0B8A03A4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vAlign w:val="center"/>
            <w:hideMark/>
          </w:tcPr>
          <w:p w14:paraId="48BA69F8" w14:textId="6A368E1D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8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D71DCE">
              <w:rPr>
                <w:rFonts w:ascii="Angsana New" w:hAnsi="Angsana New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D71DCE" w14:paraId="77CD6374" w14:textId="77777777" w:rsidTr="008371C1">
        <w:tc>
          <w:tcPr>
            <w:tcW w:w="3960" w:type="dxa"/>
            <w:vAlign w:val="bottom"/>
          </w:tcPr>
          <w:p w14:paraId="77C6807A" w14:textId="77777777" w:rsidR="00D71DCE" w:rsidRDefault="00D71DCE">
            <w:pPr>
              <w:tabs>
                <w:tab w:val="left" w:pos="1170"/>
              </w:tabs>
              <w:ind w:hanging="24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14:paraId="153BD21E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3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2F87DE0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0201BDF7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1"/>
              </w:tabs>
              <w:ind w:right="-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17E15A11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48ED89" w14:textId="19608FCA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</w:tr>
      <w:tr w:rsidR="00D71DCE" w14:paraId="0F1BE9E0" w14:textId="77777777" w:rsidTr="008371C1">
        <w:tc>
          <w:tcPr>
            <w:tcW w:w="3960" w:type="dxa"/>
            <w:vAlign w:val="bottom"/>
            <w:hideMark/>
          </w:tcPr>
          <w:p w14:paraId="1D6D4C4F" w14:textId="77777777" w:rsidR="00D71DCE" w:rsidRDefault="00D71DCE">
            <w:pPr>
              <w:ind w:right="-180" w:hanging="24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ส่วนต่างมูลค่ายุติธรรมและสิ่งตอบแทนที่โอนให้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05152D3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187491DE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4B0CA0EE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14:paraId="3E86958A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3A91F" w14:textId="582A6D4A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40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</w:tr>
      <w:tr w:rsidR="00D71DCE" w14:paraId="7D54EC9D" w14:textId="77777777" w:rsidTr="008371C1">
        <w:tc>
          <w:tcPr>
            <w:tcW w:w="3960" w:type="dxa"/>
            <w:vAlign w:val="bottom"/>
            <w:hideMark/>
          </w:tcPr>
          <w:p w14:paraId="3CE7E129" w14:textId="77777777" w:rsidR="00D71DCE" w:rsidRDefault="00D71DCE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52" w:type="dxa"/>
            <w:vAlign w:val="bottom"/>
          </w:tcPr>
          <w:p w14:paraId="26B5B0D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34F1FB9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2" w:type="dxa"/>
            <w:vAlign w:val="bottom"/>
          </w:tcPr>
          <w:p w14:paraId="2D80C557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" w:type="dxa"/>
            <w:vAlign w:val="bottom"/>
          </w:tcPr>
          <w:p w14:paraId="401F58DF" w14:textId="77777777" w:rsidR="00D71DCE" w:rsidRDefault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A13AAE" w14:textId="42D4BEE5" w:rsidR="00D71DCE" w:rsidRDefault="000D72D7" w:rsidP="003E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</w:tbl>
    <w:p w14:paraId="3E064736" w14:textId="77777777" w:rsidR="00D71DCE" w:rsidRPr="007656CA" w:rsidRDefault="00D71DCE" w:rsidP="0086551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1E6A5FB" w14:textId="77777777" w:rsidR="00D71DCE" w:rsidRDefault="00D71DCE" w:rsidP="00D71DCE">
      <w:pPr>
        <w:tabs>
          <w:tab w:val="clear" w:pos="227"/>
          <w:tab w:val="clear" w:pos="454"/>
          <w:tab w:val="left" w:pos="540"/>
        </w:tabs>
        <w:ind w:firstLine="54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เงินลงทุนในบริษัทร่วมทางอ้อม - </w:t>
      </w:r>
      <w:proofErr w:type="spellStart"/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WF Holdings Pty Ltd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(“</w:t>
      </w:r>
      <w:proofErr w:type="spellStart"/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  <w:proofErr w:type="spellEnd"/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587A4CF9" w14:textId="77777777" w:rsidR="00D71DCE" w:rsidRPr="0086551C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6E7CE89" w14:textId="278863E4" w:rsidR="00D71DCE" w:rsidRDefault="00D71DCE" w:rsidP="00D71DCE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พฤษภาคม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ได้จ่ายชำระค่าหุ้นเพิ่มทุนให้แก่ </w:t>
      </w:r>
      <w:proofErr w:type="spellStart"/>
      <w:r>
        <w:rPr>
          <w:rFonts w:ascii="Angsana New" w:hAnsi="Angsana New"/>
          <w:snapToGrid w:val="0"/>
          <w:sz w:val="30"/>
          <w:szCs w:val="30"/>
          <w:lang w:eastAsia="th-TH"/>
        </w:rPr>
        <w:t>Yandin</w:t>
      </w:r>
      <w:proofErr w:type="spellEnd"/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WF Holdings Pty Ltd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ซึ่งเป็นบริษัทร่วมของบริษัทย่อยทางอ้อมดังกล่าว ตามสัดส่วนการลงทุนร้อยละ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17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40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420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45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65EB550E" w14:textId="77777777" w:rsidR="0086551C" w:rsidRDefault="0086551C" w:rsidP="00D71DCE">
      <w:pPr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  <w:r>
        <w:rPr>
          <w:rFonts w:ascii="Angsana New" w:hAnsi="Angsana New"/>
          <w:snapToGrid w:val="0"/>
          <w:sz w:val="20"/>
          <w:szCs w:val="20"/>
          <w:lang w:eastAsia="th-TH"/>
        </w:rPr>
        <w:br w:type="page"/>
      </w:r>
    </w:p>
    <w:p w14:paraId="102ADA86" w14:textId="77777777" w:rsidR="00D71DCE" w:rsidRDefault="00D71DCE" w:rsidP="00D71DCE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เงินลงทุนในการร่วมค้า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ทางตรง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- 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 หินกองเพาเวอร์โฮลดิ้ง จำกัด (</w:t>
      </w:r>
      <w:r>
        <w:rPr>
          <w:rFonts w:ascii="Angsana New" w:hAnsi="Angsana New"/>
          <w:b/>
          <w:bCs/>
          <w:i/>
          <w:iCs/>
          <w:sz w:val="30"/>
          <w:szCs w:val="30"/>
        </w:rPr>
        <w:t>“HKH”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</w:p>
    <w:p w14:paraId="570DF163" w14:textId="77777777" w:rsidR="00D71DCE" w:rsidRPr="0086551C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CF25155" w14:textId="16520568" w:rsidR="00D71DCE" w:rsidRDefault="00D71DCE" w:rsidP="00D71D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ในการประชุมวิสามัญผู้ถือหุ้นของบริษัท หินกองเพาเวอร์โฮลดิ้ง จำกัด ซึ่งเป็น</w:t>
      </w:r>
      <w:r>
        <w:rPr>
          <w:rFonts w:ascii="Angsana New" w:hAnsi="Angsana New"/>
          <w:sz w:val="30"/>
          <w:szCs w:val="30"/>
          <w:cs/>
        </w:rPr>
        <w:t xml:space="preserve">การร่วมค้าทางตรง 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="000D72D7" w:rsidRPr="000D72D7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D72D7" w:rsidRPr="000D72D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ผู้ถือหุ้นมีมติอนุมัติให้เพิ่มทุนจดทะเบียนจาก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204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0D72D7" w:rsidRPr="000D72D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852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="000D72D7" w:rsidRPr="000D72D7">
        <w:rPr>
          <w:rFonts w:ascii="Angsana New" w:hAnsi="Angsana New"/>
          <w:sz w:val="30"/>
          <w:szCs w:val="30"/>
        </w:rPr>
        <w:t>164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มีมูลค่าที่ตราไว้หุ้นละ </w:t>
      </w:r>
      <w:r w:rsidR="000D72D7" w:rsidRPr="000D72D7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และเรียกชำระค่าหุ้นเพิ่มทุนร้อยละ </w:t>
      </w:r>
      <w:r w:rsidR="000D72D7" w:rsidRPr="000D72D7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ของทุนจดทะเบียนที่เพิ่ม ต่อมาเมื่อวันที่ </w:t>
      </w:r>
      <w:r w:rsidR="000D72D7" w:rsidRPr="000D72D7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D72D7" w:rsidRPr="000D72D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บริษัทได้ชำระค่าหุ้นเพิ่มทุนดังกล่าวตามสัดส่วนการลงทุนร้อยละ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0D72D7" w:rsidRPr="000D72D7">
        <w:rPr>
          <w:rFonts w:ascii="Angsana New" w:hAnsi="Angsana New"/>
          <w:sz w:val="30"/>
          <w:szCs w:val="30"/>
        </w:rPr>
        <w:t>210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07271914" w14:textId="77777777" w:rsidR="00D71DCE" w:rsidRPr="0086551C" w:rsidRDefault="00D71DCE" w:rsidP="00D71D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1F9B6A9" w14:textId="4165D88E" w:rsidR="00D71DCE" w:rsidRDefault="004D60FD" w:rsidP="00D71DC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ต่อมา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ผู้ถือหุ้น</w:t>
      </w:r>
      <w:r w:rsidR="00813499">
        <w:rPr>
          <w:rFonts w:ascii="Angsana New" w:hAnsi="Angsana New" w:hint="cs"/>
          <w:sz w:val="30"/>
          <w:szCs w:val="30"/>
          <w:cs/>
          <w:lang w:val="th-TH"/>
        </w:rPr>
        <w:t>ของบริษัทร่วมค้าทางตรงดังกล่าว</w:t>
      </w:r>
      <w:r w:rsidR="00D71DCE">
        <w:rPr>
          <w:rFonts w:ascii="Angsana New" w:hAnsi="Angsana New"/>
          <w:sz w:val="30"/>
          <w:szCs w:val="30"/>
          <w:cs/>
          <w:lang w:val="th-TH"/>
        </w:rPr>
        <w:t>มีมติอนุมัติให้เพิ่มทุนจดทะเบียน</w:t>
      </w:r>
      <w:r w:rsidR="00813499">
        <w:rPr>
          <w:rFonts w:ascii="Angsana New" w:hAnsi="Angsana New" w:hint="cs"/>
          <w:sz w:val="30"/>
          <w:szCs w:val="30"/>
          <w:cs/>
          <w:lang w:val="th-TH"/>
        </w:rPr>
        <w:t>เพิ่มเติม</w:t>
      </w:r>
      <w:r w:rsidR="00D71DCE" w:rsidRPr="00A7089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จาก </w:t>
      </w:r>
      <w:r w:rsidR="000D72D7" w:rsidRPr="00A70891">
        <w:rPr>
          <w:rFonts w:ascii="Angsana New" w:hAnsi="Angsana New"/>
          <w:spacing w:val="-2"/>
          <w:sz w:val="30"/>
          <w:szCs w:val="30"/>
        </w:rPr>
        <w:t>2</w:t>
      </w:r>
      <w:r w:rsidR="00D71DCE" w:rsidRPr="00A70891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0D72D7" w:rsidRPr="00A70891">
        <w:rPr>
          <w:rFonts w:ascii="Angsana New" w:hAnsi="Angsana New"/>
          <w:spacing w:val="-2"/>
          <w:sz w:val="30"/>
          <w:szCs w:val="30"/>
        </w:rPr>
        <w:t>852</w:t>
      </w:r>
      <w:r w:rsidR="00D71DCE" w:rsidRPr="00A7089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ล้านบาท เป็น </w:t>
      </w:r>
      <w:r w:rsidR="000D72D7" w:rsidRPr="00A70891">
        <w:rPr>
          <w:rFonts w:ascii="Angsana New" w:hAnsi="Angsana New"/>
          <w:spacing w:val="-2"/>
          <w:sz w:val="30"/>
          <w:szCs w:val="30"/>
        </w:rPr>
        <w:t>3</w:t>
      </w:r>
      <w:r w:rsidR="00D71DCE" w:rsidRPr="00A70891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="000D72D7" w:rsidRPr="00A70891">
        <w:rPr>
          <w:rFonts w:ascii="Angsana New" w:hAnsi="Angsana New"/>
          <w:spacing w:val="-2"/>
          <w:sz w:val="30"/>
          <w:szCs w:val="30"/>
        </w:rPr>
        <w:t>652</w:t>
      </w:r>
      <w:r w:rsidR="00D71DCE" w:rsidRPr="00A7089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ล้านบาท โดยการออกหุ้นสามัญใหม่จำนวน </w:t>
      </w:r>
      <w:r w:rsidR="000D72D7" w:rsidRPr="00A70891">
        <w:rPr>
          <w:rFonts w:ascii="Angsana New" w:hAnsi="Angsana New"/>
          <w:spacing w:val="-2"/>
          <w:sz w:val="30"/>
          <w:szCs w:val="30"/>
        </w:rPr>
        <w:t>80</w:t>
      </w:r>
      <w:r w:rsidR="00D71DCE" w:rsidRPr="00A7089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ล้านหุ้น มูลค่าหุ้นที่ตราไว้</w:t>
      </w:r>
      <w:r w:rsidR="00A70891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="00D71DCE" w:rsidRPr="00A70891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หุ้นละ </w:t>
      </w:r>
      <w:r w:rsidR="000D72D7" w:rsidRPr="00A70891">
        <w:rPr>
          <w:rFonts w:ascii="Angsana New" w:hAnsi="Angsana New"/>
          <w:spacing w:val="-2"/>
          <w:sz w:val="30"/>
          <w:szCs w:val="30"/>
        </w:rPr>
        <w:t>10</w:t>
      </w:r>
      <w:r w:rsidR="00A7089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บาท และเรียกชำระค่าหุ้นเพิ่มทุนที่ออกใหม่ในอัตราหุ้นละ </w:t>
      </w:r>
      <w:r w:rsidR="000D72D7" w:rsidRPr="000D72D7">
        <w:rPr>
          <w:rFonts w:ascii="Angsana New" w:hAnsi="Angsana New"/>
          <w:sz w:val="30"/>
          <w:szCs w:val="30"/>
        </w:rPr>
        <w:t>2</w:t>
      </w:r>
      <w:r w:rsidR="00D71DCE"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50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บาท ต่อมาเมื่อวันที่ </w:t>
      </w:r>
      <w:r w:rsidR="000D72D7" w:rsidRPr="000D72D7">
        <w:rPr>
          <w:rFonts w:ascii="Angsana New" w:hAnsi="Angsana New"/>
          <w:sz w:val="30"/>
          <w:szCs w:val="30"/>
        </w:rPr>
        <w:t>11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สิงหาคม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51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102</w:t>
      </w:r>
      <w:r w:rsidR="00D71DCE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14:paraId="63E1332E" w14:textId="77777777" w:rsidR="00D71DCE" w:rsidRPr="0086551C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17557FC" w14:textId="77777777" w:rsidR="00D71DCE" w:rsidRDefault="00D71DCE" w:rsidP="00D71DCE">
      <w:pPr>
        <w:tabs>
          <w:tab w:val="clear" w:pos="227"/>
          <w:tab w:val="clear" w:pos="454"/>
          <w:tab w:val="left" w:pos="540"/>
        </w:tabs>
        <w:ind w:left="540" w:right="-567" w:hanging="450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เงินลงทุนในการร่วมค้าทางอ้อม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RATCH &amp; AIDC Wind Energy Pte. Ltd. (“RATCH &amp; AIDC”)</w:t>
      </w:r>
    </w:p>
    <w:p w14:paraId="1DBD3B16" w14:textId="77777777" w:rsidR="00D71DCE" w:rsidRPr="0086551C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F907AFA" w14:textId="269FCC4D" w:rsidR="00D71DCE" w:rsidRDefault="00D71DCE" w:rsidP="00D71DCE">
      <w:pPr>
        <w:ind w:left="54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>
        <w:rPr>
          <w:rFonts w:ascii="Angsana New" w:hAnsi="Angsana New" w:hint="cs"/>
          <w:sz w:val="30"/>
          <w:szCs w:val="30"/>
          <w:lang w:val="th-TH"/>
        </w:rPr>
        <w:t>RHIS”)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ซึ่งเป็นบริษัทย่อย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21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ให้แก่ </w:t>
      </w:r>
      <w:r>
        <w:rPr>
          <w:rFonts w:ascii="Angsana New" w:hAnsi="Angsana New" w:hint="cs"/>
          <w:sz w:val="30"/>
          <w:szCs w:val="30"/>
          <w:lang w:val="th-TH"/>
        </w:rPr>
        <w:t>RATCH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&amp; </w:t>
      </w:r>
      <w:r>
        <w:rPr>
          <w:rFonts w:ascii="Angsana New" w:hAnsi="Angsana New"/>
          <w:sz w:val="30"/>
          <w:szCs w:val="30"/>
          <w:lang w:val="th-TH"/>
        </w:rPr>
        <w:t xml:space="preserve">AIDC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82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64CACDAB" w14:textId="77777777" w:rsidR="00D71DCE" w:rsidRPr="00122CCF" w:rsidRDefault="00D71DCE" w:rsidP="00D71DCE">
      <w:pPr>
        <w:ind w:left="540"/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5340F4E8" w14:textId="538B5BC7" w:rsidR="00D71DCE" w:rsidRDefault="00D71DCE" w:rsidP="00D71DCE">
      <w:pPr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RHIS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77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="000D72D7" w:rsidRPr="000D72D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77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ให้แก่ </w:t>
      </w:r>
      <w:r>
        <w:rPr>
          <w:rFonts w:ascii="Angsana New" w:hAnsi="Angsana New"/>
          <w:sz w:val="30"/>
          <w:szCs w:val="30"/>
          <w:lang w:val="th-TH"/>
        </w:rPr>
        <w:t>RATCH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&amp;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AIDC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77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54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7E0055AC" w14:textId="77777777" w:rsidR="0086551C" w:rsidRPr="00122CCF" w:rsidRDefault="0086551C" w:rsidP="00D71DCE">
      <w:pPr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p w14:paraId="6DE3AF2D" w14:textId="244CC147" w:rsidR="00D71DCE" w:rsidRDefault="00D71DCE" w:rsidP="00D71DCE">
      <w:pPr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D72D7" w:rsidRPr="000D72D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lang w:val="th-TH"/>
        </w:rPr>
        <w:t>RHIS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29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="000D72D7" w:rsidRPr="000D72D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ให้แก่ </w:t>
      </w:r>
      <w:r>
        <w:rPr>
          <w:rFonts w:ascii="Angsana New" w:hAnsi="Angsana New"/>
          <w:sz w:val="30"/>
          <w:szCs w:val="30"/>
          <w:lang w:val="th-TH"/>
        </w:rPr>
        <w:t>RATCH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>&amp;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lang w:val="th-TH"/>
        </w:rPr>
        <w:t xml:space="preserve">AIDC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  <w:cs/>
          <w:lang w:val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86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52C44FC0" w14:textId="14FD6E33" w:rsidR="00D71DCE" w:rsidRPr="00122CCF" w:rsidRDefault="00D71DCE" w:rsidP="00D71DCE">
      <w:pPr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5979527F" w14:textId="2F9F8E6C" w:rsidR="00122CCF" w:rsidRPr="00122CCF" w:rsidRDefault="00122CCF" w:rsidP="00D71DCE">
      <w:pPr>
        <w:ind w:left="540"/>
        <w:jc w:val="both"/>
        <w:rPr>
          <w:rFonts w:ascii="Angsana New" w:hAnsi="Angsana New"/>
          <w:sz w:val="30"/>
          <w:szCs w:val="30"/>
        </w:rPr>
      </w:pPr>
      <w:r w:rsidRPr="00122C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16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122CCF">
        <w:rPr>
          <w:rFonts w:ascii="Angsana New" w:hAnsi="Angsana New"/>
          <w:sz w:val="30"/>
          <w:szCs w:val="30"/>
        </w:rPr>
        <w:t xml:space="preserve"> RHIS </w:t>
      </w:r>
      <w:r w:rsidRPr="00122CCF">
        <w:rPr>
          <w:rFonts w:ascii="Angsana New" w:hAnsi="Angsana New"/>
          <w:sz w:val="30"/>
          <w:szCs w:val="30"/>
          <w:cs/>
        </w:rPr>
        <w:t xml:space="preserve">ได้จ่ายชำระค่าหุ้นเพิ่มทุนจำนวน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Pr="00122CC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61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เหรียญสหรัฐอเมริกา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Pr="00122CC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61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ให้แก่ </w:t>
      </w:r>
      <w:r w:rsidRPr="00122CCF">
        <w:rPr>
          <w:rFonts w:ascii="Angsana New" w:hAnsi="Angsana New"/>
          <w:sz w:val="30"/>
          <w:szCs w:val="30"/>
        </w:rPr>
        <w:t xml:space="preserve">RATCH &amp; AIDC </w:t>
      </w:r>
      <w:r w:rsidRPr="00122CCF">
        <w:rPr>
          <w:rFonts w:ascii="Angsana New" w:hAnsi="Angsana New"/>
          <w:sz w:val="30"/>
          <w:szCs w:val="30"/>
          <w:cs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63</w:t>
      </w:r>
      <w:r w:rsidRPr="00122CC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80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Pr="00122CC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61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z w:val="30"/>
          <w:szCs w:val="30"/>
        </w:rPr>
        <w:t>20</w:t>
      </w:r>
      <w:r w:rsidRPr="00122CC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47</w:t>
      </w:r>
      <w:r w:rsidRPr="00122CCF">
        <w:rPr>
          <w:rFonts w:ascii="Angsana New" w:hAnsi="Angsana New"/>
          <w:sz w:val="30"/>
          <w:szCs w:val="30"/>
        </w:rPr>
        <w:t xml:space="preserve"> </w:t>
      </w:r>
      <w:r w:rsidRPr="00122CCF">
        <w:rPr>
          <w:rFonts w:ascii="Angsana New" w:hAnsi="Angsana New"/>
          <w:sz w:val="30"/>
          <w:szCs w:val="30"/>
          <w:cs/>
        </w:rPr>
        <w:t>ล้านบาท</w:t>
      </w:r>
    </w:p>
    <w:p w14:paraId="50346313" w14:textId="77777777" w:rsidR="0086551C" w:rsidRDefault="0086551C" w:rsidP="00D71DCE">
      <w:pPr>
        <w:ind w:left="540"/>
        <w:jc w:val="both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4C9A014" w14:textId="77777777" w:rsidR="00D71DCE" w:rsidRDefault="00D71DCE" w:rsidP="00D71DCE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เงินลงทุนในการร่วมค้าทางอ้อม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บริษัท </w:t>
      </w:r>
      <w:bookmarkStart w:id="8" w:name="_Hlk77180851"/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BT PTE. LTD. (“NEBTP”)</w:t>
      </w:r>
      <w:bookmarkEnd w:id="8"/>
    </w:p>
    <w:p w14:paraId="460EE061" w14:textId="77777777" w:rsidR="00D71DCE" w:rsidRPr="000D4DDC" w:rsidRDefault="00D71DCE" w:rsidP="00D71DCE">
      <w:pPr>
        <w:ind w:left="540"/>
        <w:jc w:val="both"/>
        <w:rPr>
          <w:rFonts w:ascii="Angsana New" w:hAnsi="Angsana New"/>
          <w:sz w:val="28"/>
          <w:szCs w:val="28"/>
          <w:lang w:val="th-TH"/>
        </w:rPr>
      </w:pPr>
    </w:p>
    <w:p w14:paraId="43C2BD28" w14:textId="5AAC4262" w:rsidR="00D71DCE" w:rsidRDefault="00D71DCE" w:rsidP="00D71DCE">
      <w:pPr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</w:pPr>
      <w:r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พฤษภาคม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2564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(“RHIS”)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ซึ่งเป็นบริษัทย่อยทางอ้อม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ได้ลงนามสัญญาซื้อขายหุ้น เพื่อเข้าซื้อหุ้นสามัญ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BT PTE. LTD.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>(“</w:t>
      </w:r>
      <w:r>
        <w:rPr>
          <w:rFonts w:ascii="Angsana New" w:hAnsi="Angsana New"/>
          <w:spacing w:val="-4"/>
          <w:sz w:val="30"/>
          <w:szCs w:val="30"/>
          <w:lang w:val="th-TH"/>
        </w:rPr>
        <w:t>NEBTP”)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จาก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 ENERGY PTE. LTD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 ผู้ถือหุ้นเดิม โดยมีวัตถุประสงค์เพื่อพัฒนาโครงการพลังงานลม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proofErr w:type="spellStart"/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Nexif</w:t>
      </w:r>
      <w:proofErr w:type="spellEnd"/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Energy Ben Tre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br/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ในสาธารณรัฐสังคมนิยมเวียดนาม ในสัดส่วนร้อยละ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50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คิดเป็นเงินประมาณ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8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68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272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58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ล้านบาท </w:t>
      </w:r>
      <w:bookmarkStart w:id="9" w:name="_Hlk77180990"/>
      <w:r>
        <w:rPr>
          <w:rFonts w:ascii="Angsana New" w:hAnsi="Angsana New"/>
          <w:spacing w:val="-4"/>
          <w:sz w:val="30"/>
          <w:szCs w:val="30"/>
          <w:cs/>
          <w:lang w:val="en-GB"/>
        </w:rPr>
        <w:t>ต่อมา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พฤษภาคม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2564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บริษัทย่อยทางอ้อมดังกล่าวได้จ่ายชำระค่าหุ้นสามัญตาม สัดส่วนร้อยละ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50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ของหุ้นที่ออกและชำระแล้วทั้งหมด เป็นจำนวน </w:t>
      </w:r>
      <w:r w:rsidR="000D72D7" w:rsidRPr="000D72D7">
        <w:rPr>
          <w:rFonts w:ascii="Angsana New" w:hAnsi="Angsana New"/>
          <w:spacing w:val="-4"/>
          <w:sz w:val="30"/>
          <w:szCs w:val="30"/>
        </w:rPr>
        <w:t>5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0D72D7" w:rsidRPr="000D72D7">
        <w:rPr>
          <w:rFonts w:ascii="Angsana New" w:hAnsi="Angsana New"/>
          <w:spacing w:val="-4"/>
          <w:sz w:val="30"/>
          <w:szCs w:val="30"/>
        </w:rPr>
        <w:t>19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ล้านเหรียญสหรัฐหรือเทียบเท่า </w:t>
      </w:r>
      <w:r w:rsidR="000D72D7" w:rsidRPr="000D72D7">
        <w:rPr>
          <w:rFonts w:ascii="Angsana New" w:hAnsi="Angsana New"/>
          <w:spacing w:val="-4"/>
          <w:sz w:val="30"/>
          <w:szCs w:val="30"/>
        </w:rPr>
        <w:t>162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0D72D7" w:rsidRPr="000D72D7">
        <w:rPr>
          <w:rFonts w:ascii="Angsana New" w:hAnsi="Angsana New"/>
          <w:spacing w:val="-4"/>
          <w:sz w:val="30"/>
          <w:szCs w:val="30"/>
        </w:rPr>
        <w:t>24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ล้านบาท </w:t>
      </w:r>
      <w:r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โครงการดังกล่าว เป็นโครงการโรงไฟฟ้าพลังงานลมใกล้ชายฝั่ง ขนาดกำลังการผลิตติดตั้ง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80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เมกะวัตต์ ตั้งอยู่ในตำบล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Hai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อำเภอ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Thanh </w:t>
      </w:r>
      <w:proofErr w:type="spellStart"/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Phu</w:t>
      </w:r>
      <w:proofErr w:type="spellEnd"/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จังหวัด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Ben Tre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ในสาธารณรัฐสังคมนิยมเวียดนาม และโครงการมีสัญญาซื้อขายไฟฟ้าระยะยาว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20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ปี กับการไฟฟ้าเวียดนาม (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Electricity-EVN)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ปัจจุบันโครงการอยู่ระหว่างการพัฒนา (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Green-field)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โดยคาดว่าจะใช้ระยะเวลาในการก่อสร้างประมาณ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18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เดือน และจะสามารถเดินเครื่องเชิงพาณิชย์เพื่อจำหน่ายกระแสไฟฟ้าให้กับ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Vietnam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Electricity Group (EVN) </w:t>
      </w:r>
      <w:r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ตามสัญญาซื้อขายไฟฟ้าได้ประมาณเดือนธันวาคม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2565</w:t>
      </w:r>
      <w:bookmarkEnd w:id="9"/>
    </w:p>
    <w:p w14:paraId="20DF9228" w14:textId="77777777" w:rsidR="00D71DCE" w:rsidRPr="000D4DDC" w:rsidRDefault="00D71DCE" w:rsidP="00D71DCE">
      <w:pPr>
        <w:ind w:left="540"/>
        <w:jc w:val="both"/>
        <w:rPr>
          <w:rFonts w:ascii="Angsana New" w:hAnsi="Angsana New"/>
          <w:sz w:val="28"/>
          <w:szCs w:val="28"/>
          <w:lang w:val="th-TH"/>
        </w:rPr>
      </w:pPr>
    </w:p>
    <w:p w14:paraId="0FB027E1" w14:textId="17381CA8" w:rsidR="009B328F" w:rsidRPr="0030460D" w:rsidRDefault="00D71DCE" w:rsidP="0030460D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มิถุนายน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RHIS 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ล้านเหรียญสหรัฐอเมริกา ให้แก่ </w:t>
      </w:r>
      <w:r>
        <w:rPr>
          <w:rFonts w:ascii="Angsana New" w:hAnsi="Angsana New"/>
          <w:sz w:val="30"/>
          <w:szCs w:val="30"/>
          <w:lang w:val="th-TH"/>
        </w:rPr>
        <w:t xml:space="preserve">NEBTP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z w:val="30"/>
          <w:szCs w:val="30"/>
        </w:rPr>
        <w:t>43</w:t>
      </w:r>
      <w:r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06</w:t>
      </w:r>
      <w:r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="009B328F" w:rsidRPr="009B328F">
        <w:rPr>
          <w:rFonts w:ascii="Angsana New" w:hAnsi="Angsana New"/>
          <w:sz w:val="30"/>
          <w:szCs w:val="30"/>
        </w:rPr>
        <w:t xml:space="preserve"> RHIS</w:t>
      </w:r>
      <w:r w:rsidR="009B328F">
        <w:rPr>
          <w:rFonts w:ascii="Angsana New" w:hAnsi="Angsana New" w:hint="cs"/>
          <w:sz w:val="30"/>
          <w:szCs w:val="30"/>
          <w:cs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ได้จ่ายชำระค่าหุ้นเพิ่มทุนจำนวน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="009B328F" w:rsidRPr="009B328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66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เหรียญสหรัฐอเมริกา เป็นจำนวนเงิน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="009B328F" w:rsidRPr="009B328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66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ให้แก่ </w:t>
      </w:r>
      <w:r w:rsidR="009B328F" w:rsidRPr="009B328F">
        <w:rPr>
          <w:rFonts w:ascii="Angsana New" w:hAnsi="Angsana New"/>
          <w:sz w:val="30"/>
          <w:szCs w:val="30"/>
        </w:rPr>
        <w:t xml:space="preserve">NEBTP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ตามสัดส่วนการลงทุนร้อยละ </w:t>
      </w:r>
      <w:r w:rsidR="000D72D7" w:rsidRPr="000D72D7">
        <w:rPr>
          <w:rFonts w:ascii="Angsana New" w:hAnsi="Angsana New"/>
          <w:sz w:val="30"/>
          <w:szCs w:val="30"/>
        </w:rPr>
        <w:t>50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เป็นจำนวนเงินรวมทั้งสิ้น 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="009B328F" w:rsidRPr="009B328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66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0D72D7" w:rsidRPr="000D72D7">
        <w:rPr>
          <w:rFonts w:ascii="Angsana New" w:hAnsi="Angsana New"/>
          <w:sz w:val="30"/>
          <w:szCs w:val="30"/>
        </w:rPr>
        <w:t>22</w:t>
      </w:r>
      <w:r w:rsidR="009B328F" w:rsidRPr="009B328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24</w:t>
      </w:r>
      <w:r w:rsidR="009B328F" w:rsidRPr="009B328F">
        <w:rPr>
          <w:rFonts w:ascii="Angsana New" w:hAnsi="Angsana New"/>
          <w:sz w:val="30"/>
          <w:szCs w:val="30"/>
        </w:rPr>
        <w:t xml:space="preserve"> </w:t>
      </w:r>
      <w:r w:rsidR="009B328F" w:rsidRPr="009B328F">
        <w:rPr>
          <w:rFonts w:ascii="Angsana New" w:hAnsi="Angsana New"/>
          <w:sz w:val="30"/>
          <w:szCs w:val="30"/>
          <w:cs/>
        </w:rPr>
        <w:t>ล้านบาท</w:t>
      </w:r>
    </w:p>
    <w:p w14:paraId="73F698E9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565508FF" w14:textId="77777777" w:rsidR="00D71DCE" w:rsidRDefault="00D71DCE" w:rsidP="00D71DC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เงินลงทุนในการร่วมค้าทางตรง 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บริษัท </w:t>
      </w:r>
      <w:r>
        <w:rPr>
          <w:rFonts w:ascii="Angsana New" w:hAnsi="Angsana New"/>
          <w:b/>
          <w:bCs/>
          <w:i/>
          <w:iCs/>
          <w:sz w:val="30"/>
          <w:szCs w:val="30"/>
        </w:rPr>
        <w:t>NEXIF RATCH ENERGY SINGAPORE PTE. LTD.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</w:rPr>
        <w:t>(“NRES”)</w:t>
      </w:r>
    </w:p>
    <w:p w14:paraId="1746FD46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napToGrid w:val="0"/>
          <w:sz w:val="28"/>
          <w:szCs w:val="28"/>
          <w:lang w:val="th-TH" w:eastAsia="th-TH"/>
        </w:rPr>
      </w:pPr>
    </w:p>
    <w:p w14:paraId="196F29B8" w14:textId="7A12FF0F" w:rsidR="00D71DCE" w:rsidRDefault="00D71DCE" w:rsidP="00D71DCE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val="th-TH" w:eastAsia="th-TH"/>
        </w:rPr>
        <w:t>ในการประชุมวิ</w:t>
      </w: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สามัญผู้ถือหุ้นของบริษัท </w:t>
      </w:r>
      <w:r>
        <w:rPr>
          <w:rFonts w:ascii="Angsana New" w:hAnsi="Angsana New"/>
          <w:spacing w:val="-2"/>
          <w:sz w:val="30"/>
          <w:szCs w:val="30"/>
        </w:rPr>
        <w:t>NEXIF RATCH ENERGY SINGAPORE PTE. LTD. (“NRES”)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ซึ่งเป็นการร่วมค้าทางตรง เมื่อวันที่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2564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="000D72D7" w:rsidRPr="000D72D7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61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ล้านเหรียญสหรัฐอเมริกา เป็น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spacing w:val="-2"/>
          <w:sz w:val="30"/>
          <w:szCs w:val="30"/>
        </w:rPr>
        <w:t>67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ล้านเหรียญสหรัฐอเมริกา โดยการออกหุ้นสามัญใหม่จำนวน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64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000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หุ้น มีมูลค่าที่ตราไว้หุ้นละ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เหรียญสหรัฐอเมริกา ต่อมาเมื่อวันที่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="000D72D7" w:rsidRPr="000D72D7">
        <w:rPr>
          <w:rFonts w:ascii="Angsana New" w:hAnsi="Angsana New"/>
          <w:spacing w:val="-2"/>
          <w:sz w:val="30"/>
          <w:szCs w:val="30"/>
        </w:rPr>
        <w:t>2564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บริษัทได้ชำระค่าหุ้นเพิ่มทุนดังกล่าวตามสัดส่วนการลงทุนร้อยละ </w:t>
      </w:r>
      <w:r w:rsidR="000D72D7" w:rsidRPr="000D72D7">
        <w:rPr>
          <w:rFonts w:ascii="Angsana New" w:hAnsi="Angsana New"/>
          <w:spacing w:val="-2"/>
          <w:sz w:val="30"/>
          <w:szCs w:val="30"/>
        </w:rPr>
        <w:t>49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0D72D7" w:rsidRPr="000D72D7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spacing w:val="-2"/>
          <w:sz w:val="30"/>
          <w:szCs w:val="30"/>
        </w:rPr>
        <w:t>360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เหรียญสหรัฐอเมริกา หรือเทียบเท่า 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58A02FAA" w14:textId="77777777" w:rsidR="00D71DCE" w:rsidRDefault="00D71DCE" w:rsidP="00D71DC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60DE3F5" w14:textId="77777777" w:rsidR="000D4DDC" w:rsidRDefault="000D4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13B417EB" w14:textId="52DF27FD" w:rsidR="00D71DCE" w:rsidRDefault="00D71DCE" w:rsidP="00D71DC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เงินลงทุนในการร่วมค้าทางอ้อม 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-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บริษัท </w:t>
      </w:r>
      <w:r>
        <w:rPr>
          <w:rFonts w:ascii="Angsana New" w:hAnsi="Angsana New"/>
          <w:b/>
          <w:bCs/>
          <w:i/>
          <w:iCs/>
          <w:sz w:val="30"/>
          <w:szCs w:val="30"/>
        </w:rPr>
        <w:t>SIPHANDONE-RATCH LAO CO., LTD.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(</w:t>
      </w:r>
      <w:r>
        <w:rPr>
          <w:rFonts w:ascii="Angsana New" w:hAnsi="Angsana New"/>
          <w:b/>
          <w:bCs/>
          <w:i/>
          <w:iCs/>
          <w:sz w:val="30"/>
          <w:szCs w:val="30"/>
        </w:rPr>
        <w:t>“SPD”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</w:p>
    <w:p w14:paraId="7F064FF5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036760C" w14:textId="056C1529" w:rsidR="00D71DCE" w:rsidRPr="0086551C" w:rsidRDefault="00D71DCE" w:rsidP="00D71DCE">
      <w:pPr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86551C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31</w:t>
      </w:r>
      <w:r w:rsidRPr="0086551C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86551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สิงหาคม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2564</w:t>
      </w:r>
      <w:r w:rsidRPr="0086551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บริษัท ราช-ลาว เซอร์วิส จำกัด ซึ่งเป็นบริษัทย่อยทางตรง ได้จ่ายชำระค่าหุ้นเพิ่มทุนให้แก่ </w:t>
      </w:r>
      <w:r w:rsidRPr="0086551C">
        <w:rPr>
          <w:rFonts w:ascii="Angsana New" w:hAnsi="Angsana New"/>
          <w:spacing w:val="-4"/>
          <w:sz w:val="30"/>
          <w:szCs w:val="30"/>
        </w:rPr>
        <w:t>SIPHANDONE-RATCH LAO CO., LTD.</w:t>
      </w: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(</w:t>
      </w:r>
      <w:r w:rsidRPr="0086551C">
        <w:rPr>
          <w:rFonts w:ascii="Angsana New" w:hAnsi="Angsana New"/>
          <w:spacing w:val="-4"/>
          <w:sz w:val="30"/>
          <w:szCs w:val="30"/>
        </w:rPr>
        <w:t>“SPD”</w:t>
      </w: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) </w:t>
      </w:r>
      <w:r w:rsidRPr="0086551C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ซึ่งเป็นการร่วมค้าของบริษัทย่อยทางตรงดังกล่าว ตามสัดส่วนการลงทุนร้อยละ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</w:t>
      </w:r>
      <w:r w:rsidRPr="0086551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เป็นจำนวนเงินรวมทั้งสิ้น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8</w:t>
      </w:r>
      <w:r w:rsidRPr="0086551C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,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186</w:t>
      </w:r>
      <w:r w:rsidRPr="0086551C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74</w:t>
      </w:r>
      <w:r w:rsidRPr="0086551C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86551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ล้านกีบ หรือเทียบเท่า </w:t>
      </w:r>
      <w:r w:rsidR="000D72D7" w:rsidRPr="000D72D7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</w:t>
      </w:r>
      <w:r w:rsidRPr="0086551C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ล้านบาท</w:t>
      </w:r>
    </w:p>
    <w:p w14:paraId="345B7091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2FA4C15" w14:textId="0F993E4B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เงินลงทุนในการร่วมค้าทางตรง</w:t>
      </w: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- </w:t>
      </w: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บริษัท อินโนพาวเวอร์ จำกัด</w:t>
      </w:r>
      <w:r w:rsidR="00666CC0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</w:t>
      </w:r>
      <w:proofErr w:type="spellStart"/>
      <w:r w:rsidR="00666CC0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Innopower</w:t>
      </w:r>
      <w:proofErr w:type="spellEnd"/>
      <w:r w:rsidR="00666CC0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4745A090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552D9378" w14:textId="53D22B6E" w:rsidR="00D71DCE" w:rsidRPr="0086551C" w:rsidRDefault="00D71DCE" w:rsidP="00D71DCE">
      <w:pPr>
        <w:ind w:left="540"/>
        <w:jc w:val="thaiDistribute"/>
        <w:rPr>
          <w:rFonts w:ascii="Angsana New" w:hAnsi="Angsana New"/>
          <w:spacing w:val="-4"/>
          <w:sz w:val="30"/>
          <w:szCs w:val="30"/>
          <w:highlight w:val="green"/>
        </w:rPr>
      </w:pP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2564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บริษัทได้ลงนามในสัญญาร่วมทุนกับการไฟฟ้าฝ่ายผลิตแห่งประเทศไทย (“กฟผ.”) และบริษัท ผลิตไฟฟ้า จำกัด (มหาชน) </w:t>
      </w:r>
      <w:r w:rsidRPr="0086551C">
        <w:rPr>
          <w:rFonts w:ascii="Angsana New" w:hAnsi="Angsana New"/>
          <w:spacing w:val="-4"/>
          <w:sz w:val="30"/>
          <w:szCs w:val="30"/>
        </w:rPr>
        <w:t>(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>“</w:t>
      </w:r>
      <w:r w:rsidRPr="0086551C">
        <w:rPr>
          <w:rFonts w:ascii="Angsana New" w:hAnsi="Angsana New"/>
          <w:spacing w:val="-4"/>
          <w:sz w:val="30"/>
          <w:szCs w:val="30"/>
        </w:rPr>
        <w:t>EGCO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”) เพื่อจัดตั้งบริษัท อินโนพาวเวอร์ จำกัด โดยมีวัตถุประสงค์เพื่อยกระดับงานวิจัยในด้านนวัตกรรม และสิ่งประดิษฐ์เชิงพาณิชย์ของกลุ่ม กฟผ. และลงทุนในด้าน 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Collaboration, Incubation, Acceleration, Corporate Venture Capital (CVC)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เพื่อลงทุนใน 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Start-up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ในอุตสาหกรรมพลังงานและ 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R&amp;D Spin-off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รวมทั้งลงทุนธุรกิจพลังงานในอนาคต 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(Future Energy)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>ตลอดจนวัตถุประสงค์อื่นอันเกี่ยวข้องและ/หรือเกี่ยวเนื่องกับพลังงานไฟฟ้ารวมถึงพลังงานในอนาคต โดยมี</w:t>
      </w: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ทุนจดทะเบียน </w:t>
      </w:r>
      <w:r w:rsidR="000D72D7" w:rsidRPr="000D72D7">
        <w:rPr>
          <w:rFonts w:ascii="Angsana New" w:hAnsi="Angsana New"/>
          <w:spacing w:val="-4"/>
          <w:sz w:val="30"/>
          <w:szCs w:val="30"/>
        </w:rPr>
        <w:t>600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6551C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</w:t>
      </w: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เรียกชำระค่าหุ้นร้อยละ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25</w:t>
      </w:r>
      <w:r w:rsidRPr="0086551C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ของทุนจดทะเบียน ต่อมาเมื่อวันที่ </w:t>
      </w:r>
      <w:r w:rsidR="000D72D7" w:rsidRPr="000D72D7">
        <w:rPr>
          <w:rFonts w:ascii="Angsana New" w:hAnsi="Angsana New"/>
          <w:spacing w:val="-4"/>
          <w:sz w:val="30"/>
          <w:szCs w:val="30"/>
        </w:rPr>
        <w:t>6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2564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บริษัทได้จ่ายชำระค่าหุ้นตามสัดส่วนการลงทุนร้อยละ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30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เป็นจำนวนเงินทั้งสิ้น </w:t>
      </w:r>
      <w:r w:rsidR="000D72D7" w:rsidRPr="000D72D7">
        <w:rPr>
          <w:rFonts w:ascii="Angsana New" w:hAnsi="Angsana New"/>
          <w:spacing w:val="-4"/>
          <w:sz w:val="30"/>
          <w:szCs w:val="30"/>
        </w:rPr>
        <w:t>45</w:t>
      </w:r>
      <w:r w:rsidRPr="0086551C">
        <w:rPr>
          <w:rFonts w:ascii="Angsana New" w:hAnsi="Angsana New"/>
          <w:spacing w:val="-4"/>
          <w:sz w:val="30"/>
          <w:szCs w:val="30"/>
        </w:rPr>
        <w:t xml:space="preserve"> </w:t>
      </w:r>
      <w:r w:rsidRPr="0086551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507F56A8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02C52BB" w14:textId="77777777" w:rsidR="00D71DCE" w:rsidRDefault="00D71DCE" w:rsidP="00D71D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ความคืบหน้ากรณีเขื่อนดินย่อยกั้นช่องเขาส่วน </w:t>
      </w:r>
      <w:r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D 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เกิดการทรุดตัว</w:t>
      </w:r>
    </w:p>
    <w:p w14:paraId="7F6EB8C1" w14:textId="77777777" w:rsidR="00D71DCE" w:rsidRPr="000D4DDC" w:rsidRDefault="00D71DCE" w:rsidP="00D71DCE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5B2C8BC" w14:textId="747DED66" w:rsidR="00D71DCE" w:rsidRPr="000D4DDC" w:rsidRDefault="00D71DCE" w:rsidP="00D71DCE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23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2561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>
        <w:rPr>
          <w:rFonts w:ascii="Angsana New" w:hAnsi="Angsana New"/>
          <w:spacing w:val="-6"/>
          <w:sz w:val="30"/>
          <w:szCs w:val="30"/>
          <w:lang w:val="th-TH"/>
        </w:rPr>
        <w:t>D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เพื่อตรวจสอบหาสาเหตุของเหตุการณ์ข้างต้น </w:t>
      </w:r>
      <w:r w:rsidRPr="000D4DD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ต่อมาเมื่อวันที่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28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 xml:space="preserve"> 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พฤษภาคม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2562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คณะกรรมการ 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ได้แถลงผลการสอบสวนสาเหตุของเหตุการณ์ดังกล่าวแล้ว โดยระบุว่าไม่ได้เป็นเหตุสุดวิสัย (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>Force Majeure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>) ตามที่กำหนดไว้ในสัญญาสัมปทาน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ในระหว่างปี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2563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 xml:space="preserve"> 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การร่วมค้าดังกล่าวได้รับเอกสารเรียกร้องค่าชดเชยจากรัฐบาล สปป. ลาว ซึ่งขณะนี้อยู่ระหว่างการพิจารณาร่วมกันให้เป็นไปตามข้อตกลงระหว่างผู้ร่วมทุน ทั้งนี้ โครงการดังกล่าวได้เดินเครื่องเชิงพาณิชย์แล้ว เมื่อวันที่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6</w:t>
      </w:r>
      <w:r w:rsidRPr="000D4DDC">
        <w:rPr>
          <w:rFonts w:ascii="Angsana New" w:hAnsi="Angsana New"/>
          <w:spacing w:val="-6"/>
          <w:sz w:val="30"/>
          <w:szCs w:val="30"/>
          <w:lang w:val="th-TH"/>
        </w:rPr>
        <w:t xml:space="preserve"> </w:t>
      </w:r>
      <w:r w:rsidRPr="000D4DD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ธันวาคม </w:t>
      </w:r>
      <w:r w:rsidR="000D72D7" w:rsidRPr="000D4DDC">
        <w:rPr>
          <w:rFonts w:ascii="Angsana New" w:hAnsi="Angsana New"/>
          <w:spacing w:val="-6"/>
          <w:sz w:val="30"/>
          <w:szCs w:val="30"/>
          <w:lang w:val="th-TH"/>
        </w:rPr>
        <w:t>2562</w:t>
      </w:r>
    </w:p>
    <w:p w14:paraId="46CBC19E" w14:textId="77777777" w:rsidR="005D2DD3" w:rsidRPr="000D4DDC" w:rsidRDefault="005D2DD3" w:rsidP="00B76BCB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11CFA4C4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5D2DD3" w:rsidRPr="00D246FB" w:rsidSect="00696AD7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5F0A8ED" w14:textId="77777777" w:rsidR="005D2DD3" w:rsidRPr="00D246FB" w:rsidRDefault="005D2DD3" w:rsidP="005D2DD3">
      <w:pPr>
        <w:pStyle w:val="block"/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</w:t>
      </w:r>
      <w:r w:rsidR="00D71DCE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5C8D6F00" w14:textId="77777777" w:rsidR="005D2DD3" w:rsidRPr="0086551C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E84A36" w14:textId="77777777" w:rsidR="005D2DD3" w:rsidRPr="00D246FB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ตารางต่อไปนี้สรุปข้อมูลทางการเงินของการร่วมค้า</w:t>
      </w:r>
      <w:r w:rsidR="00D71DCE">
        <w:rPr>
          <w:rFonts w:ascii="Angsana New" w:hAnsi="Angsana New" w:hint="cs"/>
          <w:sz w:val="30"/>
          <w:szCs w:val="30"/>
          <w:cs/>
        </w:rPr>
        <w:t>ที่มีสาระสำคัญซึ่งนำเสนออยู่ในงบการเงินของการร่วมค้า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273D315" w14:textId="77777777" w:rsidR="005D2DD3" w:rsidRPr="00F42FA9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98"/>
        <w:gridCol w:w="8"/>
        <w:gridCol w:w="1678"/>
        <w:gridCol w:w="28"/>
        <w:gridCol w:w="241"/>
        <w:gridCol w:w="1681"/>
        <w:gridCol w:w="59"/>
        <w:gridCol w:w="182"/>
        <w:gridCol w:w="88"/>
        <w:gridCol w:w="1596"/>
        <w:gridCol w:w="24"/>
        <w:gridCol w:w="232"/>
        <w:gridCol w:w="40"/>
        <w:gridCol w:w="1805"/>
      </w:tblGrid>
      <w:tr w:rsidR="00DC5E6A" w:rsidRPr="00D246FB" w14:paraId="766A35A8" w14:textId="77777777" w:rsidTr="00D71DCE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7075A1D2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6" w:type="dxa"/>
            <w:gridSpan w:val="5"/>
            <w:shd w:val="clear" w:color="auto" w:fill="auto"/>
            <w:vAlign w:val="bottom"/>
          </w:tcPr>
          <w:p w14:paraId="6BCDE348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49533DF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5" w:type="dxa"/>
            <w:gridSpan w:val="6"/>
            <w:shd w:val="clear" w:color="auto" w:fill="auto"/>
            <w:vAlign w:val="bottom"/>
          </w:tcPr>
          <w:p w14:paraId="7AF3CF72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</w:tr>
      <w:tr w:rsidR="00DC5E6A" w:rsidRPr="00D246FB" w14:paraId="69FBFE10" w14:textId="77777777" w:rsidTr="00D71DCE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639967F0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0F355069" w14:textId="58705895" w:rsidR="00DC5E6A" w:rsidRPr="00D246FB" w:rsidRDefault="000D72D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B5A870B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AFB5BA2" w14:textId="3D357A54" w:rsidR="00DC5E6A" w:rsidRPr="00D246FB" w:rsidRDefault="000D72D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7F716E5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2D35F5C8" w14:textId="4A90E886" w:rsidR="00DC5E6A" w:rsidRPr="00D246FB" w:rsidRDefault="000D72D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A22C20A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27ABEF0" w14:textId="7782291B" w:rsidR="00DC5E6A" w:rsidRPr="00D246FB" w:rsidRDefault="000D72D7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C5E6A" w:rsidRPr="00D246FB" w14:paraId="6D2A2061" w14:textId="77777777" w:rsidTr="00DC5E6A">
        <w:trPr>
          <w:tblHeader/>
        </w:trPr>
        <w:tc>
          <w:tcPr>
            <w:tcW w:w="7098" w:type="dxa"/>
            <w:shd w:val="clear" w:color="auto" w:fill="auto"/>
            <w:vAlign w:val="bottom"/>
          </w:tcPr>
          <w:p w14:paraId="034E95D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2" w:type="dxa"/>
            <w:gridSpan w:val="13"/>
            <w:shd w:val="clear" w:color="auto" w:fill="auto"/>
            <w:vAlign w:val="bottom"/>
          </w:tcPr>
          <w:p w14:paraId="78D70D67" w14:textId="77777777" w:rsidR="00DC5E6A" w:rsidRPr="00D246FB" w:rsidRDefault="00DC5E6A" w:rsidP="003D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DCE" w:rsidRPr="00D246FB" w14:paraId="3AECF6E0" w14:textId="77777777" w:rsidTr="00D71DCE">
        <w:tc>
          <w:tcPr>
            <w:tcW w:w="7098" w:type="dxa"/>
            <w:shd w:val="clear" w:color="auto" w:fill="auto"/>
            <w:vAlign w:val="bottom"/>
          </w:tcPr>
          <w:p w14:paraId="042912AB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36BDCD1D" w14:textId="0EADD5EE" w:rsidR="00D71DCE" w:rsidRPr="00604341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2A72A4B5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0B257F0F" w14:textId="3AE24421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71D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578</w:t>
            </w:r>
            <w:r w:rsidR="00D71D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8882AFB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AE5B26D" w14:textId="14DDC504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38FAF83C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F11DA36" w14:textId="6FE67F06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711</w:t>
            </w:r>
          </w:p>
        </w:tc>
      </w:tr>
      <w:tr w:rsidR="00D71DCE" w:rsidRPr="00D246FB" w14:paraId="13E0DDF0" w14:textId="77777777" w:rsidTr="00D71DCE">
        <w:tc>
          <w:tcPr>
            <w:tcW w:w="7098" w:type="dxa"/>
            <w:shd w:val="clear" w:color="auto" w:fill="auto"/>
            <w:vAlign w:val="bottom"/>
          </w:tcPr>
          <w:p w14:paraId="2FC7BE20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1CD5A7CC" w14:textId="0A246E9E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 w:rsidR="00604341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B92EC3D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E7DC3AA" w14:textId="44AD4CF1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609</w:t>
            </w:r>
            <w:r w:rsidR="00D71DCE" w:rsidRPr="00B16F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  <w:r w:rsidR="00D71DCE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9C832FE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3058F2C5" w14:textId="525D2DC2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  <w:r w:rsidR="0027036B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F6647C1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1DBAF4C" w14:textId="5E617B58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71DCE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  <w:r w:rsidR="00D71DCE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  <w:r w:rsidR="00D71DCE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D71DCE" w:rsidRPr="00D246FB" w14:paraId="13C21034" w14:textId="77777777" w:rsidTr="00D71DCE">
        <w:tc>
          <w:tcPr>
            <w:tcW w:w="7098" w:type="dxa"/>
            <w:shd w:val="clear" w:color="auto" w:fill="auto"/>
            <w:vAlign w:val="bottom"/>
          </w:tcPr>
          <w:p w14:paraId="34AF063F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F725C" w14:textId="1F233D72" w:rsidR="00D71DCE" w:rsidRPr="00D246FB" w:rsidRDefault="00604341" w:rsidP="00D71D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22F43C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803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434600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13230" w14:textId="211C0789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24F1A27" w14:textId="77777777" w:rsidR="00D71DCE" w:rsidRPr="00D246FB" w:rsidRDefault="00D71DCE" w:rsidP="00D71D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2547" w14:textId="00C0E1EE" w:rsidR="00D71DCE" w:rsidRPr="00D246FB" w:rsidRDefault="00D71DCE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71DCE" w:rsidRPr="00D246FB" w14:paraId="1EF8C490" w14:textId="77777777" w:rsidTr="00D71DCE">
        <w:tc>
          <w:tcPr>
            <w:tcW w:w="7098" w:type="dxa"/>
            <w:shd w:val="clear" w:color="auto" w:fill="auto"/>
            <w:vAlign w:val="bottom"/>
          </w:tcPr>
          <w:p w14:paraId="16F454AA" w14:textId="14F9727D" w:rsidR="00D71DCE" w:rsidRPr="00D246FB" w:rsidRDefault="00D71DCE" w:rsidP="00D71DCE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909F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0D72D7" w:rsidRPr="000D72D7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0B2F5" w14:textId="61174F9F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="0060434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BE397F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8478" w14:textId="4FD79C62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  <w:r w:rsidR="00D71DC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0D6C670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7E2B" w14:textId="660E5C91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="002703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B001C6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5AA7" w14:textId="787E7240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063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631</w:t>
            </w:r>
          </w:p>
        </w:tc>
      </w:tr>
      <w:tr w:rsidR="00D71DCE" w:rsidRPr="00D246FB" w14:paraId="30C3D1BA" w14:textId="77777777" w:rsidTr="009D6291">
        <w:tc>
          <w:tcPr>
            <w:tcW w:w="7098" w:type="dxa"/>
            <w:shd w:val="clear" w:color="auto" w:fill="auto"/>
            <w:vAlign w:val="bottom"/>
          </w:tcPr>
          <w:p w14:paraId="48998095" w14:textId="77777777" w:rsidR="00D71DCE" w:rsidRPr="00D246FB" w:rsidRDefault="00D71DCE" w:rsidP="00D71DCE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ส่วนได้เสียของกลุ่มบริษัท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6BDC7" w14:textId="0B45F908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60B597B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8385" w14:textId="49EC0672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CE67C3B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A119" w14:textId="0013BE98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48928BB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C4FF3" w14:textId="1FB0A10E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D71DCE" w:rsidRPr="00D246FB" w14:paraId="15E23D19" w14:textId="77777777" w:rsidTr="009D6291">
        <w:tc>
          <w:tcPr>
            <w:tcW w:w="7098" w:type="dxa"/>
            <w:shd w:val="clear" w:color="auto" w:fill="auto"/>
            <w:vAlign w:val="bottom"/>
          </w:tcPr>
          <w:p w14:paraId="6351AC1A" w14:textId="17E12B2A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451FD" w14:textId="4E3D3276" w:rsidR="00D71DCE" w:rsidRPr="00D246FB" w:rsidRDefault="000D72D7" w:rsidP="00D71DCE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="006043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B0A2A02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A5310" w14:textId="693186BB" w:rsidR="00D71DCE" w:rsidRPr="00D246FB" w:rsidRDefault="000D72D7" w:rsidP="00D71DC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151597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FD1B" w14:textId="30884194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703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  <w:r w:rsidR="002703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0B7A43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4912E" w14:textId="1A3F0C5C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825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452</w:t>
            </w:r>
          </w:p>
        </w:tc>
      </w:tr>
      <w:tr w:rsidR="00D71DCE" w:rsidRPr="00D246FB" w14:paraId="1AC74FD1" w14:textId="77777777" w:rsidTr="009D6291">
        <w:trPr>
          <w:trHeight w:val="125"/>
        </w:trPr>
        <w:tc>
          <w:tcPr>
            <w:tcW w:w="7098" w:type="dxa"/>
            <w:shd w:val="clear" w:color="auto" w:fill="auto"/>
            <w:vAlign w:val="bottom"/>
          </w:tcPr>
          <w:p w14:paraId="234EA214" w14:textId="77777777" w:rsidR="00D71DCE" w:rsidRPr="00C43469" w:rsidRDefault="009D6291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346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</w:t>
            </w:r>
            <w:r w:rsidR="00072ACB" w:rsidRPr="00C4346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43469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="006074AC" w:rsidRPr="00C43469"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  <w:r w:rsidRPr="00C43469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8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CB1BD" w14:textId="339052A1" w:rsidR="00D71DCE" w:rsidRPr="00C43469" w:rsidRDefault="000D72D7" w:rsidP="00FE2E3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  <w:r w:rsidR="00604341" w:rsidRPr="00C434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E2B6EDB" w14:textId="77777777" w:rsidR="00D71DCE" w:rsidRPr="00C43469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8C78A" w14:textId="7A0AC9E6" w:rsidR="00D71DCE" w:rsidRPr="00C43469" w:rsidRDefault="000D72D7" w:rsidP="009D629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="009D6291" w:rsidRPr="00C434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A1BB5E6" w14:textId="77777777" w:rsidR="00D71DCE" w:rsidRPr="00C43469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1E1E4F" w14:textId="02278C77" w:rsidR="00D71DCE" w:rsidRPr="00C43469" w:rsidRDefault="000D72D7" w:rsidP="0027036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  <w:r w:rsidR="0027036B" w:rsidRPr="00C43469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27D89CD" w14:textId="77777777" w:rsidR="00D71DCE" w:rsidRPr="00C43469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C53CB" w14:textId="54493D9C" w:rsidR="00D71DCE" w:rsidRPr="00C43469" w:rsidRDefault="000D72D7" w:rsidP="009D6291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="009D6291" w:rsidRPr="00C434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</w:p>
        </w:tc>
      </w:tr>
      <w:tr w:rsidR="009D6291" w:rsidRPr="0086551C" w14:paraId="5C4B7383" w14:textId="77777777" w:rsidTr="009D6291">
        <w:trPr>
          <w:trHeight w:val="125"/>
        </w:trPr>
        <w:tc>
          <w:tcPr>
            <w:tcW w:w="7098" w:type="dxa"/>
            <w:shd w:val="clear" w:color="auto" w:fill="auto"/>
            <w:vAlign w:val="bottom"/>
          </w:tcPr>
          <w:p w14:paraId="6B4DB9D3" w14:textId="77777777" w:rsidR="009D6291" w:rsidRPr="0086551C" w:rsidRDefault="009D6291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1FDEB6A3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E113CBE" w14:textId="77777777" w:rsidR="009D6291" w:rsidRPr="0086551C" w:rsidRDefault="009D6291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6542156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48FB1B0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27A097C9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  <w:tab w:val="decimal" w:pos="1384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56EBD49B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482F4D" w14:textId="77777777" w:rsidR="009D6291" w:rsidRPr="0086551C" w:rsidRDefault="009D6291" w:rsidP="00D71DCE">
            <w:pPr>
              <w:pStyle w:val="acctfourfigures"/>
              <w:tabs>
                <w:tab w:val="clear" w:pos="765"/>
                <w:tab w:val="decimal" w:pos="1152"/>
                <w:tab w:val="decimal" w:pos="1384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</w:rPr>
            </w:pPr>
          </w:p>
        </w:tc>
      </w:tr>
      <w:tr w:rsidR="002A6BA0" w:rsidRPr="00D246FB" w14:paraId="714453B9" w14:textId="77777777" w:rsidTr="00D71DCE">
        <w:tc>
          <w:tcPr>
            <w:tcW w:w="7098" w:type="dxa"/>
            <w:shd w:val="clear" w:color="auto" w:fill="auto"/>
            <w:vAlign w:val="bottom"/>
          </w:tcPr>
          <w:p w14:paraId="559B60EC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44E232FF" w14:textId="55C9BA90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6B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  <w:r w:rsidR="002A6B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="002A6BA0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4CB44BE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7518FA46" w14:textId="1FA69878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6BA0" w:rsidRPr="00B16FE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  <w:r w:rsidR="002A6BA0" w:rsidRPr="00B16FE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="002A6BA0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A4633AF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2399BE9" w14:textId="5B8F239A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2A6BA0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  <w:r w:rsidR="002A6BA0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  <w:r w:rsidR="002A6BA0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071F2399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0A551EA" w14:textId="799F84B0" w:rsidR="002A6BA0" w:rsidRPr="00D246FB" w:rsidRDefault="000D72D7" w:rsidP="002A6BA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2A6BA0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554</w:t>
            </w:r>
            <w:r w:rsidR="002A6BA0"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031</w:t>
            </w:r>
            <w:r w:rsidR="002A6BA0"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2A6BA0" w:rsidRPr="00D246FB" w14:paraId="218FD069" w14:textId="77777777" w:rsidTr="00D71DCE">
        <w:tc>
          <w:tcPr>
            <w:tcW w:w="7098" w:type="dxa"/>
            <w:shd w:val="clear" w:color="auto" w:fill="auto"/>
            <w:vAlign w:val="bottom"/>
          </w:tcPr>
          <w:p w14:paraId="654CD89D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501EFB57" w14:textId="15C17063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A6B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  <w:r w:rsidR="002A6BA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F9D1F8E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9D07A74" w14:textId="7DAF651C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2DF69540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67C87B4F" w14:textId="629068D9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112F7558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4B57D2B" w14:textId="4F3DE077" w:rsidR="002A6BA0" w:rsidRPr="00D246FB" w:rsidRDefault="000D72D7" w:rsidP="002A6BA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2A6BA0" w:rsidRPr="00D246FB" w14:paraId="03426FA0" w14:textId="77777777" w:rsidTr="00D71DCE">
        <w:tc>
          <w:tcPr>
            <w:tcW w:w="7098" w:type="dxa"/>
            <w:shd w:val="clear" w:color="auto" w:fill="auto"/>
            <w:vAlign w:val="bottom"/>
          </w:tcPr>
          <w:p w14:paraId="253B144D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86" w:type="dxa"/>
            <w:gridSpan w:val="2"/>
            <w:shd w:val="clear" w:color="auto" w:fill="auto"/>
            <w:vAlign w:val="bottom"/>
          </w:tcPr>
          <w:p w14:paraId="6686A4BD" w14:textId="3003DC04" w:rsidR="002A6BA0" w:rsidRPr="00BB5790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66ACD89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5A5BE9AB" w14:textId="0AA525E3" w:rsidR="002A6BA0" w:rsidRPr="00D246FB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3202A5A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54058161" w14:textId="6386C433" w:rsidR="002A6BA0" w:rsidRPr="00D246FB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72415966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00FA53A" w14:textId="4AF8921F" w:rsidR="002A6BA0" w:rsidRPr="00D246FB" w:rsidRDefault="002A6BA0" w:rsidP="002A6BA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581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proofErr w:type="gramEnd"/>
          </w:p>
        </w:tc>
      </w:tr>
      <w:tr w:rsidR="002A6BA0" w:rsidRPr="00D246FB" w14:paraId="02FD9EE7" w14:textId="77777777" w:rsidTr="00D71DCE">
        <w:tc>
          <w:tcPr>
            <w:tcW w:w="7098" w:type="dxa"/>
            <w:shd w:val="clear" w:color="auto" w:fill="auto"/>
            <w:vAlign w:val="bottom"/>
          </w:tcPr>
          <w:p w14:paraId="26C10087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05BF" w14:textId="5A28E5DF" w:rsidR="002A6BA0" w:rsidRPr="00BB5790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76F64E6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B6B4" w14:textId="4F4577F4" w:rsidR="002A6BA0" w:rsidRPr="00D246FB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bidi="th-TH"/>
              </w:rPr>
            </w:pPr>
            <w:r w:rsidRPr="00BB5790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Pr="00BB579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Pr="00BB5790">
              <w:rPr>
                <w:rFonts w:ascii="Angsana New" w:hAnsi="Angsana New"/>
                <w:sz w:val="30"/>
                <w:szCs w:val="30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333E77C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486EB" w14:textId="32321BFC" w:rsidR="002A6BA0" w:rsidRPr="00D246FB" w:rsidRDefault="002A6BA0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4F8BD69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74F65" w14:textId="41A4A150" w:rsidR="002A6BA0" w:rsidRPr="00D246FB" w:rsidRDefault="002A6BA0" w:rsidP="002A6BA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proofErr w:type="gramStart"/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  <w:r w:rsidRPr="00BB579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D246FB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  <w:proofErr w:type="gramEnd"/>
          </w:p>
        </w:tc>
      </w:tr>
      <w:tr w:rsidR="002A6BA0" w:rsidRPr="00D246FB" w14:paraId="06BB2ADF" w14:textId="77777777" w:rsidTr="00D71DCE">
        <w:tc>
          <w:tcPr>
            <w:tcW w:w="7098" w:type="dxa"/>
            <w:shd w:val="clear" w:color="auto" w:fill="auto"/>
            <w:vAlign w:val="bottom"/>
          </w:tcPr>
          <w:p w14:paraId="56C5A2CA" w14:textId="5FB23A56" w:rsidR="002A6BA0" w:rsidRPr="00D246FB" w:rsidRDefault="002A6BA0" w:rsidP="002A6BA0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(ร้อยละ </w:t>
            </w:r>
            <w:r w:rsidR="000D72D7" w:rsidRPr="000D72D7">
              <w:rPr>
                <w:rFonts w:ascii="Angsana New" w:hAnsi="Angsana New" w:hint="cs"/>
                <w:i/>
                <w:iCs/>
                <w:sz w:val="30"/>
                <w:szCs w:val="30"/>
              </w:rPr>
              <w:t>100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2F2ED" w14:textId="554722FB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930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72E733F" w14:textId="77777777" w:rsidR="002A6BA0" w:rsidRPr="00D246FB" w:rsidRDefault="002A6BA0" w:rsidP="002A6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092F" w14:textId="547048BE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="002A6BA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B552CFC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BA260" w14:textId="0426280A" w:rsidR="002A6BA0" w:rsidRPr="00D246FB" w:rsidRDefault="000D72D7" w:rsidP="002A6BA0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4C812D1E" w14:textId="77777777" w:rsidR="002A6BA0" w:rsidRPr="00D246FB" w:rsidRDefault="002A6BA0" w:rsidP="002A6BA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CB57D" w14:textId="724D24B5" w:rsidR="002A6BA0" w:rsidRPr="00D246FB" w:rsidRDefault="000D72D7" w:rsidP="002A6BA0">
            <w:pPr>
              <w:pStyle w:val="acctfourfigures"/>
              <w:tabs>
                <w:tab w:val="clear" w:pos="765"/>
                <w:tab w:val="decimal" w:pos="15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</w:tr>
      <w:tr w:rsidR="00D71DCE" w:rsidRPr="00D246FB" w14:paraId="3D70DA89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556851CD" w14:textId="77777777" w:rsidR="00D71DCE" w:rsidRPr="00D246FB" w:rsidRDefault="00D71DCE" w:rsidP="00D71DCE">
            <w:pPr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1E17066F" w14:textId="6B2D5B06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5E8572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69325E4C" w14:textId="50827042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587B6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83DB10" w14:textId="64AB0733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5277E62E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CC645CE" w14:textId="0848F80F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698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026</w:t>
            </w:r>
          </w:p>
        </w:tc>
      </w:tr>
      <w:tr w:rsidR="00D71DCE" w:rsidRPr="00D246FB" w14:paraId="1B4D3D1E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D7C866C" w14:textId="77777777" w:rsidR="00D71DCE" w:rsidRPr="00D246FB" w:rsidRDefault="00D71DCE" w:rsidP="00D71D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ผลต่างจากการแปลงค่าในการจัดทำงบการเงินรวมและอื่น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DB01C" w14:textId="5A80EF60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99D19A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left="-11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D9F6" w14:textId="10D8AD2B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58841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52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2CE5" w14:textId="0E644ADC" w:rsidR="00D71DCE" w:rsidRPr="00D246FB" w:rsidRDefault="002A6BA0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6B4174C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E8ABD" w14:textId="2FB71F51" w:rsidR="00D71DCE" w:rsidRPr="00D246FB" w:rsidRDefault="00D71DCE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71DCE" w:rsidRPr="00D246FB" w14:paraId="73E4354F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7D2E742C" w14:textId="77777777" w:rsidR="00D71DCE" w:rsidRPr="00D246FB" w:rsidRDefault="00D71DCE" w:rsidP="00D71D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BB8BD" w14:textId="39151F76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0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  <w:r w:rsidR="0060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5B1521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6978A" w14:textId="50108CBE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30490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F28E0" w14:textId="1153E163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2A6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098</w:t>
            </w:r>
            <w:r w:rsidR="002A6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47FF93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84C4E" w14:textId="7064BA9E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480</w:t>
            </w:r>
            <w:r w:rsidR="00D71DC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</w:tr>
      <w:tr w:rsidR="00D71DCE" w:rsidRPr="00D246FB" w14:paraId="514E08AE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14DE03E6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24484D1F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4C36B71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57FD84F9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E323C4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BDFF1D8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94DA490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42AF11E3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CE" w:rsidRPr="00D246FB" w14:paraId="25BD3520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39AFE589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2C0588F2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B636D06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605A797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F28E7E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9513D75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CAF887E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514458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CE" w:rsidRPr="00D246FB" w14:paraId="562552CF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66ABCCB0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รวมรายการต่อไปนี้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67D86163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31D10EB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3D1EEE2C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3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3EFEA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A37CD5C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09CE04B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3F98709F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233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DCE" w:rsidRPr="00D246FB" w14:paraId="1D0D085A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70E6C13D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5F902C88" w14:textId="4ACF113A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09427C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33486A29" w14:textId="72F4814C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1D7BEF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2288640" w14:textId="0E333C54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7B2F3A2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7395209" w14:textId="3CFCD1D1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320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</w:tr>
      <w:tr w:rsidR="00D71DCE" w:rsidRPr="00D246FB" w14:paraId="07C21A68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18061973" w14:textId="77777777" w:rsidR="00D71DCE" w:rsidRPr="00D246FB" w:rsidRDefault="00D71DCE" w:rsidP="00D71DCE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3D0AFF75" w14:textId="6579EBEE" w:rsidR="00D71DCE" w:rsidRPr="00D246FB" w:rsidRDefault="00604341" w:rsidP="00604341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F70B8F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458367E8" w14:textId="1300B3D2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360BE4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D731725" w14:textId="711E861D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717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34BE72B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1F038DB" w14:textId="55B38645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184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</w:tr>
      <w:tr w:rsidR="00D71DCE" w:rsidRPr="00D246FB" w14:paraId="5ABD0669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3C7BAA06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6F368264" w14:textId="41CA2DC6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  <w:r w:rsidR="006043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352AD8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27B96554" w14:textId="6CCCA575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="00D71D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711E96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AF1684" w14:textId="3EA8BB31" w:rsidR="00D71DCE" w:rsidRPr="00D246FB" w:rsidRDefault="002A6BA0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BFF9E5E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486B62E0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DCE" w:rsidRPr="00D246FB" w14:paraId="56DC5023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0ABDE96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>รวมรายการเงินสดและรายการเทียบเท่าเงินสด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7C86DE4E" w14:textId="1AD407BE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 w:rsidR="0060434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D0B50EB" w14:textId="77777777" w:rsidR="00D71DCE" w:rsidRPr="00D246FB" w:rsidRDefault="00D71DCE" w:rsidP="00D7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162C2782" w14:textId="3064EA0D" w:rsidR="00D71DCE" w:rsidRPr="00D246FB" w:rsidRDefault="000D72D7" w:rsidP="00D71DC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F45B6D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643D16" w14:textId="360AB008" w:rsidR="00D71DCE" w:rsidRPr="00D246FB" w:rsidRDefault="000D72D7" w:rsidP="00D71DC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  <w:r w:rsidR="002A6BA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3B8862B0" w14:textId="77777777" w:rsidR="00D71DCE" w:rsidRPr="00D246FB" w:rsidRDefault="00D71DCE" w:rsidP="00D71D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7A3ED0C7" w14:textId="0CAC6A11" w:rsidR="00D71DCE" w:rsidRPr="00D246FB" w:rsidRDefault="000D72D7" w:rsidP="00D71DCE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  <w:r w:rsidR="00D71D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</w:tr>
      <w:tr w:rsidR="00604341" w:rsidRPr="00D246FB" w14:paraId="3681A860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5CFB33A4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รวมรายการหนี้สินทางการเงินหมุนเวียน </w:t>
            </w:r>
          </w:p>
          <w:p w14:paraId="2BF90E1E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0C9F7230" w14:textId="23BD44C9" w:rsidR="00604341" w:rsidRPr="00D246FB" w:rsidRDefault="00604341" w:rsidP="00604341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BEC5462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33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146E0F3E" w14:textId="77777777" w:rsidR="00604341" w:rsidRPr="00D246FB" w:rsidRDefault="00604341" w:rsidP="006043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4B769E" w14:textId="77777777" w:rsidR="00604341" w:rsidRPr="00D246FB" w:rsidRDefault="00604341" w:rsidP="00604341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31274F9" w14:textId="254C34FC" w:rsidR="00604341" w:rsidRPr="00D246FB" w:rsidRDefault="000A5622" w:rsidP="0060434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661E4BAC" w14:textId="77777777" w:rsidR="00604341" w:rsidRPr="00D246FB" w:rsidRDefault="00604341" w:rsidP="0060434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3349EFCF" w14:textId="32AD2F18" w:rsidR="00604341" w:rsidRPr="00D246FB" w:rsidRDefault="00604341" w:rsidP="00604341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04341" w:rsidRPr="00D246FB" w14:paraId="6EE4F538" w14:textId="77777777" w:rsidTr="00DC5E6A">
        <w:tc>
          <w:tcPr>
            <w:tcW w:w="7106" w:type="dxa"/>
            <w:gridSpan w:val="2"/>
            <w:shd w:val="clear" w:color="auto" w:fill="auto"/>
            <w:vAlign w:val="bottom"/>
          </w:tcPr>
          <w:p w14:paraId="27252BFD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ง.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รวมรายการหนี้สินทางการเงินไม่หมุนเวียน </w:t>
            </w:r>
          </w:p>
          <w:p w14:paraId="58155CD4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45" w:firstLine="2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(ไม่รวมเจ้าหนี้การค้า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1706" w:type="dxa"/>
            <w:gridSpan w:val="2"/>
            <w:shd w:val="clear" w:color="auto" w:fill="auto"/>
            <w:vAlign w:val="bottom"/>
          </w:tcPr>
          <w:p w14:paraId="46971BA3" w14:textId="2F04AA76" w:rsidR="00604341" w:rsidRPr="00D246FB" w:rsidRDefault="00604341" w:rsidP="006043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0C2843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bottom"/>
          </w:tcPr>
          <w:p w14:paraId="23716955" w14:textId="77777777" w:rsidR="00604341" w:rsidRPr="00D246FB" w:rsidRDefault="00604341" w:rsidP="0060434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E2B74C" w14:textId="77777777" w:rsidR="00604341" w:rsidRPr="00D246FB" w:rsidRDefault="00604341" w:rsidP="00604341">
            <w:pPr>
              <w:pStyle w:val="acctfourfigures"/>
              <w:tabs>
                <w:tab w:val="clear" w:pos="765"/>
              </w:tabs>
              <w:spacing w:line="240" w:lineRule="auto"/>
              <w:ind w:left="-115" w:right="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9EBB26" w14:textId="56396DD1" w:rsidR="00604341" w:rsidRPr="00D246FB" w:rsidRDefault="000A5622" w:rsidP="00604341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095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787E60CA" w14:textId="77777777" w:rsidR="00604341" w:rsidRPr="00D246FB" w:rsidRDefault="00604341" w:rsidP="0060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23542A3C" w14:textId="2431DE96" w:rsidR="00604341" w:rsidRPr="00D246FB" w:rsidRDefault="00604341" w:rsidP="00604341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A052BD" w14:textId="77777777" w:rsidR="005D2DD3" w:rsidRPr="00D246FB" w:rsidRDefault="005D2DD3" w:rsidP="000D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192FDFF" w14:textId="77777777" w:rsidR="005D2DD3" w:rsidRPr="00F9609F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  <w:lang w:val="th-TH"/>
        </w:rPr>
      </w:pPr>
    </w:p>
    <w:p w14:paraId="7F26D13C" w14:textId="77777777" w:rsidR="005D2DD3" w:rsidRPr="00F9609F" w:rsidRDefault="005D2DD3" w:rsidP="005D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  <w:lang w:val="th-TH"/>
        </w:rPr>
        <w:sectPr w:rsidR="005D2DD3" w:rsidRPr="00F9609F" w:rsidSect="00696AD7">
          <w:headerReference w:type="default" r:id="rId15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F35F472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บริษัทร่วมและการร่วมค้าที่ไม่มีสาระสำคัญ</w:t>
      </w:r>
    </w:p>
    <w:p w14:paraId="23EF6BF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30EBA0E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57046933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49"/>
        <w:gridCol w:w="180"/>
        <w:gridCol w:w="1271"/>
        <w:gridCol w:w="178"/>
        <w:gridCol w:w="1262"/>
      </w:tblGrid>
      <w:tr w:rsidR="00DC5E0E" w:rsidRPr="00D246FB" w14:paraId="20725D1C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5F44B99E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vAlign w:val="bottom"/>
          </w:tcPr>
          <w:p w14:paraId="6A91D86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  <w:vAlign w:val="bottom"/>
          </w:tcPr>
          <w:p w14:paraId="78281134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vAlign w:val="bottom"/>
          </w:tcPr>
          <w:p w14:paraId="3428E8A9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DC5E0E" w:rsidRPr="00D246FB" w14:paraId="33BA01E4" w14:textId="77777777" w:rsidTr="000A7B10">
        <w:trPr>
          <w:cantSplit/>
          <w:trHeight w:val="103"/>
          <w:tblHeader/>
        </w:trPr>
        <w:tc>
          <w:tcPr>
            <w:tcW w:w="3769" w:type="dxa"/>
            <w:vAlign w:val="bottom"/>
          </w:tcPr>
          <w:p w14:paraId="5E6ABA1C" w14:textId="77777777" w:rsidR="00DC5E0E" w:rsidRPr="00D246FB" w:rsidRDefault="00DC5E0E" w:rsidP="0086086B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2B431" w14:textId="16284267" w:rsidR="00DC5E0E" w:rsidRPr="00D246FB" w:rsidRDefault="000D72D7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E77847C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2243DE" w14:textId="7E98458C" w:rsidR="00DC5E0E" w:rsidRPr="00D246FB" w:rsidRDefault="000D72D7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F9265AD" w14:textId="77777777" w:rsidR="00DC5E0E" w:rsidRPr="00D246FB" w:rsidRDefault="00DC5E0E" w:rsidP="008608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3E53895F" w14:textId="4E9E42BF" w:rsidR="00DC5E0E" w:rsidRPr="00D246FB" w:rsidRDefault="000D72D7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25C9CE17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F41442" w14:textId="71461C29" w:rsidR="00DC5E0E" w:rsidRPr="00D246FB" w:rsidRDefault="000D72D7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C5E0E" w:rsidRPr="00D246FB" w14:paraId="78C9DCE2" w14:textId="77777777" w:rsidTr="000A7B10">
        <w:trPr>
          <w:cantSplit/>
          <w:tblHeader/>
        </w:trPr>
        <w:tc>
          <w:tcPr>
            <w:tcW w:w="3769" w:type="dxa"/>
            <w:vAlign w:val="bottom"/>
          </w:tcPr>
          <w:p w14:paraId="01E76079" w14:textId="77777777" w:rsidR="00DC5E0E" w:rsidRPr="00D246FB" w:rsidRDefault="00DC5E0E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46CB0DD" w14:textId="77777777" w:rsidR="00DC5E0E" w:rsidRPr="00D246FB" w:rsidRDefault="00DC5E0E" w:rsidP="0086086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D6291" w:rsidRPr="00D246FB" w14:paraId="28CB41DE" w14:textId="77777777" w:rsidTr="000A7B10">
        <w:trPr>
          <w:cantSplit/>
        </w:trPr>
        <w:tc>
          <w:tcPr>
            <w:tcW w:w="3769" w:type="dxa"/>
            <w:vAlign w:val="bottom"/>
          </w:tcPr>
          <w:p w14:paraId="732BCFB2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72CBDAC5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94A231" w14:textId="1747406A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5274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439</w:t>
            </w:r>
            <w:r w:rsidR="005274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046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0E1EF790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vAlign w:val="bottom"/>
          </w:tcPr>
          <w:p w14:paraId="550C06E9" w14:textId="11917648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D62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228</w:t>
            </w:r>
            <w:r w:rsidR="009D62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180" w:type="dxa"/>
            <w:vAlign w:val="bottom"/>
          </w:tcPr>
          <w:p w14:paraId="4971E9F1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bottom"/>
          </w:tcPr>
          <w:p w14:paraId="32289F77" w14:textId="56BE155E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5274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761</w:t>
            </w:r>
            <w:r w:rsidR="0052744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3046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B7A54B2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F1020E7" w14:textId="28C2E533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D62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  <w:r w:rsidR="009D62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</w:tr>
      <w:tr w:rsidR="009D6291" w:rsidRPr="00D246FB" w14:paraId="091DE762" w14:textId="77777777" w:rsidTr="000A7B10">
        <w:trPr>
          <w:cantSplit/>
        </w:trPr>
        <w:tc>
          <w:tcPr>
            <w:tcW w:w="3769" w:type="dxa"/>
            <w:vAlign w:val="bottom"/>
          </w:tcPr>
          <w:p w14:paraId="18AAB68B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29C49E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8BE3D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3E56DFA9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CF2466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16B413E8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6C5D43" w14:textId="77777777" w:rsidR="009D6291" w:rsidRPr="00D246FB" w:rsidRDefault="009D6291" w:rsidP="009D62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79428CBB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6291" w:rsidRPr="00D246FB" w14:paraId="633256D7" w14:textId="77777777" w:rsidTr="000A7B10">
        <w:trPr>
          <w:cantSplit/>
        </w:trPr>
        <w:tc>
          <w:tcPr>
            <w:tcW w:w="3769" w:type="dxa"/>
            <w:vAlign w:val="bottom"/>
          </w:tcPr>
          <w:p w14:paraId="5B426168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  <w:vAlign w:val="bottom"/>
          </w:tcPr>
          <w:p w14:paraId="1C9FC593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6B565E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8DD364F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9263B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27BC5B62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0A900E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0450735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6291" w:rsidRPr="00D246FB" w14:paraId="5679FA5A" w14:textId="77777777" w:rsidTr="000A7B10">
        <w:trPr>
          <w:cantSplit/>
        </w:trPr>
        <w:tc>
          <w:tcPr>
            <w:tcW w:w="3769" w:type="dxa"/>
            <w:vAlign w:val="bottom"/>
          </w:tcPr>
          <w:p w14:paraId="1D3A74BD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  <w:vAlign w:val="bottom"/>
          </w:tcPr>
          <w:p w14:paraId="669D2916" w14:textId="76A844E5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FD1E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363E1433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0699AEE4" w14:textId="54C86455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9D629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80" w:type="dxa"/>
            <w:vAlign w:val="bottom"/>
          </w:tcPr>
          <w:p w14:paraId="50D70372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3AC031B" w14:textId="10CB4F7B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D1E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  <w:r w:rsidR="00FD1E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BC0ED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590002B7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751380" w14:textId="30C3EFA7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D629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9D629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067</w:t>
            </w:r>
          </w:p>
        </w:tc>
      </w:tr>
      <w:tr w:rsidR="009D6291" w:rsidRPr="00D246FB" w14:paraId="3EB10FA3" w14:textId="77777777" w:rsidTr="000A7B10">
        <w:trPr>
          <w:cantSplit/>
        </w:trPr>
        <w:tc>
          <w:tcPr>
            <w:tcW w:w="3769" w:type="dxa"/>
            <w:vAlign w:val="bottom"/>
          </w:tcPr>
          <w:p w14:paraId="20863B6B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A240DA" w14:textId="27164BE9" w:rsidR="009D6291" w:rsidRPr="00D246FB" w:rsidRDefault="0030460D" w:rsidP="009D629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564,99</w:t>
            </w:r>
            <w:r w:rsidR="00666CC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639EC1E3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C81015F" w14:textId="422493AF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849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1E8688" w14:textId="77777777" w:rsidR="009D6291" w:rsidRPr="00D246FB" w:rsidRDefault="009D6291" w:rsidP="009D6291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A1BF443" w14:textId="13D23274" w:rsidR="009D6291" w:rsidRPr="00D246FB" w:rsidRDefault="00BC0ED3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261,526</w:t>
            </w:r>
          </w:p>
        </w:tc>
        <w:tc>
          <w:tcPr>
            <w:tcW w:w="178" w:type="dxa"/>
            <w:vAlign w:val="bottom"/>
          </w:tcPr>
          <w:p w14:paraId="3D76748C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4620045" w14:textId="6069FB59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D6291" w:rsidRPr="00D246FB" w14:paraId="485B7A72" w14:textId="77777777" w:rsidTr="000A7B10">
        <w:trPr>
          <w:cantSplit/>
        </w:trPr>
        <w:tc>
          <w:tcPr>
            <w:tcW w:w="3769" w:type="dxa"/>
            <w:vAlign w:val="bottom"/>
          </w:tcPr>
          <w:p w14:paraId="29B1BF60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9394" w14:textId="60F2A710" w:rsidR="009D6291" w:rsidRPr="00D246FB" w:rsidRDefault="00BC0ED3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664,304</w:t>
            </w:r>
          </w:p>
        </w:tc>
        <w:tc>
          <w:tcPr>
            <w:tcW w:w="180" w:type="dxa"/>
            <w:vAlign w:val="bottom"/>
          </w:tcPr>
          <w:p w14:paraId="74B5561A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50C45" w14:textId="2AC7D850" w:rsidR="009D6291" w:rsidRPr="00D246FB" w:rsidRDefault="009D6291" w:rsidP="009D629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A49167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EA46" w14:textId="730561F6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226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C0E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429,918</w:t>
            </w:r>
          </w:p>
        </w:tc>
        <w:tc>
          <w:tcPr>
            <w:tcW w:w="178" w:type="dxa"/>
            <w:vAlign w:val="bottom"/>
          </w:tcPr>
          <w:p w14:paraId="07AA2858" w14:textId="77777777" w:rsidR="009D6291" w:rsidRPr="00D246FB" w:rsidRDefault="009D6291" w:rsidP="009D629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A7231" w14:textId="1D55159F" w:rsidR="009D6291" w:rsidRPr="00D246FB" w:rsidRDefault="000D72D7" w:rsidP="009D629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969</w:t>
            </w:r>
            <w:r w:rsidR="009D62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</w:tr>
    </w:tbl>
    <w:p w14:paraId="78754D8A" w14:textId="77777777" w:rsidR="00DC5E0E" w:rsidRPr="00D246FB" w:rsidRDefault="00DC5E0E" w:rsidP="00DC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2C9713" w14:textId="77777777" w:rsidR="00D625E7" w:rsidRPr="009D6291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D629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AC9C21" w14:textId="77777777" w:rsidR="00620080" w:rsidRPr="00D246FB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D246FB" w14:paraId="4D9CFFA9" w14:textId="77777777" w:rsidTr="005B07D0">
        <w:tc>
          <w:tcPr>
            <w:tcW w:w="4932" w:type="dxa"/>
            <w:shd w:val="clear" w:color="auto" w:fill="auto"/>
            <w:vAlign w:val="bottom"/>
          </w:tcPr>
          <w:p w14:paraId="3CEE6ADD" w14:textId="77777777" w:rsidR="00620080" w:rsidRPr="00D246FB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868810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11E973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246FB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D246FB" w14:paraId="034788F3" w14:textId="77777777" w:rsidTr="005B07D0">
        <w:tc>
          <w:tcPr>
            <w:tcW w:w="4932" w:type="dxa"/>
            <w:shd w:val="clear" w:color="auto" w:fill="auto"/>
            <w:vAlign w:val="bottom"/>
          </w:tcPr>
          <w:p w14:paraId="1B08E3F1" w14:textId="7E7596CD" w:rsidR="00620080" w:rsidRPr="00D246FB" w:rsidRDefault="009D1D0C" w:rsidP="00FF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0A0F72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D72D7" w:rsidRPr="000D7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3973"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F1D5D75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97213A" w14:textId="06BBD141" w:rsidR="00620080" w:rsidRPr="00D246FB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2921A" w14:textId="77777777" w:rsidR="00620080" w:rsidRPr="00D246FB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BB5BA" w14:textId="2B4B0CCD" w:rsidR="00620080" w:rsidRPr="00D246FB" w:rsidRDefault="000D72D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13C9" w:rsidRPr="00D246FB" w14:paraId="72E52B4D" w14:textId="77777777" w:rsidTr="005B07D0">
        <w:tc>
          <w:tcPr>
            <w:tcW w:w="4932" w:type="dxa"/>
            <w:shd w:val="clear" w:color="auto" w:fill="auto"/>
            <w:vAlign w:val="bottom"/>
          </w:tcPr>
          <w:p w14:paraId="6A5D86BA" w14:textId="77777777" w:rsidR="00620080" w:rsidRPr="00D246FB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066D1C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E9485FE" w14:textId="77777777" w:rsidR="00620080" w:rsidRPr="00D246FB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291" w:rsidRPr="00D246FB" w14:paraId="0AD4D4DC" w14:textId="77777777" w:rsidTr="005B07D0">
        <w:tc>
          <w:tcPr>
            <w:tcW w:w="4932" w:type="dxa"/>
            <w:vAlign w:val="bottom"/>
          </w:tcPr>
          <w:p w14:paraId="5CBB147E" w14:textId="5FEFA926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0E18CB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D9D042" w14:textId="22528862" w:rsidR="009D6291" w:rsidRPr="008D6A61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8D6A61" w:rsidRPr="008D6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836</w:t>
            </w:r>
            <w:r w:rsidR="008D6A61" w:rsidRPr="008D6A6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4A172368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B625CB" w14:textId="62B8F729" w:rsidR="009D6291" w:rsidRPr="00D246FB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9D6291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  <w:r w:rsidR="009D6291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</w:tr>
      <w:tr w:rsidR="009D6291" w:rsidRPr="00D246FB" w14:paraId="78063E33" w14:textId="77777777" w:rsidTr="005B07D0">
        <w:tc>
          <w:tcPr>
            <w:tcW w:w="4932" w:type="dxa"/>
            <w:vAlign w:val="bottom"/>
          </w:tcPr>
          <w:p w14:paraId="21F6B5FE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10B0A259" w14:textId="77777777" w:rsidR="009D6291" w:rsidRPr="00D246FB" w:rsidRDefault="009D6291" w:rsidP="009D6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50F856" w14:textId="5DA4930A" w:rsidR="009D6291" w:rsidRPr="00D246FB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D6A6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  <w:r w:rsidR="008D6A6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  <w:vAlign w:val="bottom"/>
          </w:tcPr>
          <w:p w14:paraId="3453EA70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59372" w14:textId="450A60C4" w:rsidR="009D6291" w:rsidRPr="00D246FB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D6291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  <w:r w:rsidR="009D6291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9D6291" w:rsidRPr="00D246FB" w14:paraId="57E72A61" w14:textId="77777777" w:rsidTr="005B07D0">
        <w:tc>
          <w:tcPr>
            <w:tcW w:w="4932" w:type="dxa"/>
            <w:vAlign w:val="bottom"/>
          </w:tcPr>
          <w:p w14:paraId="228D16CD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  <w:vAlign w:val="bottom"/>
          </w:tcPr>
          <w:p w14:paraId="19B07C15" w14:textId="77777777" w:rsidR="009D6291" w:rsidRPr="00D246FB" w:rsidRDefault="009D6291" w:rsidP="009D6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9501A8" w14:textId="08829B2A" w:rsidR="009D6291" w:rsidRPr="00D246FB" w:rsidRDefault="008D6A61" w:rsidP="0092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6D3D35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D1F66A" w14:textId="6A0EF729" w:rsidR="009D6291" w:rsidRPr="00D246FB" w:rsidRDefault="009D6291" w:rsidP="00183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960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6291" w:rsidRPr="00D246FB" w14:paraId="4EC8CEE6" w14:textId="77777777" w:rsidTr="00FA626E">
        <w:tc>
          <w:tcPr>
            <w:tcW w:w="4932" w:type="dxa"/>
            <w:vAlign w:val="bottom"/>
          </w:tcPr>
          <w:p w14:paraId="5A51BE67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ลดลงจากการขายส่วนได้เสียในบริษัทย่อย</w:t>
            </w:r>
          </w:p>
        </w:tc>
        <w:tc>
          <w:tcPr>
            <w:tcW w:w="1170" w:type="dxa"/>
            <w:vAlign w:val="bottom"/>
          </w:tcPr>
          <w:p w14:paraId="0D02563B" w14:textId="77777777" w:rsidR="009D6291" w:rsidRPr="00D246FB" w:rsidRDefault="009D6291" w:rsidP="009D6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2BC9F" w14:textId="15874B44" w:rsidR="009D6291" w:rsidRPr="00D246FB" w:rsidRDefault="008D6A61" w:rsidP="0092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FAF987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37AC0" w14:textId="28BF972C" w:rsidR="009D6291" w:rsidRPr="00D246FB" w:rsidRDefault="009D6291" w:rsidP="00183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040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6291" w:rsidRPr="00D246FB" w14:paraId="518B0EC2" w14:textId="77777777" w:rsidTr="005E51B9">
        <w:trPr>
          <w:trHeight w:val="433"/>
        </w:trPr>
        <w:tc>
          <w:tcPr>
            <w:tcW w:w="4932" w:type="dxa"/>
            <w:vAlign w:val="bottom"/>
          </w:tcPr>
          <w:p w14:paraId="08B61B69" w14:textId="50DF5A86" w:rsidR="009D6291" w:rsidRPr="00D246FB" w:rsidRDefault="009D6291" w:rsidP="009D62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D464B0F" w14:textId="77777777" w:rsidR="009D6291" w:rsidRPr="00D246FB" w:rsidRDefault="009D6291" w:rsidP="009D6291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A55F8" w14:textId="3BF1CBE4" w:rsidR="009D6291" w:rsidRPr="00D246FB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8D6A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708</w:t>
            </w:r>
            <w:r w:rsidR="008D6A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3380C491" w14:textId="77777777" w:rsidR="009D6291" w:rsidRPr="00D246FB" w:rsidRDefault="009D6291" w:rsidP="009D6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1AE5D" w14:textId="00843209" w:rsidR="009D6291" w:rsidRPr="00D246FB" w:rsidRDefault="000D72D7" w:rsidP="009D629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9D6291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836</w:t>
            </w:r>
            <w:r w:rsidR="009D6291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</w:tr>
    </w:tbl>
    <w:p w14:paraId="5EC214BF" w14:textId="77777777" w:rsidR="0062030F" w:rsidRPr="00D246FB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56A2CF48" w14:textId="77777777" w:rsidR="008503F1" w:rsidRPr="00D246FB" w:rsidRDefault="008503F1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3EF6EC93" w14:textId="77777777" w:rsidR="00AD27D2" w:rsidRPr="00D246FB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D246FB" w:rsidSect="00696AD7">
          <w:head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4D5BE99" w14:textId="51C2897F" w:rsidR="00C72F2E" w:rsidRPr="00EE34F4" w:rsidRDefault="005A3A79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E92722">
        <w:rPr>
          <w:rFonts w:ascii="Angsana New" w:hAnsi="Angsana New" w:hint="cs"/>
          <w:sz w:val="28"/>
          <w:szCs w:val="28"/>
          <w:cs/>
          <w:lang w:bidi="th-TH"/>
        </w:rPr>
        <w:t xml:space="preserve">เงินลงทุนในบริษัทย่อย ณ วันที่ </w:t>
      </w:r>
      <w:r w:rsidR="000D72D7" w:rsidRPr="000D72D7">
        <w:rPr>
          <w:rFonts w:ascii="Angsana New" w:hAnsi="Angsana New" w:hint="cs"/>
          <w:sz w:val="28"/>
          <w:szCs w:val="28"/>
          <w:lang w:val="en-US" w:bidi="th-TH"/>
        </w:rPr>
        <w:t>31</w:t>
      </w:r>
      <w:r w:rsidR="00B53619" w:rsidRPr="00E92722">
        <w:rPr>
          <w:rFonts w:ascii="Angsana New" w:hAnsi="Angsana New" w:hint="cs"/>
          <w:sz w:val="28"/>
          <w:szCs w:val="28"/>
          <w:cs/>
          <w:lang w:bidi="th-TH"/>
        </w:rPr>
        <w:t xml:space="preserve"> ธันวาคม </w:t>
      </w:r>
      <w:r w:rsidR="006C24FD" w:rsidRPr="00E92722">
        <w:rPr>
          <w:rFonts w:ascii="Angsana New" w:hAnsi="Angsana New" w:hint="cs"/>
          <w:sz w:val="28"/>
          <w:szCs w:val="28"/>
          <w:cs/>
          <w:lang w:bidi="th-TH"/>
        </w:rPr>
        <w:t>มีดังนี้</w:t>
      </w:r>
    </w:p>
    <w:tbl>
      <w:tblPr>
        <w:tblW w:w="1530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3330"/>
        <w:gridCol w:w="903"/>
        <w:gridCol w:w="720"/>
        <w:gridCol w:w="807"/>
        <w:gridCol w:w="186"/>
        <w:gridCol w:w="896"/>
        <w:gridCol w:w="185"/>
        <w:gridCol w:w="981"/>
        <w:gridCol w:w="182"/>
        <w:gridCol w:w="889"/>
        <w:gridCol w:w="180"/>
        <w:gridCol w:w="878"/>
        <w:gridCol w:w="183"/>
        <w:gridCol w:w="1017"/>
        <w:gridCol w:w="183"/>
        <w:gridCol w:w="983"/>
        <w:gridCol w:w="9"/>
      </w:tblGrid>
      <w:tr w:rsidR="00631268" w:rsidRPr="00631268" w14:paraId="16C7C02F" w14:textId="77777777" w:rsidTr="00EE34F4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46FDE0FA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14ACB828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41218822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  <w:gridSpan w:val="2"/>
            <w:vAlign w:val="bottom"/>
          </w:tcPr>
          <w:p w14:paraId="3E7063A2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" w:type="dxa"/>
            <w:vAlign w:val="bottom"/>
          </w:tcPr>
          <w:p w14:paraId="78AB0B2D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57" w:type="dxa"/>
            <w:gridSpan w:val="11"/>
            <w:vAlign w:val="bottom"/>
          </w:tcPr>
          <w:p w14:paraId="54D8A89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268" w:rsidRPr="00631268" w14:paraId="38EC3186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08248812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C84C877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</w:tcPr>
          <w:p w14:paraId="0D0B8AB3" w14:textId="77777777" w:rsidR="00631268" w:rsidRPr="00631268" w:rsidRDefault="00E92722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527" w:type="dxa"/>
            <w:gridSpan w:val="2"/>
            <w:vAlign w:val="bottom"/>
          </w:tcPr>
          <w:p w14:paraId="0ED4A61C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86" w:type="dxa"/>
            <w:vAlign w:val="bottom"/>
          </w:tcPr>
          <w:p w14:paraId="0EF532AD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6FA5DAA8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48C247A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6042DB34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7FE0536C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5BED47E6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1268" w:rsidRPr="00631268" w14:paraId="4AA4D406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5834BBE4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A190E57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3" w:type="dxa"/>
          </w:tcPr>
          <w:p w14:paraId="2E480AC1" w14:textId="77777777" w:rsidR="00631268" w:rsidRPr="00631268" w:rsidRDefault="00631268" w:rsidP="00E42070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92722">
              <w:rPr>
                <w:rFonts w:ascii="Angsana New" w:hAnsi="Angsana New" w:hint="cs"/>
                <w:sz w:val="28"/>
                <w:szCs w:val="28"/>
                <w:cs/>
              </w:rPr>
              <w:t>ดำเนิน</w:t>
            </w:r>
          </w:p>
        </w:tc>
        <w:tc>
          <w:tcPr>
            <w:tcW w:w="1527" w:type="dxa"/>
            <w:gridSpan w:val="2"/>
            <w:vAlign w:val="bottom"/>
          </w:tcPr>
          <w:p w14:paraId="1CD15E5D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6" w:type="dxa"/>
            <w:vAlign w:val="bottom"/>
          </w:tcPr>
          <w:p w14:paraId="271DDDDE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3FD55D73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776EC969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7" w:type="dxa"/>
            <w:gridSpan w:val="3"/>
            <w:shd w:val="clear" w:color="auto" w:fill="auto"/>
            <w:vAlign w:val="bottom"/>
          </w:tcPr>
          <w:p w14:paraId="7031A9AB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3" w:type="dxa"/>
            <w:vAlign w:val="bottom"/>
          </w:tcPr>
          <w:p w14:paraId="3C46EDF2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shd w:val="clear" w:color="auto" w:fill="auto"/>
            <w:vAlign w:val="bottom"/>
          </w:tcPr>
          <w:p w14:paraId="08233B41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31268" w:rsidRPr="00631268" w14:paraId="1213B6B9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3066D8DA" w14:textId="77777777" w:rsidR="00631268" w:rsidRPr="00631268" w:rsidRDefault="00631268" w:rsidP="00E42070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7499E188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E6E2367" w14:textId="77777777" w:rsidR="00631268" w:rsidRPr="00631268" w:rsidRDefault="00631268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720" w:type="dxa"/>
            <w:vAlign w:val="bottom"/>
          </w:tcPr>
          <w:p w14:paraId="72511024" w14:textId="65846A8C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07" w:type="dxa"/>
            <w:vAlign w:val="bottom"/>
          </w:tcPr>
          <w:p w14:paraId="2AE51A3C" w14:textId="0950E0A2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6" w:type="dxa"/>
            <w:vAlign w:val="bottom"/>
          </w:tcPr>
          <w:p w14:paraId="322C2BAA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393F79D" w14:textId="1C10C858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3E8F4097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1" w:type="dxa"/>
            <w:vAlign w:val="bottom"/>
          </w:tcPr>
          <w:p w14:paraId="18ADB2AE" w14:textId="70FDDB38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5AAC7E2C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vAlign w:val="bottom"/>
          </w:tcPr>
          <w:p w14:paraId="26714A55" w14:textId="258B55F0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633D6B61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vAlign w:val="bottom"/>
          </w:tcPr>
          <w:p w14:paraId="464D5389" w14:textId="78CF2392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1F8A8CCF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148931B" w14:textId="0A56409E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" w:type="dxa"/>
            <w:vAlign w:val="bottom"/>
          </w:tcPr>
          <w:p w14:paraId="7840253B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vAlign w:val="bottom"/>
          </w:tcPr>
          <w:p w14:paraId="4FE15200" w14:textId="67B4AD85" w:rsidR="00631268" w:rsidRPr="00631268" w:rsidRDefault="000D72D7" w:rsidP="00E4207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31268" w:rsidRPr="00631268" w14:paraId="230A2FAB" w14:textId="77777777" w:rsidTr="00EE34F4">
        <w:trPr>
          <w:cantSplit/>
        </w:trPr>
        <w:tc>
          <w:tcPr>
            <w:tcW w:w="2790" w:type="dxa"/>
            <w:vAlign w:val="bottom"/>
          </w:tcPr>
          <w:p w14:paraId="1955A031" w14:textId="77777777" w:rsidR="00631268" w:rsidRPr="00631268" w:rsidRDefault="00631268" w:rsidP="00E42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04EF2822" w14:textId="77777777" w:rsidR="00631268" w:rsidRPr="00631268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65E359E5" w14:textId="77777777" w:rsidR="00631268" w:rsidRPr="00631268" w:rsidRDefault="00631268" w:rsidP="00E42070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DFC9336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6" w:type="dxa"/>
            <w:vAlign w:val="bottom"/>
          </w:tcPr>
          <w:p w14:paraId="3DA86379" w14:textId="77777777" w:rsidR="00631268" w:rsidRPr="00631268" w:rsidRDefault="00631268" w:rsidP="00E42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6" w:type="dxa"/>
            <w:gridSpan w:val="12"/>
            <w:vAlign w:val="center"/>
          </w:tcPr>
          <w:p w14:paraId="7FFCDF2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26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1268" w:rsidRPr="00631268" w14:paraId="1A27AF24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58D36BB1" w14:textId="77777777" w:rsidR="00631268" w:rsidRPr="00631268" w:rsidRDefault="00631268" w:rsidP="00631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41D74476" w14:textId="77777777" w:rsidR="00631268" w:rsidRPr="00631268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A6A3091" w14:textId="77777777" w:rsidR="00631268" w:rsidRPr="00631268" w:rsidRDefault="00631268" w:rsidP="00631268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D61260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6D8BD5B2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" w:type="dxa"/>
            <w:vAlign w:val="bottom"/>
          </w:tcPr>
          <w:p w14:paraId="2892124A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6D467D8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DA07D7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0FA40A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B90361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678EDBF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4591DA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FF92D63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4F1CF6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716D5B9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211D134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0939E2B" w14:textId="77777777" w:rsidR="00631268" w:rsidRPr="00631268" w:rsidRDefault="00631268" w:rsidP="0063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82D" w:rsidRPr="00631268" w14:paraId="5BF164B1" w14:textId="77777777" w:rsidTr="00933370">
        <w:trPr>
          <w:gridAfter w:val="1"/>
          <w:wAfter w:w="9" w:type="dxa"/>
          <w:cantSplit/>
        </w:trPr>
        <w:tc>
          <w:tcPr>
            <w:tcW w:w="2790" w:type="dxa"/>
          </w:tcPr>
          <w:p w14:paraId="7F76B18B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3330" w:type="dxa"/>
          </w:tcPr>
          <w:p w14:paraId="07862DEA" w14:textId="77777777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ผลิตและจำหน่ายพลังงานไฟฟ้าและลงทุน</w:t>
            </w:r>
            <w:r w:rsidRPr="00063EF2">
              <w:rPr>
                <w:rFonts w:ascii="Angsana New" w:hAnsi="Angsana New"/>
                <w:spacing w:val="-6"/>
                <w:sz w:val="29"/>
                <w:szCs w:val="29"/>
              </w:rPr>
              <w:br/>
            </w: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ในธุรกิจเกี่ยวกับพลังงานไฟฟ้า</w:t>
            </w:r>
          </w:p>
        </w:tc>
        <w:tc>
          <w:tcPr>
            <w:tcW w:w="903" w:type="dxa"/>
            <w:vAlign w:val="bottom"/>
          </w:tcPr>
          <w:p w14:paraId="419C2CC5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1F6E5557" w14:textId="162C04C3" w:rsidR="0040482D" w:rsidRPr="0040482D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6CCA0ED" w14:textId="79B01E9D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3469863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650E435" w14:textId="54D8A5AB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84FA1B6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21FBC8DE" w14:textId="597F2BDD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5355A8F7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83FEE0A" w14:textId="567A5915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BB518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B7F5426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ECC2E5D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A1B8997" w14:textId="0E260A8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7A3D99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599E4F4" w14:textId="74F21700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900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40482D" w:rsidRPr="00631268" w14:paraId="5C7590C1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56B0C466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3330" w:type="dxa"/>
          </w:tcPr>
          <w:p w14:paraId="566B5EAF" w14:textId="77777777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701C5369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9B8DC4F" w14:textId="531A9D50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13E86B3D" w14:textId="6B880320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5666C0E6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F032B2B" w14:textId="3B36FF8D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79BF4DF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350E1090" w14:textId="5B7F38F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79E4065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D196BF7" w14:textId="2EB84C3A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4F8D38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DE95072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ABFFA9C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FDFA4D" w14:textId="6419C902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784EB0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6F9360" w14:textId="7D9B2F8A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000</w:t>
            </w:r>
          </w:p>
        </w:tc>
      </w:tr>
      <w:tr w:rsidR="0040482D" w:rsidRPr="00631268" w14:paraId="6C9B9060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253F35E0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อาร์เอช อินเตอร์เนชั่นแนล</w:t>
            </w:r>
            <w:r w:rsidRPr="00631268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330" w:type="dxa"/>
          </w:tcPr>
          <w:p w14:paraId="13D0E8E6" w14:textId="77777777" w:rsidR="0040482D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</w:p>
          <w:p w14:paraId="05028C39" w14:textId="723FC762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3B8ED9A1" w14:textId="77777777" w:rsidR="0040482D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DCA22E0" w14:textId="6B19102F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EA8BFBE" w14:textId="52B6D9DF" w:rsidR="0040482D" w:rsidRPr="0040482D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0AD0CA19" w14:textId="43008594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6E5CE0B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91E2EE0" w14:textId="24F1679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40482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40482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55F907AA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A7D8C0" w14:textId="612DD33D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40482D" w:rsidRPr="00631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  <w:r w:rsidR="0040482D" w:rsidRPr="00631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B332F58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5AC0488" w14:textId="6F511F7D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6ACC6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38EF9D5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F1301F3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73E8924" w14:textId="3E4B6CAB" w:rsidR="0040482D" w:rsidRPr="00631268" w:rsidRDefault="000D72D7" w:rsidP="004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40482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130</w:t>
            </w:r>
            <w:r w:rsidR="0040482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1FF6F4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51D66A" w14:textId="485116B3" w:rsidR="0040482D" w:rsidRPr="00631268" w:rsidRDefault="000D72D7" w:rsidP="0040482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40482D" w:rsidRPr="00631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  <w:r w:rsidR="0040482D" w:rsidRPr="00631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40482D" w:rsidRPr="00631268" w14:paraId="38B916F3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26FE93FC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3330" w:type="dxa"/>
          </w:tcPr>
          <w:p w14:paraId="0F7FED9C" w14:textId="77777777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บริการเดินเครื่องและบำรุงรักษาโรงไฟฟ้า</w:t>
            </w:r>
          </w:p>
        </w:tc>
        <w:tc>
          <w:tcPr>
            <w:tcW w:w="903" w:type="dxa"/>
          </w:tcPr>
          <w:p w14:paraId="39CB42F4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5D456D8" w14:textId="2A4C4EB0" w:rsidR="0040482D" w:rsidRPr="0040482D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7E146BE4" w14:textId="764BB8C3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707BF858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EF3452C" w14:textId="60BF3743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vAlign w:val="bottom"/>
          </w:tcPr>
          <w:p w14:paraId="35B196E8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8F707A9" w14:textId="054F9E7D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7EDE63E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CA69823" w14:textId="1631F71F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2758B8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6837B2A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D18B873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68E479" w14:textId="730BB1AC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11E7D9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8F84D45" w14:textId="3BD5B73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500</w:t>
            </w:r>
          </w:p>
        </w:tc>
      </w:tr>
      <w:tr w:rsidR="0040482D" w:rsidRPr="00631268" w14:paraId="42C59B06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2FB23BAD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ราชบุรี อัลลายแอนซ์</w:t>
            </w:r>
            <w:r w:rsidRPr="0063126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</w:tcPr>
          <w:p w14:paraId="63A815B1" w14:textId="77777777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ลงทุนในธุรกิจเกี่ยวกับพลังงานไฟฟ้า</w:t>
            </w:r>
          </w:p>
        </w:tc>
        <w:tc>
          <w:tcPr>
            <w:tcW w:w="903" w:type="dxa"/>
          </w:tcPr>
          <w:p w14:paraId="425509D5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36704BF" w14:textId="5BDD78EC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322E0175" w14:textId="009BB671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29FAB8D3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2914FE5" w14:textId="0C0921BB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5" w:type="dxa"/>
            <w:vAlign w:val="bottom"/>
          </w:tcPr>
          <w:p w14:paraId="6BB2C47A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42876AE" w14:textId="537E3079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2" w:type="dxa"/>
            <w:vAlign w:val="bottom"/>
          </w:tcPr>
          <w:p w14:paraId="5F5DBC83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A15DC7C" w14:textId="15E22BB8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8544B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1869384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D619BA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AA5C843" w14:textId="155D8C5B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00AE6C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6303748" w14:textId="26E9879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420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200</w:t>
            </w:r>
          </w:p>
        </w:tc>
      </w:tr>
      <w:tr w:rsidR="0040482D" w:rsidRPr="00631268" w14:paraId="5DBBBD91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31D9152A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</w:rPr>
              <w:t>บริษัท ราช โคเจนเนอเรชั่น จำกัด</w:t>
            </w:r>
          </w:p>
        </w:tc>
        <w:tc>
          <w:tcPr>
            <w:tcW w:w="3330" w:type="dxa"/>
          </w:tcPr>
          <w:p w14:paraId="700DB9E2" w14:textId="0C7D783C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ผลิตและจำหน่ายพลังงานไฟฟ้าและ</w:t>
            </w:r>
            <w:r w:rsidR="00975015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ไอน้ำ</w:t>
            </w:r>
          </w:p>
        </w:tc>
        <w:tc>
          <w:tcPr>
            <w:tcW w:w="903" w:type="dxa"/>
          </w:tcPr>
          <w:p w14:paraId="59A0F3D5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0EB71F67" w14:textId="07070FAB" w:rsidR="0040482D" w:rsidRPr="0040482D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40482D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807" w:type="dxa"/>
            <w:vAlign w:val="bottom"/>
          </w:tcPr>
          <w:p w14:paraId="223C70E9" w14:textId="24B4CF36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6" w:type="dxa"/>
            <w:vAlign w:val="bottom"/>
          </w:tcPr>
          <w:p w14:paraId="03C460DB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FC46C9B" w14:textId="5439C9A1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5" w:type="dxa"/>
            <w:vAlign w:val="bottom"/>
          </w:tcPr>
          <w:p w14:paraId="4D872EE1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561E4CE5" w14:textId="351D7A10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2" w:type="dxa"/>
            <w:vAlign w:val="bottom"/>
          </w:tcPr>
          <w:p w14:paraId="6378E141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F666251" w14:textId="20B3E1F3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67FE4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0F505BA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E97761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19590AA" w14:textId="2C77D0ED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DBAE17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B26439" w14:textId="3389F788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866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052</w:t>
            </w:r>
          </w:p>
        </w:tc>
      </w:tr>
      <w:tr w:rsidR="0040482D" w:rsidRPr="00631268" w14:paraId="06C58F02" w14:textId="77777777" w:rsidTr="00933370">
        <w:trPr>
          <w:gridAfter w:val="1"/>
          <w:wAfter w:w="9" w:type="dxa"/>
          <w:cantSplit/>
        </w:trPr>
        <w:tc>
          <w:tcPr>
            <w:tcW w:w="2790" w:type="dxa"/>
          </w:tcPr>
          <w:p w14:paraId="0419F5F5" w14:textId="77777777" w:rsidR="0040482D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</w:pPr>
            <w:r w:rsidRPr="00631268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  <w:p w14:paraId="06643BDF" w14:textId="543B5ADF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E598578" w14:textId="77777777" w:rsidR="0040482D" w:rsidRPr="00063EF2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286" w:hanging="75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บริการเดินเครื่องและบำรุงรักษาโรงไฟฟ้า</w:t>
            </w:r>
            <w:r w:rsidRPr="00063EF2">
              <w:rPr>
                <w:rFonts w:ascii="Angsana New" w:hAnsi="Angsana New"/>
                <w:spacing w:val="-6"/>
                <w:sz w:val="29"/>
                <w:szCs w:val="29"/>
              </w:rPr>
              <w:br/>
            </w:r>
            <w:r w:rsidRPr="00063EF2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และลงทุนในธุรกิจพลังงานไฟฟ้าและสาธารณูปโภคพื้นฐาน</w:t>
            </w:r>
          </w:p>
        </w:tc>
        <w:tc>
          <w:tcPr>
            <w:tcW w:w="903" w:type="dxa"/>
            <w:vAlign w:val="bottom"/>
          </w:tcPr>
          <w:p w14:paraId="5B6233EB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สปป</w:t>
            </w:r>
            <w:r w:rsidRPr="00631268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2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720" w:type="dxa"/>
            <w:vAlign w:val="bottom"/>
          </w:tcPr>
          <w:p w14:paraId="616EAAB7" w14:textId="6666EEB0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807" w:type="dxa"/>
            <w:vAlign w:val="bottom"/>
          </w:tcPr>
          <w:p w14:paraId="6D982158" w14:textId="31517CD0" w:rsidR="0040482D" w:rsidRPr="00631268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6" w:type="dxa"/>
            <w:vAlign w:val="bottom"/>
          </w:tcPr>
          <w:p w14:paraId="00441845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F63C6BD" w14:textId="3A2C0605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5" w:type="dxa"/>
            <w:vAlign w:val="bottom"/>
          </w:tcPr>
          <w:p w14:paraId="41CC18ED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DE52346" w14:textId="70168991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2" w:type="dxa"/>
            <w:vAlign w:val="bottom"/>
          </w:tcPr>
          <w:p w14:paraId="6A8712D6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AEA96D9" w14:textId="2FEFF248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9ED61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048751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26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C8099D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325A80D" w14:textId="28428846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="0040482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ACB04B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9F42894" w14:textId="51388FAC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</w:t>
            </w:r>
            <w:r w:rsidR="0040482D" w:rsidRPr="0063126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858</w:t>
            </w:r>
          </w:p>
        </w:tc>
      </w:tr>
      <w:tr w:rsidR="0040482D" w:rsidRPr="00631268" w14:paraId="361DDE9C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640C0003" w14:textId="6DD364E7" w:rsidR="0040482D" w:rsidRPr="00933370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52" w:hanging="10"/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33370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บริษัท สหโคเจน (ชลบุรี) จำกัด</w:t>
            </w:r>
            <w:r w:rsidRPr="00933370">
              <w:rPr>
                <w:rFonts w:ascii="Angsana New" w:eastAsia="Cordia New" w:hAnsi="Angsana New"/>
                <w:snapToGrid w:val="0"/>
                <w:spacing w:val="-4"/>
                <w:sz w:val="28"/>
                <w:szCs w:val="28"/>
                <w:lang w:eastAsia="th-TH"/>
              </w:rPr>
              <w:br/>
              <w:t xml:space="preserve"> </w:t>
            </w:r>
            <w:r w:rsidRPr="00933370">
              <w:rPr>
                <w:rFonts w:ascii="Angsana New" w:eastAsia="Cordia New" w:hAnsi="Angsan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(มหาชน)</w:t>
            </w:r>
          </w:p>
        </w:tc>
        <w:tc>
          <w:tcPr>
            <w:tcW w:w="3330" w:type="dxa"/>
          </w:tcPr>
          <w:p w14:paraId="3DD630B6" w14:textId="77777777" w:rsidR="0040482D" w:rsidRPr="00933370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93337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 xml:space="preserve">   </w:t>
            </w:r>
          </w:p>
          <w:p w14:paraId="3B696D73" w14:textId="0266D3C0" w:rsidR="0040482D" w:rsidRPr="00933370" w:rsidRDefault="0040482D" w:rsidP="00B13C30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 w:firstLine="1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370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ผลิตและจำหน่ายพลังงานไฟฟ้าและไอน้ำ</w:t>
            </w:r>
          </w:p>
        </w:tc>
        <w:tc>
          <w:tcPr>
            <w:tcW w:w="903" w:type="dxa"/>
          </w:tcPr>
          <w:p w14:paraId="0AD227BA" w14:textId="77777777" w:rsidR="0040482D" w:rsidRPr="00933370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98A001" w14:textId="5CBE47B7" w:rsidR="0040482D" w:rsidRPr="00933370" w:rsidRDefault="0040482D" w:rsidP="0040482D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37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83F2E4A" w14:textId="32DC6B6C" w:rsidR="0040482D" w:rsidRPr="00933370" w:rsidRDefault="000D72D7" w:rsidP="0040482D">
            <w:pPr>
              <w:pStyle w:val="acctfourfigures"/>
              <w:tabs>
                <w:tab w:val="clear" w:pos="765"/>
                <w:tab w:val="decimal" w:pos="261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807" w:type="dxa"/>
            <w:vAlign w:val="bottom"/>
          </w:tcPr>
          <w:p w14:paraId="6ADFA43F" w14:textId="77777777" w:rsidR="0040482D" w:rsidRPr="00933370" w:rsidRDefault="0040482D" w:rsidP="007F59E8">
            <w:pPr>
              <w:pStyle w:val="acctfourfigures"/>
              <w:tabs>
                <w:tab w:val="clear" w:pos="765"/>
                <w:tab w:val="decimal" w:pos="98"/>
              </w:tabs>
              <w:spacing w:line="240" w:lineRule="atLeast"/>
              <w:ind w:left="-79" w:right="-1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0ACFD26" w14:textId="77777777" w:rsidR="0040482D" w:rsidRPr="00933370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77862D0" w14:textId="380E94A3" w:rsidR="0040482D" w:rsidRPr="00933370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40482D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412</w:t>
            </w:r>
            <w:r w:rsidR="0040482D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85" w:type="dxa"/>
            <w:vAlign w:val="bottom"/>
          </w:tcPr>
          <w:p w14:paraId="50738E64" w14:textId="77777777" w:rsidR="0040482D" w:rsidRPr="00933370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C2A8172" w14:textId="77777777" w:rsidR="0040482D" w:rsidRPr="00933370" w:rsidRDefault="0040482D" w:rsidP="0040482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5B4DA91" w14:textId="77777777" w:rsidR="0040482D" w:rsidRPr="00933370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631B2BD" w14:textId="232E872E" w:rsidR="0040482D" w:rsidRPr="00933370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2A9C5" w14:textId="77777777" w:rsidR="0040482D" w:rsidRPr="00933370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A57AB61" w14:textId="77777777" w:rsidR="0040482D" w:rsidRPr="00933370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05686A6" w14:textId="77777777" w:rsidR="0040482D" w:rsidRPr="00933370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78630C" w14:textId="3460D82C" w:rsidR="0040482D" w:rsidRPr="00933370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40482D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412</w:t>
            </w:r>
            <w:r w:rsidR="0040482D"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F7CADE8" w14:textId="77777777" w:rsidR="0040482D" w:rsidRPr="00933370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28825D" w14:textId="77777777" w:rsidR="0040482D" w:rsidRPr="00933370" w:rsidRDefault="0040482D" w:rsidP="0040482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3337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0482D" w:rsidRPr="00631268" w14:paraId="22C83DD1" w14:textId="77777777" w:rsidTr="00933370">
        <w:trPr>
          <w:gridAfter w:val="1"/>
          <w:wAfter w:w="9" w:type="dxa"/>
          <w:cantSplit/>
        </w:trPr>
        <w:tc>
          <w:tcPr>
            <w:tcW w:w="2790" w:type="dxa"/>
            <w:vAlign w:val="bottom"/>
          </w:tcPr>
          <w:p w14:paraId="32F1E2AF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04922F84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735898E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EB0C0A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6339B46C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7CB7671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B9369" w14:textId="6A52DA8A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40482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708</w:t>
            </w:r>
            <w:r w:rsidR="0040482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85" w:type="dxa"/>
            <w:vAlign w:val="bottom"/>
          </w:tcPr>
          <w:p w14:paraId="6CA2EC1F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95E51" w14:textId="40771F72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40482D" w:rsidRPr="0063126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836</w:t>
            </w:r>
            <w:r w:rsidR="0040482D" w:rsidRPr="0063126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2" w:type="dxa"/>
            <w:vAlign w:val="bottom"/>
          </w:tcPr>
          <w:p w14:paraId="36B42969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56EC5" w14:textId="4B04AD14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75C4D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CBC8D" w14:textId="77777777" w:rsidR="0040482D" w:rsidRPr="00631268" w:rsidRDefault="0040482D" w:rsidP="0040482D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26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9A7178" w14:textId="77777777" w:rsidR="0040482D" w:rsidRPr="00631268" w:rsidRDefault="0040482D" w:rsidP="0040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FF95D" w14:textId="16B27B19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40482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708</w:t>
            </w:r>
            <w:r w:rsidR="0040482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0E266C" w14:textId="77777777" w:rsidR="0040482D" w:rsidRPr="00631268" w:rsidRDefault="0040482D" w:rsidP="004048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4DB91" w14:textId="3FCD9C08" w:rsidR="0040482D" w:rsidRPr="00631268" w:rsidRDefault="000D72D7" w:rsidP="0040482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40482D" w:rsidRPr="0063126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836</w:t>
            </w:r>
            <w:r w:rsidR="0040482D" w:rsidRPr="0063126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</w:tr>
    </w:tbl>
    <w:p w14:paraId="76F84361" w14:textId="77777777" w:rsidR="00075915" w:rsidRPr="00D246FB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075915" w:rsidRPr="00D246FB" w:rsidSect="00696AD7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7CFD848" w14:textId="77777777" w:rsidR="000E72AB" w:rsidRPr="00D246FB" w:rsidRDefault="000E72AB" w:rsidP="000E72A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คอร์ปอเรชั่น จำกัด </w:t>
      </w:r>
      <w:r w:rsidRPr="00D246FB">
        <w:rPr>
          <w:rFonts w:ascii="Angsana New" w:hAnsi="Angsana New" w:hint="cs"/>
          <w:b/>
          <w:bCs/>
          <w:i/>
          <w:iCs/>
          <w:sz w:val="30"/>
          <w:szCs w:val="30"/>
        </w:rPr>
        <w:t>(“RHIC”)</w:t>
      </w:r>
    </w:p>
    <w:p w14:paraId="3BA91421" w14:textId="77777777" w:rsidR="000E72AB" w:rsidRPr="009B328F" w:rsidRDefault="000E72AB" w:rsidP="000E7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00"/>
        <w:gridCol w:w="1440"/>
        <w:gridCol w:w="1080"/>
        <w:gridCol w:w="1441"/>
        <w:gridCol w:w="271"/>
        <w:gridCol w:w="1530"/>
      </w:tblGrid>
      <w:tr w:rsidR="005D2064" w:rsidRPr="00D246FB" w14:paraId="41914706" w14:textId="77777777" w:rsidTr="005D2064">
        <w:tc>
          <w:tcPr>
            <w:tcW w:w="1800" w:type="dxa"/>
            <w:vAlign w:val="bottom"/>
          </w:tcPr>
          <w:p w14:paraId="607604E3" w14:textId="77777777" w:rsidR="005D2064" w:rsidRPr="00D246FB" w:rsidRDefault="005D2064" w:rsidP="000E72AB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  <w:vAlign w:val="bottom"/>
          </w:tcPr>
          <w:p w14:paraId="2AA65C92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vAlign w:val="bottom"/>
          </w:tcPr>
          <w:p w14:paraId="4B3A1A4A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0F0F6D24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มูลค่าหุ้นละ</w:t>
            </w:r>
          </w:p>
        </w:tc>
        <w:tc>
          <w:tcPr>
            <w:tcW w:w="1441" w:type="dxa"/>
            <w:vAlign w:val="bottom"/>
          </w:tcPr>
          <w:p w14:paraId="5DDAB2E7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1" w:type="dxa"/>
          </w:tcPr>
          <w:p w14:paraId="2A0E23EE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B853D65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5D2064" w:rsidRPr="00D246FB" w14:paraId="5DFFDEA6" w14:textId="77777777" w:rsidTr="005D2064">
        <w:tc>
          <w:tcPr>
            <w:tcW w:w="1800" w:type="dxa"/>
            <w:vAlign w:val="bottom"/>
          </w:tcPr>
          <w:p w14:paraId="7D5E8A6A" w14:textId="77777777" w:rsidR="005D2064" w:rsidRPr="00D246FB" w:rsidRDefault="005D2064" w:rsidP="000E72AB">
            <w:pPr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EF11186" w14:textId="77777777" w:rsidR="005D2064" w:rsidRPr="00D246FB" w:rsidRDefault="005D2064" w:rsidP="000E72AB">
            <w:pPr>
              <w:ind w:left="342" w:right="-45" w:hanging="342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3A15D2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นหุ้น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5C6418D1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1441" w:type="dxa"/>
            <w:vAlign w:val="bottom"/>
          </w:tcPr>
          <w:p w14:paraId="0718E9C3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61CC9D87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C42D06" w14:textId="77777777" w:rsidR="005D2064" w:rsidRPr="00D246FB" w:rsidRDefault="005D2064" w:rsidP="000E7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</w:tabs>
              <w:ind w:left="-108" w:right="-110" w:hanging="7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="009B328F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B328F" w:rsidRPr="00D246FB" w14:paraId="6626E37A" w14:textId="77777777" w:rsidTr="005D2064">
        <w:tc>
          <w:tcPr>
            <w:tcW w:w="1800" w:type="dxa"/>
            <w:vAlign w:val="bottom"/>
          </w:tcPr>
          <w:p w14:paraId="3C0D6B3C" w14:textId="01EDC964" w:rsidR="009B328F" w:rsidRPr="00D246FB" w:rsidRDefault="000D72D7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9B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28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69D7C0F9" w14:textId="77777777" w:rsidR="009B328F" w:rsidRPr="00D246FB" w:rsidRDefault="009B328F" w:rsidP="009B328F">
            <w:pPr>
              <w:ind w:left="342" w:right="-45" w:hanging="342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15130B0B" w14:textId="17A55C04" w:rsidR="009B328F" w:rsidRPr="00D246FB" w:rsidRDefault="000D72D7" w:rsidP="009B328F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169B5EC5" w14:textId="62F89BFC" w:rsidR="009B328F" w:rsidRPr="00D246FB" w:rsidRDefault="000D72D7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vAlign w:val="bottom"/>
          </w:tcPr>
          <w:p w14:paraId="618F60C4" w14:textId="31030029" w:rsidR="009B328F" w:rsidRPr="00D246FB" w:rsidRDefault="000D72D7" w:rsidP="009B328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548017B1" w14:textId="77777777" w:rsidR="009B328F" w:rsidRPr="00D43133" w:rsidRDefault="009B328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119CEFF" w14:textId="66C080B6" w:rsidR="009B328F" w:rsidRPr="00D246FB" w:rsidRDefault="000D72D7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B328F" w:rsidRPr="00D246FB" w14:paraId="5F450238" w14:textId="77777777" w:rsidTr="005D2064">
        <w:tc>
          <w:tcPr>
            <w:tcW w:w="1800" w:type="dxa"/>
            <w:vAlign w:val="bottom"/>
          </w:tcPr>
          <w:p w14:paraId="7CF1AD29" w14:textId="3BA3ED6A" w:rsidR="009B328F" w:rsidRPr="00D246FB" w:rsidRDefault="000D72D7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="009B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28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E8D0909" w14:textId="77777777" w:rsidR="009B328F" w:rsidRPr="00D246FB" w:rsidRDefault="009B328F" w:rsidP="009B328F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63A083F2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FF2C76A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3FD8E195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E52F42E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6E8DDC" w14:textId="43AB0CB9" w:rsidR="009B328F" w:rsidRPr="00D246FB" w:rsidRDefault="000D72D7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 w:rsidR="009B328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9B328F" w:rsidRPr="00D246FB" w14:paraId="635DFF03" w14:textId="77777777" w:rsidTr="005D2064">
        <w:tc>
          <w:tcPr>
            <w:tcW w:w="1800" w:type="dxa"/>
            <w:vAlign w:val="bottom"/>
          </w:tcPr>
          <w:p w14:paraId="7572FB40" w14:textId="0DAEA332" w:rsidR="009B328F" w:rsidRPr="00D246FB" w:rsidRDefault="000D72D7" w:rsidP="009B328F">
            <w:pPr>
              <w:ind w:right="-45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</w:t>
            </w:r>
            <w:r w:rsidR="009B32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328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571DCF71" w14:textId="77777777" w:rsidR="009B328F" w:rsidRPr="00D246FB" w:rsidRDefault="009B328F" w:rsidP="009B328F">
            <w:pPr>
              <w:ind w:right="-45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vAlign w:val="bottom"/>
          </w:tcPr>
          <w:p w14:paraId="2DAC125F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D4984B4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1" w:type="dxa"/>
            <w:vAlign w:val="bottom"/>
          </w:tcPr>
          <w:p w14:paraId="4874BE17" w14:textId="77777777" w:rsidR="009B328F" w:rsidRPr="00D246FB" w:rsidRDefault="009B328F" w:rsidP="009B328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1AD43E2" w14:textId="77777777" w:rsidR="009B328F" w:rsidRPr="00D43133" w:rsidRDefault="009B328F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F12128A" w14:textId="644629D5" w:rsidR="009B328F" w:rsidRPr="00D246FB" w:rsidRDefault="000D72D7" w:rsidP="009B328F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  <w:r w:rsidR="009B32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D2064" w:rsidRPr="00D246FB" w14:paraId="24B8AFA7" w14:textId="77777777" w:rsidTr="005D2064">
        <w:tc>
          <w:tcPr>
            <w:tcW w:w="1800" w:type="dxa"/>
            <w:vAlign w:val="bottom"/>
          </w:tcPr>
          <w:p w14:paraId="280D0FDA" w14:textId="3A3ECCDD" w:rsidR="005D2064" w:rsidRPr="00D246FB" w:rsidRDefault="000D72D7" w:rsidP="000E72AB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bottom"/>
          </w:tcPr>
          <w:p w14:paraId="1825D80B" w14:textId="77777777" w:rsidR="005D2064" w:rsidRPr="00D246FB" w:rsidRDefault="005D2064" w:rsidP="000E72AB">
            <w:pPr>
              <w:ind w:left="342" w:right="-45" w:hanging="342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DDA29" w14:textId="17963749" w:rsidR="005D2064" w:rsidRPr="00D246FB" w:rsidRDefault="000D72D7" w:rsidP="005D206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265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200751A1" w14:textId="4C3A18AF" w:rsidR="005D2064" w:rsidRPr="00D246FB" w:rsidRDefault="000D72D7" w:rsidP="005D20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35558" w14:textId="6AF75DC1" w:rsidR="005D2064" w:rsidRPr="00D246FB" w:rsidRDefault="000D72D7" w:rsidP="005D206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650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1" w:type="dxa"/>
          </w:tcPr>
          <w:p w14:paraId="6D7DF239" w14:textId="77777777" w:rsidR="005D2064" w:rsidRPr="00D43133" w:rsidRDefault="005D2064" w:rsidP="000E72AB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26C12" w14:textId="5B33D7A0" w:rsidR="005D2064" w:rsidRPr="00D246FB" w:rsidRDefault="000D72D7" w:rsidP="000E72AB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D2064" w:rsidRPr="00D246F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9B32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5C376D96" w14:textId="77777777" w:rsidR="00F9609F" w:rsidRDefault="00F9609F" w:rsidP="000E7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5573FE1D" w14:textId="77777777" w:rsidR="009B328F" w:rsidRDefault="009B328F" w:rsidP="009B328F">
      <w:pPr>
        <w:pStyle w:val="ListParagraph"/>
        <w:tabs>
          <w:tab w:val="clear" w:pos="227"/>
          <w:tab w:val="clear" w:pos="454"/>
          <w:tab w:val="left" w:pos="540"/>
        </w:tabs>
        <w:ind w:left="518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การเพิ่มทุนของบริษัท ราช</w:t>
      </w:r>
      <w:r>
        <w:rPr>
          <w:rFonts w:ascii="Angsana New" w:hAnsi="Angsana New"/>
          <w:b/>
          <w:bCs/>
          <w:i/>
          <w:iCs/>
          <w:sz w:val="30"/>
          <w:szCs w:val="30"/>
        </w:rPr>
        <w:t>-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ลาว เซอร์วิส จำกัด (“</w:t>
      </w:r>
      <w:r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R</w:t>
      </w:r>
      <w:r>
        <w:rPr>
          <w:rFonts w:ascii="Angsana New" w:hAnsi="Angsana New"/>
          <w:b/>
          <w:bCs/>
          <w:i/>
          <w:iCs/>
          <w:sz w:val="30"/>
          <w:szCs w:val="30"/>
        </w:rPr>
        <w:t>L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”)</w:t>
      </w:r>
    </w:p>
    <w:p w14:paraId="5DE88A95" w14:textId="77777777" w:rsidR="009B328F" w:rsidRDefault="009B328F" w:rsidP="009B328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D194D1F" w14:textId="37AFA997" w:rsidR="009B328F" w:rsidRDefault="009B328F" w:rsidP="009B328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ในการประชุมวิสามัญผู้ถือหุ้นของบริษัท ราช-ลาว เซอร์วิส จำกัด ซึ่งเป็นบริษัทย่อยทางตรง เมื่อวันที่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20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มีมติอนุมัติให้เพิ่มทุนจดทะเบียนจาก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20</w:t>
      </w:r>
      <w:r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000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ล้านกีบ เป็น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144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875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ล้านกีบ</w:t>
      </w:r>
      <w:r>
        <w:rPr>
          <w:rFonts w:ascii="Angsana New" w:eastAsia="Cordia New" w:hAnsi="Angsana New"/>
          <w:snapToGrid w:val="0"/>
          <w:spacing w:val="-2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 xml:space="preserve">เพื่อนำไปใช้ลงทุนโครงการต่าง ๆ ในต่างประเทศ </w:t>
      </w:r>
      <w:r>
        <w:rPr>
          <w:rFonts w:ascii="Angsana New" w:eastAsia="Cordia New" w:hAnsi="Angsana New"/>
          <w:snapToGrid w:val="0"/>
          <w:spacing w:val="-2"/>
          <w:sz w:val="30"/>
          <w:szCs w:val="30"/>
          <w:cs/>
          <w:lang w:val="th-TH" w:eastAsia="th-TH"/>
        </w:rPr>
        <w:t xml:space="preserve">โดยการเรียกชำระค่าหุ้นเพิ่มเติมจากผู้ถือหุ้นเดิม </w:t>
      </w:r>
      <w:r w:rsidR="000D72D7" w:rsidRPr="000D72D7"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>2</w:t>
      </w:r>
      <w:r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>50</w:t>
      </w:r>
      <w:r>
        <w:rPr>
          <w:rFonts w:ascii="Angsana New" w:eastAsia="Cordi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pacing w:val="-2"/>
          <w:sz w:val="30"/>
          <w:szCs w:val="30"/>
          <w:cs/>
          <w:lang w:eastAsia="th-TH"/>
        </w:rPr>
        <w:t>ล้านหุ้น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จากมูลค่าที่ตราไว้หุ้นละ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000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กีบ เป็นมูลค่าที่ตราไว้หุ้นละ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9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500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กีบ และ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ออกหุ้นสามัญใหม่</w:t>
      </w:r>
      <w:r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จำนวน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12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75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ล้านหุ้น มูลค่าหุ้นที่ตราไว้หุ้นละ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9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500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กีบ ต่อมาเมื่อวันที่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2564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บริษัท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ได้ชำระค่าหุ้นเพิ่มทุนดังกล่าวร้อยละ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67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A7089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259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ล้านบาท </w:t>
      </w:r>
    </w:p>
    <w:p w14:paraId="0EB073AF" w14:textId="77777777" w:rsidR="00EA4411" w:rsidRPr="00A70891" w:rsidRDefault="00EA4411" w:rsidP="00A70891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2252B6C0" w14:textId="77777777" w:rsidR="008E6A54" w:rsidRPr="008D117E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D117E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ที่ดินสำหรับโครงการพัฒนาในอนาคต</w:t>
      </w:r>
    </w:p>
    <w:p w14:paraId="5A39A3BD" w14:textId="77777777" w:rsidR="008E6A54" w:rsidRPr="008D117E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56421E7" w14:textId="44E41BCB" w:rsidR="00A068A5" w:rsidRDefault="00A068A5" w:rsidP="00A068A5">
      <w:pPr>
        <w:pStyle w:val="PlainText"/>
        <w:ind w:left="540"/>
        <w:jc w:val="thaiDistribute"/>
        <w:rPr>
          <w:rFonts w:ascii="Angsana New" w:hAnsi="Angsana New"/>
          <w:sz w:val="30"/>
          <w:szCs w:val="30"/>
        </w:rPr>
      </w:pPr>
      <w:r w:rsidRPr="00A068A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Pr="00A068A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A068A5">
        <w:rPr>
          <w:rFonts w:ascii="Angsana New" w:hAnsi="Angsana New" w:hint="cs"/>
          <w:sz w:val="30"/>
          <w:szCs w:val="30"/>
          <w:cs/>
        </w:rPr>
        <w:t xml:space="preserve"> กลุ่มบริษัทมีที่ดินสำหรับโครงการพัฒนาในอนาคต ซึ่งประกอบด้วยที่ดินจำนวนประมาณ </w:t>
      </w:r>
      <w:r w:rsidR="000D72D7" w:rsidRPr="000D72D7">
        <w:rPr>
          <w:rFonts w:ascii="Angsana New" w:hAnsi="Angsana New"/>
          <w:sz w:val="30"/>
          <w:szCs w:val="30"/>
        </w:rPr>
        <w:t>317</w:t>
      </w:r>
      <w:r w:rsidRPr="00A068A5">
        <w:rPr>
          <w:rFonts w:ascii="Angsana New" w:hAnsi="Angsana New"/>
          <w:sz w:val="30"/>
          <w:szCs w:val="30"/>
        </w:rPr>
        <w:t xml:space="preserve"> </w:t>
      </w:r>
      <w:r w:rsidRPr="00A068A5">
        <w:rPr>
          <w:rFonts w:ascii="Angsana New" w:hAnsi="Angsana New" w:hint="cs"/>
          <w:sz w:val="30"/>
          <w:szCs w:val="30"/>
          <w:cs/>
        </w:rPr>
        <w:t xml:space="preserve">ไร่ ตั้งอยู่ในจังหวัดปทุมธานี ที่ดินจำนวนประมาณ </w:t>
      </w:r>
      <w:r w:rsidR="000D72D7" w:rsidRPr="000D72D7">
        <w:rPr>
          <w:rFonts w:ascii="Angsana New" w:hAnsi="Angsana New"/>
          <w:sz w:val="30"/>
          <w:szCs w:val="30"/>
        </w:rPr>
        <w:t>19</w:t>
      </w:r>
      <w:r w:rsidRPr="00A068A5">
        <w:rPr>
          <w:rFonts w:ascii="Angsana New" w:hAnsi="Angsana New"/>
          <w:sz w:val="30"/>
          <w:szCs w:val="30"/>
        </w:rPr>
        <w:t xml:space="preserve"> </w:t>
      </w:r>
      <w:r w:rsidRPr="00A068A5">
        <w:rPr>
          <w:rFonts w:ascii="Angsana New" w:hAnsi="Angsana New" w:hint="cs"/>
          <w:sz w:val="30"/>
          <w:szCs w:val="30"/>
          <w:cs/>
        </w:rPr>
        <w:t xml:space="preserve">ไร่ ตั้งอยู่ในจังหวัดนครศรีธรรมราช ที่ดินจำนวนประมาณ </w:t>
      </w:r>
      <w:r w:rsidR="000D72D7" w:rsidRPr="000D72D7">
        <w:rPr>
          <w:rFonts w:ascii="Angsana New" w:hAnsi="Angsana New"/>
          <w:sz w:val="30"/>
          <w:szCs w:val="30"/>
        </w:rPr>
        <w:t>52</w:t>
      </w:r>
      <w:r w:rsidRPr="00A068A5">
        <w:rPr>
          <w:rFonts w:ascii="Angsana New" w:hAnsi="Angsana New" w:hint="cs"/>
          <w:sz w:val="30"/>
          <w:szCs w:val="30"/>
          <w:cs/>
        </w:rPr>
        <w:t xml:space="preserve"> ไร่ ตั้งอยู่ในจังหวัดเพชรบุรี ซึ่งกลุ่มบริษัทอยู่ระหว่างการพิจารณาแผนการพัฒนาแต่ยังไม่แล้วเสร็จและที่ดินจำนวน </w:t>
      </w:r>
      <w:r w:rsidR="000D72D7" w:rsidRPr="000D72D7">
        <w:rPr>
          <w:rFonts w:ascii="Angsana New" w:hAnsi="Angsana New" w:hint="cs"/>
          <w:sz w:val="30"/>
          <w:szCs w:val="30"/>
        </w:rPr>
        <w:t>150</w:t>
      </w:r>
      <w:r w:rsidRPr="00A068A5">
        <w:rPr>
          <w:rFonts w:ascii="Angsana New" w:hAnsi="Angsana New" w:hint="cs"/>
          <w:sz w:val="30"/>
          <w:szCs w:val="30"/>
          <w:cs/>
        </w:rPr>
        <w:t xml:space="preserve"> ไร่ ตั้งอยู่ในจังหวัดราชบุรี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068A5">
        <w:rPr>
          <w:rFonts w:ascii="Angsana New" w:hAnsi="Angsana New" w:hint="cs"/>
          <w:sz w:val="30"/>
          <w:szCs w:val="30"/>
          <w:cs/>
        </w:rPr>
        <w:t>ทั้งนี้ ที่ดินทั้งหมดดังกล่าวมีมูลค่าตามบัญชีสุทธิรวมเป็นจำนวน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372</w:t>
      </w:r>
      <w:r w:rsidRPr="00A068A5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92</w:t>
      </w:r>
      <w:r w:rsidRPr="00A068A5">
        <w:rPr>
          <w:rFonts w:ascii="Angsana New" w:hAnsi="Angsana New" w:hint="cs"/>
          <w:sz w:val="30"/>
          <w:szCs w:val="30"/>
          <w:cs/>
        </w:rPr>
        <w:t xml:space="preserve"> ล้านบาท 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Pr="00A068A5">
        <w:rPr>
          <w:rFonts w:ascii="Angsana New" w:hAnsi="Angsana New"/>
          <w:sz w:val="30"/>
          <w:szCs w:val="30"/>
        </w:rPr>
        <w:t xml:space="preserve"> </w:t>
      </w:r>
      <w:r w:rsidRPr="00A068A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A068A5">
        <w:rPr>
          <w:rFonts w:ascii="Angsana New" w:hAnsi="Angsana New"/>
          <w:sz w:val="30"/>
          <w:szCs w:val="30"/>
        </w:rPr>
        <w:t xml:space="preserve"> </w:t>
      </w:r>
      <w:r w:rsidRPr="00A068A5">
        <w:rPr>
          <w:rFonts w:ascii="Angsana New" w:hAnsi="Angsana New" w:hint="cs"/>
          <w:sz w:val="30"/>
          <w:szCs w:val="30"/>
          <w:cs/>
        </w:rPr>
        <w:t>กลุ่มบริษัทได้มีการเปรียบเทียบราคาตลาด ซึ่งไม่พบว่ามูลค่าตามบัญชีของที่ดินดังกล่าวสูงกว่ามูลค่าที่คาดว่าจะได้รับคืน</w:t>
      </w:r>
    </w:p>
    <w:p w14:paraId="7CC0992E" w14:textId="08F3B0DA" w:rsidR="002117BF" w:rsidRPr="003E4C39" w:rsidRDefault="002117BF" w:rsidP="003E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438023" w14:textId="266E9E6E" w:rsidR="00FA0C0A" w:rsidRPr="001A4311" w:rsidRDefault="00FA0C0A" w:rsidP="001A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sectPr w:rsidR="00FA0C0A" w:rsidRPr="001A4311" w:rsidSect="00696AD7">
          <w:headerReference w:type="default" r:id="rId19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1B08D199" w14:textId="77777777" w:rsidR="001E3E54" w:rsidRDefault="00BB4E92" w:rsidP="00F42FA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</w:t>
      </w:r>
      <w:r w:rsidR="001E3E54"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</w:p>
    <w:p w14:paraId="3C5D99AC" w14:textId="77777777" w:rsidR="00740369" w:rsidRPr="00740369" w:rsidRDefault="00740369" w:rsidP="00740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12"/>
          <w:szCs w:val="12"/>
          <w:cs/>
          <w:lang w:val="th-TH"/>
        </w:rPr>
      </w:pPr>
    </w:p>
    <w:p w14:paraId="6DDD3313" w14:textId="77777777" w:rsidR="007664B1" w:rsidRPr="00D246FB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4"/>
          <w:szCs w:val="4"/>
        </w:rPr>
      </w:pPr>
    </w:p>
    <w:tbl>
      <w:tblPr>
        <w:tblW w:w="146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7"/>
        <w:gridCol w:w="1080"/>
        <w:gridCol w:w="269"/>
        <w:gridCol w:w="1262"/>
        <w:gridCol w:w="273"/>
        <w:gridCol w:w="1708"/>
        <w:gridCol w:w="7"/>
        <w:gridCol w:w="236"/>
        <w:gridCol w:w="7"/>
        <w:gridCol w:w="1103"/>
        <w:gridCol w:w="7"/>
        <w:gridCol w:w="269"/>
        <w:gridCol w:w="7"/>
        <w:gridCol w:w="976"/>
        <w:gridCol w:w="7"/>
        <w:gridCol w:w="268"/>
        <w:gridCol w:w="7"/>
        <w:gridCol w:w="1058"/>
        <w:gridCol w:w="7"/>
        <w:gridCol w:w="8"/>
        <w:gridCol w:w="256"/>
        <w:gridCol w:w="7"/>
        <w:gridCol w:w="8"/>
        <w:gridCol w:w="1066"/>
        <w:gridCol w:w="12"/>
        <w:gridCol w:w="20"/>
      </w:tblGrid>
      <w:tr w:rsidR="008E6A54" w:rsidRPr="004919DD" w14:paraId="648E4952" w14:textId="77777777" w:rsidTr="00F42FA9">
        <w:trPr>
          <w:gridAfter w:val="1"/>
          <w:wAfter w:w="12" w:type="dxa"/>
          <w:trHeight w:hRule="exact" w:val="340"/>
          <w:tblHeader/>
        </w:trPr>
        <w:tc>
          <w:tcPr>
            <w:tcW w:w="14683" w:type="dxa"/>
            <w:gridSpan w:val="25"/>
          </w:tcPr>
          <w:p w14:paraId="59FD46B4" w14:textId="77777777" w:rsidR="008E6A54" w:rsidRPr="00F42FA9" w:rsidRDefault="008E6A54" w:rsidP="00AB7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4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73D70" w:rsidRPr="004919DD" w14:paraId="24340D75" w14:textId="77777777" w:rsidTr="00F42FA9">
        <w:trPr>
          <w:trHeight w:hRule="exact" w:val="340"/>
          <w:tblHeader/>
        </w:trPr>
        <w:tc>
          <w:tcPr>
            <w:tcW w:w="4769" w:type="dxa"/>
            <w:vAlign w:val="center"/>
          </w:tcPr>
          <w:p w14:paraId="419FB823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vAlign w:val="center"/>
          </w:tcPr>
          <w:p w14:paraId="2767FF6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5BBD6FA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0D7128B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" w:type="dxa"/>
            <w:vAlign w:val="center"/>
          </w:tcPr>
          <w:p w14:paraId="4933E68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671F67B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โรงไฟฟ้า ระบบ</w:t>
            </w:r>
          </w:p>
        </w:tc>
        <w:tc>
          <w:tcPr>
            <w:tcW w:w="236" w:type="dxa"/>
            <w:vAlign w:val="center"/>
          </w:tcPr>
          <w:p w14:paraId="3AD9AFF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4C3F84B2" w14:textId="66129B49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เครื่องตกแต่ง ติดตั้ง</w:t>
            </w:r>
          </w:p>
        </w:tc>
        <w:tc>
          <w:tcPr>
            <w:tcW w:w="276" w:type="dxa"/>
            <w:gridSpan w:val="2"/>
            <w:vAlign w:val="center"/>
          </w:tcPr>
          <w:p w14:paraId="3BD279D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49899B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3D4D402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57A2964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1" w:type="dxa"/>
            <w:gridSpan w:val="3"/>
            <w:vAlign w:val="center"/>
          </w:tcPr>
          <w:p w14:paraId="136CA6B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4A43C04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3D70" w:rsidRPr="004919DD" w14:paraId="099A28B7" w14:textId="77777777" w:rsidTr="00F42FA9">
        <w:trPr>
          <w:trHeight w:hRule="exact" w:val="340"/>
          <w:tblHeader/>
        </w:trPr>
        <w:tc>
          <w:tcPr>
            <w:tcW w:w="4769" w:type="dxa"/>
            <w:vAlign w:val="center"/>
          </w:tcPr>
          <w:p w14:paraId="7BF4F4AD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vAlign w:val="center"/>
          </w:tcPr>
          <w:p w14:paraId="7F5B935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77318D8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430F9B8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อาคาร</w:t>
            </w:r>
          </w:p>
        </w:tc>
        <w:tc>
          <w:tcPr>
            <w:tcW w:w="273" w:type="dxa"/>
            <w:vAlign w:val="center"/>
          </w:tcPr>
          <w:p w14:paraId="48CDA2D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13EDF3E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ส่งพลังงานไฟฟ้าและ</w:t>
            </w:r>
          </w:p>
        </w:tc>
        <w:tc>
          <w:tcPr>
            <w:tcW w:w="236" w:type="dxa"/>
            <w:vAlign w:val="center"/>
          </w:tcPr>
          <w:p w14:paraId="2AB34CF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3B9CB4B0" w14:textId="7F530FCE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ติดตั้งและ</w:t>
            </w:r>
          </w:p>
        </w:tc>
        <w:tc>
          <w:tcPr>
            <w:tcW w:w="276" w:type="dxa"/>
            <w:gridSpan w:val="2"/>
            <w:vAlign w:val="center"/>
          </w:tcPr>
          <w:p w14:paraId="05CCA1A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1663263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74BEDB6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58F5130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71" w:type="dxa"/>
            <w:gridSpan w:val="3"/>
            <w:vAlign w:val="center"/>
          </w:tcPr>
          <w:p w14:paraId="4CE7EE5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78AFC15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3D70" w:rsidRPr="004919DD" w14:paraId="7ABCD1B8" w14:textId="77777777" w:rsidTr="00F42FA9">
        <w:trPr>
          <w:trHeight w:hRule="exact" w:val="340"/>
          <w:tblHeader/>
        </w:trPr>
        <w:tc>
          <w:tcPr>
            <w:tcW w:w="4769" w:type="dxa"/>
            <w:vAlign w:val="center"/>
          </w:tcPr>
          <w:p w14:paraId="7A18A7CE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vAlign w:val="center"/>
          </w:tcPr>
          <w:p w14:paraId="1EEA73F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" w:type="dxa"/>
            <w:vAlign w:val="center"/>
          </w:tcPr>
          <w:p w14:paraId="236E797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60364AF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สิ่งปลูกสร้างและ</w:t>
            </w:r>
          </w:p>
        </w:tc>
        <w:tc>
          <w:tcPr>
            <w:tcW w:w="273" w:type="dxa"/>
            <w:vAlign w:val="center"/>
          </w:tcPr>
          <w:p w14:paraId="1DE751F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4E40D90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เครื่องมือเครื่องใช้ใน</w:t>
            </w:r>
          </w:p>
        </w:tc>
        <w:tc>
          <w:tcPr>
            <w:tcW w:w="236" w:type="dxa"/>
            <w:vAlign w:val="center"/>
          </w:tcPr>
          <w:p w14:paraId="28D1FED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1B2B35A9" w14:textId="4D1A26E5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276" w:type="dxa"/>
            <w:gridSpan w:val="2"/>
            <w:vAlign w:val="center"/>
          </w:tcPr>
          <w:p w14:paraId="63B651E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471365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663F0B4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1BA1D62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การก่อสร้าง</w:t>
            </w:r>
          </w:p>
        </w:tc>
        <w:tc>
          <w:tcPr>
            <w:tcW w:w="271" w:type="dxa"/>
            <w:gridSpan w:val="3"/>
            <w:vAlign w:val="center"/>
          </w:tcPr>
          <w:p w14:paraId="2AA0703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67FD47E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73D70" w:rsidRPr="004919DD" w14:paraId="6886DD69" w14:textId="77777777" w:rsidTr="00F42FA9">
        <w:trPr>
          <w:trHeight w:hRule="exact" w:val="340"/>
          <w:tblHeader/>
        </w:trPr>
        <w:tc>
          <w:tcPr>
            <w:tcW w:w="4769" w:type="dxa"/>
            <w:vAlign w:val="center"/>
          </w:tcPr>
          <w:p w14:paraId="38C66765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7" w:type="dxa"/>
            <w:vAlign w:val="center"/>
          </w:tcPr>
          <w:p w14:paraId="2E7968B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ที่ดิน</w:t>
            </w:r>
          </w:p>
        </w:tc>
        <w:tc>
          <w:tcPr>
            <w:tcW w:w="269" w:type="dxa"/>
            <w:vAlign w:val="center"/>
          </w:tcPr>
          <w:p w14:paraId="02B39C0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3F74DCE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273" w:type="dxa"/>
            <w:vAlign w:val="center"/>
          </w:tcPr>
          <w:p w14:paraId="014B848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492719A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การผลิตและบำรุงรักษาบำรุงรักษา</w:t>
            </w:r>
          </w:p>
        </w:tc>
        <w:tc>
          <w:tcPr>
            <w:tcW w:w="236" w:type="dxa"/>
            <w:vAlign w:val="center"/>
          </w:tcPr>
          <w:p w14:paraId="7C0F54B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7331AEE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76" w:type="dxa"/>
            <w:gridSpan w:val="2"/>
            <w:vAlign w:val="center"/>
          </w:tcPr>
          <w:p w14:paraId="540F6CD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ED06D3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75" w:type="dxa"/>
            <w:gridSpan w:val="2"/>
            <w:vAlign w:val="center"/>
          </w:tcPr>
          <w:p w14:paraId="4CFADEC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4F404AA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 w:hanging="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และติดตั้ง</w:t>
            </w:r>
          </w:p>
        </w:tc>
        <w:tc>
          <w:tcPr>
            <w:tcW w:w="271" w:type="dxa"/>
            <w:gridSpan w:val="3"/>
            <w:vAlign w:val="center"/>
          </w:tcPr>
          <w:p w14:paraId="707DFAB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2C08CC0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C73D70" w:rsidRPr="004919DD" w14:paraId="51E6DEB2" w14:textId="77777777" w:rsidTr="00F42FA9">
        <w:trPr>
          <w:trHeight w:hRule="exact" w:val="288"/>
          <w:tblHeader/>
        </w:trPr>
        <w:tc>
          <w:tcPr>
            <w:tcW w:w="4769" w:type="dxa"/>
            <w:vAlign w:val="center"/>
          </w:tcPr>
          <w:p w14:paraId="18E8F4F1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26" w:type="dxa"/>
            <w:gridSpan w:val="25"/>
            <w:vAlign w:val="center"/>
          </w:tcPr>
          <w:p w14:paraId="3C09755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73D70" w:rsidRPr="004919DD" w14:paraId="4603D012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20FA41EF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077" w:type="dxa"/>
            <w:vAlign w:val="center"/>
          </w:tcPr>
          <w:p w14:paraId="3BC03D8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left="-108" w:right="-22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590607E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57697C1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04CB268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0092A3A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9DDD05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0734D30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108F5F3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74553C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69ABECB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03A534E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73EB1E2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1DF11D7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3D70" w:rsidRPr="004919DD" w14:paraId="7E4163A8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1B520FB8" w14:textId="020E14F8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Pr="00F42FA9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77" w:type="dxa"/>
            <w:vAlign w:val="center"/>
          </w:tcPr>
          <w:p w14:paraId="3631BCC4" w14:textId="65E2E74D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1,722,185</w:t>
            </w:r>
          </w:p>
        </w:tc>
        <w:tc>
          <w:tcPr>
            <w:tcW w:w="269" w:type="dxa"/>
            <w:vAlign w:val="center"/>
          </w:tcPr>
          <w:p w14:paraId="2D238A8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47859F3A" w14:textId="0B1BA4EB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513,549</w:t>
            </w:r>
          </w:p>
        </w:tc>
        <w:tc>
          <w:tcPr>
            <w:tcW w:w="273" w:type="dxa"/>
            <w:vAlign w:val="center"/>
          </w:tcPr>
          <w:p w14:paraId="6C3A538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14A34B9F" w14:textId="4B96ECB5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 w:bidi="th-TH"/>
              </w:rPr>
              <w:t>33,680,855</w:t>
            </w:r>
          </w:p>
        </w:tc>
        <w:tc>
          <w:tcPr>
            <w:tcW w:w="236" w:type="dxa"/>
            <w:vAlign w:val="center"/>
          </w:tcPr>
          <w:p w14:paraId="5798C3B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1A98283B" w14:textId="130DF40B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 w:bidi="th-TH"/>
              </w:rPr>
              <w:t>590,704</w:t>
            </w:r>
          </w:p>
        </w:tc>
        <w:tc>
          <w:tcPr>
            <w:tcW w:w="276" w:type="dxa"/>
            <w:gridSpan w:val="2"/>
            <w:vAlign w:val="center"/>
          </w:tcPr>
          <w:p w14:paraId="5A4C2B7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372D1BE6" w14:textId="40C15DF1" w:rsidR="00C73D70" w:rsidRPr="00F42FA9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20,006</w:t>
            </w:r>
          </w:p>
        </w:tc>
        <w:tc>
          <w:tcPr>
            <w:tcW w:w="275" w:type="dxa"/>
            <w:gridSpan w:val="2"/>
            <w:vAlign w:val="center"/>
          </w:tcPr>
          <w:p w14:paraId="589416F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3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444164A9" w14:textId="62BD38EF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2,269,083</w:t>
            </w:r>
          </w:p>
        </w:tc>
        <w:tc>
          <w:tcPr>
            <w:tcW w:w="271" w:type="dxa"/>
            <w:gridSpan w:val="3"/>
            <w:vAlign w:val="center"/>
          </w:tcPr>
          <w:p w14:paraId="1BBF6EF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1A104C07" w14:textId="37ED2EEE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 w:bidi="th-TH"/>
              </w:rPr>
              <w:t>38,796,382</w:t>
            </w:r>
          </w:p>
        </w:tc>
      </w:tr>
      <w:tr w:rsidR="00C73D70" w:rsidRPr="004919DD" w14:paraId="1E5A83C4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2D99304C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77" w:type="dxa"/>
            <w:vAlign w:val="center"/>
          </w:tcPr>
          <w:p w14:paraId="68DEAEA5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1DEE46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1EEC416B" w14:textId="0B6CF469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5,121</w:t>
            </w:r>
          </w:p>
        </w:tc>
        <w:tc>
          <w:tcPr>
            <w:tcW w:w="273" w:type="dxa"/>
            <w:vAlign w:val="center"/>
          </w:tcPr>
          <w:p w14:paraId="68967A1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6FD6A47C" w14:textId="21AB2C0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230,445</w:t>
            </w:r>
          </w:p>
        </w:tc>
        <w:tc>
          <w:tcPr>
            <w:tcW w:w="236" w:type="dxa"/>
            <w:vAlign w:val="center"/>
          </w:tcPr>
          <w:p w14:paraId="18712AF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488A6B19" w14:textId="47245E8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2,156</w:t>
            </w:r>
          </w:p>
        </w:tc>
        <w:tc>
          <w:tcPr>
            <w:tcW w:w="276" w:type="dxa"/>
            <w:gridSpan w:val="2"/>
            <w:vAlign w:val="center"/>
          </w:tcPr>
          <w:p w14:paraId="013B735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0C5124B" w14:textId="2BC639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42</w:t>
            </w:r>
          </w:p>
        </w:tc>
        <w:tc>
          <w:tcPr>
            <w:tcW w:w="275" w:type="dxa"/>
            <w:gridSpan w:val="2"/>
            <w:vAlign w:val="center"/>
          </w:tcPr>
          <w:p w14:paraId="035BB5D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705BE24D" w14:textId="111C5448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4,527,808</w:t>
            </w:r>
          </w:p>
        </w:tc>
        <w:tc>
          <w:tcPr>
            <w:tcW w:w="271" w:type="dxa"/>
            <w:gridSpan w:val="3"/>
            <w:vAlign w:val="center"/>
          </w:tcPr>
          <w:p w14:paraId="1005A51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439AA28B" w14:textId="6EFEF0AD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4,765,572</w:t>
            </w:r>
          </w:p>
        </w:tc>
      </w:tr>
      <w:tr w:rsidR="00C73D70" w:rsidRPr="004919DD" w14:paraId="607AB207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117DC4CE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77" w:type="dxa"/>
            <w:vAlign w:val="center"/>
          </w:tcPr>
          <w:p w14:paraId="20F3DB12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627F8E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0684E567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3" w:type="dxa"/>
            <w:vAlign w:val="center"/>
          </w:tcPr>
          <w:p w14:paraId="3361635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3A2C6F39" w14:textId="735842B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427,618</w:t>
            </w:r>
          </w:p>
        </w:tc>
        <w:tc>
          <w:tcPr>
            <w:tcW w:w="236" w:type="dxa"/>
            <w:vAlign w:val="center"/>
          </w:tcPr>
          <w:p w14:paraId="55B3B22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69C650D7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  <w:vAlign w:val="center"/>
          </w:tcPr>
          <w:p w14:paraId="78183DA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502A2BC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center"/>
          </w:tcPr>
          <w:p w14:paraId="6129E96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1FECE05A" w14:textId="2B4B0C0E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(256,743)</w:t>
            </w:r>
          </w:p>
        </w:tc>
        <w:tc>
          <w:tcPr>
            <w:tcW w:w="271" w:type="dxa"/>
            <w:gridSpan w:val="3"/>
            <w:vAlign w:val="center"/>
          </w:tcPr>
          <w:p w14:paraId="5D67A9CC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6CE9CD6D" w14:textId="69D3DF28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170,875</w:t>
            </w:r>
          </w:p>
        </w:tc>
      </w:tr>
      <w:tr w:rsidR="00C73D70" w:rsidRPr="004919DD" w14:paraId="5C0BC05A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5E0C91E1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7" w:type="dxa"/>
            <w:vAlign w:val="center"/>
          </w:tcPr>
          <w:p w14:paraId="23454EB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34E889A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57F4E192" w14:textId="7A7BC33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(4,340)</w:t>
            </w:r>
          </w:p>
        </w:tc>
        <w:tc>
          <w:tcPr>
            <w:tcW w:w="273" w:type="dxa"/>
            <w:vAlign w:val="center"/>
          </w:tcPr>
          <w:p w14:paraId="687E701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559ED1DC" w14:textId="408BC02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(321,467)</w:t>
            </w:r>
          </w:p>
        </w:tc>
        <w:tc>
          <w:tcPr>
            <w:tcW w:w="236" w:type="dxa"/>
            <w:vAlign w:val="center"/>
          </w:tcPr>
          <w:p w14:paraId="48E5C4E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31BFC5E8" w14:textId="732EFF6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(21,554)</w:t>
            </w:r>
          </w:p>
        </w:tc>
        <w:tc>
          <w:tcPr>
            <w:tcW w:w="276" w:type="dxa"/>
            <w:gridSpan w:val="2"/>
            <w:vAlign w:val="center"/>
          </w:tcPr>
          <w:p w14:paraId="2518360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CDCFE09" w14:textId="01749C35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10"/>
              </w:tabs>
              <w:spacing w:line="360" w:lineRule="exact"/>
              <w:ind w:right="-1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(1,692)</w:t>
            </w:r>
          </w:p>
        </w:tc>
        <w:tc>
          <w:tcPr>
            <w:tcW w:w="275" w:type="dxa"/>
            <w:gridSpan w:val="2"/>
            <w:vAlign w:val="center"/>
          </w:tcPr>
          <w:p w14:paraId="350A7D2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6E7031DC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135A5F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622C642B" w14:textId="1FC6BE1D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(349,053)</w:t>
            </w:r>
          </w:p>
        </w:tc>
      </w:tr>
      <w:tr w:rsidR="00C73D70" w:rsidRPr="004919DD" w14:paraId="74E46447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49DF2AC4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ลดลงจากการขายส่วนได้เสียในบริษัทย่อย</w:t>
            </w:r>
          </w:p>
        </w:tc>
        <w:tc>
          <w:tcPr>
            <w:tcW w:w="1077" w:type="dxa"/>
            <w:vAlign w:val="center"/>
          </w:tcPr>
          <w:p w14:paraId="11787487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551B11E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0A8B4B07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1CC9F92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0B68FE9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15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5FB355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vAlign w:val="center"/>
          </w:tcPr>
          <w:p w14:paraId="2139AEE2" w14:textId="6DA4A705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(74)</w:t>
            </w:r>
          </w:p>
        </w:tc>
        <w:tc>
          <w:tcPr>
            <w:tcW w:w="276" w:type="dxa"/>
            <w:gridSpan w:val="2"/>
            <w:vAlign w:val="center"/>
          </w:tcPr>
          <w:p w14:paraId="3CF6E60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6E255EE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center"/>
          </w:tcPr>
          <w:p w14:paraId="140773B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7CEDF3CF" w14:textId="38608DAA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(15,764)</w:t>
            </w:r>
          </w:p>
        </w:tc>
        <w:tc>
          <w:tcPr>
            <w:tcW w:w="271" w:type="dxa"/>
            <w:gridSpan w:val="3"/>
            <w:vAlign w:val="center"/>
          </w:tcPr>
          <w:p w14:paraId="4FAF5A56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1529851D" w14:textId="11B54D4C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(15,838)</w:t>
            </w:r>
          </w:p>
        </w:tc>
      </w:tr>
      <w:tr w:rsidR="00C73D70" w:rsidRPr="004919DD" w14:paraId="38EAA399" w14:textId="77777777" w:rsidTr="00F42FA9">
        <w:trPr>
          <w:trHeight w:hRule="exact" w:val="331"/>
        </w:trPr>
        <w:tc>
          <w:tcPr>
            <w:tcW w:w="4769" w:type="dxa"/>
            <w:vAlign w:val="center"/>
          </w:tcPr>
          <w:p w14:paraId="78E7E137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2B7EAB2" w14:textId="673B100E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16,958</w:t>
            </w:r>
          </w:p>
        </w:tc>
        <w:tc>
          <w:tcPr>
            <w:tcW w:w="269" w:type="dxa"/>
            <w:vAlign w:val="center"/>
          </w:tcPr>
          <w:p w14:paraId="14B3A84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4B4B57C7" w14:textId="4A5F5BEB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12,871</w:t>
            </w:r>
          </w:p>
        </w:tc>
        <w:tc>
          <w:tcPr>
            <w:tcW w:w="273" w:type="dxa"/>
            <w:vAlign w:val="center"/>
          </w:tcPr>
          <w:p w14:paraId="247338A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  <w:vAlign w:val="center"/>
          </w:tcPr>
          <w:p w14:paraId="7351EDFB" w14:textId="18B94618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2,573,014</w:t>
            </w:r>
          </w:p>
        </w:tc>
        <w:tc>
          <w:tcPr>
            <w:tcW w:w="236" w:type="dxa"/>
            <w:vAlign w:val="center"/>
          </w:tcPr>
          <w:p w14:paraId="2923ABA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  <w:vAlign w:val="center"/>
          </w:tcPr>
          <w:p w14:paraId="587DB821" w14:textId="09A8958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454</w:t>
            </w:r>
          </w:p>
        </w:tc>
        <w:tc>
          <w:tcPr>
            <w:tcW w:w="276" w:type="dxa"/>
            <w:gridSpan w:val="2"/>
            <w:vAlign w:val="center"/>
          </w:tcPr>
          <w:p w14:paraId="6A0DB13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center"/>
          </w:tcPr>
          <w:p w14:paraId="2A55568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vAlign w:val="center"/>
          </w:tcPr>
          <w:p w14:paraId="26E5BCC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  <w:vAlign w:val="center"/>
          </w:tcPr>
          <w:p w14:paraId="56872309" w14:textId="4015CBA2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592,834</w:t>
            </w:r>
          </w:p>
        </w:tc>
        <w:tc>
          <w:tcPr>
            <w:tcW w:w="271" w:type="dxa"/>
            <w:gridSpan w:val="3"/>
            <w:vAlign w:val="center"/>
          </w:tcPr>
          <w:p w14:paraId="1957F1D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vAlign w:val="center"/>
          </w:tcPr>
          <w:p w14:paraId="5DE51886" w14:textId="54CA38B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3,196,131</w:t>
            </w:r>
          </w:p>
        </w:tc>
      </w:tr>
      <w:tr w:rsidR="00C73D70" w:rsidRPr="00A71542" w14:paraId="16772EF3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1C92F309" w14:textId="714B2463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1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25A90" w14:textId="1D3BD36C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1,739,143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FD92C4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4F4E5" w14:textId="0BBBFB8F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527,201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CB398C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91536" w14:textId="4E41AB21" w:rsidR="00C73D70" w:rsidRPr="00F42FA9" w:rsidRDefault="00C73D70" w:rsidP="00C73D70">
            <w:pPr>
              <w:pStyle w:val="acctfourfigures"/>
              <w:tabs>
                <w:tab w:val="clear" w:pos="765"/>
                <w:tab w:val="decimal" w:pos="1339"/>
              </w:tabs>
              <w:spacing w:line="360" w:lineRule="exact"/>
              <w:ind w:left="-79" w:right="64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36,590,465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AF895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3B3F3" w14:textId="6643E90A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571,686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7D8B751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74738" w14:textId="5A6005E6" w:rsidR="00C73D70" w:rsidRPr="00F42FA9" w:rsidRDefault="00C73D70" w:rsidP="00C73D7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18,356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1A14302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7DE80" w14:textId="15840D13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7,117,218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E6F8CE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E0AF4" w14:textId="15126A05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46,564,069</w:t>
            </w:r>
          </w:p>
        </w:tc>
      </w:tr>
      <w:tr w:rsidR="00C73D70" w:rsidRPr="00A71542" w14:paraId="366B5010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7550E0F0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เพิ่มขึ้น</w:t>
            </w:r>
          </w:p>
          <w:p w14:paraId="3AD24E06" w14:textId="77777777" w:rsidR="00C73D70" w:rsidRPr="00F42FA9" w:rsidRDefault="00C73D70" w:rsidP="00C73D70">
            <w:pPr>
              <w:spacing w:line="320" w:lineRule="exact"/>
              <w:ind w:left="90" w:right="-18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1081951" w14:textId="29F77692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10,294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EC009C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844BAFD" w14:textId="5351F199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38,636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0FC65A9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478F5004" w14:textId="4D75C58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533,709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D838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14:paraId="1BAB4588" w14:textId="3D44F98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8,295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14973F6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096954AD" w14:textId="40C01E1D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28E2320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14:paraId="08A65E29" w14:textId="19308954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1,691,397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71770B0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center"/>
          </w:tcPr>
          <w:p w14:paraId="7EEF1E53" w14:textId="14A7EBED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2,282,331</w:t>
            </w:r>
          </w:p>
        </w:tc>
      </w:tr>
      <w:tr w:rsidR="00C73D70" w:rsidRPr="00A71542" w14:paraId="4755AE42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4DEB3DAB" w14:textId="50A06E86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/>
                <w:sz w:val="27"/>
                <w:szCs w:val="27"/>
                <w:cs/>
              </w:rPr>
              <w:t>ได้มาจากการรวมธุรกิจ</w:t>
            </w:r>
            <w:r w:rsidRPr="00F42FA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(ดูหมายเหตุข้อ 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</w:rPr>
              <w:t>4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A9AA61" w14:textId="295B14BF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616,328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BFA1C3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51A1133" w14:textId="43B3A81F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285,603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4129E7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79569D10" w14:textId="195D247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9,056,394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D45A7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14:paraId="0FA021A3" w14:textId="043EFEC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77,898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D3734D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19F31903" w14:textId="11BF8221" w:rsidR="00C73D70" w:rsidRPr="00F42FA9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20,573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1E135A1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14:paraId="6772E6B6" w14:textId="15086E9C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37,747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3E09B83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center"/>
          </w:tcPr>
          <w:p w14:paraId="15ED2FF6" w14:textId="3D5FDED2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10,094,543</w:t>
            </w:r>
          </w:p>
        </w:tc>
      </w:tr>
      <w:tr w:rsidR="00C73D70" w:rsidRPr="004919DD" w14:paraId="21AC1C3F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3D0AF52A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โอน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86C2845" w14:textId="3DFC288D" w:rsidR="00C73D70" w:rsidRPr="00F42FA9" w:rsidRDefault="00C73D70" w:rsidP="00C73D70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208"/>
              <w:rPr>
                <w:rFonts w:ascii="Angsana New" w:hAnsi="Angsana New"/>
                <w:sz w:val="27"/>
                <w:szCs w:val="27"/>
                <w:rtl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(103,300)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851BB0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27FEA56" w14:textId="2FFD152A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72,407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04D97F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4BCBDDCF" w14:textId="40FEF133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7,586,186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092A6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14:paraId="65ADD52A" w14:textId="46CC4D58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1,550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8D79B3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626ADA48" w14:textId="20A039A8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3844F0A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14:paraId="47D1BB45" w14:textId="1E5589CC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2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(7,660,144)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40A162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center"/>
          </w:tcPr>
          <w:p w14:paraId="220129C5" w14:textId="3B8A640A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(103,301)</w:t>
            </w:r>
          </w:p>
        </w:tc>
      </w:tr>
      <w:tr w:rsidR="00C73D70" w:rsidRPr="004919DD" w14:paraId="1429540C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62C460C5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2C15523" w14:textId="40048EF9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DEBE4F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0DBB11D3" w14:textId="0D6736AE" w:rsidR="00C73D70" w:rsidRPr="00F42FA9" w:rsidRDefault="00C73D70" w:rsidP="00C73D7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A7938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23D2C37C" w14:textId="1CF13385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(2,420)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A23D0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14:paraId="560CB665" w14:textId="295A467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7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(9,264)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40BE340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5BDDF91B" w14:textId="43FCDE58" w:rsidR="00C73D70" w:rsidRPr="00F42FA9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2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(2,655)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6DAA6C7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14:paraId="3E108533" w14:textId="7BB67984" w:rsidR="00C73D70" w:rsidRPr="00F42FA9" w:rsidRDefault="00C73D70" w:rsidP="00C73D70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1AD2B93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center"/>
          </w:tcPr>
          <w:p w14:paraId="2117411A" w14:textId="45E13D80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(14,339)</w:t>
            </w:r>
          </w:p>
        </w:tc>
      </w:tr>
      <w:tr w:rsidR="00C73D70" w:rsidRPr="004919DD" w14:paraId="7341BBF5" w14:textId="77777777" w:rsidTr="00F42FA9">
        <w:trPr>
          <w:trHeight w:hRule="exact" w:val="331"/>
        </w:trPr>
        <w:tc>
          <w:tcPr>
            <w:tcW w:w="4769" w:type="dxa"/>
            <w:shd w:val="clear" w:color="auto" w:fill="auto"/>
            <w:vAlign w:val="center"/>
          </w:tcPr>
          <w:p w14:paraId="1089FC6C" w14:textId="77777777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8A56738" w14:textId="19EA0B4C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10,881</w:t>
            </w:r>
          </w:p>
        </w:tc>
        <w:tc>
          <w:tcPr>
            <w:tcW w:w="269" w:type="dxa"/>
            <w:vAlign w:val="center"/>
          </w:tcPr>
          <w:p w14:paraId="1C759AB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66BD7AB4" w14:textId="5E3331A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8,746</w:t>
            </w:r>
          </w:p>
        </w:tc>
        <w:tc>
          <w:tcPr>
            <w:tcW w:w="273" w:type="dxa"/>
            <w:vAlign w:val="center"/>
          </w:tcPr>
          <w:p w14:paraId="0E1940E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  <w:vAlign w:val="center"/>
          </w:tcPr>
          <w:p w14:paraId="79DACA62" w14:textId="5F61C43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08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1,729,258</w:t>
            </w:r>
          </w:p>
        </w:tc>
        <w:tc>
          <w:tcPr>
            <w:tcW w:w="236" w:type="dxa"/>
            <w:vAlign w:val="center"/>
          </w:tcPr>
          <w:p w14:paraId="5992F8D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  <w:vAlign w:val="center"/>
          </w:tcPr>
          <w:p w14:paraId="7661A8B8" w14:textId="1CF1984D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661</w:t>
            </w:r>
          </w:p>
        </w:tc>
        <w:tc>
          <w:tcPr>
            <w:tcW w:w="276" w:type="dxa"/>
            <w:gridSpan w:val="2"/>
            <w:vAlign w:val="center"/>
          </w:tcPr>
          <w:p w14:paraId="1B929FC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center"/>
          </w:tcPr>
          <w:p w14:paraId="63080508" w14:textId="5C163E3E" w:rsidR="00C73D70" w:rsidRPr="00F42FA9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35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293</w:t>
            </w:r>
          </w:p>
        </w:tc>
        <w:tc>
          <w:tcPr>
            <w:tcW w:w="275" w:type="dxa"/>
            <w:gridSpan w:val="2"/>
            <w:vAlign w:val="center"/>
          </w:tcPr>
          <w:p w14:paraId="45B5F42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4" w:type="dxa"/>
            <w:gridSpan w:val="3"/>
            <w:tcBorders>
              <w:bottom w:val="single" w:sz="4" w:space="0" w:color="auto"/>
            </w:tcBorders>
            <w:vAlign w:val="center"/>
          </w:tcPr>
          <w:p w14:paraId="70643363" w14:textId="2C757ABF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317,141</w:t>
            </w:r>
          </w:p>
        </w:tc>
        <w:tc>
          <w:tcPr>
            <w:tcW w:w="271" w:type="dxa"/>
            <w:gridSpan w:val="3"/>
            <w:vAlign w:val="center"/>
          </w:tcPr>
          <w:p w14:paraId="4F145825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vAlign w:val="center"/>
          </w:tcPr>
          <w:p w14:paraId="5A8674F5" w14:textId="3824B32A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2,066,980</w:t>
            </w:r>
          </w:p>
        </w:tc>
      </w:tr>
      <w:tr w:rsidR="00C73D70" w:rsidRPr="004919DD" w14:paraId="58CA8F23" w14:textId="77777777" w:rsidTr="00F42FA9">
        <w:trPr>
          <w:trHeight w:hRule="exact" w:val="340"/>
        </w:trPr>
        <w:tc>
          <w:tcPr>
            <w:tcW w:w="4769" w:type="dxa"/>
            <w:shd w:val="clear" w:color="auto" w:fill="auto"/>
            <w:vAlign w:val="center"/>
          </w:tcPr>
          <w:p w14:paraId="3BD4A7DB" w14:textId="0554C161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84E27" w14:textId="471E27C4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2,273,346</w:t>
            </w:r>
          </w:p>
        </w:tc>
        <w:tc>
          <w:tcPr>
            <w:tcW w:w="269" w:type="dxa"/>
            <w:vAlign w:val="center"/>
          </w:tcPr>
          <w:p w14:paraId="531B26F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230FC" w14:textId="70ACA721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932,593</w:t>
            </w:r>
          </w:p>
        </w:tc>
        <w:tc>
          <w:tcPr>
            <w:tcW w:w="273" w:type="dxa"/>
            <w:vAlign w:val="center"/>
          </w:tcPr>
          <w:p w14:paraId="760E254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5762" w14:textId="646690F3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55,493,592</w:t>
            </w:r>
          </w:p>
        </w:tc>
        <w:tc>
          <w:tcPr>
            <w:tcW w:w="236" w:type="dxa"/>
            <w:vAlign w:val="center"/>
          </w:tcPr>
          <w:p w14:paraId="3C5A19C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A716" w14:textId="2134ADF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146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650,826</w:t>
            </w:r>
          </w:p>
        </w:tc>
        <w:tc>
          <w:tcPr>
            <w:tcW w:w="276" w:type="dxa"/>
            <w:gridSpan w:val="2"/>
            <w:vAlign w:val="center"/>
          </w:tcPr>
          <w:p w14:paraId="7FC2DA1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BD03" w14:textId="6DDA681E" w:rsidR="00C73D70" w:rsidRPr="00F42FA9" w:rsidRDefault="00C73D70" w:rsidP="00C73D70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36,567</w:t>
            </w:r>
          </w:p>
        </w:tc>
        <w:tc>
          <w:tcPr>
            <w:tcW w:w="275" w:type="dxa"/>
            <w:gridSpan w:val="2"/>
            <w:vAlign w:val="center"/>
          </w:tcPr>
          <w:p w14:paraId="5BFE0FB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50B8" w14:textId="4B58B860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35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1,503,359</w:t>
            </w:r>
          </w:p>
        </w:tc>
        <w:tc>
          <w:tcPr>
            <w:tcW w:w="271" w:type="dxa"/>
            <w:gridSpan w:val="3"/>
            <w:vAlign w:val="center"/>
          </w:tcPr>
          <w:p w14:paraId="5FFE850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28E4" w14:textId="72BCDC63" w:rsidR="00C73D70" w:rsidRPr="00F42FA9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60,890,283</w:t>
            </w:r>
          </w:p>
        </w:tc>
      </w:tr>
      <w:tr w:rsidR="00C73D70" w:rsidRPr="004919DD" w14:paraId="5ACF7172" w14:textId="77777777" w:rsidTr="00F42FA9">
        <w:trPr>
          <w:trHeight w:hRule="exact" w:val="340"/>
        </w:trPr>
        <w:tc>
          <w:tcPr>
            <w:tcW w:w="4769" w:type="dxa"/>
            <w:shd w:val="clear" w:color="auto" w:fill="auto"/>
            <w:vAlign w:val="center"/>
          </w:tcPr>
          <w:p w14:paraId="6DE22986" w14:textId="77777777" w:rsidR="00C73D70" w:rsidRPr="0055389C" w:rsidRDefault="00C73D70" w:rsidP="00C73D70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185FE488" w14:textId="77777777" w:rsidR="00C73D70" w:rsidRPr="0055389C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1CEE9C8" w14:textId="77777777" w:rsidR="00C73D70" w:rsidRPr="0055389C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69EB7638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09233703" w14:textId="77777777" w:rsidR="00C73D70" w:rsidRPr="00480D2B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</w:tcBorders>
            <w:vAlign w:val="center"/>
          </w:tcPr>
          <w:p w14:paraId="27021A73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79" w:right="-3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6BD75A3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</w:tcBorders>
            <w:vAlign w:val="center"/>
          </w:tcPr>
          <w:p w14:paraId="7D56A91B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125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00A2682C" w14:textId="77777777" w:rsidR="00C73D70" w:rsidRPr="00480D2B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  <w:vAlign w:val="center"/>
          </w:tcPr>
          <w:p w14:paraId="71832118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4E999001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</w:tcBorders>
            <w:vAlign w:val="center"/>
          </w:tcPr>
          <w:p w14:paraId="74364629" w14:textId="77777777" w:rsidR="00C73D70" w:rsidRPr="00480D2B" w:rsidRDefault="00C73D70" w:rsidP="00C73D70">
            <w:pPr>
              <w:pStyle w:val="acctfourfigures"/>
              <w:tabs>
                <w:tab w:val="clear" w:pos="765"/>
                <w:tab w:val="decimal" w:pos="99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612E7DE4" w14:textId="77777777" w:rsidR="00C73D70" w:rsidRPr="0055389C" w:rsidRDefault="00C73D70" w:rsidP="00C73D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vAlign w:val="center"/>
          </w:tcPr>
          <w:p w14:paraId="4FA07C5A" w14:textId="77777777" w:rsidR="00C73D70" w:rsidRPr="0055389C" w:rsidRDefault="00C73D70" w:rsidP="00C73D70">
            <w:pPr>
              <w:pStyle w:val="acctfourfigures"/>
              <w:tabs>
                <w:tab w:val="clear" w:pos="765"/>
                <w:tab w:val="decimal" w:pos="988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73D70" w:rsidRPr="004919DD" w14:paraId="4C7E8961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633FF9B4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center"/>
          </w:tcPr>
          <w:p w14:paraId="285B5FAF" w14:textId="77777777" w:rsidR="00C73D70" w:rsidRPr="00740369" w:rsidRDefault="00C73D70" w:rsidP="00C73D70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7288A0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48F049FA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4552CC38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1471565D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B0AF557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4E72F65A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B61BC2E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F7CF040" w14:textId="77777777" w:rsidR="00C73D70" w:rsidRPr="00740369" w:rsidRDefault="00C73D70" w:rsidP="00C73D7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5719A249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0D73BEF6" w14:textId="77777777" w:rsidR="00C73D70" w:rsidRPr="00740369" w:rsidRDefault="00C73D70" w:rsidP="00C73D70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2C71A12F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E415C4C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3D70" w:rsidRPr="004919DD" w14:paraId="297B1C8F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2D6929CD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center"/>
          </w:tcPr>
          <w:p w14:paraId="367575F7" w14:textId="77777777" w:rsidR="00C73D70" w:rsidRPr="00740369" w:rsidRDefault="00C73D70" w:rsidP="00C73D70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33B4C10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24E1D8A8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07416C84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73ECC25E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CE975C0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03572C48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424A7E5A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3EDE2560" w14:textId="77777777" w:rsidR="00C73D70" w:rsidRPr="00740369" w:rsidRDefault="00C73D70" w:rsidP="00C73D7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6B4CB62E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78F5E889" w14:textId="77777777" w:rsidR="00C73D70" w:rsidRPr="00740369" w:rsidRDefault="00C73D70" w:rsidP="00C73D70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0CE6CA48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0CEADF09" w14:textId="77777777" w:rsidR="00C73D70" w:rsidRPr="0074036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3D70" w:rsidRPr="004919DD" w14:paraId="1D15D25B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73036DF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ค่าเสื่อมราคา</w:t>
            </w:r>
            <w:r w:rsidRPr="00F42F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และขาดทุนจากการด้อยค่า</w:t>
            </w:r>
          </w:p>
        </w:tc>
        <w:tc>
          <w:tcPr>
            <w:tcW w:w="1077" w:type="dxa"/>
            <w:vAlign w:val="center"/>
          </w:tcPr>
          <w:p w14:paraId="659DA82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97"/>
              </w:tabs>
              <w:spacing w:line="360" w:lineRule="exact"/>
              <w:ind w:left="-79" w:right="-156" w:firstLine="6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69" w:type="dxa"/>
            <w:vAlign w:val="center"/>
          </w:tcPr>
          <w:p w14:paraId="6C48550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2DF1DEB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  <w:vAlign w:val="center"/>
          </w:tcPr>
          <w:p w14:paraId="32FA7DF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4EBFDC0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3169BEB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40C5F36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0516B0F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290070A" w14:textId="77777777" w:rsidR="00C73D70" w:rsidRPr="00F42FA9" w:rsidRDefault="00C73D70" w:rsidP="00C73D7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7A6AE88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726700A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74909AF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6A9624F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73D70" w:rsidRPr="004919DD" w14:paraId="22C97175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6933BBBB" w14:textId="7465C56F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 xml:space="preserve"> มกราคม </w:t>
            </w:r>
            <w:r w:rsidRPr="00F42FA9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77" w:type="dxa"/>
            <w:vAlign w:val="center"/>
          </w:tcPr>
          <w:p w14:paraId="00B5EA8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5DF1E3C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3BB1FE2" w14:textId="5E482ECE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 w:right="-1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201</w:t>
            </w: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481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CC2EBF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3CE2DB17" w14:textId="7FF66E5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13,909,209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5FBC6F6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70CC1C2" w14:textId="19CCB69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557,834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0F71E2A8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1F10FCD5" w14:textId="390E9D3E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19,970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69C03AE3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14:paraId="0EA0098F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2C9B666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14:paraId="60B53545" w14:textId="71C99E05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14,688,494</w:t>
            </w:r>
          </w:p>
        </w:tc>
      </w:tr>
      <w:tr w:rsidR="00C73D70" w:rsidRPr="004919DD" w14:paraId="6FDFCE89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251263BB" w14:textId="77777777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vAlign w:val="center"/>
          </w:tcPr>
          <w:p w14:paraId="4D88C8B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1387D3E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CD998E3" w14:textId="1D3DD5D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23,865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22CB375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691726F9" w14:textId="09CAAA33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1,398,768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383F0FE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651C48B" w14:textId="0BF09B39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12,646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9EDE81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66EE24F4" w14:textId="403E36E9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590C99F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14:paraId="537BF6E4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55BB785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14:paraId="1403C66C" w14:textId="1B4513FF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1,435,295</w:t>
            </w:r>
          </w:p>
        </w:tc>
      </w:tr>
      <w:tr w:rsidR="00C73D70" w:rsidRPr="004919DD" w14:paraId="76406DFA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78034B89" w14:textId="77777777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7" w:type="dxa"/>
            <w:vAlign w:val="center"/>
          </w:tcPr>
          <w:p w14:paraId="3175CB05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0EFA493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2D7D158" w14:textId="220D660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(1,769)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1C86FB4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0163AD1E" w14:textId="31747B48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(269,589)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7F4F9D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C2191D0" w14:textId="5A56DCA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(21,268)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6EE39C4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2CEFF13E" w14:textId="0AC66EC4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22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(1,692)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0C06A51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14:paraId="75F7A3A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384EA1D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14:paraId="3BA2F93D" w14:textId="3CF025F9" w:rsidR="00C73D70" w:rsidRPr="00F42FA9" w:rsidRDefault="00C73D70" w:rsidP="00C73D70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(294,318)</w:t>
            </w:r>
          </w:p>
        </w:tc>
      </w:tr>
      <w:tr w:rsidR="00C73D70" w:rsidRPr="004919DD" w14:paraId="7BFB75A5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20C80157" w14:textId="77777777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ลดลงจากการขายส่วนได้เสียในบริษัทย่อย</w:t>
            </w:r>
          </w:p>
        </w:tc>
        <w:tc>
          <w:tcPr>
            <w:tcW w:w="1077" w:type="dxa"/>
            <w:vAlign w:val="center"/>
          </w:tcPr>
          <w:p w14:paraId="33E82146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6B515CE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B653DDE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6603398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shd w:val="clear" w:color="auto" w:fill="auto"/>
            <w:vAlign w:val="center"/>
          </w:tcPr>
          <w:p w14:paraId="24C3B023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15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0249075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6AC0354" w14:textId="5A5F7BB1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(2)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0087C1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14:paraId="708E6A21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79" w:right="6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228A6F0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14:paraId="33D1F68C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18EC29A3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14:paraId="3705FE59" w14:textId="0C299E6E" w:rsidR="00C73D70" w:rsidRPr="00F42FA9" w:rsidRDefault="00C73D70" w:rsidP="00C73D70">
            <w:pPr>
              <w:pStyle w:val="acctfourfigures"/>
              <w:tabs>
                <w:tab w:val="clear" w:pos="765"/>
                <w:tab w:val="decimal" w:pos="863"/>
                <w:tab w:val="decimal" w:pos="972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(2)</w:t>
            </w:r>
          </w:p>
        </w:tc>
      </w:tr>
      <w:tr w:rsidR="00C73D70" w:rsidRPr="004919DD" w14:paraId="1304ABBB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78DD288F" w14:textId="77777777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769EC43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159998F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EE2CC" w14:textId="2C6E8FAA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6,892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449F917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3909" w14:textId="775B2B7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1,248,004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02A1D2D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1F093" w14:textId="19BA25F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408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5216FDE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C190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79" w:right="66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45699D0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B29E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4A44755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74BD3" w14:textId="0506C5C8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1,255,304</w:t>
            </w:r>
          </w:p>
        </w:tc>
      </w:tr>
      <w:tr w:rsidR="00C73D70" w:rsidRPr="004919DD" w14:paraId="44B3C57C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353CE2C0" w14:textId="63D38996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1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มกราคม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77" w:type="dxa"/>
            <w:vAlign w:val="center"/>
          </w:tcPr>
          <w:p w14:paraId="7BD3B3F7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3AC113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7B1DB9B4" w14:textId="588D123D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230,469</w:t>
            </w:r>
          </w:p>
        </w:tc>
        <w:tc>
          <w:tcPr>
            <w:tcW w:w="273" w:type="dxa"/>
            <w:vAlign w:val="center"/>
          </w:tcPr>
          <w:p w14:paraId="3E6A343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0B61E558" w14:textId="54E18A99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16,286,392</w:t>
            </w:r>
          </w:p>
        </w:tc>
        <w:tc>
          <w:tcPr>
            <w:tcW w:w="243" w:type="dxa"/>
            <w:gridSpan w:val="2"/>
            <w:vAlign w:val="center"/>
          </w:tcPr>
          <w:p w14:paraId="45A81FC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5DD7378E" w14:textId="63F6ED68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549,618</w:t>
            </w:r>
          </w:p>
        </w:tc>
        <w:tc>
          <w:tcPr>
            <w:tcW w:w="276" w:type="dxa"/>
            <w:gridSpan w:val="2"/>
            <w:vAlign w:val="center"/>
          </w:tcPr>
          <w:p w14:paraId="247B39E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26680072" w14:textId="4B0DFEF3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18,294</w:t>
            </w:r>
          </w:p>
        </w:tc>
        <w:tc>
          <w:tcPr>
            <w:tcW w:w="275" w:type="dxa"/>
            <w:gridSpan w:val="2"/>
            <w:vAlign w:val="center"/>
          </w:tcPr>
          <w:p w14:paraId="7EE5E67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54C8116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1A50FEC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304AE805" w14:textId="4D9A4724" w:rsidR="00C73D70" w:rsidRPr="00F42FA9" w:rsidRDefault="00C73D70" w:rsidP="00C73D70">
            <w:pPr>
              <w:pStyle w:val="acctfourfigures"/>
              <w:tabs>
                <w:tab w:val="clear" w:pos="765"/>
                <w:tab w:val="decimal" w:pos="714"/>
                <w:tab w:val="decimal" w:pos="972"/>
              </w:tabs>
              <w:spacing w:line="360" w:lineRule="exact"/>
              <w:ind w:right="54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17,084,773</w:t>
            </w:r>
          </w:p>
        </w:tc>
      </w:tr>
      <w:tr w:rsidR="00C73D70" w:rsidRPr="004919DD" w14:paraId="34EA32FD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3FABEC54" w14:textId="77777777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1077" w:type="dxa"/>
            <w:vAlign w:val="center"/>
          </w:tcPr>
          <w:p w14:paraId="41963AE4" w14:textId="718FE0CC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3B5E17A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23BDCE1D" w14:textId="719D248B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26,181</w:t>
            </w:r>
          </w:p>
        </w:tc>
        <w:tc>
          <w:tcPr>
            <w:tcW w:w="273" w:type="dxa"/>
            <w:vAlign w:val="center"/>
          </w:tcPr>
          <w:p w14:paraId="4398F8B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5E8A5793" w14:textId="46727B0B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1,670,412</w:t>
            </w:r>
          </w:p>
        </w:tc>
        <w:tc>
          <w:tcPr>
            <w:tcW w:w="243" w:type="dxa"/>
            <w:gridSpan w:val="2"/>
            <w:vAlign w:val="center"/>
          </w:tcPr>
          <w:p w14:paraId="7C4E8D1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6C87EB18" w14:textId="472479BA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9,933</w:t>
            </w:r>
          </w:p>
        </w:tc>
        <w:tc>
          <w:tcPr>
            <w:tcW w:w="276" w:type="dxa"/>
            <w:gridSpan w:val="2"/>
            <w:vAlign w:val="center"/>
          </w:tcPr>
          <w:p w14:paraId="3552F10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9F57661" w14:textId="12561AD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98</w:t>
            </w:r>
          </w:p>
        </w:tc>
        <w:tc>
          <w:tcPr>
            <w:tcW w:w="275" w:type="dxa"/>
            <w:gridSpan w:val="2"/>
            <w:vAlign w:val="center"/>
          </w:tcPr>
          <w:p w14:paraId="68CB431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58DA0A72" w14:textId="2D586191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3FCF94A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9859678" w14:textId="3207C1E1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1,706,62</w:t>
            </w:r>
            <w:r w:rsidRPr="00F42FA9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</w:p>
        </w:tc>
      </w:tr>
      <w:tr w:rsidR="00C73D70" w:rsidRPr="004919DD" w14:paraId="1B0B1244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25F08490" w14:textId="48864B67" w:rsidR="00C73D70" w:rsidRPr="00F42FA9" w:rsidRDefault="00C73D70" w:rsidP="00C73D70">
            <w:pPr>
              <w:spacing w:line="36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/>
                <w:sz w:val="27"/>
                <w:szCs w:val="27"/>
                <w:cs/>
              </w:rPr>
              <w:t>ได้มาจากการรวมธุรกิจ</w:t>
            </w:r>
            <w:r w:rsidRPr="00F42FA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(ดูหมายเหตุข้อ 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</w:rPr>
              <w:t>4</w:t>
            </w:r>
            <w:r w:rsidRPr="00F42F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)</w:t>
            </w:r>
          </w:p>
        </w:tc>
        <w:tc>
          <w:tcPr>
            <w:tcW w:w="1077" w:type="dxa"/>
            <w:vAlign w:val="center"/>
          </w:tcPr>
          <w:p w14:paraId="171A4276" w14:textId="395C0E06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65745A8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3BC270BF" w14:textId="4BB4A7BC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126,085</w:t>
            </w:r>
          </w:p>
        </w:tc>
        <w:tc>
          <w:tcPr>
            <w:tcW w:w="273" w:type="dxa"/>
            <w:vAlign w:val="center"/>
          </w:tcPr>
          <w:p w14:paraId="2D6C189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26F84474" w14:textId="02C3E790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4,834,189</w:t>
            </w:r>
          </w:p>
        </w:tc>
        <w:tc>
          <w:tcPr>
            <w:tcW w:w="243" w:type="dxa"/>
            <w:gridSpan w:val="2"/>
            <w:vAlign w:val="center"/>
          </w:tcPr>
          <w:p w14:paraId="1D66E9B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101FCCB9" w14:textId="3C9EDE2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68,647</w:t>
            </w:r>
          </w:p>
        </w:tc>
        <w:tc>
          <w:tcPr>
            <w:tcW w:w="276" w:type="dxa"/>
            <w:gridSpan w:val="2"/>
            <w:vAlign w:val="center"/>
          </w:tcPr>
          <w:p w14:paraId="2EFD892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F82B278" w14:textId="0FBBBAAD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6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16,433</w:t>
            </w:r>
          </w:p>
        </w:tc>
        <w:tc>
          <w:tcPr>
            <w:tcW w:w="275" w:type="dxa"/>
            <w:gridSpan w:val="2"/>
            <w:vAlign w:val="center"/>
          </w:tcPr>
          <w:p w14:paraId="64058C9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360" w:lineRule="exact"/>
              <w:ind w:left="-108" w:right="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3F0803C" w14:textId="08D05199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7C745AC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6CB9475" w14:textId="5443E9C4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5,045,354</w:t>
            </w:r>
          </w:p>
        </w:tc>
      </w:tr>
      <w:tr w:rsidR="00C73D70" w:rsidRPr="004919DD" w14:paraId="5B6EDB81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565821AF" w14:textId="77777777" w:rsidR="00C73D70" w:rsidRPr="00F42FA9" w:rsidRDefault="00C73D70" w:rsidP="00C73D70">
            <w:pPr>
              <w:spacing w:line="320" w:lineRule="exact"/>
              <w:ind w:right="-185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077" w:type="dxa"/>
            <w:vAlign w:val="center"/>
          </w:tcPr>
          <w:p w14:paraId="0E110D45" w14:textId="4492D4CF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3F36C99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33E152B2" w14:textId="5C136E01" w:rsidR="00C73D70" w:rsidRPr="00F42FA9" w:rsidRDefault="00C73D70" w:rsidP="00C73D7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3" w:type="dxa"/>
            <w:vAlign w:val="center"/>
          </w:tcPr>
          <w:p w14:paraId="662E352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15BA05BE" w14:textId="335C02DE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(2,159)</w:t>
            </w:r>
          </w:p>
        </w:tc>
        <w:tc>
          <w:tcPr>
            <w:tcW w:w="243" w:type="dxa"/>
            <w:gridSpan w:val="2"/>
            <w:vAlign w:val="center"/>
          </w:tcPr>
          <w:p w14:paraId="1C7B051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367E3C1C" w14:textId="12931F0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right="-1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(9,263)</w:t>
            </w:r>
          </w:p>
        </w:tc>
        <w:tc>
          <w:tcPr>
            <w:tcW w:w="276" w:type="dxa"/>
            <w:gridSpan w:val="2"/>
            <w:vAlign w:val="center"/>
          </w:tcPr>
          <w:p w14:paraId="23D4DD5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383BD395" w14:textId="6F83B21D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22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(2,655)</w:t>
            </w:r>
          </w:p>
        </w:tc>
        <w:tc>
          <w:tcPr>
            <w:tcW w:w="275" w:type="dxa"/>
            <w:gridSpan w:val="2"/>
            <w:vAlign w:val="center"/>
          </w:tcPr>
          <w:p w14:paraId="6A30BC7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60" w:lineRule="exact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6ABB0A0E" w14:textId="5716F135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247D995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0170B225" w14:textId="49189F5F" w:rsidR="00C73D70" w:rsidRPr="00F42FA9" w:rsidRDefault="00C73D70" w:rsidP="00C73D70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(14,07</w:t>
            </w:r>
            <w:r w:rsidRPr="00F42FA9">
              <w:rPr>
                <w:rFonts w:ascii="Angsana New" w:hAnsi="Angsana New" w:hint="cs"/>
                <w:sz w:val="27"/>
                <w:szCs w:val="27"/>
                <w:lang w:val="en-US" w:bidi="th-TH"/>
              </w:rPr>
              <w:t>7</w:t>
            </w: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C73D70" w:rsidRPr="004919DD" w14:paraId="55AE20AA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46E7C831" w14:textId="77777777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20" w:lineRule="exact"/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77" w:type="dxa"/>
            <w:vAlign w:val="center"/>
          </w:tcPr>
          <w:p w14:paraId="44F7ED6C" w14:textId="4FFAF16C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765C181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4615B5C6" w14:textId="30DDB772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4,955</w:t>
            </w:r>
          </w:p>
        </w:tc>
        <w:tc>
          <w:tcPr>
            <w:tcW w:w="273" w:type="dxa"/>
            <w:vAlign w:val="center"/>
          </w:tcPr>
          <w:p w14:paraId="49EB516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639EF2DF" w14:textId="3B4DBD41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834,200</w:t>
            </w:r>
          </w:p>
        </w:tc>
        <w:tc>
          <w:tcPr>
            <w:tcW w:w="243" w:type="dxa"/>
            <w:gridSpan w:val="2"/>
            <w:vAlign w:val="center"/>
          </w:tcPr>
          <w:p w14:paraId="63D84B0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7BC3023D" w14:textId="5D004AB1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92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606</w:t>
            </w:r>
          </w:p>
        </w:tc>
        <w:tc>
          <w:tcPr>
            <w:tcW w:w="276" w:type="dxa"/>
            <w:gridSpan w:val="2"/>
            <w:vAlign w:val="center"/>
          </w:tcPr>
          <w:p w14:paraId="0339CEE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08"/>
              </w:tabs>
              <w:spacing w:line="360" w:lineRule="exact"/>
              <w:ind w:left="-108" w:right="6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5BC4422C" w14:textId="2B913E83" w:rsidR="00C73D70" w:rsidRPr="00F42FA9" w:rsidRDefault="00C73D70" w:rsidP="00C73D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08" w:right="6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275</w:t>
            </w:r>
          </w:p>
        </w:tc>
        <w:tc>
          <w:tcPr>
            <w:tcW w:w="275" w:type="dxa"/>
            <w:gridSpan w:val="2"/>
            <w:vAlign w:val="center"/>
          </w:tcPr>
          <w:p w14:paraId="132B774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058C328B" w14:textId="26306DAD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E7BBE1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C391A2E" w14:textId="427AE8E5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sz w:val="27"/>
                <w:szCs w:val="27"/>
                <w:lang w:val="en-US"/>
              </w:rPr>
              <w:t>840,03</w:t>
            </w:r>
            <w:r w:rsidRPr="00F42FA9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</w:p>
        </w:tc>
      </w:tr>
      <w:tr w:rsidR="00C73D70" w:rsidRPr="004919DD" w14:paraId="04654C67" w14:textId="77777777" w:rsidTr="00F42FA9">
        <w:trPr>
          <w:gridAfter w:val="1"/>
          <w:wAfter w:w="20" w:type="dxa"/>
        </w:trPr>
        <w:tc>
          <w:tcPr>
            <w:tcW w:w="4769" w:type="dxa"/>
            <w:vAlign w:val="center"/>
          </w:tcPr>
          <w:p w14:paraId="1427FE51" w14:textId="60A1ED29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13C2" w14:textId="35F9869D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7D86EB5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5296" w14:textId="7916C588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387,690</w:t>
            </w:r>
          </w:p>
        </w:tc>
        <w:tc>
          <w:tcPr>
            <w:tcW w:w="273" w:type="dxa"/>
            <w:vAlign w:val="center"/>
          </w:tcPr>
          <w:p w14:paraId="736D0B7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1524" w14:textId="1EB861B0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23,623,034</w:t>
            </w:r>
          </w:p>
        </w:tc>
        <w:tc>
          <w:tcPr>
            <w:tcW w:w="243" w:type="dxa"/>
            <w:gridSpan w:val="2"/>
            <w:vAlign w:val="center"/>
          </w:tcPr>
          <w:p w14:paraId="4300E25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07E8" w14:textId="4475850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619,541</w:t>
            </w:r>
          </w:p>
        </w:tc>
        <w:tc>
          <w:tcPr>
            <w:tcW w:w="276" w:type="dxa"/>
            <w:gridSpan w:val="2"/>
            <w:vAlign w:val="center"/>
          </w:tcPr>
          <w:p w14:paraId="06F717E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C39AE" w14:textId="7DB7E013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32,445</w:t>
            </w:r>
          </w:p>
        </w:tc>
        <w:tc>
          <w:tcPr>
            <w:tcW w:w="275" w:type="dxa"/>
            <w:gridSpan w:val="2"/>
            <w:vAlign w:val="center"/>
          </w:tcPr>
          <w:p w14:paraId="7D1D965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3291" w14:textId="6871C6C9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1" w:type="dxa"/>
            <w:gridSpan w:val="3"/>
            <w:vAlign w:val="center"/>
          </w:tcPr>
          <w:p w14:paraId="6886DB4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6E0B" w14:textId="0ABA0E8D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24,662,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710</w:t>
            </w:r>
          </w:p>
        </w:tc>
      </w:tr>
      <w:tr w:rsidR="00C73D70" w:rsidRPr="004919DD" w14:paraId="090D524A" w14:textId="77777777" w:rsidTr="00F42FA9">
        <w:trPr>
          <w:gridAfter w:val="1"/>
          <w:wAfter w:w="20" w:type="dxa"/>
          <w:trHeight w:hRule="exact" w:val="288"/>
        </w:trPr>
        <w:tc>
          <w:tcPr>
            <w:tcW w:w="4769" w:type="dxa"/>
            <w:vAlign w:val="center"/>
          </w:tcPr>
          <w:p w14:paraId="3D30CBEF" w14:textId="77777777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77" w:type="dxa"/>
            <w:vAlign w:val="center"/>
          </w:tcPr>
          <w:p w14:paraId="140C525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37C078A7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3" w:type="dxa"/>
            <w:vAlign w:val="center"/>
          </w:tcPr>
          <w:p w14:paraId="6DE1615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A60ACD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16" w:type="dxa"/>
            <w:gridSpan w:val="2"/>
            <w:vAlign w:val="center"/>
          </w:tcPr>
          <w:p w14:paraId="69D454CD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1C6376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7C495392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417F55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462CA4DC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39BD6EFA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3574B9B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36FC4A8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07C4195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C73D70" w:rsidRPr="004919DD" w14:paraId="6138E50D" w14:textId="77777777" w:rsidTr="00F42FA9">
        <w:trPr>
          <w:gridAfter w:val="2"/>
          <w:wAfter w:w="29" w:type="dxa"/>
        </w:trPr>
        <w:tc>
          <w:tcPr>
            <w:tcW w:w="4769" w:type="dxa"/>
            <w:vAlign w:val="center"/>
          </w:tcPr>
          <w:p w14:paraId="5F1A8406" w14:textId="77777777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1747BB4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5E8C8F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vAlign w:val="center"/>
          </w:tcPr>
          <w:p w14:paraId="3E71B532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410B5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9" w:type="dxa"/>
            <w:vAlign w:val="center"/>
          </w:tcPr>
          <w:p w14:paraId="795DE492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216A38F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vAlign w:val="center"/>
          </w:tcPr>
          <w:p w14:paraId="598D7BC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23D2E23B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vAlign w:val="center"/>
          </w:tcPr>
          <w:p w14:paraId="6C3DAFD9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5" w:type="dxa"/>
            <w:gridSpan w:val="2"/>
            <w:vAlign w:val="center"/>
          </w:tcPr>
          <w:p w14:paraId="158FFD70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4FFA70D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659"/>
              </w:tabs>
              <w:spacing w:line="360" w:lineRule="exact"/>
              <w:ind w:left="-79"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55C839C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7D5C83CA" w14:textId="77777777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C73D70" w:rsidRPr="004919DD" w14:paraId="7EA8987F" w14:textId="77777777" w:rsidTr="00F42FA9">
        <w:trPr>
          <w:gridAfter w:val="2"/>
          <w:wAfter w:w="29" w:type="dxa"/>
        </w:trPr>
        <w:tc>
          <w:tcPr>
            <w:tcW w:w="4769" w:type="dxa"/>
            <w:vAlign w:val="center"/>
          </w:tcPr>
          <w:p w14:paraId="5EB8098C" w14:textId="3481CCCF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5533A4B" w14:textId="3D32C2BD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1,739,143</w:t>
            </w:r>
          </w:p>
        </w:tc>
        <w:tc>
          <w:tcPr>
            <w:tcW w:w="268" w:type="dxa"/>
            <w:vAlign w:val="center"/>
          </w:tcPr>
          <w:p w14:paraId="74F0217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3B3FCFDB" w14:textId="5BC23660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296,732</w:t>
            </w:r>
          </w:p>
        </w:tc>
        <w:tc>
          <w:tcPr>
            <w:tcW w:w="270" w:type="dxa"/>
            <w:vAlign w:val="center"/>
          </w:tcPr>
          <w:p w14:paraId="1A15DC4D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  <w:vAlign w:val="center"/>
          </w:tcPr>
          <w:p w14:paraId="53B14459" w14:textId="2837707E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20,304,073</w:t>
            </w:r>
          </w:p>
        </w:tc>
        <w:tc>
          <w:tcPr>
            <w:tcW w:w="243" w:type="dxa"/>
            <w:gridSpan w:val="2"/>
            <w:vAlign w:val="center"/>
          </w:tcPr>
          <w:p w14:paraId="5297E40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tcBorders>
              <w:bottom w:val="double" w:sz="4" w:space="0" w:color="auto"/>
            </w:tcBorders>
            <w:vAlign w:val="center"/>
          </w:tcPr>
          <w:p w14:paraId="28137DEB" w14:textId="7962450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22,068</w:t>
            </w:r>
          </w:p>
        </w:tc>
        <w:tc>
          <w:tcPr>
            <w:tcW w:w="276" w:type="dxa"/>
            <w:gridSpan w:val="2"/>
            <w:vAlign w:val="center"/>
          </w:tcPr>
          <w:p w14:paraId="0ED25BA5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6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bottom w:val="double" w:sz="4" w:space="0" w:color="auto"/>
            </w:tcBorders>
            <w:vAlign w:val="center"/>
          </w:tcPr>
          <w:p w14:paraId="3712700E" w14:textId="7275DF81" w:rsidR="00C73D70" w:rsidRPr="00F42FA9" w:rsidRDefault="00C73D70" w:rsidP="00C73D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62</w:t>
            </w:r>
          </w:p>
        </w:tc>
        <w:tc>
          <w:tcPr>
            <w:tcW w:w="275" w:type="dxa"/>
            <w:gridSpan w:val="2"/>
            <w:vAlign w:val="center"/>
          </w:tcPr>
          <w:p w14:paraId="59619BE1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tcBorders>
              <w:bottom w:val="double" w:sz="4" w:space="0" w:color="auto"/>
            </w:tcBorders>
            <w:vAlign w:val="center"/>
          </w:tcPr>
          <w:p w14:paraId="10A5FBEE" w14:textId="48C36DEA" w:rsidR="00C73D70" w:rsidRPr="00F42FA9" w:rsidRDefault="00C73D70" w:rsidP="00C73D70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7,117,218</w:t>
            </w:r>
          </w:p>
        </w:tc>
        <w:tc>
          <w:tcPr>
            <w:tcW w:w="271" w:type="dxa"/>
            <w:gridSpan w:val="3"/>
            <w:vAlign w:val="center"/>
          </w:tcPr>
          <w:p w14:paraId="4ABE903C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tcBorders>
              <w:bottom w:val="double" w:sz="4" w:space="0" w:color="auto"/>
            </w:tcBorders>
            <w:vAlign w:val="center"/>
          </w:tcPr>
          <w:p w14:paraId="0BB01F2C" w14:textId="3EEC9FC2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29,479,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296</w:t>
            </w:r>
          </w:p>
        </w:tc>
      </w:tr>
      <w:tr w:rsidR="00C73D70" w:rsidRPr="004919DD" w14:paraId="77C6E57B" w14:textId="77777777" w:rsidTr="00F42FA9">
        <w:trPr>
          <w:gridAfter w:val="2"/>
          <w:wAfter w:w="29" w:type="dxa"/>
        </w:trPr>
        <w:tc>
          <w:tcPr>
            <w:tcW w:w="4769" w:type="dxa"/>
            <w:shd w:val="clear" w:color="auto" w:fill="auto"/>
            <w:vAlign w:val="center"/>
          </w:tcPr>
          <w:p w14:paraId="24EF4536" w14:textId="199E4492" w:rsidR="00C73D70" w:rsidRPr="00F42FA9" w:rsidRDefault="00C73D70" w:rsidP="00C73D70">
            <w:pPr>
              <w:tabs>
                <w:tab w:val="clear" w:pos="227"/>
                <w:tab w:val="left" w:pos="0"/>
              </w:tabs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31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42FA9">
              <w:rPr>
                <w:rFonts w:ascii="Angsana New" w:hAnsi="Angsana New" w:hint="cs"/>
                <w:b/>
                <w:bCs/>
                <w:sz w:val="27"/>
                <w:szCs w:val="27"/>
              </w:rPr>
              <w:t>256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EF2E0" w14:textId="7E99107D" w:rsidR="00C73D70" w:rsidRPr="00F42FA9" w:rsidRDefault="00C73D70" w:rsidP="00C73D70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22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2,273,346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BF82F14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0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32D27A" w14:textId="6B1798A6" w:rsidR="00C73D70" w:rsidRPr="00F42FA9" w:rsidRDefault="00C73D70" w:rsidP="00C73D70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8"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544,903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C185B6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-1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336677" w14:textId="068C9BBA" w:rsidR="00C73D70" w:rsidRPr="00F42FA9" w:rsidRDefault="00C73D70" w:rsidP="00C73D70">
            <w:pPr>
              <w:pStyle w:val="acctfourfigures"/>
              <w:tabs>
                <w:tab w:val="clear" w:pos="765"/>
                <w:tab w:val="decimal" w:pos="1420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31,870,558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2CEECAC8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E635B1" w14:textId="17784C44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42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31,285</w:t>
            </w:r>
          </w:p>
        </w:tc>
        <w:tc>
          <w:tcPr>
            <w:tcW w:w="276" w:type="dxa"/>
            <w:gridSpan w:val="2"/>
            <w:shd w:val="clear" w:color="auto" w:fill="auto"/>
            <w:vAlign w:val="center"/>
          </w:tcPr>
          <w:p w14:paraId="1DA6BBBE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7D25D7" w14:textId="439E05EE" w:rsidR="00C73D70" w:rsidRPr="00F42FA9" w:rsidRDefault="00C73D70" w:rsidP="00C73D70">
            <w:pPr>
              <w:pStyle w:val="acctfourfigures"/>
              <w:tabs>
                <w:tab w:val="clear" w:pos="765"/>
                <w:tab w:val="decimal" w:pos="1270"/>
              </w:tabs>
              <w:spacing w:line="360" w:lineRule="exact"/>
              <w:ind w:right="6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4,122</w:t>
            </w:r>
          </w:p>
        </w:tc>
        <w:tc>
          <w:tcPr>
            <w:tcW w:w="275" w:type="dxa"/>
            <w:gridSpan w:val="2"/>
            <w:shd w:val="clear" w:color="auto" w:fill="auto"/>
            <w:vAlign w:val="center"/>
          </w:tcPr>
          <w:p w14:paraId="7C217D52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D1B949" w14:textId="7E5FD64D" w:rsidR="00C73D70" w:rsidRPr="00F42FA9" w:rsidRDefault="00C73D70" w:rsidP="00C73D70">
            <w:pPr>
              <w:pStyle w:val="acctfourfigures"/>
              <w:tabs>
                <w:tab w:val="clear" w:pos="765"/>
                <w:tab w:val="decimal" w:pos="863"/>
              </w:tabs>
              <w:spacing w:line="360" w:lineRule="exact"/>
              <w:ind w:right="-15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1,503,359</w:t>
            </w:r>
          </w:p>
        </w:tc>
        <w:tc>
          <w:tcPr>
            <w:tcW w:w="271" w:type="dxa"/>
            <w:gridSpan w:val="3"/>
            <w:shd w:val="clear" w:color="auto" w:fill="auto"/>
            <w:vAlign w:val="center"/>
          </w:tcPr>
          <w:p w14:paraId="27BE0129" w14:textId="77777777" w:rsidR="00C73D70" w:rsidRPr="00F42FA9" w:rsidRDefault="00C73D70" w:rsidP="00C73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8" w:right="1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F3AFE" w14:textId="1E5764A9" w:rsidR="00C73D70" w:rsidRPr="00F42FA9" w:rsidRDefault="00C73D70" w:rsidP="00C73D70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left="-108" w:right="70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36,227,</w:t>
            </w:r>
            <w:r w:rsidRPr="00F42FA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573</w:t>
            </w:r>
          </w:p>
        </w:tc>
      </w:tr>
    </w:tbl>
    <w:p w14:paraId="245E9D44" w14:textId="77777777" w:rsidR="002738BC" w:rsidRPr="00D246FB" w:rsidRDefault="002738BC" w:rsidP="0068570E">
      <w:pPr>
        <w:spacing w:line="240" w:lineRule="auto"/>
        <w:rPr>
          <w:rFonts w:ascii="Angsana New" w:hAnsi="Angsana New"/>
          <w:sz w:val="26"/>
          <w:szCs w:val="26"/>
          <w:cs/>
        </w:rPr>
        <w:sectPr w:rsidR="002738BC" w:rsidRPr="00D246FB" w:rsidSect="00696AD7">
          <w:headerReference w:type="default" r:id="rId20"/>
          <w:footerReference w:type="default" r:id="rId21"/>
          <w:pgSz w:w="16840" w:h="11907" w:orient="landscape" w:code="9"/>
          <w:pgMar w:top="1152" w:right="1152" w:bottom="576" w:left="1152" w:header="720" w:footer="446" w:gutter="0"/>
          <w:cols w:space="708"/>
          <w:docGrid w:linePitch="360"/>
        </w:sect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278"/>
        <w:gridCol w:w="270"/>
        <w:gridCol w:w="1422"/>
        <w:gridCol w:w="270"/>
        <w:gridCol w:w="990"/>
        <w:gridCol w:w="270"/>
        <w:gridCol w:w="1098"/>
      </w:tblGrid>
      <w:tr w:rsidR="00F361A2" w:rsidRPr="002862A2" w14:paraId="7199BBEF" w14:textId="77777777" w:rsidTr="00C8585A">
        <w:trPr>
          <w:tblHeader/>
        </w:trPr>
        <w:tc>
          <w:tcPr>
            <w:tcW w:w="2610" w:type="dxa"/>
            <w:vAlign w:val="bottom"/>
          </w:tcPr>
          <w:p w14:paraId="5CC3FDA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65E732E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361A2" w:rsidRPr="002862A2" w14:paraId="2130FEF6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1CBBA1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F886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11D00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65B3D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22F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8C20DA8" w14:textId="1B9DBC5D" w:rsidR="00F361A2" w:rsidRPr="002862A2" w:rsidRDefault="00C8585A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2CD2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468CB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50CAF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8486B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4F18DCF5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FB1ED1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1A7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EC8E1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1319E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5E38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866A77" w14:textId="7F751618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  <w:r w:rsidR="00C8585A" w:rsidRPr="002862A2">
              <w:rPr>
                <w:rFonts w:ascii="Angsana New" w:hAnsi="Angsana New"/>
                <w:sz w:val="29"/>
                <w:szCs w:val="29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F287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FC016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8CC9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7D39A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F361A2" w:rsidRPr="002862A2" w14:paraId="49BD45C9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7E18C6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5213D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913B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B26961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7FFB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FACF47" w14:textId="1E27FF2D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E939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FBAB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A587E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6B1B0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361A2" w:rsidRPr="002862A2" w14:paraId="66CBA1AB" w14:textId="77777777" w:rsidTr="00C8585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7D2B0B4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5CAC2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4929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920B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282514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2356F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D293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3D044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9A915" w14:textId="77777777" w:rsidR="00F361A2" w:rsidRPr="002862A2" w:rsidRDefault="00F361A2" w:rsidP="004B2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E83F28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F361A2" w:rsidRPr="002862A2" w14:paraId="7A97A6E7" w14:textId="77777777" w:rsidTr="00C8585A">
        <w:trPr>
          <w:tblHeader/>
        </w:trPr>
        <w:tc>
          <w:tcPr>
            <w:tcW w:w="2610" w:type="dxa"/>
            <w:vAlign w:val="bottom"/>
          </w:tcPr>
          <w:p w14:paraId="2D0609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8" w:type="dxa"/>
            <w:gridSpan w:val="9"/>
            <w:vAlign w:val="bottom"/>
          </w:tcPr>
          <w:p w14:paraId="5BA8ECF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361A2" w:rsidRPr="002862A2" w14:paraId="0A677D2B" w14:textId="77777777" w:rsidTr="00C8585A">
        <w:tc>
          <w:tcPr>
            <w:tcW w:w="2610" w:type="dxa"/>
            <w:vAlign w:val="bottom"/>
          </w:tcPr>
          <w:p w14:paraId="26EAF0B1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208B0C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1830F8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7BF82C9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AD2DE8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6AF430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CAA10C6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3523120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333977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D471117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F361A2" w:rsidRPr="002862A2" w14:paraId="217E1A66" w14:textId="77777777" w:rsidTr="00C8585A">
        <w:tc>
          <w:tcPr>
            <w:tcW w:w="2610" w:type="dxa"/>
            <w:shd w:val="clear" w:color="auto" w:fill="auto"/>
            <w:vAlign w:val="bottom"/>
          </w:tcPr>
          <w:p w14:paraId="3F399DFB" w14:textId="397854CF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080" w:type="dxa"/>
            <w:vAlign w:val="bottom"/>
          </w:tcPr>
          <w:p w14:paraId="206E8B57" w14:textId="1BCDA82F" w:rsidR="00F361A2" w:rsidRPr="002862A2" w:rsidRDefault="000D72D7" w:rsidP="004B24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295</w:t>
            </w:r>
            <w:r w:rsidR="00F361A2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BE44453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0F1DF514" w14:textId="603C89D1" w:rsidR="00F361A2" w:rsidRPr="002862A2" w:rsidRDefault="000D72D7" w:rsidP="004B240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309</w:t>
            </w:r>
            <w:r w:rsidR="00F361A2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0B4FBA57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14:paraId="0CAC4651" w14:textId="2DDF80B2" w:rsidR="00F361A2" w:rsidRPr="002862A2" w:rsidRDefault="000D72D7" w:rsidP="00C8585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455</w:t>
            </w:r>
            <w:r w:rsidR="00F361A2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634</w:t>
            </w:r>
          </w:p>
        </w:tc>
        <w:tc>
          <w:tcPr>
            <w:tcW w:w="270" w:type="dxa"/>
            <w:vAlign w:val="bottom"/>
          </w:tcPr>
          <w:p w14:paraId="4812596F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FDC029" w14:textId="0291A65E" w:rsidR="00F361A2" w:rsidRPr="002862A2" w:rsidRDefault="000D72D7" w:rsidP="004B24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5BC18749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A6FE3AD" w14:textId="27DB26C6" w:rsidR="00F361A2" w:rsidRPr="002862A2" w:rsidRDefault="000D72D7" w:rsidP="004B24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361A2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062</w:t>
            </w:r>
            <w:r w:rsidR="00F361A2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223</w:t>
            </w:r>
          </w:p>
        </w:tc>
      </w:tr>
      <w:tr w:rsidR="00F361A2" w:rsidRPr="002862A2" w14:paraId="2AE653F4" w14:textId="77777777" w:rsidTr="00C8585A">
        <w:tc>
          <w:tcPr>
            <w:tcW w:w="2610" w:type="dxa"/>
            <w:shd w:val="clear" w:color="auto" w:fill="auto"/>
            <w:vAlign w:val="bottom"/>
          </w:tcPr>
          <w:p w14:paraId="7DC77785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841198F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7E60B0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1F4FFC55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00BCA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63212616" w14:textId="13EEA52C" w:rsidR="00F361A2" w:rsidRPr="002862A2" w:rsidRDefault="000D72D7" w:rsidP="00C8585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764</w:t>
            </w:r>
          </w:p>
        </w:tc>
        <w:tc>
          <w:tcPr>
            <w:tcW w:w="270" w:type="dxa"/>
            <w:vAlign w:val="bottom"/>
          </w:tcPr>
          <w:p w14:paraId="09BF14CE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8DCB27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B7400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551F3FFB" w14:textId="425BCB0B" w:rsidR="00F361A2" w:rsidRPr="002862A2" w:rsidRDefault="000D72D7" w:rsidP="004B24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764</w:t>
            </w:r>
          </w:p>
        </w:tc>
      </w:tr>
      <w:tr w:rsidR="00F361A2" w:rsidRPr="002862A2" w14:paraId="4AF49A71" w14:textId="77777777" w:rsidTr="00C8585A">
        <w:tc>
          <w:tcPr>
            <w:tcW w:w="2610" w:type="dxa"/>
            <w:shd w:val="clear" w:color="auto" w:fill="auto"/>
            <w:vAlign w:val="bottom"/>
          </w:tcPr>
          <w:p w14:paraId="612F9453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5A2870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CE4D4C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F7812C9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56903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F4A5037" w14:textId="2583A853" w:rsidR="00F361A2" w:rsidRPr="002862A2" w:rsidRDefault="00F361A2" w:rsidP="00C8585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420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F40355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3093F2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A86A0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DF77FF4" w14:textId="312CAB24" w:rsidR="00F361A2" w:rsidRPr="002862A2" w:rsidRDefault="00F361A2" w:rsidP="004B24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420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</w:tr>
      <w:tr w:rsidR="00F361A2" w:rsidRPr="002862A2" w14:paraId="55BFCAE3" w14:textId="77777777" w:rsidTr="00C8585A">
        <w:tc>
          <w:tcPr>
            <w:tcW w:w="2610" w:type="dxa"/>
            <w:shd w:val="clear" w:color="auto" w:fill="auto"/>
            <w:vAlign w:val="bottom"/>
          </w:tcPr>
          <w:p w14:paraId="24D5C2FC" w14:textId="3BF87DB8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60089" w14:textId="46CD10F8" w:rsidR="00F361A2" w:rsidRPr="002862A2" w:rsidRDefault="000D72D7" w:rsidP="004B240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F361A2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766F4A14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79D7F4" w14:textId="559C3E1D" w:rsidR="00F361A2" w:rsidRPr="002862A2" w:rsidRDefault="000D72D7" w:rsidP="004B240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F361A2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2B5E7AB1" w14:textId="77777777" w:rsidR="00F361A2" w:rsidRPr="002862A2" w:rsidRDefault="00F361A2" w:rsidP="004B240F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295A3FA" w14:textId="544CA91C" w:rsidR="00F361A2" w:rsidRPr="002862A2" w:rsidRDefault="000D72D7" w:rsidP="00C8585A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445</w:t>
            </w:r>
            <w:r w:rsidR="00F361A2" w:rsidRPr="002862A2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978</w:t>
            </w:r>
          </w:p>
        </w:tc>
        <w:tc>
          <w:tcPr>
            <w:tcW w:w="270" w:type="dxa"/>
            <w:vAlign w:val="bottom"/>
          </w:tcPr>
          <w:p w14:paraId="21C09932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1D1CD" w14:textId="5B2CAD08" w:rsidR="00F361A2" w:rsidRPr="002862A2" w:rsidRDefault="000D72D7" w:rsidP="004B240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4A9A9FFB" w14:textId="77777777" w:rsidR="00F361A2" w:rsidRPr="002862A2" w:rsidRDefault="00F361A2" w:rsidP="004B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F8396D" w14:textId="2AAB472B" w:rsidR="00F361A2" w:rsidRPr="002862A2" w:rsidRDefault="000D72D7" w:rsidP="004B240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F361A2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052</w:t>
            </w:r>
            <w:r w:rsidR="00F361A2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567</w:t>
            </w:r>
          </w:p>
        </w:tc>
      </w:tr>
      <w:tr w:rsidR="00DB7C79" w:rsidRPr="002862A2" w14:paraId="69EDE68D" w14:textId="77777777" w:rsidTr="009E7DF4">
        <w:tc>
          <w:tcPr>
            <w:tcW w:w="2610" w:type="dxa"/>
            <w:vAlign w:val="bottom"/>
          </w:tcPr>
          <w:p w14:paraId="39D73A76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0EA8C19" w14:textId="5E3F50BE" w:rsidR="00DB7C79" w:rsidRPr="002862A2" w:rsidRDefault="00DB7C79" w:rsidP="00DB7C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0D5CA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48A7FD4F" w14:textId="3E096EA0" w:rsidR="00DB7C79" w:rsidRPr="002862A2" w:rsidRDefault="00DB7C79" w:rsidP="000226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AD9198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B76283" w14:textId="2C9BC23F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0226FD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947</w:t>
            </w:r>
          </w:p>
        </w:tc>
        <w:tc>
          <w:tcPr>
            <w:tcW w:w="270" w:type="dxa"/>
            <w:vAlign w:val="bottom"/>
          </w:tcPr>
          <w:p w14:paraId="464B23D1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BA9D5E0" w14:textId="4A892B00" w:rsidR="00DB7C79" w:rsidRPr="002862A2" w:rsidRDefault="00DB7C79" w:rsidP="00DB7C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EE11E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8F2793" w14:textId="013F0237" w:rsidR="00DB7C79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0226FD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947</w:t>
            </w:r>
          </w:p>
        </w:tc>
      </w:tr>
      <w:tr w:rsidR="00E8147C" w:rsidRPr="002862A2" w14:paraId="0CAA7524" w14:textId="77777777" w:rsidTr="009E7DF4">
        <w:tc>
          <w:tcPr>
            <w:tcW w:w="2610" w:type="dxa"/>
            <w:vAlign w:val="bottom"/>
          </w:tcPr>
          <w:p w14:paraId="0792E079" w14:textId="15AD8F9A" w:rsidR="00E8147C" w:rsidRPr="002862A2" w:rsidRDefault="00E8147C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28BA4565" w14:textId="14604345" w:rsidR="00E8147C" w:rsidRPr="002862A2" w:rsidRDefault="00FC75AD" w:rsidP="00DB7C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04F974" w14:textId="77777777" w:rsidR="00E8147C" w:rsidRPr="002862A2" w:rsidRDefault="00E8147C" w:rsidP="00DB7C79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12E28EBE" w14:textId="4C016CDB" w:rsidR="00E8147C" w:rsidRPr="002862A2" w:rsidRDefault="00FC75AD" w:rsidP="000226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8AB9F6" w14:textId="77777777" w:rsidR="00E8147C" w:rsidRPr="002862A2" w:rsidRDefault="00E8147C" w:rsidP="00DB7C7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0CC8EB" w14:textId="13AD558A" w:rsidR="00E8147C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C75AD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550</w:t>
            </w:r>
          </w:p>
        </w:tc>
        <w:tc>
          <w:tcPr>
            <w:tcW w:w="270" w:type="dxa"/>
            <w:vAlign w:val="bottom"/>
          </w:tcPr>
          <w:p w14:paraId="0E849BD7" w14:textId="77777777" w:rsidR="00E8147C" w:rsidRPr="002862A2" w:rsidRDefault="00E8147C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05B50FD" w14:textId="6DB9EFA3" w:rsidR="00E8147C" w:rsidRPr="002862A2" w:rsidRDefault="00FC75AD" w:rsidP="00DB7C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3EB123" w14:textId="77777777" w:rsidR="00E8147C" w:rsidRPr="002862A2" w:rsidRDefault="00E8147C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21E3A2B" w14:textId="23342FFC" w:rsidR="00E8147C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FC75AD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550</w:t>
            </w:r>
          </w:p>
        </w:tc>
      </w:tr>
      <w:tr w:rsidR="00DB7C79" w:rsidRPr="002862A2" w14:paraId="23DA78A7" w14:textId="77777777" w:rsidTr="009E7DF4">
        <w:tc>
          <w:tcPr>
            <w:tcW w:w="2610" w:type="dxa"/>
          </w:tcPr>
          <w:p w14:paraId="66B2993F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6CADE08C" w14:textId="0AE5D5A8" w:rsidR="00DB7C79" w:rsidRPr="002862A2" w:rsidRDefault="00DB7C79" w:rsidP="00DB7C7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8C52D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450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535214C9" w14:textId="2E42463B" w:rsidR="00DB7C79" w:rsidRPr="002862A2" w:rsidRDefault="00DB7C79" w:rsidP="000226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F43C5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BB7680" w14:textId="0AC2F58F" w:rsidR="00DB7C79" w:rsidRPr="002862A2" w:rsidRDefault="00DB7C79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39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4BDDC60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BC1A7A" w14:textId="0B436A4E" w:rsidR="00DB7C79" w:rsidRPr="002862A2" w:rsidRDefault="00DB7C79" w:rsidP="00DB7C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509EBA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0E60855" w14:textId="35F78EC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</w:tr>
      <w:tr w:rsidR="00DB7C79" w:rsidRPr="002862A2" w14:paraId="4763311E" w14:textId="77777777" w:rsidTr="00C8585A">
        <w:tc>
          <w:tcPr>
            <w:tcW w:w="2610" w:type="dxa"/>
            <w:shd w:val="clear" w:color="auto" w:fill="auto"/>
            <w:vAlign w:val="bottom"/>
          </w:tcPr>
          <w:p w14:paraId="0F5354FF" w14:textId="0BC79AD5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06234" w14:textId="6E097E41" w:rsidR="00DB7C79" w:rsidRPr="002862A2" w:rsidRDefault="000D72D7" w:rsidP="00DB7C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295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42F414C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DA608" w14:textId="3B6CC0E1" w:rsidR="00DB7C79" w:rsidRPr="002862A2" w:rsidRDefault="000D72D7" w:rsidP="00DB7C7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309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70" w:type="dxa"/>
            <w:vAlign w:val="bottom"/>
          </w:tcPr>
          <w:p w14:paraId="746739EC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61BB4" w14:textId="447823FE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442</w:t>
            </w:r>
            <w:r w:rsidR="000226FD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387</w:t>
            </w:r>
          </w:p>
        </w:tc>
        <w:tc>
          <w:tcPr>
            <w:tcW w:w="270" w:type="dxa"/>
            <w:vAlign w:val="bottom"/>
          </w:tcPr>
          <w:p w14:paraId="4C01A3BA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0084" w14:textId="189956B7" w:rsidR="00DB7C79" w:rsidRPr="002862A2" w:rsidRDefault="000D72D7" w:rsidP="00DB7C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0667C204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AC2E2" w14:textId="1BEB158F" w:rsidR="00DB7C79" w:rsidRPr="002862A2" w:rsidRDefault="000D72D7" w:rsidP="00FC75A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0226FD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048</w:t>
            </w:r>
            <w:r w:rsidR="000226FD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976</w:t>
            </w:r>
          </w:p>
        </w:tc>
      </w:tr>
      <w:tr w:rsidR="00DB7C79" w:rsidRPr="002862A2" w14:paraId="3FBFEFE5" w14:textId="77777777" w:rsidTr="00C8585A">
        <w:tc>
          <w:tcPr>
            <w:tcW w:w="2610" w:type="dxa"/>
            <w:shd w:val="clear" w:color="auto" w:fill="auto"/>
            <w:vAlign w:val="bottom"/>
          </w:tcPr>
          <w:p w14:paraId="43601DA5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5E234C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7D0B1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1ECA64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36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474D2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77714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1404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503706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5BA54B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E0E5FF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9E4208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270" w:right="-351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DB7C79" w:rsidRPr="002862A2" w14:paraId="6898F914" w14:textId="77777777" w:rsidTr="00C8585A">
        <w:tc>
          <w:tcPr>
            <w:tcW w:w="2610" w:type="dxa"/>
            <w:shd w:val="clear" w:color="auto" w:fill="auto"/>
            <w:vAlign w:val="bottom"/>
          </w:tcPr>
          <w:p w14:paraId="416307EC" w14:textId="77777777" w:rsidR="00DB7C79" w:rsidRPr="002862A2" w:rsidRDefault="00DB7C79" w:rsidP="00DB7C79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0F33B983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E6082B9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6783CC8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49F7F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EB9821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  <w:tab w:val="decimal" w:pos="13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DBF6B6A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4388A5E9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51C4C4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7F68D57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7C79" w:rsidRPr="002862A2" w14:paraId="6D9E7FB9" w14:textId="77777777" w:rsidTr="00C8585A">
        <w:tc>
          <w:tcPr>
            <w:tcW w:w="2610" w:type="dxa"/>
            <w:shd w:val="clear" w:color="auto" w:fill="auto"/>
            <w:vAlign w:val="bottom"/>
          </w:tcPr>
          <w:p w14:paraId="4F985021" w14:textId="24DD2D97" w:rsidR="00DB7C79" w:rsidRPr="002862A2" w:rsidRDefault="00DB7C79" w:rsidP="00DB7C7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080" w:type="dxa"/>
            <w:vAlign w:val="bottom"/>
          </w:tcPr>
          <w:p w14:paraId="2146CFFE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A5FA1F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5E794F9A" w14:textId="34BE631A" w:rsidR="00DB7C79" w:rsidRPr="002862A2" w:rsidRDefault="000D72D7" w:rsidP="00DB7C7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87</w:t>
            </w:r>
            <w:r w:rsidR="00DB7C79" w:rsidRPr="002862A2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057</w:t>
            </w:r>
          </w:p>
        </w:tc>
        <w:tc>
          <w:tcPr>
            <w:tcW w:w="270" w:type="dxa"/>
            <w:vAlign w:val="bottom"/>
          </w:tcPr>
          <w:p w14:paraId="6EEFA6B3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DB2679" w14:textId="2DB4134E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435</w:t>
            </w:r>
            <w:r w:rsidR="00DB7C79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445FDD21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2CB3077E" w14:textId="155D05A1" w:rsidR="00DB7C79" w:rsidRPr="002862A2" w:rsidRDefault="000D72D7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6B3331B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606CACA" w14:textId="210332B6" w:rsidR="00DB7C79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523</w:t>
            </w:r>
            <w:r w:rsidR="00DB7C79" w:rsidRPr="002862A2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712</w:t>
            </w:r>
          </w:p>
        </w:tc>
      </w:tr>
      <w:tr w:rsidR="00DB7C79" w:rsidRPr="002862A2" w14:paraId="614E4FFE" w14:textId="77777777" w:rsidTr="00C8585A">
        <w:tc>
          <w:tcPr>
            <w:tcW w:w="2610" w:type="dxa"/>
            <w:shd w:val="clear" w:color="auto" w:fill="auto"/>
            <w:vAlign w:val="bottom"/>
          </w:tcPr>
          <w:p w14:paraId="7496BBF6" w14:textId="77777777" w:rsidR="00DB7C79" w:rsidRPr="002862A2" w:rsidRDefault="00DB7C79" w:rsidP="00DB7C7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5B5D1F7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4C57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58589D81" w14:textId="42E03745" w:rsidR="00DB7C79" w:rsidRPr="002862A2" w:rsidRDefault="000D72D7" w:rsidP="00DB7C7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DB7C7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386</w:t>
            </w:r>
          </w:p>
        </w:tc>
        <w:tc>
          <w:tcPr>
            <w:tcW w:w="270" w:type="dxa"/>
            <w:vAlign w:val="bottom"/>
          </w:tcPr>
          <w:p w14:paraId="5A9F42F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AD7F2AA" w14:textId="7E3EE20D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DB7C79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670</w:t>
            </w:r>
          </w:p>
        </w:tc>
        <w:tc>
          <w:tcPr>
            <w:tcW w:w="270" w:type="dxa"/>
            <w:vAlign w:val="bottom"/>
          </w:tcPr>
          <w:p w14:paraId="398538CD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46E0F088" w14:textId="77777777" w:rsidR="00DB7C79" w:rsidRPr="002862A2" w:rsidRDefault="00DB7C79" w:rsidP="00950EA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8660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2BEDEA9D" w14:textId="20C039D0" w:rsidR="00DB7C79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19</w:t>
            </w:r>
            <w:r w:rsidR="00DB7C79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056</w:t>
            </w:r>
          </w:p>
        </w:tc>
      </w:tr>
      <w:tr w:rsidR="00DB7C79" w:rsidRPr="002862A2" w14:paraId="7EE31BA9" w14:textId="77777777" w:rsidTr="00C8585A">
        <w:tc>
          <w:tcPr>
            <w:tcW w:w="2610" w:type="dxa"/>
            <w:shd w:val="clear" w:color="auto" w:fill="auto"/>
            <w:vAlign w:val="bottom"/>
          </w:tcPr>
          <w:p w14:paraId="145F9DA4" w14:textId="77777777" w:rsidR="00DB7C79" w:rsidRPr="002862A2" w:rsidRDefault="00DB7C79" w:rsidP="00DB7C79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2F524E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7536E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0C7269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32021F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38933" w14:textId="3C662488" w:rsidR="00DB7C79" w:rsidRPr="002862A2" w:rsidRDefault="00DB7C79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10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420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733128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1BE3F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C5453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C1BBB08" w14:textId="157A5805" w:rsidR="00DB7C79" w:rsidRPr="002862A2" w:rsidRDefault="00DB7C79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45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10</w:t>
            </w: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420</w:t>
            </w: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DB7C79" w:rsidRPr="002862A2" w14:paraId="26FF5986" w14:textId="77777777" w:rsidTr="00C8585A">
        <w:tc>
          <w:tcPr>
            <w:tcW w:w="2610" w:type="dxa"/>
            <w:shd w:val="clear" w:color="auto" w:fill="auto"/>
            <w:vAlign w:val="bottom"/>
          </w:tcPr>
          <w:p w14:paraId="69A9290A" w14:textId="280697FC" w:rsidR="00DB7C79" w:rsidRPr="002862A2" w:rsidRDefault="00DB7C79" w:rsidP="00DB7C79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84E3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FD1E79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86CBEB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549C68C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2C0F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201AC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C70EEE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94AC9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9ADAE2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DB7C79" w:rsidRPr="002862A2" w14:paraId="180FA036" w14:textId="77777777" w:rsidTr="00C8585A">
        <w:tc>
          <w:tcPr>
            <w:tcW w:w="2610" w:type="dxa"/>
            <w:shd w:val="clear" w:color="auto" w:fill="auto"/>
            <w:vAlign w:val="bottom"/>
          </w:tcPr>
          <w:p w14:paraId="2D1A4279" w14:textId="72017051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7" w:hanging="11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vAlign w:val="bottom"/>
          </w:tcPr>
          <w:p w14:paraId="6374D8CC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ADF6D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70E3125B" w14:textId="29253F3F" w:rsidR="00DB7C79" w:rsidRPr="002862A2" w:rsidRDefault="000D72D7" w:rsidP="00DB7C7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443</w:t>
            </w:r>
          </w:p>
        </w:tc>
        <w:tc>
          <w:tcPr>
            <w:tcW w:w="270" w:type="dxa"/>
            <w:vAlign w:val="bottom"/>
          </w:tcPr>
          <w:p w14:paraId="52442A1D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107A85" w14:textId="0B1F8260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431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945</w:t>
            </w:r>
          </w:p>
        </w:tc>
        <w:tc>
          <w:tcPr>
            <w:tcW w:w="270" w:type="dxa"/>
            <w:vAlign w:val="bottom"/>
          </w:tcPr>
          <w:p w14:paraId="3F390DF1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0AD8B749" w14:textId="73AD783B" w:rsidR="00DB7C79" w:rsidRPr="002862A2" w:rsidRDefault="000D72D7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36FC321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041AED56" w14:textId="74F27104" w:rsidR="00DB7C79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532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348</w:t>
            </w:r>
          </w:p>
        </w:tc>
      </w:tr>
      <w:tr w:rsidR="00950EA0" w:rsidRPr="002862A2" w14:paraId="0F98C025" w14:textId="77777777" w:rsidTr="00C8585A">
        <w:tc>
          <w:tcPr>
            <w:tcW w:w="2610" w:type="dxa"/>
            <w:shd w:val="clear" w:color="auto" w:fill="auto"/>
            <w:vAlign w:val="bottom"/>
          </w:tcPr>
          <w:p w14:paraId="2A81F24A" w14:textId="77777777" w:rsidR="00950EA0" w:rsidRPr="002862A2" w:rsidRDefault="00950EA0" w:rsidP="00950EA0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638BCF9" w14:textId="2926E8DA" w:rsidR="00950EA0" w:rsidRPr="00FA087E" w:rsidRDefault="00950EA0" w:rsidP="00950EA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B69038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BC7A689" w14:textId="0E8C5B22" w:rsidR="00950EA0" w:rsidRPr="002862A2" w:rsidRDefault="000D72D7" w:rsidP="00950EA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12</w:t>
            </w:r>
            <w:r w:rsidR="00950EA0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70" w:type="dxa"/>
            <w:vAlign w:val="bottom"/>
          </w:tcPr>
          <w:p w14:paraId="454CA8B7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8F1513E" w14:textId="27CF7773" w:rsidR="00950EA0" w:rsidRPr="002862A2" w:rsidRDefault="000D72D7" w:rsidP="00950EA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950EA0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161</w:t>
            </w:r>
          </w:p>
        </w:tc>
        <w:tc>
          <w:tcPr>
            <w:tcW w:w="270" w:type="dxa"/>
            <w:vAlign w:val="bottom"/>
          </w:tcPr>
          <w:p w14:paraId="4CC68C6B" w14:textId="77777777" w:rsidR="00950EA0" w:rsidRPr="002862A2" w:rsidRDefault="00950EA0" w:rsidP="00950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14:paraId="7805B6FD" w14:textId="39488B05" w:rsidR="00950EA0" w:rsidRPr="00FA087E" w:rsidRDefault="00950EA0" w:rsidP="00950EA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4A0B1D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49990D1C" w14:textId="08554418" w:rsidR="00950EA0" w:rsidRPr="002862A2" w:rsidRDefault="000D72D7" w:rsidP="00950EA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18</w:t>
            </w:r>
            <w:r w:rsidR="00950EA0" w:rsidRPr="002862A2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546</w:t>
            </w:r>
          </w:p>
        </w:tc>
      </w:tr>
      <w:tr w:rsidR="00950EA0" w:rsidRPr="002862A2" w14:paraId="24B2702A" w14:textId="77777777" w:rsidTr="00C8585A">
        <w:tc>
          <w:tcPr>
            <w:tcW w:w="2610" w:type="dxa"/>
            <w:shd w:val="clear" w:color="auto" w:fill="auto"/>
            <w:vAlign w:val="bottom"/>
          </w:tcPr>
          <w:p w14:paraId="720FFE2A" w14:textId="77777777" w:rsidR="00950EA0" w:rsidRPr="002862A2" w:rsidRDefault="00950EA0" w:rsidP="00950EA0">
            <w:pPr>
              <w:spacing w:line="240" w:lineRule="auto"/>
              <w:ind w:right="-185"/>
              <w:rPr>
                <w:rFonts w:ascii="Angsana New" w:hAnsi="Angsana New"/>
                <w:sz w:val="29"/>
                <w:szCs w:val="29"/>
              </w:rPr>
            </w:pPr>
            <w:r w:rsidRPr="002862A2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69055" w14:textId="54BFAC5D" w:rsidR="00950EA0" w:rsidRPr="00FA087E" w:rsidRDefault="00950EA0" w:rsidP="00950EA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2C0F7B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E5AAC2A" w14:textId="07D557DD" w:rsidR="00950EA0" w:rsidRPr="00FA087E" w:rsidRDefault="00950EA0" w:rsidP="00950EA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8B8FDD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EB80" w14:textId="19C174E2" w:rsidR="00950EA0" w:rsidRPr="002862A2" w:rsidRDefault="00BE5D66" w:rsidP="00950EA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</w:t>
            </w:r>
            <w:r w:rsidR="00950EA0" w:rsidRPr="002862A2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C95BA7" w14:textId="77777777" w:rsidR="00950EA0" w:rsidRPr="002862A2" w:rsidRDefault="00950EA0" w:rsidP="00950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CDDA74" w14:textId="2F0A0F84" w:rsidR="00950EA0" w:rsidRPr="00FA087E" w:rsidRDefault="00950EA0" w:rsidP="00950EA0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5" w:right="-19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A087E">
              <w:rPr>
                <w:rFonts w:ascii="Angsana New" w:hAnsi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42643D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00C58AA" w14:textId="7D1B94ED" w:rsidR="00950EA0" w:rsidRPr="002862A2" w:rsidRDefault="00827E75" w:rsidP="00950EA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  <w:r w:rsidR="00950EA0" w:rsidRPr="002862A2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088</w:t>
            </w:r>
            <w:r w:rsidRPr="002862A2"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50EA0" w:rsidRPr="002862A2" w14:paraId="48CEB2E4" w14:textId="77777777" w:rsidTr="00C8585A">
        <w:tc>
          <w:tcPr>
            <w:tcW w:w="2610" w:type="dxa"/>
            <w:shd w:val="clear" w:color="auto" w:fill="auto"/>
            <w:vAlign w:val="bottom"/>
          </w:tcPr>
          <w:p w14:paraId="6C85BF37" w14:textId="7F4A28BA" w:rsidR="00950EA0" w:rsidRPr="002862A2" w:rsidRDefault="00950EA0" w:rsidP="00950EA0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59784" w14:textId="7B86D223" w:rsidR="00950EA0" w:rsidRPr="002862A2" w:rsidRDefault="00950EA0" w:rsidP="00950EA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928A95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B31A0" w14:textId="208AAAA3" w:rsidR="00950EA0" w:rsidRPr="002862A2" w:rsidRDefault="000D72D7" w:rsidP="00950EA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111</w:t>
            </w:r>
            <w:r w:rsidR="00950EA0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828</w:t>
            </w:r>
          </w:p>
        </w:tc>
        <w:tc>
          <w:tcPr>
            <w:tcW w:w="270" w:type="dxa"/>
            <w:vAlign w:val="bottom"/>
          </w:tcPr>
          <w:p w14:paraId="670B8324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E8E0" w14:textId="2EF149B0" w:rsidR="00950EA0" w:rsidRPr="002862A2" w:rsidRDefault="000D72D7" w:rsidP="00950EA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429</w:t>
            </w:r>
            <w:r w:rsidR="00BE5D66" w:rsidRPr="002862A2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018</w:t>
            </w:r>
          </w:p>
        </w:tc>
        <w:tc>
          <w:tcPr>
            <w:tcW w:w="270" w:type="dxa"/>
            <w:vAlign w:val="bottom"/>
          </w:tcPr>
          <w:p w14:paraId="4D9CA953" w14:textId="77777777" w:rsidR="00950EA0" w:rsidRPr="002862A2" w:rsidRDefault="00950EA0" w:rsidP="00950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8A7BA" w14:textId="3F37D57A" w:rsidR="00950EA0" w:rsidRPr="002862A2" w:rsidRDefault="000D72D7" w:rsidP="00827E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960</w:t>
            </w:r>
          </w:p>
        </w:tc>
        <w:tc>
          <w:tcPr>
            <w:tcW w:w="270" w:type="dxa"/>
            <w:vAlign w:val="bottom"/>
          </w:tcPr>
          <w:p w14:paraId="62E7447D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58E8" w14:textId="133BED5B" w:rsidR="00950EA0" w:rsidRPr="002862A2" w:rsidRDefault="000D72D7" w:rsidP="00950EA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541</w:t>
            </w:r>
            <w:r w:rsidR="00950EA0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806</w:t>
            </w:r>
          </w:p>
        </w:tc>
      </w:tr>
      <w:tr w:rsidR="00DB7C79" w:rsidRPr="002862A2" w14:paraId="02EE043D" w14:textId="77777777" w:rsidTr="00C8585A">
        <w:tc>
          <w:tcPr>
            <w:tcW w:w="2610" w:type="dxa"/>
            <w:shd w:val="clear" w:color="auto" w:fill="auto"/>
            <w:vAlign w:val="bottom"/>
          </w:tcPr>
          <w:p w14:paraId="3CB1C346" w14:textId="77777777" w:rsidR="00DB7C79" w:rsidRPr="002862A2" w:rsidRDefault="00DB7C79" w:rsidP="00DB7C79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9D243B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83B01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C0664B3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520FC6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41C9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139717F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C3E83C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DB10A23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BDE870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DB7C79" w:rsidRPr="002862A2" w14:paraId="73726A59" w14:textId="77777777" w:rsidTr="00C8585A">
        <w:tc>
          <w:tcPr>
            <w:tcW w:w="2610" w:type="dxa"/>
            <w:shd w:val="clear" w:color="auto" w:fill="auto"/>
            <w:vAlign w:val="bottom"/>
          </w:tcPr>
          <w:p w14:paraId="00254798" w14:textId="77777777" w:rsidR="00DB7C79" w:rsidRPr="002862A2" w:rsidRDefault="00DB7C79" w:rsidP="00DB7C79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862A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13844E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6B707C1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vAlign w:val="bottom"/>
          </w:tcPr>
          <w:p w14:paraId="46B16482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E69B09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7A735E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4CC354A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6925253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1114D7A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vAlign w:val="bottom"/>
          </w:tcPr>
          <w:p w14:paraId="1FD61864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333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DB7C79" w:rsidRPr="002862A2" w14:paraId="0B2AF4CE" w14:textId="77777777" w:rsidTr="00C8585A">
        <w:tc>
          <w:tcPr>
            <w:tcW w:w="2610" w:type="dxa"/>
            <w:shd w:val="clear" w:color="auto" w:fill="auto"/>
            <w:vAlign w:val="bottom"/>
          </w:tcPr>
          <w:p w14:paraId="0766D71D" w14:textId="3F06A08C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107" w:hanging="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5733E7" w14:textId="1DC6617C" w:rsidR="00DB7C79" w:rsidRPr="002862A2" w:rsidRDefault="000D72D7" w:rsidP="00DB7C7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1F6ED985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A9B8A6C" w14:textId="510006AB" w:rsidR="00DB7C79" w:rsidRPr="002862A2" w:rsidRDefault="000D72D7" w:rsidP="00DB7C7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210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193</w:t>
            </w:r>
          </w:p>
        </w:tc>
        <w:tc>
          <w:tcPr>
            <w:tcW w:w="270" w:type="dxa"/>
            <w:vAlign w:val="bottom"/>
          </w:tcPr>
          <w:p w14:paraId="3C1A3989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E109D" w14:textId="66097015" w:rsidR="00DB7C79" w:rsidRPr="002862A2" w:rsidRDefault="000D72D7" w:rsidP="00DB7C7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14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033</w:t>
            </w:r>
          </w:p>
        </w:tc>
        <w:tc>
          <w:tcPr>
            <w:tcW w:w="270" w:type="dxa"/>
            <w:vAlign w:val="bottom"/>
          </w:tcPr>
          <w:p w14:paraId="7D703AB0" w14:textId="77777777" w:rsidR="00DB7C79" w:rsidRPr="002862A2" w:rsidRDefault="00DB7C79" w:rsidP="00DB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88621B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C287C80" w14:textId="77777777" w:rsidR="00DB7C79" w:rsidRPr="002862A2" w:rsidRDefault="00DB7C79" w:rsidP="00DB7C7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83D1A68" w14:textId="4654F160" w:rsidR="00DB7C79" w:rsidRPr="002862A2" w:rsidRDefault="000D72D7" w:rsidP="00DB7C7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520</w:t>
            </w:r>
            <w:r w:rsidR="00DB7C79" w:rsidRPr="002862A2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219</w:t>
            </w:r>
          </w:p>
        </w:tc>
      </w:tr>
      <w:tr w:rsidR="00950EA0" w:rsidRPr="002862A2" w14:paraId="35719D8E" w14:textId="77777777" w:rsidTr="00C8585A">
        <w:tc>
          <w:tcPr>
            <w:tcW w:w="2610" w:type="dxa"/>
            <w:shd w:val="clear" w:color="auto" w:fill="auto"/>
            <w:vAlign w:val="bottom"/>
          </w:tcPr>
          <w:p w14:paraId="09FE4154" w14:textId="3A62FE0A" w:rsidR="00950EA0" w:rsidRPr="002862A2" w:rsidRDefault="00950EA0" w:rsidP="00950EA0">
            <w:pPr>
              <w:tabs>
                <w:tab w:val="clear" w:pos="227"/>
                <w:tab w:val="left" w:pos="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2862A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1CF9B8" w14:textId="05E92070" w:rsidR="00950EA0" w:rsidRPr="002862A2" w:rsidRDefault="000D72D7" w:rsidP="00950E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295</w:t>
            </w:r>
            <w:r w:rsidR="00950EA0" w:rsidRPr="002862A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993</w:t>
            </w:r>
          </w:p>
        </w:tc>
        <w:tc>
          <w:tcPr>
            <w:tcW w:w="270" w:type="dxa"/>
            <w:vAlign w:val="bottom"/>
          </w:tcPr>
          <w:p w14:paraId="44A50F9D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54D8F9" w14:textId="759EEBA4" w:rsidR="00950EA0" w:rsidRPr="002862A2" w:rsidRDefault="000D72D7" w:rsidP="00950EA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197</w:t>
            </w:r>
            <w:r w:rsidR="000E79AE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808</w:t>
            </w:r>
          </w:p>
        </w:tc>
        <w:tc>
          <w:tcPr>
            <w:tcW w:w="270" w:type="dxa"/>
            <w:vAlign w:val="bottom"/>
          </w:tcPr>
          <w:p w14:paraId="51148141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F6851" w14:textId="0F50042A" w:rsidR="00950EA0" w:rsidRPr="002862A2" w:rsidRDefault="000D72D7" w:rsidP="00261DF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</w:t>
            </w:r>
            <w:r w:rsidR="00BE5D66" w:rsidRPr="002862A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369</w:t>
            </w:r>
          </w:p>
        </w:tc>
        <w:tc>
          <w:tcPr>
            <w:tcW w:w="270" w:type="dxa"/>
            <w:vAlign w:val="bottom"/>
          </w:tcPr>
          <w:p w14:paraId="5641ACC3" w14:textId="77777777" w:rsidR="00950EA0" w:rsidRPr="002862A2" w:rsidRDefault="00950EA0" w:rsidP="00950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8D9DAA" w14:textId="6C8E6D6C" w:rsidR="00950EA0" w:rsidRPr="002862A2" w:rsidRDefault="00827E75" w:rsidP="00827E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862A2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3E66105" w14:textId="77777777" w:rsidR="00950EA0" w:rsidRPr="002862A2" w:rsidRDefault="00950EA0" w:rsidP="00950EA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4C39F" w14:textId="44FD47A6" w:rsidR="00950EA0" w:rsidRPr="002862A2" w:rsidRDefault="000D72D7" w:rsidP="00950EA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15" w:right="-333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507</w:t>
            </w:r>
            <w:r w:rsidR="00827E75" w:rsidRPr="002862A2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170</w:t>
            </w:r>
          </w:p>
        </w:tc>
      </w:tr>
    </w:tbl>
    <w:p w14:paraId="62B60E8D" w14:textId="77777777" w:rsidR="00F361A2" w:rsidRPr="002862A2" w:rsidRDefault="00F361A2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D591960" w14:textId="63A89773" w:rsidR="0086551C" w:rsidRPr="00255103" w:rsidRDefault="00AE51C6" w:rsidP="00AE51C6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63EF2">
        <w:rPr>
          <w:rFonts w:ascii="Angsana New" w:hAnsi="Angsana New"/>
          <w:sz w:val="30"/>
          <w:szCs w:val="30"/>
          <w:cs/>
        </w:rPr>
        <w:t>ต้นทุนการกู้ยืมที่</w:t>
      </w:r>
      <w:r w:rsidRPr="00255103">
        <w:rPr>
          <w:rFonts w:ascii="Angsana New" w:hAnsi="Angsana New"/>
          <w:sz w:val="30"/>
          <w:szCs w:val="30"/>
          <w:cs/>
        </w:rPr>
        <w:t>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มีจํานวน</w:t>
      </w:r>
      <w:r w:rsidR="00C34D37" w:rsidRPr="00255103">
        <w:rPr>
          <w:rFonts w:ascii="Angsana New" w:hAnsi="Angsana New"/>
          <w:sz w:val="30"/>
          <w:szCs w:val="30"/>
        </w:rPr>
        <w:t xml:space="preserve"> </w:t>
      </w:r>
      <w:r w:rsidR="00C07B60">
        <w:rPr>
          <w:rFonts w:ascii="Angsana New" w:hAnsi="Angsana New"/>
          <w:sz w:val="30"/>
          <w:szCs w:val="30"/>
        </w:rPr>
        <w:t>79</w:t>
      </w:r>
      <w:r w:rsidR="00C34D37" w:rsidRPr="00255103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C07B60">
        <w:rPr>
          <w:rFonts w:ascii="Angsana New" w:hAnsi="Angsana New"/>
          <w:sz w:val="30"/>
          <w:szCs w:val="30"/>
        </w:rPr>
        <w:t>8</w:t>
      </w:r>
      <w:r w:rsidRPr="00255103">
        <w:rPr>
          <w:rFonts w:ascii="Angsana New" w:hAnsi="Angsana New"/>
          <w:sz w:val="30"/>
          <w:szCs w:val="30"/>
        </w:rPr>
        <w:t xml:space="preserve"> </w:t>
      </w:r>
      <w:r w:rsidRPr="00255103">
        <w:rPr>
          <w:rFonts w:ascii="Angsana New" w:hAnsi="Angsana New"/>
          <w:sz w:val="30"/>
          <w:szCs w:val="30"/>
          <w:cs/>
        </w:rPr>
        <w:t>ล้านบาท</w:t>
      </w:r>
      <w:r w:rsidRPr="00255103">
        <w:rPr>
          <w:rFonts w:ascii="Angsana New" w:hAnsi="Angsana New"/>
          <w:sz w:val="30"/>
          <w:szCs w:val="30"/>
        </w:rPr>
        <w:t xml:space="preserve"> </w:t>
      </w:r>
      <w:r w:rsidRPr="00255103">
        <w:rPr>
          <w:rFonts w:ascii="Angsana New" w:hAnsi="Angsana New"/>
          <w:sz w:val="30"/>
          <w:szCs w:val="30"/>
          <w:cs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Pr="00255103">
        <w:rPr>
          <w:rFonts w:ascii="Angsana New" w:hAnsi="Angsana New"/>
          <w:i/>
          <w:iCs/>
          <w:sz w:val="30"/>
          <w:szCs w:val="30"/>
        </w:rPr>
        <w:t>: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119</w:t>
      </w:r>
      <w:r w:rsidR="00DE190A" w:rsidRPr="00255103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02</w:t>
      </w:r>
      <w:r w:rsidR="00914415" w:rsidRPr="00255103">
        <w:rPr>
          <w:rFonts w:ascii="Angsana New" w:hAnsi="Angsana New"/>
          <w:i/>
          <w:iCs/>
          <w:sz w:val="30"/>
          <w:szCs w:val="30"/>
        </w:rPr>
        <w:t xml:space="preserve"> </w:t>
      </w:r>
      <w:r w:rsidR="00914415" w:rsidRPr="0025510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55103">
        <w:rPr>
          <w:rFonts w:ascii="Angsana New" w:hAnsi="Angsana New"/>
          <w:sz w:val="30"/>
          <w:szCs w:val="30"/>
          <w:cs/>
        </w:rPr>
        <w:t xml:space="preserve">) </w:t>
      </w:r>
    </w:p>
    <w:p w14:paraId="5E2F7621" w14:textId="7DEB0C4B" w:rsidR="00AC52D7" w:rsidRPr="00255103" w:rsidRDefault="00AC52D7" w:rsidP="00AC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55103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5DD3AC60" w14:textId="77777777" w:rsidR="00AC52D7" w:rsidRPr="00255103" w:rsidRDefault="00AC52D7" w:rsidP="00AC5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C88B74B" w14:textId="28ED8751" w:rsidR="00AC52D7" w:rsidRPr="00255103" w:rsidRDefault="00AC52D7" w:rsidP="00AC52D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3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256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4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5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 โครงการ มูลค่าสุทธิตามบัญชีจำนวน</w:t>
      </w:r>
      <w:r w:rsidR="00413D65" w:rsidRPr="00255103">
        <w:rPr>
          <w:rFonts w:ascii="Angsana New" w:hAnsi="Angsana New"/>
          <w:color w:val="000000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987</w:t>
      </w:r>
      <w:r w:rsidR="002A7244" w:rsidRPr="0025510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99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D548DF" w:rsidRPr="00255103">
        <w:rPr>
          <w:rFonts w:ascii="Angsana New" w:hAnsi="Angsana New"/>
          <w:color w:val="000000"/>
          <w:sz w:val="30"/>
          <w:szCs w:val="30"/>
        </w:rPr>
        <w:br/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>ล้านเหรียญออสเตรเลีย หรือเทียบเท่า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23</w:t>
      </w:r>
      <w:r w:rsidR="00785426" w:rsidRPr="00255103">
        <w:rPr>
          <w:rFonts w:ascii="Angsana New" w:hAnsi="Angsana New"/>
          <w:color w:val="000000"/>
          <w:sz w:val="30"/>
          <w:szCs w:val="30"/>
        </w:rPr>
        <w:t>,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957</w:t>
      </w:r>
      <w:r w:rsidR="002A7244" w:rsidRPr="0025510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85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>ล้านบาท เพื่อเป็นหลักประกันเงินกู้ยืมระยะยาวจากสถาบันการเงิน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55103">
        <w:rPr>
          <w:rFonts w:ascii="Angsana New" w:hAnsi="Angsana New" w:hint="cs"/>
          <w:color w:val="000000"/>
          <w:sz w:val="30"/>
          <w:szCs w:val="30"/>
        </w:rPr>
        <w:br/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(ดูหมายเหตุข้อ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16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43EC789C" w14:textId="77777777" w:rsidR="00AC52D7" w:rsidRPr="00D72875" w:rsidRDefault="00AC52D7" w:rsidP="00251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1DBD3A2" w14:textId="61A04F7B" w:rsidR="00AC52D7" w:rsidRPr="00063EF2" w:rsidRDefault="00AC52D7" w:rsidP="00AC52D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3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</w:t>
      </w:r>
      <w:r w:rsidRPr="0025510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256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4</w:t>
      </w:r>
      <w:r w:rsidRPr="00255103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 ราช โคเจนเนอเรชั่น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จำกัด ซึ่งเป็นบริษัทย่อยทางตรง ได้จดจำนองที่ดินพร้อม</w:t>
      </w:r>
      <w:r w:rsidRPr="00063EF2">
        <w:rPr>
          <w:rFonts w:ascii="Angsana New" w:hAnsi="Angsana New" w:hint="cs"/>
          <w:color w:val="000000"/>
          <w:sz w:val="30"/>
          <w:szCs w:val="30"/>
        </w:rPr>
        <w:br/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สิ่งปลูกสร้างบนที่ดินทั้งหมดและเครื่องจักรบางส่วนเพื่อเป็นหลักประกันเงินกู้ยืมระยะยาวจากสถาบันการเงิน</w:t>
      </w:r>
      <w:r w:rsidRPr="00063EF2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</w:rPr>
        <w:br/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(ดูหมายเหตุข้อ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16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4952DB52" w14:textId="77777777" w:rsidR="00F361A2" w:rsidRPr="002862A2" w:rsidRDefault="00F361A2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AB4C118" w14:textId="77777777" w:rsidR="00D861B0" w:rsidRPr="00D246FB" w:rsidRDefault="00D861B0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0" w:name="_Hlk63846283"/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53606333" w14:textId="77777777" w:rsidR="00D861B0" w:rsidRPr="00D72875" w:rsidRDefault="00D861B0" w:rsidP="00D72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1C5E09" w:rsidRPr="00D246FB" w14:paraId="6CE527C7" w14:textId="77777777" w:rsidTr="00724448">
        <w:trPr>
          <w:cantSplit/>
          <w:tblHeader/>
        </w:trPr>
        <w:tc>
          <w:tcPr>
            <w:tcW w:w="3510" w:type="dxa"/>
            <w:vAlign w:val="bottom"/>
            <w:hideMark/>
          </w:tcPr>
          <w:p w14:paraId="33CA7F2F" w14:textId="77777777" w:rsidR="001C5E09" w:rsidRPr="00063EF2" w:rsidRDefault="001C5E09" w:rsidP="001C5E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1" w:name="_Hlk61469965"/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7A7DF7E0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9B495B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95A00FF" w14:textId="77777777" w:rsidR="001C5E09" w:rsidRPr="00063EF2" w:rsidRDefault="001C5E09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C5E09" w:rsidRPr="00D246FB" w14:paraId="7192E505" w14:textId="77777777" w:rsidTr="00724448">
        <w:trPr>
          <w:cantSplit/>
          <w:tblHeader/>
        </w:trPr>
        <w:tc>
          <w:tcPr>
            <w:tcW w:w="3510" w:type="dxa"/>
            <w:vAlign w:val="bottom"/>
          </w:tcPr>
          <w:p w14:paraId="2E33E1C6" w14:textId="6D10E51E" w:rsidR="001C5E09" w:rsidRPr="00063EF2" w:rsidRDefault="001C5E09" w:rsidP="001C5E0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76932BD" w14:textId="0DA106DF" w:rsidR="001C5E09" w:rsidRPr="00063EF2" w:rsidRDefault="000D72D7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9CC2CEA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8E3E5F2" w14:textId="61F0EBED" w:rsidR="001C5E09" w:rsidRPr="00063EF2" w:rsidRDefault="000D72D7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9F9660F" w14:textId="77777777" w:rsidR="001C5E09" w:rsidRPr="00063EF2" w:rsidRDefault="001C5E09" w:rsidP="001C5E0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FCD0B91" w14:textId="443D7D95" w:rsidR="001C5E09" w:rsidRPr="00063EF2" w:rsidRDefault="000D72D7" w:rsidP="001C5E09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8418368" w14:textId="77777777" w:rsidR="001C5E09" w:rsidRPr="00063EF2" w:rsidRDefault="001C5E09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5AFC6E" w14:textId="6A3D9086" w:rsidR="001C5E09" w:rsidRPr="00063EF2" w:rsidRDefault="000D72D7" w:rsidP="001C5E0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1C5E09" w:rsidRPr="00D246FB" w14:paraId="143F2532" w14:textId="77777777" w:rsidTr="00724448">
        <w:trPr>
          <w:cantSplit/>
          <w:tblHeader/>
        </w:trPr>
        <w:tc>
          <w:tcPr>
            <w:tcW w:w="3510" w:type="dxa"/>
            <w:vAlign w:val="bottom"/>
          </w:tcPr>
          <w:p w14:paraId="2B68E196" w14:textId="77777777" w:rsidR="001C5E09" w:rsidRPr="00063EF2" w:rsidRDefault="001C5E09" w:rsidP="001C5E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1A2F934" w14:textId="77777777" w:rsidR="001C5E09" w:rsidRPr="00063EF2" w:rsidRDefault="001C5E09" w:rsidP="001C5E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B223A" w:rsidRPr="00D246FB" w14:paraId="00DB21BA" w14:textId="77777777" w:rsidTr="00724448">
        <w:trPr>
          <w:cantSplit/>
        </w:trPr>
        <w:tc>
          <w:tcPr>
            <w:tcW w:w="3510" w:type="dxa"/>
            <w:vAlign w:val="bottom"/>
          </w:tcPr>
          <w:p w14:paraId="5582B8D1" w14:textId="77777777" w:rsidR="004B223A" w:rsidRPr="00063EF2" w:rsidRDefault="004B223A" w:rsidP="004B22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12F918F9" w14:textId="5BEB3F38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80" w:type="dxa"/>
          </w:tcPr>
          <w:p w14:paraId="793FC346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3344D3" w14:textId="6AC409B8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  <w:r w:rsidR="004B223A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80" w:type="dxa"/>
            <w:vAlign w:val="bottom"/>
          </w:tcPr>
          <w:p w14:paraId="2FE417D0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725323" w14:textId="4364DE42" w:rsidR="004B223A" w:rsidRPr="00063EF2" w:rsidRDefault="004B223A" w:rsidP="004B223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EC57FB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F8121A" w14:textId="77777777" w:rsidR="004B223A" w:rsidRPr="00063EF2" w:rsidRDefault="004B223A" w:rsidP="00F73D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223A" w:rsidRPr="00D246FB" w14:paraId="48079DCE" w14:textId="77777777" w:rsidTr="00724448">
        <w:trPr>
          <w:cantSplit/>
        </w:trPr>
        <w:tc>
          <w:tcPr>
            <w:tcW w:w="3510" w:type="dxa"/>
            <w:vAlign w:val="bottom"/>
          </w:tcPr>
          <w:p w14:paraId="5B844782" w14:textId="3449C5EC" w:rsidR="004B223A" w:rsidRPr="00063EF2" w:rsidRDefault="004B223A" w:rsidP="004B22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CB82203" w14:textId="72FEF747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80" w:type="dxa"/>
          </w:tcPr>
          <w:p w14:paraId="3EFDBA7C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E80861" w14:textId="1EE0929C" w:rsidR="004B223A" w:rsidRPr="00063EF2" w:rsidRDefault="004B223A" w:rsidP="00F73D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964935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3332B" w14:textId="0FAF6D09" w:rsidR="004B223A" w:rsidRPr="00063EF2" w:rsidRDefault="004B223A" w:rsidP="004B223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4EEC51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CC7DEC" w14:textId="0D3AABE1" w:rsidR="004B223A" w:rsidRPr="00063EF2" w:rsidRDefault="004B223A" w:rsidP="00F73D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223A" w:rsidRPr="00D246FB" w14:paraId="3AD2123F" w14:textId="77777777" w:rsidTr="00724448">
        <w:trPr>
          <w:cantSplit/>
        </w:trPr>
        <w:tc>
          <w:tcPr>
            <w:tcW w:w="3510" w:type="dxa"/>
            <w:vAlign w:val="bottom"/>
          </w:tcPr>
          <w:p w14:paraId="71A98B79" w14:textId="77777777" w:rsidR="004B223A" w:rsidRPr="00063EF2" w:rsidRDefault="004B223A" w:rsidP="004B22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105895ED" w14:textId="40F23B47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80" w:type="dxa"/>
          </w:tcPr>
          <w:p w14:paraId="317C5295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978DB6D" w14:textId="3483B824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B223A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  <w:vAlign w:val="bottom"/>
          </w:tcPr>
          <w:p w14:paraId="7C868809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1DBE40" w14:textId="64E9ADD7" w:rsidR="004B223A" w:rsidRPr="00063EF2" w:rsidRDefault="000D72D7" w:rsidP="00F73D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4B223A" w:rsidRPr="00FC1BD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180" w:type="dxa"/>
          </w:tcPr>
          <w:p w14:paraId="20187631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7B0094" w14:textId="4086DC6C" w:rsidR="004B223A" w:rsidRPr="00063EF2" w:rsidRDefault="000D72D7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4B223A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</w:p>
        </w:tc>
      </w:tr>
      <w:tr w:rsidR="004B223A" w:rsidRPr="00D246FB" w14:paraId="2171DC0D" w14:textId="77777777" w:rsidTr="00724448">
        <w:trPr>
          <w:cantSplit/>
        </w:trPr>
        <w:tc>
          <w:tcPr>
            <w:tcW w:w="3510" w:type="dxa"/>
            <w:vAlign w:val="bottom"/>
          </w:tcPr>
          <w:p w14:paraId="2812C49E" w14:textId="77777777" w:rsidR="004B223A" w:rsidRPr="00063EF2" w:rsidRDefault="004B223A" w:rsidP="004B22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30DB10B" w14:textId="4793592E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180" w:type="dxa"/>
          </w:tcPr>
          <w:p w14:paraId="6F4DF66B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CF357CA" w14:textId="28B558B5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4B223A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80" w:type="dxa"/>
            <w:vAlign w:val="bottom"/>
          </w:tcPr>
          <w:p w14:paraId="3E7BB008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A1CFFF8" w14:textId="41132377" w:rsidR="004B223A" w:rsidRPr="00063EF2" w:rsidRDefault="000D72D7" w:rsidP="00F73D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4B223A" w:rsidRPr="00FC1BD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180" w:type="dxa"/>
          </w:tcPr>
          <w:p w14:paraId="35949780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84CB24" w14:textId="7B10F6B0" w:rsidR="004B223A" w:rsidRPr="00063EF2" w:rsidRDefault="000D72D7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B223A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</w:tr>
      <w:tr w:rsidR="004B223A" w:rsidRPr="00D246FB" w14:paraId="7C181B4B" w14:textId="77777777" w:rsidTr="00724448">
        <w:trPr>
          <w:cantSplit/>
        </w:trPr>
        <w:tc>
          <w:tcPr>
            <w:tcW w:w="3510" w:type="dxa"/>
            <w:vAlign w:val="bottom"/>
          </w:tcPr>
          <w:p w14:paraId="2813AC80" w14:textId="77777777" w:rsidR="004B223A" w:rsidRPr="00063EF2" w:rsidRDefault="004B223A" w:rsidP="004B22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ระบบสายส่ง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CD72CF" w14:textId="249F304A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="004B223A" w:rsidRPr="00B05A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80" w:type="dxa"/>
          </w:tcPr>
          <w:p w14:paraId="05BA2D8B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71E5C4" w14:textId="1401F7C2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B223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="004B223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768879D9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B77E61" w14:textId="5182FF9F" w:rsidR="004B223A" w:rsidRPr="00063EF2" w:rsidRDefault="004B223A" w:rsidP="004B223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783584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A9E08B" w14:textId="77777777" w:rsidR="004B223A" w:rsidRPr="00063EF2" w:rsidRDefault="004B223A" w:rsidP="00F73D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223A" w:rsidRPr="00D246FB" w14:paraId="183E2F8B" w14:textId="77777777" w:rsidTr="00724448">
        <w:trPr>
          <w:cantSplit/>
        </w:trPr>
        <w:tc>
          <w:tcPr>
            <w:tcW w:w="3510" w:type="dxa"/>
            <w:vAlign w:val="bottom"/>
            <w:hideMark/>
          </w:tcPr>
          <w:p w14:paraId="43DC148A" w14:textId="77777777" w:rsidR="004B223A" w:rsidRPr="00063EF2" w:rsidRDefault="004B223A" w:rsidP="004B22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CDB8E" w14:textId="665858A4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B223A" w:rsidRPr="00B05A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4B223A" w:rsidRPr="00B05A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80" w:type="dxa"/>
          </w:tcPr>
          <w:p w14:paraId="214FC63B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491CA" w14:textId="58B09659" w:rsidR="004B223A" w:rsidRPr="00063EF2" w:rsidRDefault="000D72D7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B223A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  <w:r w:rsidR="004B223A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F09A961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3D484" w14:textId="448D4377" w:rsidR="004B223A" w:rsidRPr="00063EF2" w:rsidRDefault="000D72D7" w:rsidP="00F73D1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4B223A" w:rsidRPr="006D3C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180" w:type="dxa"/>
          </w:tcPr>
          <w:p w14:paraId="6DECA38B" w14:textId="77777777" w:rsidR="004B223A" w:rsidRPr="00063EF2" w:rsidRDefault="004B223A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AF24D" w14:textId="3EA8F506" w:rsidR="004B223A" w:rsidRPr="00063EF2" w:rsidRDefault="000D72D7" w:rsidP="004B223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4B223A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  <w:bookmarkEnd w:id="11"/>
    </w:tbl>
    <w:p w14:paraId="24B2AA7C" w14:textId="77777777" w:rsidR="00D861B0" w:rsidRPr="002862A2" w:rsidRDefault="00D861B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7543195B" w14:textId="1B174EAA" w:rsidR="00D861B0" w:rsidRPr="00063EF2" w:rsidRDefault="00D861B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3EF2">
        <w:rPr>
          <w:rFonts w:ascii="Angsana New" w:hAnsi="Angsana New"/>
          <w:sz w:val="30"/>
          <w:szCs w:val="30"/>
          <w:cs/>
        </w:rPr>
        <w:t xml:space="preserve">ในปี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DE785B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0D72D7" w:rsidRPr="000D72D7">
        <w:rPr>
          <w:rFonts w:ascii="Angsana New" w:hAnsi="Angsana New" w:hint="cs"/>
          <w:sz w:val="30"/>
          <w:szCs w:val="30"/>
        </w:rPr>
        <w:t>28</w:t>
      </w:r>
      <w:r w:rsidR="00553639" w:rsidRPr="00DE785B">
        <w:rPr>
          <w:rFonts w:ascii="Angsana New" w:hAnsi="Angsana New" w:hint="cs"/>
          <w:sz w:val="30"/>
          <w:szCs w:val="30"/>
          <w:cs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37</w:t>
      </w:r>
      <w:r w:rsidRPr="00DE785B">
        <w:rPr>
          <w:rFonts w:ascii="Angsana New" w:hAnsi="Angsana New"/>
          <w:sz w:val="30"/>
          <w:szCs w:val="30"/>
        </w:rPr>
        <w:t xml:space="preserve"> </w:t>
      </w:r>
      <w:r w:rsidRPr="00DE785B">
        <w:rPr>
          <w:rFonts w:ascii="Angsana New" w:hAnsi="Angsana New"/>
          <w:sz w:val="30"/>
          <w:szCs w:val="30"/>
          <w:cs/>
        </w:rPr>
        <w:t>ล้านบาท</w:t>
      </w:r>
      <w:r w:rsidR="00D539A2" w:rsidRPr="00DE785B">
        <w:rPr>
          <w:rFonts w:ascii="Angsana New" w:hAnsi="Angsana New"/>
          <w:sz w:val="30"/>
          <w:szCs w:val="30"/>
        </w:rPr>
        <w:t xml:space="preserve"> </w:t>
      </w:r>
      <w:r w:rsidR="00E433C6" w:rsidRPr="00DE785B">
        <w:rPr>
          <w:rFonts w:ascii="Angsana New" w:hAnsi="Angsana New"/>
          <w:sz w:val="30"/>
          <w:szCs w:val="30"/>
          <w:cs/>
        </w:rPr>
        <w:t>และ</w:t>
      </w:r>
      <w:r w:rsidR="00B41AB9" w:rsidRPr="00DE785B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5</w:t>
      </w:r>
      <w:r w:rsidR="004B223A" w:rsidRPr="00DE785B">
        <w:rPr>
          <w:rFonts w:ascii="Angsana New" w:hAnsi="Angsana New" w:hint="cs"/>
          <w:sz w:val="30"/>
          <w:szCs w:val="30"/>
          <w:cs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01</w:t>
      </w:r>
      <w:r w:rsidR="00E433C6" w:rsidRPr="00DE785B">
        <w:rPr>
          <w:rFonts w:ascii="Angsana New" w:hAnsi="Angsana New"/>
          <w:sz w:val="30"/>
          <w:szCs w:val="30"/>
        </w:rPr>
        <w:t xml:space="preserve"> </w:t>
      </w:r>
      <w:r w:rsidRPr="00DE785B">
        <w:rPr>
          <w:rFonts w:ascii="Angsana New" w:hAnsi="Angsana New"/>
          <w:sz w:val="30"/>
          <w:szCs w:val="30"/>
          <w:cs/>
        </w:rPr>
        <w:t>ล้านบาท</w:t>
      </w:r>
      <w:r w:rsidRPr="00063EF2">
        <w:rPr>
          <w:rFonts w:ascii="Angsana New" w:hAnsi="Angsana New"/>
          <w:sz w:val="30"/>
          <w:szCs w:val="30"/>
          <w:cs/>
        </w:rPr>
        <w:t>ตามลำดับ</w:t>
      </w:r>
      <w:r w:rsidR="0076621F" w:rsidRPr="00063EF2">
        <w:rPr>
          <w:rFonts w:ascii="Angsana New" w:hAnsi="Angsana New"/>
          <w:sz w:val="30"/>
          <w:szCs w:val="30"/>
        </w:rPr>
        <w:t xml:space="preserve"> </w:t>
      </w:r>
      <w:r w:rsidR="0076621F" w:rsidRPr="00063EF2">
        <w:rPr>
          <w:rFonts w:ascii="Angsana New" w:hAnsi="Angsana New"/>
          <w:i/>
          <w:iCs/>
          <w:sz w:val="30"/>
          <w:szCs w:val="30"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="0076621F" w:rsidRPr="00063EF2">
        <w:rPr>
          <w:rFonts w:ascii="Angsana New" w:hAnsi="Angsana New"/>
          <w:i/>
          <w:iCs/>
          <w:sz w:val="30"/>
          <w:szCs w:val="30"/>
        </w:rPr>
        <w:t xml:space="preserve">: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</w:t>
      </w:r>
      <w:r w:rsidR="0076621F" w:rsidRPr="00063EF2">
        <w:rPr>
          <w:rFonts w:ascii="Angsana New" w:hAnsi="Angsana New"/>
          <w:i/>
          <w:iCs/>
          <w:sz w:val="30"/>
          <w:szCs w:val="30"/>
        </w:rPr>
        <w:t>,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013</w:t>
      </w:r>
      <w:r w:rsidR="0076621F"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09</w:t>
      </w:r>
      <w:r w:rsidR="0076621F"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 w:rsidRPr="00063EF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8</w:t>
      </w:r>
      <w:r w:rsidR="0076621F"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32</w:t>
      </w:r>
      <w:r w:rsidR="0076621F"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 w:rsidRPr="00063EF2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4A688DFA" w14:textId="5188888B" w:rsidR="00AE17F5" w:rsidRPr="00A70891" w:rsidRDefault="00AE17F5" w:rsidP="00A70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28ACA470" w14:textId="77777777" w:rsidR="005860B5" w:rsidRPr="00063EF2" w:rsidRDefault="005860B5" w:rsidP="005860B5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63EF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สัญญาการเชื่อมต่อและส่งกระแสไฟฟ้า</w:t>
      </w:r>
    </w:p>
    <w:p w14:paraId="022D285F" w14:textId="77777777" w:rsidR="005860B5" w:rsidRPr="00033379" w:rsidRDefault="005860B5" w:rsidP="005860B5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726329" w14:textId="521C3D15" w:rsidR="0086551C" w:rsidRDefault="005860B5" w:rsidP="005860B5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26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ตุลาคม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2559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</w:rPr>
        <w:t>Mount Emerald Wind Farm Pty. Ltd. 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ได้ทำสัญญาการ</w:t>
      </w:r>
      <w:r w:rsidRPr="00063EF2">
        <w:rPr>
          <w:rFonts w:ascii="Angsana New" w:hAnsi="Angsana New"/>
          <w:color w:val="000000"/>
          <w:sz w:val="30"/>
          <w:szCs w:val="30"/>
        </w:rPr>
        <w:br/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เชื่อมต่อและส่งกระแสไฟฟ้า (</w:t>
      </w:r>
      <w:r w:rsidRPr="00063EF2">
        <w:rPr>
          <w:rFonts w:ascii="Angsana New" w:hAnsi="Angsana New" w:hint="cs"/>
          <w:color w:val="000000"/>
          <w:sz w:val="30"/>
          <w:szCs w:val="30"/>
        </w:rPr>
        <w:t>Generator Connection and Access agreement)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กับบริษัทแห่งหนึ่งในประเทศออสเตรเลีย เพื่อร่วมก่อสร้างลานไกไฟฟ้า </w:t>
      </w:r>
      <w:r w:rsidRPr="00063EF2">
        <w:rPr>
          <w:rFonts w:ascii="Angsana New" w:hAnsi="Angsana New" w:hint="cs"/>
          <w:color w:val="000000"/>
          <w:sz w:val="30"/>
          <w:szCs w:val="30"/>
        </w:rPr>
        <w:t>(Switchyard)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และสายส่งกระแสไฟฟ้า โดยบริษัทย่อยดังกล่าวสามารถเชื่อมต่อและส่งกระแสไฟฟ้าไปยังระบบจำหน่ายไฟฟ้า เป็นระยะเวลา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26</w:t>
      </w:r>
      <w:r w:rsidRPr="00063EF2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ปี นับตั้งแต่วันที่ระบุในสัญญาดังกล่าว</w:t>
      </w:r>
      <w:r w:rsidR="005549C0"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549C0" w:rsidRPr="00063EF2">
        <w:rPr>
          <w:rFonts w:ascii="Angsana New" w:hAnsi="Angsana New"/>
          <w:color w:val="000000"/>
          <w:sz w:val="30"/>
          <w:szCs w:val="30"/>
          <w:cs/>
        </w:rPr>
        <w:br/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มีมูลค่าตามสัญญาเป็นจำนวนเงิน 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28</w:t>
      </w:r>
      <w:r w:rsidRPr="00063EF2">
        <w:rPr>
          <w:rFonts w:ascii="Angsana New" w:hAnsi="Angsana New" w:hint="cs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 w:hint="cs"/>
          <w:color w:val="000000"/>
          <w:sz w:val="30"/>
          <w:szCs w:val="30"/>
        </w:rPr>
        <w:t>18</w:t>
      </w:r>
      <w:r w:rsidRPr="00063EF2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ล้านเหรียญออสเตรเลีย </w:t>
      </w:r>
    </w:p>
    <w:p w14:paraId="6BEED641" w14:textId="77777777" w:rsidR="00163F33" w:rsidRPr="00033379" w:rsidRDefault="00163F33" w:rsidP="005860B5">
      <w:pPr>
        <w:autoSpaceDE w:val="0"/>
        <w:autoSpaceDN w:val="0"/>
        <w:spacing w:before="40" w:after="40"/>
        <w:ind w:left="540"/>
        <w:jc w:val="thaiDistribute"/>
        <w:rPr>
          <w:rFonts w:ascii="Angsana New" w:hAnsi="Angsana New"/>
          <w:color w:val="000000"/>
          <w:sz w:val="16"/>
          <w:szCs w:val="16"/>
          <w:highlight w:val="yellow"/>
          <w:cs/>
        </w:rPr>
      </w:pPr>
    </w:p>
    <w:p w14:paraId="5452DA89" w14:textId="2783ECA9" w:rsidR="002D249E" w:rsidRPr="00063EF2" w:rsidRDefault="002D249E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27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2563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Collector Wind Farm Pty. Ltd.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ได้ทำสัญญาเ</w:t>
      </w:r>
      <w:r w:rsidR="005549C0" w:rsidRPr="00063EF2">
        <w:rPr>
          <w:rFonts w:ascii="Angsana New" w:hAnsi="Angsana New" w:hint="cs"/>
          <w:color w:val="000000"/>
          <w:sz w:val="30"/>
          <w:szCs w:val="30"/>
          <w:cs/>
        </w:rPr>
        <w:t>ชื่อมต่อ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สายส่งกระแสไฟฟ้า (</w:t>
      </w:r>
      <w:r w:rsidRPr="00063EF2">
        <w:rPr>
          <w:rFonts w:ascii="Angsana New" w:hAnsi="Angsana New"/>
          <w:color w:val="000000"/>
          <w:sz w:val="30"/>
          <w:szCs w:val="30"/>
        </w:rPr>
        <w:t>Dedic</w:t>
      </w:r>
      <w:r w:rsidR="005549C0" w:rsidRPr="00063EF2">
        <w:rPr>
          <w:rFonts w:ascii="Angsana New" w:hAnsi="Angsana New"/>
          <w:color w:val="000000"/>
          <w:sz w:val="30"/>
          <w:szCs w:val="30"/>
        </w:rPr>
        <w:t>a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ted Connection agreement)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กับบริษัทแห่งหนึ่งในประเทศออสเตรเลีย</w:t>
      </w:r>
      <w:r w:rsidR="005549C0"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โดยบริษัทย่อยดังกล่าวสามารถเชื่อมต่อกระแสไฟฟ้าไปยังโครงการที่ระบุไว้ในสัญญาเป็นระยะเวลา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30</w:t>
      </w:r>
      <w:r w:rsidR="005549C0"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="005549C0"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ปี นับตั้งแต่วันที่ระบุในสัญญาดังกล่าว มีมูลค่าตามสัญญาเป็นจำนวนเงิน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43</w:t>
      </w:r>
      <w:r w:rsidR="005549C0" w:rsidRPr="00063EF2">
        <w:rPr>
          <w:rFonts w:ascii="Angsana New" w:hAnsi="Angsana New"/>
          <w:color w:val="000000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49</w:t>
      </w:r>
      <w:r w:rsidR="005549C0"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="005549C0" w:rsidRPr="00063EF2">
        <w:rPr>
          <w:rFonts w:ascii="Angsana New" w:hAnsi="Angsana New" w:hint="cs"/>
          <w:color w:val="000000"/>
          <w:sz w:val="30"/>
          <w:szCs w:val="30"/>
          <w:cs/>
        </w:rPr>
        <w:t>ล้านเหรียญออสเตรเลีย</w:t>
      </w:r>
    </w:p>
    <w:p w14:paraId="0996A4EC" w14:textId="77777777" w:rsidR="002D249E" w:rsidRPr="002862A2" w:rsidRDefault="002D249E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3419B77" w14:textId="77777777" w:rsidR="005549C0" w:rsidRPr="00063EF2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63EF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สัญญาเช่าที่ดิน</w:t>
      </w:r>
    </w:p>
    <w:p w14:paraId="36F62B1A" w14:textId="77777777" w:rsidR="005549C0" w:rsidRPr="002862A2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CE05C7D" w14:textId="1E2E259D" w:rsidR="00257E6B" w:rsidRPr="00063EF2" w:rsidRDefault="005549C0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29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2562</w:t>
      </w:r>
      <w:r w:rsidRPr="00063EF2">
        <w:rPr>
          <w:rFonts w:ascii="Angsana New" w:hAnsi="Angsana New"/>
          <w:color w:val="000000"/>
          <w:sz w:val="30"/>
          <w:szCs w:val="30"/>
        </w:rPr>
        <w:t xml:space="preserve"> Collector Wind Farm Pty. Ltd. </w:t>
      </w:r>
      <w:r w:rsidRPr="00063EF2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 ได้ทำสัญญาเช่าที่ดิน</w:t>
      </w:r>
      <w:r w:rsidR="0091454A"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เป็นระยะเวลา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30</w:t>
      </w:r>
      <w:r w:rsidR="0091454A"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="0091454A" w:rsidRPr="00063EF2">
        <w:rPr>
          <w:rFonts w:ascii="Angsana New" w:hAnsi="Angsana New" w:hint="cs"/>
          <w:color w:val="000000"/>
          <w:sz w:val="30"/>
          <w:szCs w:val="30"/>
          <w:cs/>
        </w:rPr>
        <w:t xml:space="preserve">ปี โดยมีสิทธิต่ออายุสัญญาเช่าเมื่อสิ้นสุดอายุสัญญาเป็นระยะเวลา </w:t>
      </w:r>
      <w:r w:rsidR="000D72D7" w:rsidRPr="000D72D7">
        <w:rPr>
          <w:rFonts w:ascii="Angsana New" w:hAnsi="Angsana New"/>
          <w:color w:val="000000"/>
          <w:sz w:val="30"/>
          <w:szCs w:val="30"/>
        </w:rPr>
        <w:t>10</w:t>
      </w:r>
      <w:r w:rsidR="0091454A" w:rsidRPr="00063EF2">
        <w:rPr>
          <w:rFonts w:ascii="Angsana New" w:hAnsi="Angsana New"/>
          <w:color w:val="000000"/>
          <w:sz w:val="30"/>
          <w:szCs w:val="30"/>
        </w:rPr>
        <w:t xml:space="preserve"> </w:t>
      </w:r>
      <w:r w:rsidR="0091454A" w:rsidRPr="00063EF2">
        <w:rPr>
          <w:rFonts w:ascii="Angsana New" w:hAnsi="Angsana New" w:hint="cs"/>
          <w:color w:val="000000"/>
          <w:sz w:val="30"/>
          <w:szCs w:val="30"/>
          <w:cs/>
        </w:rPr>
        <w:t>ปี ค่าเช่ากำหนดชำระเป็นรายเดือนตามอัตราที่ระบุในสัญญา</w:t>
      </w:r>
    </w:p>
    <w:p w14:paraId="6648EB4B" w14:textId="77777777" w:rsidR="00BB0E95" w:rsidRPr="002862A2" w:rsidRDefault="00BB0E95" w:rsidP="00C8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bookmarkEnd w:id="10"/>
    <w:p w14:paraId="16778BD1" w14:textId="77777777" w:rsidR="00620570" w:rsidRPr="00063EF2" w:rsidRDefault="00620570" w:rsidP="00620570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33B962A" w14:textId="77777777" w:rsidR="00620570" w:rsidRPr="002862A2" w:rsidRDefault="00620570" w:rsidP="005C7B8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Cs w:val="22"/>
          <w:lang w:val="en-US" w:bidi="th-TH"/>
        </w:rPr>
      </w:pPr>
    </w:p>
    <w:p w14:paraId="1FFC7671" w14:textId="7EF2D1AC" w:rsidR="00DA239E" w:rsidRDefault="0076621F" w:rsidP="005C7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กลุ่มบริษัท</w:t>
      </w:r>
      <w:r w:rsidRPr="00063EF2">
        <w:rPr>
          <w:rFonts w:ascii="Angsana New" w:hAnsi="Angsana New" w:hint="cs"/>
          <w:sz w:val="30"/>
          <w:szCs w:val="30"/>
          <w:cs/>
        </w:rPr>
        <w:t>และบริษัท</w:t>
      </w:r>
      <w:r w:rsidRPr="00063EF2">
        <w:rPr>
          <w:rFonts w:ascii="Angsana New" w:hAnsi="Angsana New"/>
          <w:sz w:val="30"/>
          <w:szCs w:val="30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063EF2">
        <w:rPr>
          <w:rFonts w:ascii="Angsana New" w:hAnsi="Angsana New" w:hint="cs"/>
          <w:sz w:val="30"/>
          <w:szCs w:val="30"/>
          <w:cs/>
        </w:rPr>
        <w:t>และ</w:t>
      </w:r>
      <w:r w:rsidRPr="00063EF2">
        <w:rPr>
          <w:rFonts w:ascii="Angsana New" w:hAnsi="Angsana New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462C0CD" w14:textId="77777777" w:rsidR="002862A2" w:rsidRPr="002862A2" w:rsidRDefault="002862A2" w:rsidP="005C7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9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159"/>
        <w:gridCol w:w="180"/>
        <w:gridCol w:w="1080"/>
        <w:gridCol w:w="180"/>
        <w:gridCol w:w="1080"/>
      </w:tblGrid>
      <w:tr w:rsidR="00620570" w:rsidRPr="00F9609F" w14:paraId="1E932FFD" w14:textId="77777777" w:rsidTr="008F766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852A0AB" w14:textId="77777777" w:rsidR="00620570" w:rsidRPr="00063EF2" w:rsidRDefault="00620570" w:rsidP="00883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12" w:name="_Hlk61470169"/>
          </w:p>
        </w:tc>
        <w:tc>
          <w:tcPr>
            <w:tcW w:w="2419" w:type="dxa"/>
            <w:gridSpan w:val="3"/>
          </w:tcPr>
          <w:p w14:paraId="44EAB289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AD0199E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73B92A" w14:textId="77777777" w:rsidR="00620570" w:rsidRPr="00063EF2" w:rsidRDefault="00620570" w:rsidP="008835DC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0570" w:rsidRPr="00D246FB" w14:paraId="63DC47B3" w14:textId="77777777" w:rsidTr="008F7664">
        <w:trPr>
          <w:cantSplit/>
          <w:tblHeader/>
        </w:trPr>
        <w:tc>
          <w:tcPr>
            <w:tcW w:w="4050" w:type="dxa"/>
          </w:tcPr>
          <w:p w14:paraId="0FA4CB70" w14:textId="199D111B" w:rsidR="00620570" w:rsidRPr="00063EF2" w:rsidRDefault="00620570" w:rsidP="008835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1D48F3" w14:textId="100F40E1" w:rsidR="00620570" w:rsidRPr="00063EF2" w:rsidRDefault="000D72D7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E847422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681EBB" w14:textId="7E6EBEBE" w:rsidR="00620570" w:rsidRPr="00063EF2" w:rsidRDefault="000D72D7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76FD8BC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A4DE1" w14:textId="690B149D" w:rsidR="00620570" w:rsidRPr="00063EF2" w:rsidRDefault="000D72D7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9EAA9AD" w14:textId="77777777" w:rsidR="00620570" w:rsidRPr="00063EF2" w:rsidRDefault="00620570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0BC4" w14:textId="7315E048" w:rsidR="00620570" w:rsidRPr="00063EF2" w:rsidRDefault="000D72D7" w:rsidP="008835D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20570" w:rsidRPr="00D246FB" w14:paraId="3BA16632" w14:textId="77777777" w:rsidTr="005860B5">
        <w:trPr>
          <w:cantSplit/>
          <w:tblHeader/>
        </w:trPr>
        <w:tc>
          <w:tcPr>
            <w:tcW w:w="4050" w:type="dxa"/>
          </w:tcPr>
          <w:p w14:paraId="14B794A4" w14:textId="77777777" w:rsidR="00620570" w:rsidRPr="00063EF2" w:rsidRDefault="00620570" w:rsidP="008835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</w:tcPr>
          <w:p w14:paraId="61CE1FA8" w14:textId="77777777" w:rsidR="00620570" w:rsidRPr="00063EF2" w:rsidRDefault="00620570" w:rsidP="008835D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61627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0570" w:rsidRPr="00D246FB" w14:paraId="3D1CBA58" w14:textId="77777777" w:rsidTr="008F7664">
        <w:trPr>
          <w:cantSplit/>
        </w:trPr>
        <w:tc>
          <w:tcPr>
            <w:tcW w:w="4050" w:type="dxa"/>
          </w:tcPr>
          <w:p w14:paraId="39DA50CD" w14:textId="77777777" w:rsidR="00EF45BD" w:rsidRPr="00063EF2" w:rsidRDefault="00620570" w:rsidP="00EF45BD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75A8AA3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785519A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098583D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7DE717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172968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9C62A1" w14:textId="77777777" w:rsidR="00620570" w:rsidRPr="00063EF2" w:rsidRDefault="00620570" w:rsidP="008835D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0B140" w14:textId="77777777" w:rsidR="00620570" w:rsidRPr="00063EF2" w:rsidRDefault="00620570" w:rsidP="008835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84A" w:rsidRPr="00D246FB" w14:paraId="5E9A4806" w14:textId="77777777" w:rsidTr="008F7664">
        <w:trPr>
          <w:cantSplit/>
        </w:trPr>
        <w:tc>
          <w:tcPr>
            <w:tcW w:w="4050" w:type="dxa"/>
          </w:tcPr>
          <w:p w14:paraId="1225907F" w14:textId="77777777" w:rsidR="00EC584A" w:rsidRPr="00063EF2" w:rsidRDefault="00EC584A" w:rsidP="00EC584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6251966" w14:textId="23E45086" w:rsidR="00EC584A" w:rsidRPr="00255103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EC584A" w:rsidRPr="002551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0" w:type="dxa"/>
            <w:vAlign w:val="bottom"/>
          </w:tcPr>
          <w:p w14:paraId="184C3FEA" w14:textId="77777777" w:rsidR="00EC584A" w:rsidRPr="00255103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03CB007" w14:textId="30AE19B6" w:rsidR="00EC584A" w:rsidRPr="00255103" w:rsidRDefault="000D72D7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EC584A" w:rsidRPr="002551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  <w:vAlign w:val="bottom"/>
          </w:tcPr>
          <w:p w14:paraId="7339C2F9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F9C0C6" w14:textId="12BAFEC7" w:rsidR="00EC584A" w:rsidRPr="00063EF2" w:rsidRDefault="00EC584A" w:rsidP="00EC584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651836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EB6DE" w14:textId="77777777" w:rsidR="00EC584A" w:rsidRPr="00063EF2" w:rsidRDefault="00EC584A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584A" w:rsidRPr="00D246FB" w14:paraId="59552F57" w14:textId="77777777" w:rsidTr="008F7664">
        <w:trPr>
          <w:cantSplit/>
        </w:trPr>
        <w:tc>
          <w:tcPr>
            <w:tcW w:w="4050" w:type="dxa"/>
          </w:tcPr>
          <w:p w14:paraId="0CC5C217" w14:textId="1813A255" w:rsidR="00EC584A" w:rsidRPr="00063EF2" w:rsidRDefault="00EC584A" w:rsidP="00EC584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19B39E69" w14:textId="6C5FD4D3" w:rsidR="00EC584A" w:rsidRPr="00473E93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C584A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vAlign w:val="bottom"/>
          </w:tcPr>
          <w:p w14:paraId="1AD0E283" w14:textId="77777777" w:rsidR="00EC584A" w:rsidRPr="00473E93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A8E7030" w14:textId="6E51ECCE" w:rsidR="00EC584A" w:rsidRPr="00063EF2" w:rsidRDefault="00EC584A" w:rsidP="00EC584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72CEE9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88295" w14:textId="2ACCE432" w:rsidR="00EC584A" w:rsidRPr="00063EF2" w:rsidRDefault="00EC584A" w:rsidP="00EC584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3661F9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59711D" w14:textId="04488CE5" w:rsidR="00EC584A" w:rsidRPr="00063EF2" w:rsidRDefault="00EC584A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584A" w:rsidRPr="00D246FB" w14:paraId="51B016EC" w14:textId="77777777" w:rsidTr="008F7664">
        <w:trPr>
          <w:cantSplit/>
        </w:trPr>
        <w:tc>
          <w:tcPr>
            <w:tcW w:w="4050" w:type="dxa"/>
          </w:tcPr>
          <w:p w14:paraId="5FCA052A" w14:textId="77777777" w:rsidR="00EC584A" w:rsidRPr="00063EF2" w:rsidRDefault="00EC584A" w:rsidP="00EC584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35072E" w14:textId="5FDA248C" w:rsidR="00EC584A" w:rsidRPr="00473E93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C584A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61615144" w14:textId="77777777" w:rsidR="00EC584A" w:rsidRPr="00473E93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D778A92" w14:textId="44905F14" w:rsidR="00EC584A" w:rsidRPr="00063EF2" w:rsidRDefault="000D72D7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C584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80" w:type="dxa"/>
            <w:vAlign w:val="bottom"/>
          </w:tcPr>
          <w:p w14:paraId="1E0C0052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5183D" w14:textId="423B4E07" w:rsidR="00EC584A" w:rsidRPr="00063EF2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180" w:type="dxa"/>
            <w:vAlign w:val="bottom"/>
          </w:tcPr>
          <w:p w14:paraId="202FBCD2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B83E7" w14:textId="290E5252" w:rsidR="00EC584A" w:rsidRPr="00063EF2" w:rsidRDefault="000D72D7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</w:tr>
      <w:tr w:rsidR="00EC584A" w:rsidRPr="00D246FB" w14:paraId="3A6E4988" w14:textId="77777777" w:rsidTr="008F7664">
        <w:trPr>
          <w:cantSplit/>
        </w:trPr>
        <w:tc>
          <w:tcPr>
            <w:tcW w:w="4050" w:type="dxa"/>
          </w:tcPr>
          <w:p w14:paraId="6B6C4C0D" w14:textId="77777777" w:rsidR="00EC584A" w:rsidRPr="00063EF2" w:rsidRDefault="00EC584A" w:rsidP="00EC584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34AE7347" w14:textId="10192547" w:rsidR="00EC584A" w:rsidRPr="00473E93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0" w:type="dxa"/>
            <w:vAlign w:val="bottom"/>
          </w:tcPr>
          <w:p w14:paraId="23893BA5" w14:textId="77777777" w:rsidR="00EC584A" w:rsidRPr="00473E93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2C1DC0A" w14:textId="3B6AAFA2" w:rsidR="00EC584A" w:rsidRPr="00063EF2" w:rsidRDefault="000D72D7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80" w:type="dxa"/>
            <w:vAlign w:val="bottom"/>
          </w:tcPr>
          <w:p w14:paraId="42236731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3A8A6E" w14:textId="726940DA" w:rsidR="00EC584A" w:rsidRPr="00063EF2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180" w:type="dxa"/>
            <w:vAlign w:val="bottom"/>
          </w:tcPr>
          <w:p w14:paraId="57DD90AD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41A35" w14:textId="0BBBF103" w:rsidR="00EC584A" w:rsidRPr="00063EF2" w:rsidRDefault="000D72D7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C584A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EC584A" w:rsidRPr="00050861" w14:paraId="230D6A35" w14:textId="77777777" w:rsidTr="008F7664">
        <w:trPr>
          <w:cantSplit/>
        </w:trPr>
        <w:tc>
          <w:tcPr>
            <w:tcW w:w="4050" w:type="dxa"/>
          </w:tcPr>
          <w:p w14:paraId="3407BDEC" w14:textId="77777777" w:rsidR="00EC584A" w:rsidRPr="00063EF2" w:rsidRDefault="00EC584A" w:rsidP="00EC584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ระบบสายส่ง</w:t>
            </w:r>
          </w:p>
        </w:tc>
        <w:tc>
          <w:tcPr>
            <w:tcW w:w="1080" w:type="dxa"/>
            <w:vAlign w:val="bottom"/>
          </w:tcPr>
          <w:p w14:paraId="280DE692" w14:textId="28443C46" w:rsidR="00EC584A" w:rsidRPr="00473E93" w:rsidRDefault="000D72D7" w:rsidP="00EC58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EC584A" w:rsidRPr="00473E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80" w:type="dxa"/>
            <w:vAlign w:val="bottom"/>
          </w:tcPr>
          <w:p w14:paraId="38532EBB" w14:textId="77777777" w:rsidR="00EC584A" w:rsidRPr="00473E93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A347E8B" w14:textId="61194582" w:rsidR="00EC584A" w:rsidRPr="00063EF2" w:rsidRDefault="0012570E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28,571</w:t>
            </w:r>
          </w:p>
        </w:tc>
        <w:tc>
          <w:tcPr>
            <w:tcW w:w="180" w:type="dxa"/>
            <w:vAlign w:val="bottom"/>
          </w:tcPr>
          <w:p w14:paraId="7AE786B0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7193B" w14:textId="0DEC408E" w:rsidR="00EC584A" w:rsidRPr="00063EF2" w:rsidRDefault="00EC584A" w:rsidP="00EC584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FFB9AF" w14:textId="77777777" w:rsidR="00EC584A" w:rsidRPr="00063EF2" w:rsidRDefault="00EC584A" w:rsidP="00EC584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352D5" w14:textId="77777777" w:rsidR="00EC584A" w:rsidRPr="00063EF2" w:rsidRDefault="00EC584A" w:rsidP="00EC584A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2D9B" w:rsidRPr="00D246FB" w14:paraId="36AAC789" w14:textId="77777777" w:rsidTr="004B240F">
        <w:trPr>
          <w:cantSplit/>
        </w:trPr>
        <w:tc>
          <w:tcPr>
            <w:tcW w:w="4050" w:type="dxa"/>
          </w:tcPr>
          <w:p w14:paraId="54B028E7" w14:textId="77777777" w:rsidR="005A2D9B" w:rsidRPr="00063EF2" w:rsidRDefault="005A2D9B" w:rsidP="005A2D9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51E01DC" w14:textId="33E84D67" w:rsidR="005A2D9B" w:rsidRPr="00063EF2" w:rsidRDefault="000D72D7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5A2D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180" w:type="dxa"/>
            <w:vAlign w:val="bottom"/>
          </w:tcPr>
          <w:p w14:paraId="6B3A0386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BA62B22" w14:textId="1B620B46" w:rsidR="005A2D9B" w:rsidRPr="00063EF2" w:rsidRDefault="000D72D7" w:rsidP="005A2D9B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5A2D9B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vAlign w:val="bottom"/>
          </w:tcPr>
          <w:p w14:paraId="20D19025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39849" w14:textId="76F9DAD0" w:rsidR="005A2D9B" w:rsidRPr="00063EF2" w:rsidRDefault="000D72D7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A2D9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1345EEE1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9F6B7" w14:textId="29FA1AB0" w:rsidR="005A2D9B" w:rsidRPr="00063EF2" w:rsidRDefault="000D72D7" w:rsidP="005A2D9B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A2D9B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</w:tr>
      <w:tr w:rsidR="005A2D9B" w:rsidRPr="00D246FB" w14:paraId="25E7DA6F" w14:textId="77777777" w:rsidTr="004B240F">
        <w:trPr>
          <w:cantSplit/>
        </w:trPr>
        <w:tc>
          <w:tcPr>
            <w:tcW w:w="4050" w:type="dxa"/>
          </w:tcPr>
          <w:p w14:paraId="50B5B2C1" w14:textId="77777777" w:rsidR="005A2D9B" w:rsidRPr="00063EF2" w:rsidRDefault="005A2D9B" w:rsidP="005A2D9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67B42AE9" w14:textId="77777777" w:rsidR="005A2D9B" w:rsidRDefault="005A2D9B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9763BD" w14:textId="49099EA4" w:rsidR="005A2D9B" w:rsidRPr="00063EF2" w:rsidRDefault="000D72D7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A2D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  <w:vAlign w:val="bottom"/>
          </w:tcPr>
          <w:p w14:paraId="7BDA2A64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992B45" w14:textId="77777777" w:rsidR="005A2D9B" w:rsidRPr="00063EF2" w:rsidRDefault="005A2D9B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1DFA77" w14:textId="59F40318" w:rsidR="005A2D9B" w:rsidRPr="00063EF2" w:rsidRDefault="000D72D7" w:rsidP="005A2D9B">
            <w:pPr>
              <w:pStyle w:val="acctfourfigures"/>
              <w:tabs>
                <w:tab w:val="clear" w:pos="765"/>
              </w:tabs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A2D9B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180" w:type="dxa"/>
            <w:vAlign w:val="bottom"/>
          </w:tcPr>
          <w:p w14:paraId="1F1E7F93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E39A1" w14:textId="77777777" w:rsidR="005A2D9B" w:rsidRPr="00063EF2" w:rsidRDefault="005A2D9B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10E3CB" w14:textId="27E86771" w:rsidR="005A2D9B" w:rsidRPr="00063EF2" w:rsidRDefault="000D72D7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A2D9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180" w:type="dxa"/>
            <w:vAlign w:val="bottom"/>
          </w:tcPr>
          <w:p w14:paraId="52FFE831" w14:textId="77777777" w:rsidR="005A2D9B" w:rsidRPr="00063EF2" w:rsidRDefault="005A2D9B" w:rsidP="005A2D9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7B8CF9" w14:textId="77777777" w:rsidR="005A2D9B" w:rsidRPr="00063EF2" w:rsidRDefault="005A2D9B" w:rsidP="005A2D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DBF8E3" w14:textId="2303A5B3" w:rsidR="005A2D9B" w:rsidRPr="00063EF2" w:rsidRDefault="000D72D7" w:rsidP="005A2D9B">
            <w:pPr>
              <w:pStyle w:val="acctfourfigures"/>
              <w:tabs>
                <w:tab w:val="clear" w:pos="765"/>
              </w:tabs>
              <w:spacing w:line="240" w:lineRule="atLeast"/>
              <w:ind w:left="-75" w:right="-3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A2D9B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</w:tr>
      <w:bookmarkEnd w:id="12"/>
    </w:tbl>
    <w:p w14:paraId="4AB3901E" w14:textId="77777777" w:rsidR="00620570" w:rsidRPr="002862A2" w:rsidRDefault="00620570" w:rsidP="00D8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cs/>
          <w:lang w:val="th-TH"/>
        </w:rPr>
      </w:pPr>
    </w:p>
    <w:p w14:paraId="2B876FB2" w14:textId="4002E258" w:rsidR="0086551C" w:rsidRDefault="00620570" w:rsidP="00A24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/>
          <w:sz w:val="30"/>
          <w:szCs w:val="30"/>
          <w:cs/>
        </w:rPr>
        <w:t>กระ</w:t>
      </w:r>
      <w:r w:rsidRPr="00921798">
        <w:rPr>
          <w:rFonts w:ascii="Angsana New" w:hAnsi="Angsana New"/>
          <w:sz w:val="30"/>
          <w:szCs w:val="30"/>
          <w:cs/>
        </w:rPr>
        <w:t>แสเงินสดจ่ายทั้งหมดของสัญญาเช่า</w:t>
      </w:r>
      <w:r w:rsidRPr="00921798">
        <w:rPr>
          <w:rFonts w:ascii="Angsana New" w:hAnsi="Angsana New" w:hint="cs"/>
          <w:sz w:val="30"/>
          <w:szCs w:val="30"/>
          <w:cs/>
        </w:rPr>
        <w:t>ของ</w:t>
      </w:r>
      <w:r w:rsidRPr="00921798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C07B60" w:rsidRPr="002117D3">
        <w:rPr>
          <w:rFonts w:ascii="Angsana New" w:hAnsi="Angsana New"/>
          <w:sz w:val="30"/>
          <w:szCs w:val="30"/>
        </w:rPr>
        <w:t>15</w:t>
      </w:r>
      <w:r w:rsidR="002117D3">
        <w:rPr>
          <w:rFonts w:ascii="Angsana New" w:hAnsi="Angsana New"/>
          <w:sz w:val="30"/>
          <w:szCs w:val="30"/>
        </w:rPr>
        <w:t>9</w:t>
      </w:r>
      <w:r w:rsidR="005A2D9B" w:rsidRPr="002117D3">
        <w:rPr>
          <w:rFonts w:ascii="Angsana New" w:hAnsi="Angsana New"/>
          <w:sz w:val="30"/>
          <w:szCs w:val="30"/>
        </w:rPr>
        <w:t>.</w:t>
      </w:r>
      <w:r w:rsidR="00C07B60" w:rsidRPr="002117D3">
        <w:rPr>
          <w:rFonts w:ascii="Angsana New" w:hAnsi="Angsana New"/>
          <w:sz w:val="30"/>
          <w:szCs w:val="30"/>
        </w:rPr>
        <w:t>38</w:t>
      </w:r>
      <w:r w:rsidRPr="00921798">
        <w:rPr>
          <w:rFonts w:ascii="Angsana New" w:hAnsi="Angsana New"/>
          <w:sz w:val="30"/>
          <w:szCs w:val="30"/>
        </w:rPr>
        <w:t xml:space="preserve"> </w:t>
      </w:r>
      <w:r w:rsidRPr="00921798">
        <w:rPr>
          <w:rFonts w:ascii="Angsana New" w:hAnsi="Angsana New"/>
          <w:sz w:val="30"/>
          <w:szCs w:val="30"/>
          <w:cs/>
        </w:rPr>
        <w:t>ล้านบาท</w:t>
      </w:r>
      <w:r w:rsidRPr="00921798">
        <w:rPr>
          <w:rFonts w:ascii="Angsana New" w:hAnsi="Angsana New"/>
          <w:sz w:val="30"/>
          <w:szCs w:val="30"/>
        </w:rPr>
        <w:t xml:space="preserve"> </w:t>
      </w:r>
      <w:r w:rsidRPr="00921798">
        <w:rPr>
          <w:rFonts w:ascii="Angsana New" w:hAnsi="Angsana New"/>
          <w:sz w:val="30"/>
          <w:szCs w:val="30"/>
          <w:cs/>
        </w:rPr>
        <w:t xml:space="preserve">และ </w:t>
      </w:r>
      <w:r w:rsidR="000D72D7" w:rsidRPr="000D72D7">
        <w:rPr>
          <w:rFonts w:ascii="Angsana New" w:hAnsi="Angsana New"/>
          <w:sz w:val="30"/>
          <w:szCs w:val="30"/>
        </w:rPr>
        <w:t>18</w:t>
      </w:r>
      <w:r w:rsidR="005A2D9B" w:rsidRPr="0092179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79</w:t>
      </w:r>
      <w:r w:rsidR="00EF45BD" w:rsidRPr="00921798">
        <w:rPr>
          <w:rFonts w:ascii="Angsana New" w:hAnsi="Angsana New"/>
          <w:sz w:val="30"/>
          <w:szCs w:val="30"/>
        </w:rPr>
        <w:t xml:space="preserve"> </w:t>
      </w:r>
      <w:r w:rsidRPr="00921798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76621F">
        <w:rPr>
          <w:rFonts w:ascii="Angsana New" w:hAnsi="Angsana New"/>
          <w:sz w:val="30"/>
          <w:szCs w:val="30"/>
        </w:rPr>
        <w:t xml:space="preserve"> </w:t>
      </w:r>
      <w:r w:rsidR="0076621F">
        <w:rPr>
          <w:rFonts w:ascii="Angsana New" w:hAnsi="Angsana New"/>
          <w:i/>
          <w:iCs/>
          <w:sz w:val="30"/>
          <w:szCs w:val="30"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: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62</w:t>
      </w:r>
      <w:r w:rsidR="0076621F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81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18</w:t>
      </w:r>
      <w:r w:rsidR="0076621F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50</w:t>
      </w:r>
      <w:r w:rsidR="0076621F">
        <w:rPr>
          <w:rFonts w:ascii="Angsana New" w:hAnsi="Angsana New"/>
          <w:i/>
          <w:iCs/>
          <w:sz w:val="30"/>
          <w:szCs w:val="30"/>
        </w:rPr>
        <w:t xml:space="preserve"> </w:t>
      </w:r>
      <w:r w:rsidR="0076621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6621F">
        <w:rPr>
          <w:rFonts w:ascii="Angsana New" w:hAnsi="Angsana New"/>
          <w:i/>
          <w:iCs/>
          <w:sz w:val="30"/>
          <w:szCs w:val="30"/>
        </w:rPr>
        <w:t>)</w:t>
      </w:r>
    </w:p>
    <w:p w14:paraId="355AE2C5" w14:textId="77777777" w:rsidR="00163F33" w:rsidRPr="002862A2" w:rsidRDefault="00163F33" w:rsidP="00A24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5D4D11D" w14:textId="77777777" w:rsidR="008E6A54" w:rsidRPr="00D246FB" w:rsidRDefault="008E6A54" w:rsidP="008E6A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ค่าความนิยมและสินทรัพย์ไม่มีตัวตน</w:t>
      </w:r>
    </w:p>
    <w:p w14:paraId="50670A05" w14:textId="77777777" w:rsidR="008E6A54" w:rsidRPr="00033379" w:rsidRDefault="008E6A54" w:rsidP="008E6A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EB445C" w:rsidRPr="00257E6B" w14:paraId="28DE8EB0" w14:textId="77777777" w:rsidTr="0041663B">
        <w:trPr>
          <w:tblHeader/>
        </w:trPr>
        <w:tc>
          <w:tcPr>
            <w:tcW w:w="3150" w:type="dxa"/>
            <w:vAlign w:val="bottom"/>
          </w:tcPr>
          <w:p w14:paraId="1BF83C68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D322C6A" w14:textId="00F126F4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445C" w:rsidRPr="00257E6B" w14:paraId="0EDBCCC4" w14:textId="77777777" w:rsidTr="0041663B">
        <w:trPr>
          <w:tblHeader/>
        </w:trPr>
        <w:tc>
          <w:tcPr>
            <w:tcW w:w="3150" w:type="dxa"/>
            <w:vAlign w:val="bottom"/>
          </w:tcPr>
          <w:p w14:paraId="7D14C7E8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6048C" w14:textId="6ED81F06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16292CAE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A627" w14:textId="77777777" w:rsidR="00EB445C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สิทธิในการพัฒนา</w:t>
            </w:r>
          </w:p>
          <w:p w14:paraId="44A3BD11" w14:textId="6D74D4D3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70" w:type="dxa"/>
            <w:vAlign w:val="bottom"/>
          </w:tcPr>
          <w:p w14:paraId="5899154F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0B18F5" w14:textId="77777777" w:rsidR="00EB445C" w:rsidRDefault="00EB445C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  <w:p w14:paraId="097D1F71" w14:textId="77777777" w:rsidR="00EB445C" w:rsidRDefault="00EB445C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จากการซื้อ</w:t>
            </w:r>
          </w:p>
          <w:p w14:paraId="03D35344" w14:textId="5063388B" w:rsidR="00EB445C" w:rsidRPr="00257E6B" w:rsidRDefault="00EB445C" w:rsidP="0023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5D2E09D4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CDE47F" w14:textId="77777777" w:rsidR="00EB445C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สิทธิในสัญญา</w:t>
            </w:r>
          </w:p>
          <w:p w14:paraId="4A3BF7B6" w14:textId="39866498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ซื้อขายไฟฟ้า</w:t>
            </w:r>
          </w:p>
        </w:tc>
        <w:tc>
          <w:tcPr>
            <w:tcW w:w="270" w:type="dxa"/>
            <w:vAlign w:val="bottom"/>
          </w:tcPr>
          <w:p w14:paraId="799AD7F5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5BBFD9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B445C" w:rsidRPr="00257E6B" w14:paraId="68A8C1F7" w14:textId="77777777" w:rsidTr="0041663B">
        <w:trPr>
          <w:trHeight w:val="299"/>
          <w:tblHeader/>
        </w:trPr>
        <w:tc>
          <w:tcPr>
            <w:tcW w:w="3150" w:type="dxa"/>
            <w:vAlign w:val="bottom"/>
          </w:tcPr>
          <w:p w14:paraId="214B2205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A64D0BD" w14:textId="33758DAA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445C" w:rsidRPr="00257E6B" w14:paraId="7F8515A7" w14:textId="77777777" w:rsidTr="0041663B">
        <w:tc>
          <w:tcPr>
            <w:tcW w:w="3150" w:type="dxa"/>
            <w:vAlign w:val="bottom"/>
          </w:tcPr>
          <w:p w14:paraId="2D2622BC" w14:textId="77777777" w:rsidR="00EB445C" w:rsidRPr="00257E6B" w:rsidRDefault="00EB445C" w:rsidP="00F0127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2B0F3F65" w14:textId="0AC9A6A3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FFC8E8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CB1D23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298BAD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E05307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DEBAA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A6B478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64606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991346" w14:textId="77777777" w:rsidR="00EB445C" w:rsidRPr="00257E6B" w:rsidRDefault="00EB445C" w:rsidP="008E6A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45C" w:rsidRPr="00257E6B" w14:paraId="256F9864" w14:textId="77777777" w:rsidTr="0041663B">
        <w:tc>
          <w:tcPr>
            <w:tcW w:w="3150" w:type="dxa"/>
            <w:vAlign w:val="bottom"/>
          </w:tcPr>
          <w:p w14:paraId="2F9CB4D6" w14:textId="29936C8A" w:rsidR="00EB445C" w:rsidRPr="00257E6B" w:rsidRDefault="00EB445C" w:rsidP="00D4346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9D23150" w14:textId="55CCF7AF" w:rsidR="00EB445C" w:rsidRPr="00D43465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270" w:type="dxa"/>
            <w:vAlign w:val="bottom"/>
          </w:tcPr>
          <w:p w14:paraId="7FBA8D0B" w14:textId="77777777" w:rsidR="00EB445C" w:rsidRPr="00D43465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1EE09" w14:textId="6A3B76EB" w:rsidR="00EB445C" w:rsidRPr="00D43465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D72D7">
              <w:rPr>
                <w:rFonts w:ascii="Angsana New" w:hAnsi="Angsana New"/>
                <w:sz w:val="28"/>
                <w:szCs w:val="28"/>
              </w:rPr>
              <w:t>03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270" w:type="dxa"/>
            <w:vAlign w:val="bottom"/>
          </w:tcPr>
          <w:p w14:paraId="54D59FAB" w14:textId="77777777" w:rsidR="00EB445C" w:rsidRPr="00D43465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5B3924" w14:textId="40665172" w:rsidR="00EB445C" w:rsidRPr="00D43465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D72D7">
              <w:rPr>
                <w:rFonts w:ascii="Angsana New" w:hAnsi="Angsana New"/>
                <w:sz w:val="28"/>
                <w:szCs w:val="28"/>
              </w:rPr>
              <w:t>28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270" w:type="dxa"/>
            <w:vAlign w:val="bottom"/>
          </w:tcPr>
          <w:p w14:paraId="20ABE1A3" w14:textId="77777777" w:rsidR="00EB445C" w:rsidRPr="00D43465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FBEF98" w14:textId="6CF439AC" w:rsidR="00EB445C" w:rsidRPr="00D43465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666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270" w:type="dxa"/>
            <w:vAlign w:val="bottom"/>
          </w:tcPr>
          <w:p w14:paraId="6823A210" w14:textId="77777777" w:rsidR="00EB445C" w:rsidRPr="00D43465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0D25CA" w14:textId="16D0AACB" w:rsidR="00EB445C" w:rsidRPr="00D43465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7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039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EB445C" w:rsidRPr="00257E6B" w14:paraId="3F44362C" w14:textId="77777777" w:rsidTr="0041663B">
        <w:tc>
          <w:tcPr>
            <w:tcW w:w="3150" w:type="dxa"/>
            <w:vAlign w:val="bottom"/>
          </w:tcPr>
          <w:p w14:paraId="4535FE48" w14:textId="77777777" w:rsidR="00EB445C" w:rsidRPr="00257E6B" w:rsidRDefault="00EB445C" w:rsidP="00D4346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368F4B6" w14:textId="7C4F1282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70" w:type="dxa"/>
            <w:vAlign w:val="bottom"/>
          </w:tcPr>
          <w:p w14:paraId="2C80BAD1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8BAF74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7E6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6D6D293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593EA6" w14:textId="77777777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left="-108" w:right="7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7E6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CC539B4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43683D" w14:textId="77777777" w:rsidR="00EB445C" w:rsidRPr="00257E6B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5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02A855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0072E3" w14:textId="4B5157A4" w:rsidR="00EB445C" w:rsidRPr="00257E6B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EB445C" w:rsidRPr="00257E6B" w14:paraId="01FAD1ED" w14:textId="77777777" w:rsidTr="0041663B">
        <w:tc>
          <w:tcPr>
            <w:tcW w:w="3150" w:type="dxa"/>
            <w:vAlign w:val="bottom"/>
          </w:tcPr>
          <w:p w14:paraId="36DF094E" w14:textId="77777777" w:rsidR="00EB445C" w:rsidRPr="00257E6B" w:rsidRDefault="00EB445C" w:rsidP="00D4346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2574CE94" w14:textId="78E37BB8" w:rsidR="00EB445C" w:rsidRPr="00DB71A4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6579B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D25C40F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DF2114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579B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704EDDC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25D27C" w14:textId="77777777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left="-108" w:right="7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579B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D08B66A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4AD267" w14:textId="22237E34" w:rsidR="00EB445C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9BC">
              <w:rPr>
                <w:rFonts w:ascii="Angsana New" w:hAnsi="Angsana New"/>
                <w:sz w:val="28"/>
                <w:szCs w:val="28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</w:rPr>
              <w:t>170</w:t>
            </w:r>
            <w:r w:rsidRPr="006579BC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875</w:t>
            </w:r>
            <w:r w:rsidRPr="006579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B76A7B6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20CD958" w14:textId="04C206AC" w:rsidR="00EB445C" w:rsidRPr="00DB71A4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79BC">
              <w:rPr>
                <w:rFonts w:ascii="Angsana New" w:hAnsi="Angsana New"/>
                <w:sz w:val="28"/>
                <w:szCs w:val="28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</w:rPr>
              <w:t>170</w:t>
            </w:r>
            <w:r w:rsidRPr="006579BC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875</w:t>
            </w:r>
            <w:r w:rsidRPr="006579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445C" w:rsidRPr="00257E6B" w14:paraId="67FAE617" w14:textId="77777777" w:rsidTr="0041663B">
        <w:tc>
          <w:tcPr>
            <w:tcW w:w="3150" w:type="dxa"/>
            <w:vAlign w:val="bottom"/>
          </w:tcPr>
          <w:p w14:paraId="0E54131E" w14:textId="77777777" w:rsidR="00EB445C" w:rsidRPr="00257E6B" w:rsidRDefault="00EB445C" w:rsidP="00D4346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6E2B36" w14:textId="1C0AB294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270" w:type="dxa"/>
            <w:vAlign w:val="bottom"/>
          </w:tcPr>
          <w:p w14:paraId="7F7C81C4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8B4386" w14:textId="5D6A6A83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/>
                <w:sz w:val="28"/>
                <w:szCs w:val="28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</w:rPr>
              <w:t>2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338</w:t>
            </w:r>
            <w:r w:rsidRPr="00257E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7AA4752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7ECDE3" w14:textId="5C0F0D26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/>
                <w:sz w:val="28"/>
                <w:szCs w:val="28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</w:rPr>
              <w:t>660</w:t>
            </w:r>
            <w:r w:rsidRPr="00257E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DAD40AD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970410" w14:textId="47BBCDF8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402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270" w:type="dxa"/>
            <w:vAlign w:val="bottom"/>
          </w:tcPr>
          <w:p w14:paraId="6E83C422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0842E3" w14:textId="24D3541B" w:rsidR="00EB445C" w:rsidRPr="00257E6B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403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  <w:tr w:rsidR="00EB445C" w:rsidRPr="00257E6B" w14:paraId="30C17301" w14:textId="77777777" w:rsidTr="0041663B">
        <w:tc>
          <w:tcPr>
            <w:tcW w:w="3150" w:type="dxa"/>
            <w:vAlign w:val="bottom"/>
          </w:tcPr>
          <w:p w14:paraId="1F59E237" w14:textId="4FCA966F" w:rsidR="00EB445C" w:rsidRPr="00257E6B" w:rsidRDefault="00EB445C" w:rsidP="00F0127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4813FF" w14:textId="21F71999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340A6F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811446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F39400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81A449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8847A7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31C848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DD3A3E" w14:textId="77777777" w:rsidR="00EB445C" w:rsidRPr="00257E6B" w:rsidRDefault="00EB445C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1005F5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45C" w:rsidRPr="00257E6B" w14:paraId="79F67D38" w14:textId="77777777" w:rsidTr="0041663B">
        <w:tc>
          <w:tcPr>
            <w:tcW w:w="3150" w:type="dxa"/>
            <w:vAlign w:val="bottom"/>
          </w:tcPr>
          <w:p w14:paraId="0865AF87" w14:textId="79B38440" w:rsidR="00EB445C" w:rsidRPr="00257E6B" w:rsidRDefault="00EB445C" w:rsidP="00D4346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400B906E" w14:textId="2F3807CB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270" w:type="dxa"/>
            <w:vAlign w:val="bottom"/>
          </w:tcPr>
          <w:p w14:paraId="16B0A341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73BF8B" w14:textId="0B212F09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70" w:type="dxa"/>
            <w:vAlign w:val="bottom"/>
          </w:tcPr>
          <w:p w14:paraId="2088038D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FCF9B6" w14:textId="53671C55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628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70" w:type="dxa"/>
            <w:vAlign w:val="bottom"/>
          </w:tcPr>
          <w:p w14:paraId="30048B84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691CF9" w14:textId="0BAFC54B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70" w:type="dxa"/>
            <w:vAlign w:val="bottom"/>
          </w:tcPr>
          <w:p w14:paraId="10894404" w14:textId="77777777" w:rsidR="00EB445C" w:rsidRPr="00257E6B" w:rsidRDefault="00EB445C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0312D5" w14:textId="1F1615BD" w:rsidR="00EB445C" w:rsidRPr="00257E6B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276</w:t>
            </w:r>
            <w:r w:rsidRPr="00257E6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</w:tr>
      <w:tr w:rsidR="00EB445C" w:rsidRPr="00257E6B" w14:paraId="3A330DC8" w14:textId="77777777" w:rsidTr="0041663B">
        <w:tc>
          <w:tcPr>
            <w:tcW w:w="3150" w:type="dxa"/>
            <w:vAlign w:val="bottom"/>
          </w:tcPr>
          <w:p w14:paraId="002ED9B0" w14:textId="23977F28" w:rsidR="00EB445C" w:rsidRPr="00D43465" w:rsidRDefault="00EB445C" w:rsidP="00F15C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4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(ดูหมายเหตุ</w:t>
            </w:r>
            <w:r w:rsidR="004166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EB445C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1080" w:type="dxa"/>
            <w:vAlign w:val="bottom"/>
          </w:tcPr>
          <w:p w14:paraId="2061F0A8" w14:textId="44B19A4A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70" w:type="dxa"/>
            <w:vAlign w:val="bottom"/>
          </w:tcPr>
          <w:p w14:paraId="685A2DF4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A1D875" w14:textId="3F522D55" w:rsidR="00EB445C" w:rsidRPr="00917932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79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9F9F324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F1A8D6" w14:textId="73CE17B1" w:rsidR="00EB445C" w:rsidRPr="00D43465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270" w:type="dxa"/>
            <w:vAlign w:val="bottom"/>
          </w:tcPr>
          <w:p w14:paraId="35E6DDC7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D6F26F" w14:textId="6DC7DE0C" w:rsidR="00EB445C" w:rsidRPr="00D43465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9</w:t>
            </w:r>
            <w:r w:rsidRPr="00F736E1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270" w:type="dxa"/>
            <w:vAlign w:val="bottom"/>
          </w:tcPr>
          <w:p w14:paraId="751F6FAD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0C3AA8" w14:textId="7237808D" w:rsidR="00EB445C" w:rsidRPr="00D43465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465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EB445C" w:rsidRPr="00257E6B" w14:paraId="7F747484" w14:textId="77777777" w:rsidTr="0041663B">
        <w:tc>
          <w:tcPr>
            <w:tcW w:w="3150" w:type="dxa"/>
            <w:vAlign w:val="bottom"/>
          </w:tcPr>
          <w:p w14:paraId="53A487D3" w14:textId="77777777" w:rsidR="00EB445C" w:rsidRPr="00257E6B" w:rsidRDefault="00EB445C" w:rsidP="00D63A0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9FB7F25" w14:textId="64282CEC" w:rsidR="00EB445C" w:rsidRPr="00257E6B" w:rsidRDefault="00926DBE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270" w:type="dxa"/>
            <w:vAlign w:val="bottom"/>
          </w:tcPr>
          <w:p w14:paraId="704991F2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70D325" w14:textId="4EA1E9A6" w:rsidR="00EB445C" w:rsidRPr="00917932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179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061115F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E46F08" w14:textId="795A1E5C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left="-108" w:right="76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7E6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847A1F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4DC689" w14:textId="6C2E1944" w:rsidR="00EB445C" w:rsidRPr="00257E6B" w:rsidRDefault="00926DBE" w:rsidP="00926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70" w:type="dxa"/>
            <w:vAlign w:val="bottom"/>
          </w:tcPr>
          <w:p w14:paraId="77C65659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  <w:tab w:val="decimal" w:pos="819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EEB99B5" w14:textId="0B4E3231" w:rsidR="00EB445C" w:rsidRPr="00257E6B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EB445C" w:rsidRPr="00257E6B" w14:paraId="5FC0B579" w14:textId="77777777" w:rsidTr="0041663B">
        <w:tc>
          <w:tcPr>
            <w:tcW w:w="3150" w:type="dxa"/>
            <w:vAlign w:val="bottom"/>
          </w:tcPr>
          <w:p w14:paraId="5F124193" w14:textId="77777777" w:rsidR="00EB445C" w:rsidRPr="00257E6B" w:rsidRDefault="00EB445C" w:rsidP="00EF481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6A82BC" w14:textId="03A0DB72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70" w:type="dxa"/>
            <w:vAlign w:val="bottom"/>
          </w:tcPr>
          <w:p w14:paraId="43265A70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6842FF" w14:textId="4796EC22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270" w:type="dxa"/>
            <w:vAlign w:val="bottom"/>
          </w:tcPr>
          <w:p w14:paraId="07DEEEFB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82CB75" w14:textId="78879BEB" w:rsidR="00EB445C" w:rsidRPr="00EF4818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</w:t>
            </w:r>
            <w:r w:rsidRPr="00EF4818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70" w:type="dxa"/>
            <w:vAlign w:val="bottom"/>
          </w:tcPr>
          <w:p w14:paraId="4AC40ACA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DEC591" w14:textId="511AD5A5" w:rsidR="00EB445C" w:rsidRPr="00257E6B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270" w:type="dxa"/>
            <w:vAlign w:val="bottom"/>
          </w:tcPr>
          <w:p w14:paraId="464E31E1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DC5549" w14:textId="1009882A" w:rsidR="00EB445C" w:rsidRPr="00257E6B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346</w:t>
            </w:r>
            <w:r>
              <w:rPr>
                <w:rFonts w:ascii="Angsana New" w:hAnsi="Angsana New"/>
                <w:sz w:val="28"/>
                <w:szCs w:val="28"/>
              </w:rPr>
              <w:t>,5</w:t>
            </w:r>
            <w:r w:rsidRPr="000D72D7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B445C" w:rsidRPr="00257E6B" w14:paraId="53A97BBA" w14:textId="77777777" w:rsidTr="0041663B">
        <w:tc>
          <w:tcPr>
            <w:tcW w:w="3150" w:type="dxa"/>
            <w:vAlign w:val="bottom"/>
          </w:tcPr>
          <w:p w14:paraId="7EFEC8A2" w14:textId="6BA10ADC" w:rsidR="00EB445C" w:rsidRPr="00257E6B" w:rsidRDefault="00EB445C" w:rsidP="00EF481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3DB5A" w14:textId="2A9AA313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270" w:type="dxa"/>
            <w:vAlign w:val="bottom"/>
          </w:tcPr>
          <w:p w14:paraId="04E2BFC6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CBA0" w14:textId="38612561" w:rsidR="00EB445C" w:rsidRPr="00F15C9C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668</w:t>
            </w:r>
            <w:r w:rsidRPr="00F15C9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70" w:type="dxa"/>
            <w:vAlign w:val="bottom"/>
          </w:tcPr>
          <w:p w14:paraId="0307718D" w14:textId="77777777" w:rsidR="00EB445C" w:rsidRPr="00F15C9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BD915" w14:textId="69632EFD" w:rsidR="00EB445C" w:rsidRPr="00EF4818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F48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077</w:t>
            </w:r>
            <w:r w:rsidRPr="00EF48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270" w:type="dxa"/>
            <w:vAlign w:val="bottom"/>
          </w:tcPr>
          <w:p w14:paraId="28E3D093" w14:textId="77777777" w:rsidR="00EB445C" w:rsidRPr="00F15C9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56EFE" w14:textId="5EC30734" w:rsidR="00EB445C" w:rsidRPr="00F15C9C" w:rsidRDefault="00EB445C" w:rsidP="00E50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958</w:t>
            </w:r>
          </w:p>
        </w:tc>
        <w:tc>
          <w:tcPr>
            <w:tcW w:w="270" w:type="dxa"/>
            <w:vAlign w:val="bottom"/>
          </w:tcPr>
          <w:p w14:paraId="1F3FED14" w14:textId="77777777" w:rsidR="00EB445C" w:rsidRPr="00F15C9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6D3D5" w14:textId="5071C1F6" w:rsidR="00EB445C" w:rsidRPr="00F15C9C" w:rsidRDefault="00EB445C" w:rsidP="00AC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089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800</w:t>
            </w:r>
          </w:p>
        </w:tc>
      </w:tr>
      <w:tr w:rsidR="00EB445C" w:rsidRPr="002304AC" w14:paraId="2E71C673" w14:textId="77777777" w:rsidTr="0041663B">
        <w:tc>
          <w:tcPr>
            <w:tcW w:w="3150" w:type="dxa"/>
            <w:vAlign w:val="bottom"/>
          </w:tcPr>
          <w:p w14:paraId="27FC7766" w14:textId="77777777" w:rsidR="00EB445C" w:rsidRPr="00033379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35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B7D3BF4" w14:textId="1FD3822A" w:rsidR="00EB445C" w:rsidRPr="00033379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B445C" w:rsidRPr="00257E6B" w14:paraId="68984464" w14:textId="77777777" w:rsidTr="0041663B">
        <w:tc>
          <w:tcPr>
            <w:tcW w:w="3150" w:type="dxa"/>
            <w:vAlign w:val="bottom"/>
          </w:tcPr>
          <w:p w14:paraId="5DD6F634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ค่าตัดจำหน่ายและ</w:t>
            </w:r>
          </w:p>
          <w:p w14:paraId="1AB00D39" w14:textId="77777777" w:rsidR="00EB445C" w:rsidRPr="00257E6B" w:rsidRDefault="00EB445C" w:rsidP="00F15C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7E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EF7FF7F" w14:textId="67779751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1A964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9C3DB7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F86DE6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9CD0EB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07A256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B8459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4132A1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4044B3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45C" w:rsidRPr="00257E6B" w14:paraId="5C1BB8E0" w14:textId="77777777" w:rsidTr="0041663B">
        <w:tc>
          <w:tcPr>
            <w:tcW w:w="3150" w:type="dxa"/>
            <w:vAlign w:val="bottom"/>
          </w:tcPr>
          <w:p w14:paraId="3484A777" w14:textId="6C2CECD0" w:rsidR="00EB445C" w:rsidRPr="00257E6B" w:rsidRDefault="00EB445C" w:rsidP="00F15C9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D72D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01952BA" w14:textId="022FBA84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104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70" w:type="dxa"/>
            <w:vAlign w:val="bottom"/>
          </w:tcPr>
          <w:p w14:paraId="468782E2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505B8" w14:textId="0019DC1C" w:rsidR="00EB445C" w:rsidRPr="00D43465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100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270" w:type="dxa"/>
            <w:vAlign w:val="bottom"/>
          </w:tcPr>
          <w:p w14:paraId="56A95A14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F1A33B" w14:textId="486F4F17" w:rsidR="00EB445C" w:rsidRPr="00D43465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0D72D7">
              <w:rPr>
                <w:rFonts w:ascii="Angsana New" w:hAnsi="Angsana New"/>
                <w:sz w:val="28"/>
                <w:szCs w:val="28"/>
              </w:rPr>
              <w:t>58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70" w:type="dxa"/>
            <w:vAlign w:val="bottom"/>
          </w:tcPr>
          <w:p w14:paraId="060FF2D7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E3E4DE" w14:textId="5898777E" w:rsidR="00EB445C" w:rsidRPr="00D43465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578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70" w:type="dxa"/>
            <w:vAlign w:val="bottom"/>
          </w:tcPr>
          <w:p w14:paraId="3DCFEC6B" w14:textId="77777777" w:rsidR="00EB445C" w:rsidRPr="00D43465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ADA18E" w14:textId="41924B00" w:rsidR="00EB445C" w:rsidRPr="00D43465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242</w:t>
            </w:r>
            <w:r w:rsidRPr="00D43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EB445C" w:rsidRPr="00257E6B" w14:paraId="0F141E62" w14:textId="77777777" w:rsidTr="0041663B">
        <w:tc>
          <w:tcPr>
            <w:tcW w:w="3150" w:type="dxa"/>
            <w:vAlign w:val="bottom"/>
          </w:tcPr>
          <w:p w14:paraId="2E903F9E" w14:textId="77777777" w:rsidR="00EB445C" w:rsidRPr="00257E6B" w:rsidRDefault="00EB445C" w:rsidP="00D63A0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6EE56CDB" w14:textId="5C1C84A0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10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70" w:type="dxa"/>
            <w:vAlign w:val="bottom"/>
          </w:tcPr>
          <w:p w14:paraId="728E134E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877A04" w14:textId="5F89026E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25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270" w:type="dxa"/>
            <w:vAlign w:val="bottom"/>
          </w:tcPr>
          <w:p w14:paraId="1B60CDD6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5512C" w14:textId="2DAA7F8F" w:rsidR="00EB445C" w:rsidRPr="004E5DE1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7E6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C7FB4D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006542" w14:textId="4F32300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292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270" w:type="dxa"/>
            <w:vAlign w:val="bottom"/>
          </w:tcPr>
          <w:p w14:paraId="343955DE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9FE4AA" w14:textId="45AEE5CF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328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EB445C" w:rsidRPr="00257E6B" w14:paraId="122EC859" w14:textId="77777777" w:rsidTr="0041663B">
        <w:tc>
          <w:tcPr>
            <w:tcW w:w="3150" w:type="dxa"/>
            <w:vAlign w:val="bottom"/>
          </w:tcPr>
          <w:p w14:paraId="11DE5A2A" w14:textId="77777777" w:rsidR="00EB445C" w:rsidRPr="00257E6B" w:rsidRDefault="00EB445C" w:rsidP="00D63A0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35B874" w14:textId="2DA35F7F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270" w:type="dxa"/>
            <w:vAlign w:val="bottom"/>
          </w:tcPr>
          <w:p w14:paraId="19F200A7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0FB738" w14:textId="0B5D3CB1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/>
                <w:sz w:val="28"/>
                <w:szCs w:val="28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396</w:t>
            </w:r>
            <w:r w:rsidRPr="00257E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9F4D429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BE343" w14:textId="03F7009B" w:rsidR="00EB445C" w:rsidRPr="004E5DE1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7E6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CA6E4A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F5C467" w14:textId="4F74BF92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248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70" w:type="dxa"/>
            <w:vAlign w:val="bottom"/>
          </w:tcPr>
          <w:p w14:paraId="427C941C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4AD734" w14:textId="31EA1FDC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251</w:t>
            </w:r>
            <w:r w:rsidRPr="00257E6B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796</w:t>
            </w:r>
          </w:p>
        </w:tc>
      </w:tr>
      <w:tr w:rsidR="00EB445C" w:rsidRPr="00257E6B" w14:paraId="2C33822D" w14:textId="77777777" w:rsidTr="0041663B">
        <w:tc>
          <w:tcPr>
            <w:tcW w:w="3150" w:type="dxa"/>
            <w:vAlign w:val="bottom"/>
          </w:tcPr>
          <w:p w14:paraId="27C8CBBC" w14:textId="338EE49C" w:rsidR="00EB445C" w:rsidRPr="00257E6B" w:rsidRDefault="00EB445C" w:rsidP="00F15C9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3CB71F" w14:textId="05C1380E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4A1991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C3D2CD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7AD784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AAC303" w14:textId="77777777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081EB0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DFC30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108466" w14:textId="77777777" w:rsidR="00EB445C" w:rsidRPr="00257E6B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B3F10E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45C" w:rsidRPr="00050861" w14:paraId="402D1F1F" w14:textId="77777777" w:rsidTr="0041663B">
        <w:trPr>
          <w:trHeight w:val="83"/>
        </w:trPr>
        <w:tc>
          <w:tcPr>
            <w:tcW w:w="3150" w:type="dxa"/>
            <w:vAlign w:val="bottom"/>
          </w:tcPr>
          <w:p w14:paraId="4F15B4E4" w14:textId="6AB8A84C" w:rsidR="00EB445C" w:rsidRPr="00050861" w:rsidRDefault="00EB445C" w:rsidP="00F15C9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086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508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508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0EC95FAE" w14:textId="737603E7" w:rsidR="00EB445C" w:rsidRPr="00050861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70" w:type="dxa"/>
            <w:vAlign w:val="bottom"/>
          </w:tcPr>
          <w:p w14:paraId="5E68494F" w14:textId="77777777" w:rsidR="00EB445C" w:rsidRPr="00050861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15741" w14:textId="6102AD9B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124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270" w:type="dxa"/>
            <w:vAlign w:val="bottom"/>
          </w:tcPr>
          <w:p w14:paraId="370D469C" w14:textId="77777777" w:rsidR="00EB445C" w:rsidRPr="00050861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5A9B07" w14:textId="36528EB2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458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70" w:type="dxa"/>
            <w:vAlign w:val="bottom"/>
          </w:tcPr>
          <w:p w14:paraId="15FA128B" w14:textId="77777777" w:rsidR="00EB445C" w:rsidRPr="00050861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A61E69" w14:textId="5F4BCBF4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057</w:t>
            </w:r>
          </w:p>
        </w:tc>
        <w:tc>
          <w:tcPr>
            <w:tcW w:w="270" w:type="dxa"/>
            <w:vAlign w:val="bottom"/>
          </w:tcPr>
          <w:p w14:paraId="40E979A9" w14:textId="77777777" w:rsidR="00EB445C" w:rsidRPr="00050861" w:rsidRDefault="00EB445C" w:rsidP="00F1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ED283A" w14:textId="12B9AC1D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822</w:t>
            </w:r>
            <w:r w:rsidRPr="000508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691</w:t>
            </w:r>
          </w:p>
        </w:tc>
      </w:tr>
      <w:tr w:rsidR="00EB445C" w:rsidRPr="00257E6B" w14:paraId="631B687A" w14:textId="77777777" w:rsidTr="0041663B">
        <w:tc>
          <w:tcPr>
            <w:tcW w:w="3150" w:type="dxa"/>
            <w:vAlign w:val="bottom"/>
          </w:tcPr>
          <w:p w14:paraId="06159A4D" w14:textId="7881E1C4" w:rsidR="00EB445C" w:rsidRPr="00257E6B" w:rsidRDefault="00EB445C" w:rsidP="00D63A0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4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(ดูหมายเหตุ </w:t>
            </w:r>
            <w:r w:rsidRPr="00EB445C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1080" w:type="dxa"/>
            <w:vAlign w:val="bottom"/>
          </w:tcPr>
          <w:p w14:paraId="05CD3E10" w14:textId="157139C1" w:rsidR="00EB445C" w:rsidRPr="00B559ED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</w:t>
            </w:r>
            <w:r w:rsidRPr="00B559ED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270" w:type="dxa"/>
            <w:vAlign w:val="bottom"/>
          </w:tcPr>
          <w:p w14:paraId="2DD2A73B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65DDA" w14:textId="39186DDC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2B1863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535D89" w14:textId="73041235" w:rsidR="00EB445C" w:rsidRPr="00D63A08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4384D3B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F77897" w14:textId="256EBD0D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270" w:type="dxa"/>
            <w:vAlign w:val="bottom"/>
          </w:tcPr>
          <w:p w14:paraId="76DA46D7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DCAE67" w14:textId="7FE6CF3A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</w:t>
            </w:r>
            <w:r w:rsidRPr="00F736E1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EB445C" w:rsidRPr="00257E6B" w14:paraId="6D992104" w14:textId="77777777" w:rsidTr="0041663B">
        <w:tc>
          <w:tcPr>
            <w:tcW w:w="3150" w:type="dxa"/>
            <w:vAlign w:val="bottom"/>
          </w:tcPr>
          <w:p w14:paraId="1E0FD13D" w14:textId="77777777" w:rsidR="00EB445C" w:rsidRPr="00257E6B" w:rsidRDefault="00EB445C" w:rsidP="00D63A0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5FDAD6FE" w14:textId="486E49E2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="00926DBE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70" w:type="dxa"/>
            <w:vAlign w:val="bottom"/>
          </w:tcPr>
          <w:p w14:paraId="6976B333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C59F12" w14:textId="3DC1DFC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270" w:type="dxa"/>
            <w:vAlign w:val="bottom"/>
          </w:tcPr>
          <w:p w14:paraId="7D742C75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A8A2C" w14:textId="7E3B82CC" w:rsidR="00EB445C" w:rsidRPr="00D63A08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6F3BBFD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7F9215" w14:textId="45CDD11A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="00926DBE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70" w:type="dxa"/>
            <w:vAlign w:val="bottom"/>
          </w:tcPr>
          <w:p w14:paraId="7C13F9CE" w14:textId="77777777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634D4C" w14:textId="1DFE4CE1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EB445C" w:rsidRPr="00257E6B" w14:paraId="10B0B23C" w14:textId="77777777" w:rsidTr="0041663B">
        <w:tc>
          <w:tcPr>
            <w:tcW w:w="3150" w:type="dxa"/>
            <w:vAlign w:val="bottom"/>
          </w:tcPr>
          <w:p w14:paraId="26949070" w14:textId="77777777" w:rsidR="00EB445C" w:rsidRPr="00257E6B" w:rsidRDefault="00EB445C" w:rsidP="00EF481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2C75E770" w14:textId="0DF1A712" w:rsidR="00EB445C" w:rsidRPr="00D63A08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23C89DB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816C0E" w14:textId="783C23D8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3"/>
              </w:tabs>
              <w:spacing w:line="240" w:lineRule="auto"/>
              <w:ind w:left="-115" w:right="-13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B1B123B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71D4D" w14:textId="6FD6D154" w:rsidR="00EB445C" w:rsidRPr="00EF481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</w:t>
            </w:r>
            <w:r w:rsidRPr="00EF4818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270" w:type="dxa"/>
            <w:vAlign w:val="bottom"/>
          </w:tcPr>
          <w:p w14:paraId="684BF1D4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895092" w14:textId="44F66E62" w:rsidR="00EB445C" w:rsidRPr="00D63A08" w:rsidRDefault="00EB445C" w:rsidP="00D1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  <w:tab w:val="left" w:pos="426"/>
              </w:tabs>
              <w:spacing w:line="240" w:lineRule="auto"/>
              <w:ind w:left="-108" w:right="-29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2E4C2DC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19"/>
              </w:tabs>
              <w:spacing w:line="240" w:lineRule="auto"/>
              <w:ind w:left="-108" w:right="-1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14593F" w14:textId="12EC06D8" w:rsidR="00EB445C" w:rsidRPr="00DB71A4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</w:tr>
      <w:tr w:rsidR="00EB445C" w:rsidRPr="00257E6B" w14:paraId="0483B625" w14:textId="77777777" w:rsidTr="0041663B">
        <w:tc>
          <w:tcPr>
            <w:tcW w:w="3150" w:type="dxa"/>
            <w:vAlign w:val="bottom"/>
          </w:tcPr>
          <w:p w14:paraId="65B27472" w14:textId="77777777" w:rsidR="00EB445C" w:rsidRPr="00257E6B" w:rsidRDefault="00EB445C" w:rsidP="00EF481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57E6B">
              <w:rPr>
                <w:rFonts w:ascii="Angsana New" w:hAnsi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2A32A7" w14:textId="51204F8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270" w:type="dxa"/>
            <w:vAlign w:val="bottom"/>
          </w:tcPr>
          <w:p w14:paraId="0FE5E01A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D2F81A" w14:textId="6EBA37E1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270" w:type="dxa"/>
            <w:vAlign w:val="bottom"/>
          </w:tcPr>
          <w:p w14:paraId="3884A8D4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62044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44DAD60" w14:textId="07E0B689" w:rsidR="00EB445C" w:rsidRPr="00D63A08" w:rsidRDefault="00EB445C" w:rsidP="004E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6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63A0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011171" w14:textId="77777777" w:rsidR="00EB445C" w:rsidRPr="00D63A0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070687" w14:textId="5ADC3F0F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70" w:type="dxa"/>
            <w:vAlign w:val="bottom"/>
          </w:tcPr>
          <w:p w14:paraId="779220C9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0C49E" w14:textId="32A77103" w:rsidR="00EB445C" w:rsidRPr="00257E6B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864</w:t>
            </w:r>
          </w:p>
        </w:tc>
      </w:tr>
      <w:tr w:rsidR="00EB445C" w:rsidRPr="00050861" w14:paraId="054BC057" w14:textId="77777777" w:rsidTr="0041663B">
        <w:tc>
          <w:tcPr>
            <w:tcW w:w="3150" w:type="dxa"/>
            <w:vAlign w:val="bottom"/>
          </w:tcPr>
          <w:p w14:paraId="4BEF6DA0" w14:textId="7DBD95FF" w:rsidR="00EB445C" w:rsidRPr="00050861" w:rsidRDefault="00EB445C" w:rsidP="00EF481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08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0508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D7834" w14:textId="41C3D181" w:rsidR="00EB445C" w:rsidRPr="00050861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  <w:vAlign w:val="bottom"/>
          </w:tcPr>
          <w:p w14:paraId="26093E01" w14:textId="77777777" w:rsidR="00EB445C" w:rsidRPr="00050861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C8168" w14:textId="1726FFB1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165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70" w:type="dxa"/>
            <w:vAlign w:val="bottom"/>
          </w:tcPr>
          <w:p w14:paraId="4E1D52D7" w14:textId="77777777" w:rsidR="00EB445C" w:rsidRPr="00050861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D6B3" w14:textId="078D2442" w:rsidR="00EB445C" w:rsidRPr="00EF4818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478</w:t>
            </w:r>
            <w:r w:rsidRPr="00EF48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70" w:type="dxa"/>
            <w:vAlign w:val="bottom"/>
          </w:tcPr>
          <w:p w14:paraId="52DC6DA3" w14:textId="77777777" w:rsidR="00EB445C" w:rsidRPr="00050861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6F388" w14:textId="167732DF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587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70" w:type="dxa"/>
            <w:vAlign w:val="bottom"/>
          </w:tcPr>
          <w:p w14:paraId="2199A923" w14:textId="77777777" w:rsidR="00EB445C" w:rsidRPr="00050861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A5997" w14:textId="29DD02BE" w:rsidR="00EB445C" w:rsidRPr="00050861" w:rsidRDefault="00EB445C" w:rsidP="00D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381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821</w:t>
            </w:r>
          </w:p>
        </w:tc>
      </w:tr>
      <w:tr w:rsidR="00EB445C" w:rsidRPr="0098707A" w14:paraId="10CB2A01" w14:textId="77777777" w:rsidTr="0041663B">
        <w:tc>
          <w:tcPr>
            <w:tcW w:w="3150" w:type="dxa"/>
            <w:vAlign w:val="bottom"/>
          </w:tcPr>
          <w:p w14:paraId="461E6BD9" w14:textId="77777777" w:rsidR="00EB445C" w:rsidRPr="00924EF8" w:rsidRDefault="00EB445C" w:rsidP="001C10EF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181C3E0C" w14:textId="551FEB89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0E852083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243D0660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542A60F9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8D710F6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3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DB2ABC5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A748EE3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3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49A9113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18BC746D" w14:textId="77777777" w:rsidR="00EB445C" w:rsidRPr="00924EF8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 w:right="-18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B445C" w:rsidRPr="00257E6B" w14:paraId="2723443D" w14:textId="77777777" w:rsidTr="0041663B">
        <w:tc>
          <w:tcPr>
            <w:tcW w:w="3150" w:type="dxa"/>
            <w:vAlign w:val="bottom"/>
          </w:tcPr>
          <w:p w14:paraId="5D1728E0" w14:textId="77777777" w:rsidR="00EB445C" w:rsidRPr="00257E6B" w:rsidRDefault="00EB445C" w:rsidP="001C10E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5C880246" w14:textId="294F6EC8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CC1CA8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744214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17EC6D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D618D8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83EB0F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DDA16C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86998E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BDB706" w14:textId="77777777" w:rsidR="00EB445C" w:rsidRPr="00257E6B" w:rsidRDefault="00EB445C" w:rsidP="001C1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45C" w:rsidRPr="00257E6B" w14:paraId="37323C19" w14:textId="77777777" w:rsidTr="0041663B">
        <w:tc>
          <w:tcPr>
            <w:tcW w:w="3150" w:type="dxa"/>
            <w:vAlign w:val="bottom"/>
          </w:tcPr>
          <w:p w14:paraId="0EFD9096" w14:textId="3E56C0A0" w:rsidR="00EB445C" w:rsidRPr="00257E6B" w:rsidRDefault="00EB445C" w:rsidP="00EF481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257E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A0755A" w14:textId="0F5E98A3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017</w:t>
            </w:r>
          </w:p>
        </w:tc>
        <w:tc>
          <w:tcPr>
            <w:tcW w:w="270" w:type="dxa"/>
            <w:vAlign w:val="bottom"/>
          </w:tcPr>
          <w:p w14:paraId="16C2D3A4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3DFB2A" w14:textId="4CB2CF83" w:rsidR="00EB445C" w:rsidRPr="00257E6B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476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23D96A21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C92EBB" w14:textId="40AF9A44" w:rsidR="00EB445C" w:rsidRPr="00257E6B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70" w:type="dxa"/>
            <w:vAlign w:val="bottom"/>
          </w:tcPr>
          <w:p w14:paraId="4F12A55B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5E83B4" w14:textId="4A1C5414" w:rsidR="00EB445C" w:rsidRPr="00257E6B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777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70" w:type="dxa"/>
            <w:vAlign w:val="bottom"/>
          </w:tcPr>
          <w:p w14:paraId="59EF5C97" w14:textId="77777777" w:rsidR="00EB445C" w:rsidRPr="00257E6B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C002A4" w14:textId="34C478B1" w:rsidR="00EB445C" w:rsidRPr="00257E6B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453</w:t>
            </w:r>
            <w:r w:rsidRPr="006579B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529</w:t>
            </w:r>
          </w:p>
        </w:tc>
      </w:tr>
      <w:tr w:rsidR="00EB445C" w:rsidRPr="00257E6B" w14:paraId="39777262" w14:textId="77777777" w:rsidTr="0041663B">
        <w:tc>
          <w:tcPr>
            <w:tcW w:w="3150" w:type="dxa"/>
            <w:vAlign w:val="bottom"/>
          </w:tcPr>
          <w:p w14:paraId="1D3861DA" w14:textId="3E589383" w:rsidR="00EB445C" w:rsidRPr="006579BC" w:rsidRDefault="00EB445C" w:rsidP="00EF481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7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6579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D72D7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EA8B6" w14:textId="7EF80EA1" w:rsidR="00EB445C" w:rsidRPr="006579B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53" w:right="-139" w:firstLine="7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270" w:type="dxa"/>
            <w:vAlign w:val="bottom"/>
          </w:tcPr>
          <w:p w14:paraId="286B10A8" w14:textId="77777777" w:rsidR="00EB445C" w:rsidRPr="006579B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ABBE6" w14:textId="2067109D" w:rsidR="00EB445C" w:rsidRPr="006579BC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503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013</w:t>
            </w:r>
          </w:p>
        </w:tc>
        <w:tc>
          <w:tcPr>
            <w:tcW w:w="270" w:type="dxa"/>
            <w:vAlign w:val="bottom"/>
          </w:tcPr>
          <w:p w14:paraId="4FB7293E" w14:textId="77777777" w:rsidR="00EB445C" w:rsidRPr="006579B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5FC53" w14:textId="6D9E88D9" w:rsidR="00EB445C" w:rsidRPr="006579BC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F48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599</w:t>
            </w:r>
            <w:r w:rsidRPr="00EF481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717</w:t>
            </w:r>
          </w:p>
        </w:tc>
        <w:tc>
          <w:tcPr>
            <w:tcW w:w="270" w:type="dxa"/>
            <w:vAlign w:val="bottom"/>
          </w:tcPr>
          <w:p w14:paraId="209DDCF6" w14:textId="77777777" w:rsidR="00EB445C" w:rsidRPr="006579B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96EB" w14:textId="4AC99543" w:rsidR="00EB445C" w:rsidRPr="006579BC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3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26DBE">
              <w:rPr>
                <w:rFonts w:ascii="Angsana New" w:hAnsi="Angsana New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70" w:type="dxa"/>
            <w:vAlign w:val="bottom"/>
          </w:tcPr>
          <w:p w14:paraId="26D48F23" w14:textId="77777777" w:rsidR="00EB445C" w:rsidRPr="006579BC" w:rsidRDefault="00EB445C" w:rsidP="00EF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3FC6B" w14:textId="78B22484" w:rsidR="00EB445C" w:rsidRPr="00257E6B" w:rsidRDefault="00EB445C" w:rsidP="00443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707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979</w:t>
            </w:r>
          </w:p>
        </w:tc>
      </w:tr>
    </w:tbl>
    <w:p w14:paraId="366BE774" w14:textId="77777777" w:rsidR="00F9609F" w:rsidRDefault="00F9609F" w:rsidP="00795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2"/>
          <w:sz w:val="30"/>
          <w:szCs w:val="30"/>
        </w:rPr>
      </w:pPr>
    </w:p>
    <w:tbl>
      <w:tblPr>
        <w:tblW w:w="952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7452"/>
        <w:gridCol w:w="2070"/>
      </w:tblGrid>
      <w:tr w:rsidR="008E6A54" w:rsidRPr="00D246FB" w14:paraId="1EEA245E" w14:textId="77777777" w:rsidTr="0041663B">
        <w:trPr>
          <w:tblHeader/>
        </w:trPr>
        <w:tc>
          <w:tcPr>
            <w:tcW w:w="7452" w:type="dxa"/>
            <w:vAlign w:val="bottom"/>
          </w:tcPr>
          <w:p w14:paraId="649B1C6A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070" w:type="dxa"/>
            <w:vAlign w:val="bottom"/>
          </w:tcPr>
          <w:p w14:paraId="2D9DEF18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6A54" w:rsidRPr="00D246FB" w14:paraId="4AE68591" w14:textId="77777777" w:rsidTr="0041663B">
        <w:trPr>
          <w:tblHeader/>
        </w:trPr>
        <w:tc>
          <w:tcPr>
            <w:tcW w:w="7452" w:type="dxa"/>
            <w:vAlign w:val="bottom"/>
          </w:tcPr>
          <w:p w14:paraId="1781E9EA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DF77F9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8E6A54" w:rsidRPr="00D246FB" w14:paraId="11E0E8AE" w14:textId="77777777" w:rsidTr="0041663B">
        <w:trPr>
          <w:tblHeader/>
        </w:trPr>
        <w:tc>
          <w:tcPr>
            <w:tcW w:w="7452" w:type="dxa"/>
            <w:vAlign w:val="bottom"/>
          </w:tcPr>
          <w:p w14:paraId="089EF10F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49276B5" w14:textId="77777777" w:rsidR="008E6A54" w:rsidRPr="00D246FB" w:rsidRDefault="008E6A54" w:rsidP="008E6A54">
            <w:pPr>
              <w:ind w:left="-108" w:right="-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A54" w:rsidRPr="00D246FB" w14:paraId="1A3F9FE1" w14:textId="77777777" w:rsidTr="0041663B">
        <w:tc>
          <w:tcPr>
            <w:tcW w:w="7452" w:type="dxa"/>
            <w:vAlign w:val="bottom"/>
          </w:tcPr>
          <w:p w14:paraId="7C4B1667" w14:textId="77777777" w:rsidR="008E6A54" w:rsidRPr="00D246FB" w:rsidRDefault="008E6A54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7A75A49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955" w:rsidRPr="00D246FB" w14:paraId="5DB30982" w14:textId="77777777" w:rsidTr="0041663B">
        <w:tc>
          <w:tcPr>
            <w:tcW w:w="7452" w:type="dxa"/>
            <w:shd w:val="clear" w:color="auto" w:fill="auto"/>
            <w:vAlign w:val="bottom"/>
          </w:tcPr>
          <w:p w14:paraId="15E529CC" w14:textId="4BC018D5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812D49" w14:textId="793D2F58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32</w:t>
            </w:r>
            <w:r w:rsidR="003A6955" w:rsidRPr="00D246F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3A6955" w:rsidRPr="00D246FB" w14:paraId="2148B672" w14:textId="77777777" w:rsidTr="0041663B">
        <w:tc>
          <w:tcPr>
            <w:tcW w:w="7452" w:type="dxa"/>
            <w:vAlign w:val="bottom"/>
          </w:tcPr>
          <w:p w14:paraId="38809EB6" w14:textId="77777777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587D5" w14:textId="77777777" w:rsidR="003A6955" w:rsidRPr="00D246FB" w:rsidRDefault="00D43465" w:rsidP="00D4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left" w:pos="1247"/>
              </w:tabs>
              <w:spacing w:line="240" w:lineRule="auto"/>
              <w:ind w:left="-115" w:right="-9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955" w:rsidRPr="00D246FB" w14:paraId="2EE14705" w14:textId="77777777" w:rsidTr="0041663B">
        <w:tc>
          <w:tcPr>
            <w:tcW w:w="7452" w:type="dxa"/>
            <w:shd w:val="clear" w:color="auto" w:fill="auto"/>
          </w:tcPr>
          <w:p w14:paraId="7D8BF280" w14:textId="77CC9A48" w:rsidR="003A6955" w:rsidRPr="00D246FB" w:rsidRDefault="003A695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31673" w14:textId="412986B3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3A6955"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  <w:tr w:rsidR="009A2986" w:rsidRPr="00D246FB" w14:paraId="6FE562AC" w14:textId="77777777" w:rsidTr="0041663B">
        <w:trPr>
          <w:trHeight w:val="83"/>
        </w:trPr>
        <w:tc>
          <w:tcPr>
            <w:tcW w:w="7452" w:type="dxa"/>
            <w:vAlign w:val="bottom"/>
          </w:tcPr>
          <w:p w14:paraId="136E4D6E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9D3ACC" w14:textId="62A7621A" w:rsidR="009A2986" w:rsidRPr="00D246FB" w:rsidRDefault="00E16F76" w:rsidP="008F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left" w:pos="1247"/>
              </w:tabs>
              <w:spacing w:line="240" w:lineRule="auto"/>
              <w:ind w:left="-115" w:right="-92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A2986" w:rsidRPr="00D246FB" w14:paraId="52DB3F48" w14:textId="77777777" w:rsidTr="0041663B">
        <w:tc>
          <w:tcPr>
            <w:tcW w:w="7452" w:type="dxa"/>
            <w:shd w:val="clear" w:color="auto" w:fill="auto"/>
            <w:vAlign w:val="bottom"/>
          </w:tcPr>
          <w:p w14:paraId="4E075406" w14:textId="7C48DBA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F479E" w14:textId="26A7F3D5" w:rsidR="009A2986" w:rsidRPr="00D246FB" w:rsidRDefault="000D72D7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16F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  <w:tr w:rsidR="009A2986" w:rsidRPr="00223E3D" w14:paraId="2E913B7E" w14:textId="77777777" w:rsidTr="0041663B">
        <w:tc>
          <w:tcPr>
            <w:tcW w:w="7452" w:type="dxa"/>
            <w:shd w:val="clear" w:color="auto" w:fill="auto"/>
            <w:vAlign w:val="bottom"/>
          </w:tcPr>
          <w:p w14:paraId="4017808D" w14:textId="77777777" w:rsidR="009A2986" w:rsidRPr="00223E3D" w:rsidRDefault="009A2986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0AB816E" w14:textId="77777777" w:rsidR="009A2986" w:rsidRPr="00223E3D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986" w:rsidRPr="00D246FB" w14:paraId="283EB920" w14:textId="77777777" w:rsidTr="0041663B">
        <w:tc>
          <w:tcPr>
            <w:tcW w:w="7452" w:type="dxa"/>
            <w:shd w:val="clear" w:color="auto" w:fill="auto"/>
            <w:vAlign w:val="bottom"/>
          </w:tcPr>
          <w:p w14:paraId="14A42525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31C425" w14:textId="77777777" w:rsidR="009A2986" w:rsidRPr="00D246FB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986" w:rsidRPr="00D246FB" w14:paraId="372FA02F" w14:textId="77777777" w:rsidTr="0041663B">
        <w:tc>
          <w:tcPr>
            <w:tcW w:w="7452" w:type="dxa"/>
            <w:shd w:val="clear" w:color="auto" w:fill="auto"/>
            <w:vAlign w:val="bottom"/>
          </w:tcPr>
          <w:p w14:paraId="0950D9DE" w14:textId="612CD91A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C2D9EF" w14:textId="42466FC3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A2986" w:rsidRPr="00D246F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</w:tr>
      <w:tr w:rsidR="009A2986" w:rsidRPr="00D246FB" w14:paraId="3C9BEBD0" w14:textId="77777777" w:rsidTr="0041663B">
        <w:tc>
          <w:tcPr>
            <w:tcW w:w="7452" w:type="dxa"/>
            <w:shd w:val="clear" w:color="auto" w:fill="auto"/>
            <w:vAlign w:val="bottom"/>
          </w:tcPr>
          <w:p w14:paraId="3920F661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8AFC5" w14:textId="53ED6412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A2986" w:rsidRPr="00D246F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</w:tr>
      <w:tr w:rsidR="009A2986" w:rsidRPr="00D246FB" w14:paraId="6416A5C9" w14:textId="77777777" w:rsidTr="0041663B">
        <w:tc>
          <w:tcPr>
            <w:tcW w:w="7452" w:type="dxa"/>
            <w:shd w:val="clear" w:color="auto" w:fill="auto"/>
          </w:tcPr>
          <w:p w14:paraId="44B25CD5" w14:textId="083DB875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A04228" w14:textId="16FF9A2A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9A2986"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  <w:tr w:rsidR="009A2986" w:rsidRPr="00D246FB" w14:paraId="4CE826CF" w14:textId="77777777" w:rsidTr="0041663B">
        <w:tc>
          <w:tcPr>
            <w:tcW w:w="7452" w:type="dxa"/>
            <w:shd w:val="clear" w:color="auto" w:fill="auto"/>
            <w:vAlign w:val="bottom"/>
          </w:tcPr>
          <w:p w14:paraId="53E30522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BF85" w14:textId="19AA485F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16F7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9A2986" w:rsidRPr="00D246FB" w14:paraId="6B1B279F" w14:textId="77777777" w:rsidTr="0041663B">
        <w:tc>
          <w:tcPr>
            <w:tcW w:w="7452" w:type="dxa"/>
            <w:shd w:val="clear" w:color="auto" w:fill="auto"/>
            <w:vAlign w:val="bottom"/>
          </w:tcPr>
          <w:p w14:paraId="0125B6B5" w14:textId="45905B16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EF9A0" w14:textId="6CD765F3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E16F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071</w:t>
            </w:r>
          </w:p>
        </w:tc>
      </w:tr>
      <w:tr w:rsidR="005860B5" w:rsidRPr="00223E3D" w14:paraId="59E10437" w14:textId="77777777" w:rsidTr="0041663B">
        <w:tc>
          <w:tcPr>
            <w:tcW w:w="7452" w:type="dxa"/>
            <w:vAlign w:val="bottom"/>
          </w:tcPr>
          <w:p w14:paraId="0BCBE275" w14:textId="5562037A" w:rsidR="001C10EF" w:rsidRPr="00D76225" w:rsidRDefault="001C10EF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7BB5CBA" w14:textId="77777777" w:rsidR="005860B5" w:rsidRPr="00D76225" w:rsidRDefault="005860B5" w:rsidP="009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2986" w:rsidRPr="00D246FB" w14:paraId="094934D4" w14:textId="77777777" w:rsidTr="0041663B">
        <w:tc>
          <w:tcPr>
            <w:tcW w:w="7452" w:type="dxa"/>
            <w:vAlign w:val="bottom"/>
          </w:tcPr>
          <w:p w14:paraId="286B981C" w14:textId="77777777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B733C0" w14:textId="77777777" w:rsidR="009A2986" w:rsidRPr="00D246FB" w:rsidRDefault="009A2986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2986" w:rsidRPr="00D246FB" w14:paraId="7FD97B12" w14:textId="77777777" w:rsidTr="0041663B">
        <w:tc>
          <w:tcPr>
            <w:tcW w:w="7452" w:type="dxa"/>
          </w:tcPr>
          <w:p w14:paraId="587C67F4" w14:textId="6AA19179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ACEBA9" w14:textId="25EC8125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43465" w:rsidRPr="00D246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757</w:t>
            </w:r>
          </w:p>
        </w:tc>
      </w:tr>
      <w:tr w:rsidR="009A2986" w:rsidRPr="00D246FB" w14:paraId="3D2EFA36" w14:textId="77777777" w:rsidTr="0041663B">
        <w:tc>
          <w:tcPr>
            <w:tcW w:w="7452" w:type="dxa"/>
            <w:vAlign w:val="bottom"/>
          </w:tcPr>
          <w:p w14:paraId="55536915" w14:textId="4236E202" w:rsidR="009A2986" w:rsidRPr="00D246FB" w:rsidRDefault="009A2986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33B18" w14:textId="384FEE5A" w:rsidR="009A2986" w:rsidRPr="00D246FB" w:rsidRDefault="000D72D7" w:rsidP="009A2986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</w:p>
        </w:tc>
      </w:tr>
    </w:tbl>
    <w:p w14:paraId="5ABF4F39" w14:textId="77777777" w:rsidR="00D300C5" w:rsidRDefault="00D300C5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8CCFF63" w14:textId="77777777" w:rsidR="003413AD" w:rsidRDefault="0034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3F6E1B" w14:textId="18BBD452" w:rsidR="008E6A54" w:rsidRPr="006E11FA" w:rsidRDefault="008E6A54" w:rsidP="008E6A54">
      <w:pPr>
        <w:tabs>
          <w:tab w:val="clear" w:pos="68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6E11FA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566FC5D8" w14:textId="77777777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905C69E" w14:textId="083A74A6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E11FA">
        <w:rPr>
          <w:rFonts w:ascii="Angsana New" w:hAnsi="Angsana New" w:hint="cs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 xml:space="preserve">ซึ่งยอดคงเหลือของค่าความนิยม 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 xml:space="preserve">และ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3A6955"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ส่วนใหญ่มาจากโรงไฟฟ้าพลังงานลมในประเทศออสเตรเลีย</w:t>
      </w:r>
    </w:p>
    <w:p w14:paraId="0DA14908" w14:textId="77777777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7B8321" w14:textId="77777777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มูลค่าที่คาดว่าจะได้รับคืนของค่าความนิยม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สิทธิในสัญญาซื้อขายไฟฟ้า และที่ดิน อาคารและอุปกรณ์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ในประเทศออสเตรเลีย (หน่วยสินทรัพย์ที่ก่อให้เกิดเงินสด) 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โรงไฟฟ้าในประเทศออสเตรเลีย</w:t>
      </w:r>
    </w:p>
    <w:p w14:paraId="40629747" w14:textId="77777777" w:rsidR="007953D7" w:rsidRPr="006E11FA" w:rsidRDefault="007953D7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2563D" w14:textId="34EA284E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 xml:space="preserve">ข้อสมมติที่สำคัญที่ใช้ในการประมาณการมูลค่าจากการใช้ ประกอบด้วย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0D72D7" w:rsidRPr="000D72D7">
        <w:rPr>
          <w:rFonts w:ascii="Angsana New" w:hAnsi="Angsana New" w:hint="cs"/>
          <w:sz w:val="30"/>
          <w:szCs w:val="30"/>
        </w:rPr>
        <w:t>10</w:t>
      </w:r>
      <w:r w:rsidRPr="006E11FA">
        <w:rPr>
          <w:rFonts w:ascii="Angsana New" w:hAnsi="Angsana New" w:hint="cs"/>
          <w:sz w:val="30"/>
          <w:szCs w:val="30"/>
          <w:cs/>
        </w:rPr>
        <w:t xml:space="preserve"> ปี ถัวเฉลี่ย </w:t>
      </w:r>
      <w:r w:rsidR="000D72D7" w:rsidRPr="000D72D7">
        <w:rPr>
          <w:rFonts w:ascii="Angsana New" w:hAnsi="Angsana New" w:hint="cs"/>
          <w:sz w:val="30"/>
          <w:szCs w:val="30"/>
        </w:rPr>
        <w:t>10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 xml:space="preserve">ปีย้อนหลัง จาก </w:t>
      </w:r>
      <w:r w:rsidRPr="006E11FA">
        <w:rPr>
          <w:rFonts w:ascii="Angsana New" w:hAnsi="Angsana New" w:hint="cs"/>
          <w:sz w:val="30"/>
          <w:szCs w:val="30"/>
        </w:rPr>
        <w:t>Reserve Bank Australia (RBA)</w:t>
      </w:r>
      <w:r w:rsidRPr="006E11FA">
        <w:rPr>
          <w:rFonts w:ascii="Angsana New" w:hAnsi="Angsana New" w:hint="cs"/>
          <w:sz w:val="30"/>
          <w:szCs w:val="30"/>
          <w:cs/>
        </w:rPr>
        <w:t xml:space="preserve"> เป็นตัวกำหนดอัตราผลตอบแทนที่ปราศจากความเสี่ยง (</w:t>
      </w:r>
      <w:r w:rsidRPr="006E11FA">
        <w:rPr>
          <w:rFonts w:ascii="Angsana New" w:hAnsi="Angsana New" w:hint="cs"/>
          <w:sz w:val="30"/>
          <w:szCs w:val="30"/>
        </w:rPr>
        <w:t>Risk Free Rate)</w:t>
      </w:r>
      <w:r w:rsidRPr="006E11FA">
        <w:rPr>
          <w:rFonts w:ascii="Angsana New" w:hAnsi="Angsana New" w:hint="cs"/>
          <w:sz w:val="30"/>
          <w:szCs w:val="30"/>
          <w:cs/>
        </w:rPr>
        <w:t xml:space="preserve"> ตามหลักการพื้นฐานของทฤษฏีแบบจำลอง </w:t>
      </w:r>
      <w:r w:rsidRPr="006E11FA">
        <w:rPr>
          <w:rFonts w:ascii="Angsana New" w:hAnsi="Angsana New" w:hint="cs"/>
          <w:sz w:val="30"/>
          <w:szCs w:val="30"/>
        </w:rPr>
        <w:t>Capital Asset Pricing Model (CAPM)</w:t>
      </w:r>
      <w:r w:rsidRPr="006E11FA">
        <w:rPr>
          <w:rFonts w:ascii="Angsana New" w:hAnsi="Angsana New" w:hint="cs"/>
          <w:sz w:val="30"/>
          <w:szCs w:val="30"/>
          <w:cs/>
        </w:rPr>
        <w:t xml:space="preserve"> และความสามารถในการก่อหนี้สินที่ร้อยละ </w:t>
      </w:r>
      <w:r w:rsidR="000D72D7" w:rsidRPr="000D72D7">
        <w:rPr>
          <w:rFonts w:ascii="Angsana New" w:hAnsi="Angsana New" w:hint="cs"/>
          <w:sz w:val="30"/>
          <w:szCs w:val="30"/>
        </w:rPr>
        <w:t>60</w:t>
      </w:r>
      <w:r w:rsidRPr="006E11FA">
        <w:rPr>
          <w:rFonts w:ascii="Angsana New" w:hAnsi="Angsana New" w:hint="cs"/>
          <w:sz w:val="30"/>
          <w:szCs w:val="30"/>
          <w:cs/>
        </w:rPr>
        <w:t xml:space="preserve"> สำหรับโรงไฟฟ้าพลังความร้อน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D72D7" w:rsidRPr="000D72D7">
        <w:rPr>
          <w:rFonts w:ascii="Angsana New" w:hAnsi="Angsana New" w:hint="cs"/>
          <w:sz w:val="30"/>
          <w:szCs w:val="30"/>
        </w:rPr>
        <w:t>50</w:t>
      </w:r>
      <w:r w:rsidRPr="006E11FA">
        <w:rPr>
          <w:rFonts w:ascii="Angsana New" w:hAnsi="Angsana New" w:hint="cs"/>
          <w:sz w:val="30"/>
          <w:szCs w:val="30"/>
          <w:cs/>
        </w:rPr>
        <w:t xml:space="preserve"> สำหรับโรงไฟฟ้าพลังงาน</w:t>
      </w:r>
      <w:r w:rsidR="003E1310" w:rsidRPr="006E11FA">
        <w:rPr>
          <w:rFonts w:ascii="Angsana New" w:hAnsi="Angsana New" w:hint="cs"/>
          <w:sz w:val="30"/>
          <w:szCs w:val="30"/>
          <w:cs/>
        </w:rPr>
        <w:t>ทดแทน</w:t>
      </w:r>
      <w:r w:rsidRPr="006E11FA">
        <w:rPr>
          <w:rFonts w:ascii="Angsana New" w:hAnsi="Angsana New" w:hint="cs"/>
          <w:sz w:val="30"/>
          <w:szCs w:val="30"/>
          <w:cs/>
        </w:rPr>
        <w:t xml:space="preserve"> และประมาณการกระแสเงินสดถูกจัดทำขึ้นโดยใช้แหล่งข้อมูลภายนอก ประกอบด้วยปริมาณการขาย ราคาขาย ต้นทุนจากการดำเนินงาน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6EC314A9" w14:textId="77777777" w:rsidR="008E6A54" w:rsidRPr="006E11FA" w:rsidRDefault="008E6A54" w:rsidP="008E6A5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C8191" w14:textId="77777777" w:rsidR="00E62F0D" w:rsidRPr="006E11FA" w:rsidRDefault="00E62F0D" w:rsidP="00E62F0D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ข้อสมมติที่สำคัญที่ใช้ในการประมาณการมูลค่าจากการใช้แสดงในตารางต่อไป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0E03805B" w14:textId="77777777" w:rsidR="00E62F0D" w:rsidRPr="007408B9" w:rsidRDefault="00E62F0D" w:rsidP="008E6A54">
      <w:pPr>
        <w:tabs>
          <w:tab w:val="clear" w:pos="680"/>
        </w:tabs>
        <w:ind w:left="540"/>
        <w:jc w:val="thaiDistribute"/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062"/>
      </w:tblGrid>
      <w:tr w:rsidR="008E6A54" w:rsidRPr="006E11FA" w14:paraId="19BF9B54" w14:textId="77777777" w:rsidTr="00982E0B">
        <w:trPr>
          <w:tblHeader/>
        </w:trPr>
        <w:tc>
          <w:tcPr>
            <w:tcW w:w="6570" w:type="dxa"/>
            <w:vAlign w:val="bottom"/>
          </w:tcPr>
          <w:p w14:paraId="375FCD05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714907DD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11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6A54" w:rsidRPr="006E11FA" w14:paraId="7DFBF325" w14:textId="77777777" w:rsidTr="00982E0B">
        <w:trPr>
          <w:tblHeader/>
        </w:trPr>
        <w:tc>
          <w:tcPr>
            <w:tcW w:w="6570" w:type="dxa"/>
            <w:vAlign w:val="bottom"/>
          </w:tcPr>
          <w:p w14:paraId="66B6AAAC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E7B6E" w14:textId="57BEDDD7" w:rsidR="008E6A54" w:rsidRPr="006E11FA" w:rsidRDefault="000D72D7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1D081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F8986B" w14:textId="6061F650" w:rsidR="008E6A54" w:rsidRPr="006E11FA" w:rsidRDefault="000D72D7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6A54" w:rsidRPr="006E11FA" w14:paraId="7F9A45D5" w14:textId="77777777" w:rsidTr="00982E0B">
        <w:trPr>
          <w:tblHeader/>
        </w:trPr>
        <w:tc>
          <w:tcPr>
            <w:tcW w:w="6570" w:type="dxa"/>
            <w:vAlign w:val="bottom"/>
          </w:tcPr>
          <w:p w14:paraId="45ABCE13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6B0D7DA6" w14:textId="77777777" w:rsidR="008E6A54" w:rsidRPr="006E11FA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6E11F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E11FA" w:rsidRPr="006E11FA" w14:paraId="7A84AAE1" w14:textId="77777777" w:rsidTr="00982E0B">
        <w:tc>
          <w:tcPr>
            <w:tcW w:w="6570" w:type="dxa"/>
            <w:shd w:val="clear" w:color="auto" w:fill="auto"/>
            <w:vAlign w:val="bottom"/>
          </w:tcPr>
          <w:p w14:paraId="5C75F862" w14:textId="77777777" w:rsidR="006E11FA" w:rsidRPr="00255103" w:rsidRDefault="006E11FA" w:rsidP="006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อัตราคิดลด - โรงไฟฟ้าพลังความร้อน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6B91E" w14:textId="090B19B1" w:rsidR="006E11FA" w:rsidRPr="00255103" w:rsidRDefault="000D72D7" w:rsidP="006E11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5F0623" w:rsidRPr="002551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vAlign w:val="bottom"/>
          </w:tcPr>
          <w:p w14:paraId="46B894DB" w14:textId="77777777" w:rsidR="006E11FA" w:rsidRPr="006E11FA" w:rsidRDefault="006E11FA" w:rsidP="006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33710C" w14:textId="7A247265" w:rsidR="006E11FA" w:rsidRPr="006E11FA" w:rsidRDefault="000D72D7" w:rsidP="006E11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6E11FA" w:rsidRPr="006E11FA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6E11FA" w:rsidRPr="004B240F" w14:paraId="1C6E9CCF" w14:textId="77777777" w:rsidTr="00982E0B">
        <w:tc>
          <w:tcPr>
            <w:tcW w:w="6570" w:type="dxa"/>
            <w:shd w:val="clear" w:color="auto" w:fill="auto"/>
            <w:vAlign w:val="bottom"/>
          </w:tcPr>
          <w:p w14:paraId="4E9C6B8E" w14:textId="77777777" w:rsidR="006E11FA" w:rsidRPr="00255103" w:rsidRDefault="006E11FA" w:rsidP="006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อัตราคิดลด - โรงไฟฟ้าพลังงานทดแทน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6FD20" w14:textId="483A894D" w:rsidR="006E11FA" w:rsidRPr="00255103" w:rsidRDefault="000D72D7" w:rsidP="006E11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5F0623" w:rsidRPr="002551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  <w:vAlign w:val="bottom"/>
          </w:tcPr>
          <w:p w14:paraId="0FB9ACF7" w14:textId="77777777" w:rsidR="006E11FA" w:rsidRPr="006E11FA" w:rsidRDefault="006E11FA" w:rsidP="006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12D2844" w14:textId="2450DF16" w:rsidR="006E11FA" w:rsidRPr="006E11FA" w:rsidRDefault="000D72D7" w:rsidP="006E11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6E11FA" w:rsidRPr="006E11FA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</w:tr>
    </w:tbl>
    <w:p w14:paraId="6F16824D" w14:textId="77777777" w:rsidR="003413AD" w:rsidRPr="00F42FA9" w:rsidRDefault="003413AD" w:rsidP="008E6A54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B39E608" w14:textId="67CF5606" w:rsidR="0086551C" w:rsidRDefault="008E6A54" w:rsidP="008E6A54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0D72D7" w:rsidRPr="000D72D7">
        <w:rPr>
          <w:rFonts w:ascii="Angsana New" w:hAnsi="Angsana New" w:hint="cs"/>
          <w:sz w:val="30"/>
          <w:szCs w:val="30"/>
        </w:rPr>
        <w:t>10</w:t>
      </w:r>
      <w:r w:rsidRPr="006E11FA">
        <w:rPr>
          <w:rFonts w:ascii="Angsana New" w:hAnsi="Angsana New" w:hint="cs"/>
          <w:sz w:val="30"/>
          <w:szCs w:val="30"/>
          <w:cs/>
        </w:rPr>
        <w:t xml:space="preserve"> ปี</w:t>
      </w:r>
      <w:r w:rsidR="006A05A9" w:rsidRPr="006E11FA">
        <w:rPr>
          <w:rFonts w:ascii="Angsana New" w:hAnsi="Angsana New"/>
          <w:sz w:val="30"/>
          <w:szCs w:val="30"/>
          <w:cs/>
        </w:rPr>
        <w:br/>
      </w:r>
      <w:r w:rsidRPr="006E11FA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657BCF6" w14:textId="77777777" w:rsidR="003B66E9" w:rsidRDefault="003B66E9" w:rsidP="008E6A54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73A9C18" w14:textId="6B6E829B" w:rsidR="008E6A54" w:rsidRPr="006E11FA" w:rsidRDefault="008E6A54" w:rsidP="008E6A54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6E11FA">
        <w:rPr>
          <w:rFonts w:ascii="Angsana New" w:hAnsi="Angsana New" w:hint="cs"/>
          <w:i/>
          <w:iCs/>
          <w:sz w:val="30"/>
          <w:szCs w:val="30"/>
          <w:cs/>
        </w:rPr>
        <w:t>ประมาณการรายได้</w:t>
      </w:r>
    </w:p>
    <w:p w14:paraId="7E8320BA" w14:textId="77777777" w:rsidR="008E6A54" w:rsidRPr="004F56E4" w:rsidRDefault="008E6A54" w:rsidP="004F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8B81E0" w14:textId="77777777" w:rsidR="008E6A54" w:rsidRPr="006E11FA" w:rsidRDefault="008E6A54" w:rsidP="008E6A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 w:hint="cs"/>
          <w:sz w:val="30"/>
          <w:szCs w:val="30"/>
          <w:cs/>
        </w:rPr>
        <w:t>ประมาณการรายได้รวมทั้งหมดสำหรับสินทรัพย์โรงไฟฟ้าได้ถูกกำหนดขึ้นตามข้อกำหนดในสัญญาซื้อขายไฟฟ้าและประมาณการรายได้จากแหล่งข้อมูลภายนอกสำหรับระยะเวลาหลังหมดสัญญา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ข้อสมมติประกอบด้วย</w:t>
      </w:r>
      <w:r w:rsidR="006A05A9" w:rsidRPr="006E11FA">
        <w:rPr>
          <w:rFonts w:ascii="Angsana New" w:hAnsi="Angsana New"/>
          <w:sz w:val="30"/>
          <w:szCs w:val="30"/>
          <w:cs/>
        </w:rPr>
        <w:br/>
      </w:r>
      <w:r w:rsidRPr="006E11FA">
        <w:rPr>
          <w:rFonts w:ascii="Angsana New" w:hAnsi="Angsana New" w:hint="cs"/>
          <w:sz w:val="30"/>
          <w:szCs w:val="30"/>
          <w:cs/>
        </w:rPr>
        <w:t>อัตราค่าไฟฟ้าจากโรงไฟฟ้าพลังความร้อนและโรงไฟฟ้าพลังงาน</w:t>
      </w:r>
      <w:r w:rsidR="003E1310" w:rsidRPr="006E11FA">
        <w:rPr>
          <w:rFonts w:ascii="Angsana New" w:hAnsi="Angsana New" w:hint="cs"/>
          <w:sz w:val="30"/>
          <w:szCs w:val="30"/>
          <w:cs/>
        </w:rPr>
        <w:t>ทดแทน</w:t>
      </w:r>
      <w:r w:rsidRPr="006E11FA">
        <w:rPr>
          <w:rFonts w:ascii="Angsana New" w:hAnsi="Angsana New" w:hint="cs"/>
          <w:sz w:val="30"/>
          <w:szCs w:val="30"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ราคาคาร์บอนเครดิต ค่าก๊าซธรรมชาติ ปริมาณความต้องการไฟฟ้า อัตราแลกเปลี่ยน อัตราเงินเฟ้อและปัจจัยอื่น</w:t>
      </w:r>
      <w:r w:rsidR="002704F7" w:rsidRPr="006E11FA">
        <w:rPr>
          <w:rFonts w:ascii="Angsana New" w:hAnsi="Angsana New" w:hint="cs"/>
          <w:sz w:val="30"/>
          <w:szCs w:val="30"/>
          <w:cs/>
        </w:rPr>
        <w:t xml:space="preserve"> </w:t>
      </w:r>
      <w:r w:rsidRPr="006E11FA">
        <w:rPr>
          <w:rFonts w:ascii="Angsana New" w:hAnsi="Angsana New" w:hint="cs"/>
          <w:sz w:val="30"/>
          <w:szCs w:val="30"/>
          <w:cs/>
        </w:rPr>
        <w:t>ๆ ที่เกี่ยวข้อง</w:t>
      </w:r>
    </w:p>
    <w:p w14:paraId="0E021D0F" w14:textId="77777777" w:rsidR="008E6A54" w:rsidRPr="004F56E4" w:rsidRDefault="008E6A54" w:rsidP="004F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334559" w14:textId="033078C0" w:rsidR="002F1FDE" w:rsidRPr="005E58BD" w:rsidRDefault="00436E0D" w:rsidP="005E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E11FA">
        <w:rPr>
          <w:rFonts w:ascii="Angsana New" w:hAnsi="Angsana New"/>
          <w:sz w:val="30"/>
          <w:szCs w:val="30"/>
          <w:cs/>
        </w:rPr>
        <w:t>การทดสอบการด้อยค่าได้ถูกจัดทำโดยฝ่ายบริหารของบริษัท ราช-ออสเตรเลีย คอร์ปอเรชั่น จำกัด (</w:t>
      </w:r>
      <w:r w:rsidRPr="006E11FA">
        <w:rPr>
          <w:rFonts w:ascii="Angsana New" w:hAnsi="Angsana New"/>
          <w:sz w:val="30"/>
          <w:szCs w:val="30"/>
        </w:rPr>
        <w:t xml:space="preserve">“RAC”) </w:t>
      </w:r>
      <w:r w:rsidR="00D548DF" w:rsidRPr="006E11FA">
        <w:rPr>
          <w:rFonts w:ascii="Angsana New" w:hAnsi="Angsana New"/>
          <w:sz w:val="30"/>
          <w:szCs w:val="30"/>
        </w:rPr>
        <w:br/>
      </w:r>
      <w:r w:rsidRPr="006E11FA">
        <w:rPr>
          <w:rFonts w:ascii="Angsana New" w:hAnsi="Angsana New"/>
          <w:sz w:val="30"/>
          <w:szCs w:val="30"/>
          <w:cs/>
        </w:rPr>
        <w:t>จากข้อมูลที่ระบุในสัญญาซื้อขายไฟฟ้าที่ทำกับคู่สัญญาต่าง</w:t>
      </w:r>
      <w:r w:rsidR="002479B9" w:rsidRPr="006E11FA">
        <w:rPr>
          <w:rFonts w:ascii="Angsana New" w:hAnsi="Angsana New"/>
          <w:sz w:val="30"/>
          <w:szCs w:val="30"/>
        </w:rPr>
        <w:t xml:space="preserve"> </w:t>
      </w:r>
      <w:r w:rsidRPr="006E11FA">
        <w:rPr>
          <w:rFonts w:ascii="Angsana New" w:hAnsi="Angsana New"/>
          <w:sz w:val="30"/>
          <w:szCs w:val="30"/>
          <w:cs/>
        </w:rPr>
        <w:t>ๆ โดยประมาณการรายได้และค่าใช้จ่ายส่วนหนึ่งโดยอาศัยข้อมูลจากแหล่งภายนอก และปัจจัยอื่น</w:t>
      </w:r>
      <w:r w:rsidR="002479B9" w:rsidRPr="006E11FA">
        <w:rPr>
          <w:rFonts w:ascii="Angsana New" w:hAnsi="Angsana New"/>
          <w:sz w:val="30"/>
          <w:szCs w:val="30"/>
        </w:rPr>
        <w:t xml:space="preserve"> </w:t>
      </w:r>
      <w:r w:rsidRPr="006E11FA">
        <w:rPr>
          <w:rFonts w:ascii="Angsana New" w:hAnsi="Angsana New"/>
          <w:sz w:val="30"/>
          <w:szCs w:val="30"/>
          <w:cs/>
        </w:rPr>
        <w:t>ๆ ที่เกี่ยวข้องและใช้หลักความระมัดระวังในการจัดทำ</w:t>
      </w:r>
      <w:r w:rsidRPr="006E11FA">
        <w:rPr>
          <w:rFonts w:ascii="Angsana New" w:hAnsi="Angsana New"/>
          <w:sz w:val="30"/>
          <w:szCs w:val="30"/>
        </w:rPr>
        <w:t xml:space="preserve"> </w:t>
      </w:r>
      <w:r w:rsidRPr="006E11FA">
        <w:rPr>
          <w:rFonts w:ascii="Angsana New" w:hAnsi="Angsana New"/>
          <w:sz w:val="30"/>
          <w:szCs w:val="30"/>
          <w:cs/>
        </w:rPr>
        <w:t>ผู้บริหารของ</w:t>
      </w:r>
      <w:r w:rsidR="00D548DF" w:rsidRPr="006E11FA">
        <w:rPr>
          <w:rFonts w:ascii="Angsana New" w:hAnsi="Angsana New"/>
          <w:sz w:val="30"/>
          <w:szCs w:val="30"/>
        </w:rPr>
        <w:t xml:space="preserve"> </w:t>
      </w:r>
      <w:r w:rsidRPr="006E11FA">
        <w:rPr>
          <w:rFonts w:ascii="Angsana New" w:hAnsi="Angsana New"/>
          <w:sz w:val="30"/>
          <w:szCs w:val="30"/>
        </w:rPr>
        <w:t xml:space="preserve">RAC </w:t>
      </w:r>
      <w:r w:rsidRPr="006E11FA">
        <w:rPr>
          <w:rFonts w:ascii="Angsana New" w:hAnsi="Angsana New"/>
          <w:sz w:val="30"/>
          <w:szCs w:val="30"/>
          <w:cs/>
        </w:rPr>
        <w:t xml:space="preserve">ได้ทดสอบความอ่อนไหวของข้อมูลตามหลักความระมัดระวังอย่างที่สุดแล้ว ไม่พบว่ามีการด้อยค่าเกิดขึ้นสำหรับสินทรัพย์ของ </w:t>
      </w:r>
      <w:r w:rsidRPr="006E11FA">
        <w:rPr>
          <w:rFonts w:ascii="Angsana New" w:hAnsi="Angsana New"/>
          <w:sz w:val="30"/>
          <w:szCs w:val="30"/>
        </w:rPr>
        <w:t>RAC</w:t>
      </w:r>
      <w:r w:rsidRPr="006E11FA">
        <w:rPr>
          <w:rFonts w:ascii="Angsana New" w:hAnsi="Angsana New" w:hint="cs"/>
          <w:sz w:val="30"/>
          <w:szCs w:val="30"/>
          <w:cs/>
        </w:rPr>
        <w:t xml:space="preserve"> </w:t>
      </w:r>
      <w:r w:rsidR="002F1FDE" w:rsidRPr="002F1FDE">
        <w:rPr>
          <w:rFonts w:ascii="Angsana New" w:hAnsi="Angsana New"/>
          <w:sz w:val="30"/>
          <w:szCs w:val="30"/>
          <w:cs/>
        </w:rPr>
        <w:t xml:space="preserve">แต่อย่างไรก็ตามค่าความนิยมที่เป็นเงินตราต่างประเทศรับรู้รายการเมื่อเริ่มแรกเป็นไทยบาท เนื่องจากความผันผวนของเงินตราต่างประเทศทำให้มูลค่าส่วนเกิน </w:t>
      </w:r>
      <w:r w:rsidR="002F1FDE">
        <w:rPr>
          <w:rFonts w:ascii="Angsana New" w:hAnsi="Angsana New"/>
          <w:sz w:val="30"/>
          <w:szCs w:val="30"/>
        </w:rPr>
        <w:t xml:space="preserve">(headroom) </w:t>
      </w:r>
      <w:r w:rsidR="002F1FDE" w:rsidRPr="002F1FDE">
        <w:rPr>
          <w:rFonts w:ascii="Angsana New" w:hAnsi="Angsana New"/>
          <w:sz w:val="30"/>
          <w:szCs w:val="30"/>
          <w:cs/>
        </w:rPr>
        <w:t xml:space="preserve">จากการทดสอบการด้อยค่าเมื่อแปลงค่าเป็นเงินบาทมีมูลค่าต่ำกว่ามูลค่าตามบัญชีของค่าความนิยมเป็นจำนวน </w:t>
      </w:r>
      <w:r w:rsidR="002F1FDE">
        <w:rPr>
          <w:rFonts w:ascii="Angsana New" w:hAnsi="Angsana New"/>
          <w:sz w:val="30"/>
          <w:szCs w:val="30"/>
        </w:rPr>
        <w:t xml:space="preserve">19.60 </w:t>
      </w:r>
      <w:r w:rsidR="002F1FDE" w:rsidRPr="002F1FDE">
        <w:rPr>
          <w:rFonts w:ascii="Angsana New" w:hAnsi="Angsana New"/>
          <w:sz w:val="30"/>
          <w:szCs w:val="30"/>
          <w:cs/>
        </w:rPr>
        <w:t xml:space="preserve">ล้านบาท ดังนั้นกลุ่มบริษัทจึงรับรู้ขาดทุนจากการด้อยค่าของค่าความนิยมในจำนวนเดียวกันโดยรวมอยู่ในค่าใช้จ่ายในการบริหารในระหว่างปี </w:t>
      </w:r>
      <w:r w:rsidR="002F1FDE">
        <w:rPr>
          <w:rFonts w:ascii="Angsana New" w:hAnsi="Angsana New"/>
          <w:sz w:val="30"/>
          <w:szCs w:val="30"/>
        </w:rPr>
        <w:t xml:space="preserve">2564 </w:t>
      </w:r>
      <w:r w:rsidR="002F1FDE" w:rsidRPr="002F1FDE">
        <w:rPr>
          <w:rFonts w:ascii="Angsana New" w:hAnsi="Angsana New"/>
          <w:i/>
          <w:iCs/>
          <w:sz w:val="30"/>
          <w:szCs w:val="30"/>
          <w:cs/>
        </w:rPr>
        <w:t>(</w:t>
      </w:r>
      <w:r w:rsidR="002F1FDE" w:rsidRPr="002F1FDE">
        <w:rPr>
          <w:rFonts w:ascii="Angsana New" w:hAnsi="Angsana New"/>
          <w:i/>
          <w:iCs/>
          <w:sz w:val="30"/>
          <w:szCs w:val="30"/>
        </w:rPr>
        <w:t xml:space="preserve">2563: </w:t>
      </w:r>
      <w:r w:rsidR="002F1FDE" w:rsidRPr="002F1FDE">
        <w:rPr>
          <w:rFonts w:ascii="Angsana New" w:hAnsi="Angsana New"/>
          <w:i/>
          <w:iCs/>
          <w:sz w:val="30"/>
          <w:szCs w:val="30"/>
          <w:cs/>
        </w:rPr>
        <w:t>ไม่มี)</w:t>
      </w:r>
    </w:p>
    <w:p w14:paraId="5A8A9A09" w14:textId="7FCF0323" w:rsidR="005860B5" w:rsidRPr="005E58BD" w:rsidRDefault="005860B5" w:rsidP="004F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4427E3" w14:textId="77777777" w:rsidR="008E6A54" w:rsidRPr="00D246FB" w:rsidRDefault="008E6A54" w:rsidP="00F0127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14:paraId="5BBAE70F" w14:textId="77777777" w:rsidR="008E6A54" w:rsidRPr="005E58BD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116"/>
        <w:gridCol w:w="270"/>
        <w:gridCol w:w="1089"/>
        <w:gridCol w:w="37"/>
        <w:gridCol w:w="236"/>
        <w:gridCol w:w="1095"/>
        <w:gridCol w:w="260"/>
        <w:gridCol w:w="14"/>
        <w:gridCol w:w="1080"/>
      </w:tblGrid>
      <w:tr w:rsidR="008E6A54" w:rsidRPr="00D246FB" w14:paraId="06CF69FA" w14:textId="77777777" w:rsidTr="00F9609F">
        <w:tc>
          <w:tcPr>
            <w:tcW w:w="3978" w:type="dxa"/>
            <w:vAlign w:val="bottom"/>
          </w:tcPr>
          <w:p w14:paraId="2C3F221C" w14:textId="77777777" w:rsidR="008E6A54" w:rsidRPr="00D246FB" w:rsidRDefault="008E6A54" w:rsidP="008E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vAlign w:val="bottom"/>
          </w:tcPr>
          <w:p w14:paraId="0D0C691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vAlign w:val="bottom"/>
          </w:tcPr>
          <w:p w14:paraId="30282D76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4"/>
            <w:vAlign w:val="bottom"/>
          </w:tcPr>
          <w:p w14:paraId="1064D1C0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955" w:rsidRPr="00D246FB" w14:paraId="21019ED8" w14:textId="77777777" w:rsidTr="00F9609F">
        <w:tc>
          <w:tcPr>
            <w:tcW w:w="3978" w:type="dxa"/>
            <w:vAlign w:val="bottom"/>
          </w:tcPr>
          <w:p w14:paraId="5E214A46" w14:textId="77777777" w:rsidR="003A6955" w:rsidRPr="00D246FB" w:rsidRDefault="003A6955" w:rsidP="003A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E2B50F2" w14:textId="7D01AD1B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D34E0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722A80" w14:textId="6E6991E6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3D54205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52ABA2" w14:textId="572196E0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98F3C51" w14:textId="77777777" w:rsidR="003A6955" w:rsidRPr="00D246FB" w:rsidRDefault="003A6955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0709E0CC" w14:textId="7EEAC966" w:rsidR="003A6955" w:rsidRPr="00D246FB" w:rsidRDefault="000D72D7" w:rsidP="003A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8E6A54" w:rsidRPr="00D246FB" w14:paraId="1E607549" w14:textId="77777777" w:rsidTr="00F9609F">
        <w:tc>
          <w:tcPr>
            <w:tcW w:w="3978" w:type="dxa"/>
            <w:vAlign w:val="bottom"/>
          </w:tcPr>
          <w:p w14:paraId="563788CD" w14:textId="77777777" w:rsidR="008E6A54" w:rsidRPr="00D246FB" w:rsidRDefault="008E6A54" w:rsidP="008E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7" w:type="dxa"/>
            <w:gridSpan w:val="9"/>
            <w:vAlign w:val="bottom"/>
          </w:tcPr>
          <w:p w14:paraId="2B88137D" w14:textId="77777777" w:rsidR="008E6A54" w:rsidRPr="00D246FB" w:rsidRDefault="008E6A54" w:rsidP="008E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0C2C" w:rsidRPr="00D246FB" w14:paraId="37208309" w14:textId="77777777" w:rsidTr="00F9609F">
        <w:tc>
          <w:tcPr>
            <w:tcW w:w="3978" w:type="dxa"/>
            <w:vAlign w:val="bottom"/>
          </w:tcPr>
          <w:p w14:paraId="758020F2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ค่าใช้จ่ายภายใต้สัญญาจัดหาและซ่อมอะไหล่</w:t>
            </w:r>
          </w:p>
          <w:p w14:paraId="4F7CE34B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โรงไฟฟ้ารอตัดบัญชี</w:t>
            </w:r>
          </w:p>
        </w:tc>
        <w:tc>
          <w:tcPr>
            <w:tcW w:w="1116" w:type="dxa"/>
            <w:vAlign w:val="bottom"/>
          </w:tcPr>
          <w:p w14:paraId="052885FF" w14:textId="61A12CE5" w:rsidR="008A0C2C" w:rsidRPr="00D246FB" w:rsidRDefault="000D72D7" w:rsidP="008A0C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vAlign w:val="bottom"/>
          </w:tcPr>
          <w:p w14:paraId="7EA941A1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E47ADF5" w14:textId="3A8DD6AD" w:rsidR="008A0C2C" w:rsidRPr="00D246FB" w:rsidRDefault="000D72D7" w:rsidP="008A0C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0C2C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  <w:r w:rsidR="008A0C2C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36" w:type="dxa"/>
            <w:vAlign w:val="bottom"/>
          </w:tcPr>
          <w:p w14:paraId="5EE95C34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39832CAE" w14:textId="5C9B3A76" w:rsidR="008A0C2C" w:rsidRPr="00D246FB" w:rsidRDefault="008A0C2C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855D75D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407EB" w14:textId="77777777" w:rsidR="008A0C2C" w:rsidRPr="00D246FB" w:rsidRDefault="008A0C2C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A0C2C" w:rsidRPr="00D246FB" w14:paraId="45350B76" w14:textId="77777777" w:rsidTr="00F9609F">
        <w:tc>
          <w:tcPr>
            <w:tcW w:w="3978" w:type="dxa"/>
            <w:vAlign w:val="bottom"/>
          </w:tcPr>
          <w:p w14:paraId="754FC0BD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16" w:type="dxa"/>
            <w:vAlign w:val="bottom"/>
          </w:tcPr>
          <w:p w14:paraId="0FA21603" w14:textId="130AB07A" w:rsidR="008A0C2C" w:rsidRPr="00D43133" w:rsidRDefault="000D72D7" w:rsidP="008A0C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70" w:type="dxa"/>
            <w:vAlign w:val="bottom"/>
          </w:tcPr>
          <w:p w14:paraId="58333499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F75C4AC" w14:textId="3619C1BF" w:rsidR="008A0C2C" w:rsidRPr="00D43133" w:rsidRDefault="000D72D7" w:rsidP="008A0C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  <w:r w:rsidR="008A0C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36" w:type="dxa"/>
            <w:vAlign w:val="bottom"/>
          </w:tcPr>
          <w:p w14:paraId="2406D453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350C45D3" w14:textId="4A1EA3B3" w:rsidR="008A0C2C" w:rsidRPr="00D246FB" w:rsidRDefault="008A0C2C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32DF890B" w14:textId="77777777" w:rsidR="008A0C2C" w:rsidRPr="00D246FB" w:rsidRDefault="008A0C2C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993939" w14:textId="77777777" w:rsidR="008A0C2C" w:rsidRPr="00D246FB" w:rsidRDefault="008A0C2C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237" w:rsidRPr="00D246FB" w14:paraId="1DDD5F39" w14:textId="77777777" w:rsidTr="00F9609F">
        <w:tc>
          <w:tcPr>
            <w:tcW w:w="3978" w:type="dxa"/>
            <w:vAlign w:val="bottom"/>
          </w:tcPr>
          <w:p w14:paraId="2DC85C9E" w14:textId="3AB714AB" w:rsidR="008C1237" w:rsidRDefault="008C1237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ค่าธรรมเนียมเงินกู้จ่ายล่วงหน้ารอตัดบัญชี</w:t>
            </w:r>
          </w:p>
        </w:tc>
        <w:tc>
          <w:tcPr>
            <w:tcW w:w="1116" w:type="dxa"/>
            <w:vAlign w:val="bottom"/>
          </w:tcPr>
          <w:p w14:paraId="7A95F256" w14:textId="6C3D60FC" w:rsidR="008C1237" w:rsidRDefault="000D72D7" w:rsidP="008A0C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vAlign w:val="bottom"/>
          </w:tcPr>
          <w:p w14:paraId="657EBE62" w14:textId="77777777" w:rsidR="008C1237" w:rsidRPr="00D246FB" w:rsidRDefault="008C1237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A5A9A3B" w14:textId="6A4D3050" w:rsidR="008C1237" w:rsidRPr="008C1237" w:rsidRDefault="008C1237" w:rsidP="008C123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8C12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DBA11A" w14:textId="77777777" w:rsidR="008C1237" w:rsidRPr="00D246FB" w:rsidRDefault="008C1237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54C029DA" w14:textId="34722E04" w:rsidR="008C1237" w:rsidRDefault="008C1237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6B126E01" w14:textId="77777777" w:rsidR="008C1237" w:rsidRPr="00D246FB" w:rsidRDefault="008C1237" w:rsidP="008A0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30616" w14:textId="1B5C22B3" w:rsidR="008C1237" w:rsidRDefault="008C1237" w:rsidP="008A0C2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237" w:rsidRPr="00D246FB" w14:paraId="124A2998" w14:textId="77777777" w:rsidTr="00F9609F">
        <w:tc>
          <w:tcPr>
            <w:tcW w:w="3978" w:type="dxa"/>
            <w:vAlign w:val="bottom"/>
          </w:tcPr>
          <w:p w14:paraId="718FE389" w14:textId="712A92A2" w:rsidR="008C1237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ค่าพัฒนาโครงการผลิตไฟฟ้า</w:t>
            </w:r>
          </w:p>
        </w:tc>
        <w:tc>
          <w:tcPr>
            <w:tcW w:w="1116" w:type="dxa"/>
            <w:vAlign w:val="bottom"/>
          </w:tcPr>
          <w:p w14:paraId="3818E054" w14:textId="367A60E7" w:rsidR="008C1237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040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A0401">
              <w:rPr>
                <w:rFonts w:ascii="Angsana New" w:hAnsi="Angsana New"/>
                <w:sz w:val="30"/>
                <w:szCs w:val="30"/>
                <w:lang w:val="en-US" w:bidi="th-TH"/>
              </w:rPr>
              <w:t>07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D62BD2D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00025D7" w14:textId="4D8398B7" w:rsidR="008C1237" w:rsidRPr="008C1237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8C1237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36" w:type="dxa"/>
            <w:vAlign w:val="bottom"/>
          </w:tcPr>
          <w:p w14:paraId="60B86F50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E933179" w14:textId="31E80B0C" w:rsidR="008C1237" w:rsidRDefault="008C1237" w:rsidP="008C123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0FDDA788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0C534" w14:textId="2DFC9A09" w:rsidR="008C1237" w:rsidRDefault="008C1237" w:rsidP="008C123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1237" w:rsidRPr="00D246FB" w14:paraId="11ECF151" w14:textId="77777777" w:rsidTr="00F9609F">
        <w:tc>
          <w:tcPr>
            <w:tcW w:w="3978" w:type="dxa"/>
            <w:vAlign w:val="bottom"/>
          </w:tcPr>
          <w:p w14:paraId="6DF2BAB3" w14:textId="151107D2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เงินมัดจำและค้ำประกัน</w:t>
            </w:r>
          </w:p>
        </w:tc>
        <w:tc>
          <w:tcPr>
            <w:tcW w:w="1116" w:type="dxa"/>
            <w:vAlign w:val="bottom"/>
          </w:tcPr>
          <w:p w14:paraId="13F162AF" w14:textId="68DA281D" w:rsidR="008C1237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8843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70" w:type="dxa"/>
            <w:vAlign w:val="bottom"/>
          </w:tcPr>
          <w:p w14:paraId="2E639E94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EC766C9" w14:textId="6DFAF1BB" w:rsidR="008C1237" w:rsidRPr="00DB71A4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8843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36" w:type="dxa"/>
            <w:vAlign w:val="bottom"/>
          </w:tcPr>
          <w:p w14:paraId="02BF10C1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6F26685" w14:textId="495BFDC8" w:rsidR="008C1237" w:rsidRPr="00D246FB" w:rsidRDefault="000D72D7" w:rsidP="008843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843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4" w:type="dxa"/>
            <w:gridSpan w:val="2"/>
            <w:vAlign w:val="bottom"/>
          </w:tcPr>
          <w:p w14:paraId="4C53F52D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F1AFAA" w14:textId="30C80817" w:rsidR="008C1237" w:rsidRPr="00D246FB" w:rsidRDefault="000D72D7" w:rsidP="008843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84307" w:rsidRPr="00D2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</w:tr>
      <w:tr w:rsidR="008C1237" w:rsidRPr="00D246FB" w14:paraId="18D0C4BC" w14:textId="77777777" w:rsidTr="00F9609F">
        <w:tc>
          <w:tcPr>
            <w:tcW w:w="3978" w:type="dxa"/>
            <w:vAlign w:val="bottom"/>
          </w:tcPr>
          <w:p w14:paraId="1F0579D9" w14:textId="20722448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ค่าใช้จ่ายจ่ายล่วงหน้าค่าบริการเชื่อมต่อและ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ส่งกระแสไฟฟ้า</w:t>
            </w:r>
          </w:p>
        </w:tc>
        <w:tc>
          <w:tcPr>
            <w:tcW w:w="1116" w:type="dxa"/>
            <w:vAlign w:val="bottom"/>
          </w:tcPr>
          <w:p w14:paraId="3020345A" w14:textId="60DB31DB" w:rsidR="008C1237" w:rsidRPr="00D246FB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8C1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  <w:vAlign w:val="bottom"/>
          </w:tcPr>
          <w:p w14:paraId="5E853536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75754A0" w14:textId="3BE4E087" w:rsidR="008C1237" w:rsidRPr="00D246FB" w:rsidRDefault="000D72D7" w:rsidP="008C123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8C1237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36" w:type="dxa"/>
            <w:vAlign w:val="bottom"/>
          </w:tcPr>
          <w:p w14:paraId="2C564934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54329E2" w14:textId="147AD3E9" w:rsidR="008C1237" w:rsidRPr="00D246FB" w:rsidRDefault="008C1237" w:rsidP="008C123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CAA7C58" w14:textId="77777777" w:rsidR="008C1237" w:rsidRPr="00D246FB" w:rsidRDefault="008C1237" w:rsidP="008C1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1337B" w14:textId="77777777" w:rsidR="008C1237" w:rsidRPr="00D246FB" w:rsidRDefault="008C1237" w:rsidP="008C123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3FED" w:rsidRPr="00D246FB" w14:paraId="0C38B7CE" w14:textId="77777777" w:rsidTr="007E3FED">
        <w:tc>
          <w:tcPr>
            <w:tcW w:w="3978" w:type="dxa"/>
            <w:vAlign w:val="bottom"/>
          </w:tcPr>
          <w:p w14:paraId="02F9A431" w14:textId="59A373B5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E1CA918" w14:textId="277F442D" w:rsidR="007E3FED" w:rsidRPr="00D246FB" w:rsidRDefault="001A0401" w:rsidP="007E3F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4F56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4F56E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C8FC786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62E64D4C" w14:textId="63C767AC" w:rsidR="007E3FED" w:rsidRPr="00884307" w:rsidRDefault="007E3FED" w:rsidP="007E3FE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3052EC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0E9FA4E" w14:textId="1F7B92C9" w:rsidR="007E3FED" w:rsidRPr="00884307" w:rsidRDefault="007E3FED" w:rsidP="007E3FE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1B34629F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B830E6" w14:textId="39F99426" w:rsidR="007E3FED" w:rsidRPr="00D246FB" w:rsidRDefault="007E3FED" w:rsidP="007E3FE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08" w:right="-19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46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3FED" w:rsidRPr="00D246FB" w14:paraId="06548134" w14:textId="77777777" w:rsidTr="007E3FED">
        <w:tc>
          <w:tcPr>
            <w:tcW w:w="3978" w:type="dxa"/>
            <w:vAlign w:val="bottom"/>
          </w:tcPr>
          <w:p w14:paraId="76F021EA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2042B" w14:textId="40BC58AA" w:rsidR="007E3FED" w:rsidRPr="00D246FB" w:rsidRDefault="000D72D7" w:rsidP="007E3F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0" w:type="dxa"/>
            <w:vAlign w:val="bottom"/>
          </w:tcPr>
          <w:p w14:paraId="6676D0B1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105DE" w14:textId="15C4D673" w:rsidR="007E3FED" w:rsidRPr="00D246FB" w:rsidRDefault="000D72D7" w:rsidP="007E3F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879</w:t>
            </w:r>
            <w:r w:rsidR="007E3FED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36" w:type="dxa"/>
            <w:vAlign w:val="bottom"/>
          </w:tcPr>
          <w:p w14:paraId="2EBB013F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BA16E" w14:textId="2558CEC1" w:rsidR="007E3FED" w:rsidRPr="00D246FB" w:rsidRDefault="000D72D7" w:rsidP="007E3F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E3FED" w:rsidRP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4" w:type="dxa"/>
            <w:gridSpan w:val="2"/>
            <w:vAlign w:val="bottom"/>
          </w:tcPr>
          <w:p w14:paraId="3FDCE71B" w14:textId="77777777" w:rsidR="007E3FED" w:rsidRPr="00D246FB" w:rsidRDefault="007E3FED" w:rsidP="007E3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AD11A" w14:textId="4B9F2FCE" w:rsidR="007E3FED" w:rsidRPr="007E3FED" w:rsidRDefault="000D72D7" w:rsidP="007E3FE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E3FED" w:rsidRPr="007E3F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</w:tr>
    </w:tbl>
    <w:p w14:paraId="72ED688D" w14:textId="77777777" w:rsidR="008E6A54" w:rsidRPr="00D246FB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8D0E010" w14:textId="43C66CCE" w:rsidR="008E6A54" w:rsidRPr="00063EF2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063EF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th-TH"/>
        </w:rPr>
        <w:t>โครงการผลิตไฟฟ้าพลังงานทดแทน</w:t>
      </w:r>
    </w:p>
    <w:p w14:paraId="20307C96" w14:textId="77777777" w:rsidR="008E6A54" w:rsidRPr="00ED3343" w:rsidRDefault="008E6A54" w:rsidP="008E6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cs/>
        </w:rPr>
      </w:pPr>
    </w:p>
    <w:p w14:paraId="564E9EA4" w14:textId="797FBC05" w:rsidR="00CA0DC7" w:rsidRDefault="008E6A54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th-TH"/>
        </w:rPr>
      </w:pPr>
      <w:r w:rsidRPr="00DC465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กลุ่มบริษัทมีโครงการที่อยู่ระหว่างการพัฒนาโครงการเพื่อผลิตและจำหน่ายกระแสไฟฟ้าจากพลังงานทดแทนในประเทศออสเตรเลีย</w:t>
      </w:r>
      <w:r w:rsidR="00D64B0A" w:rsidRPr="00DC465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 </w:t>
      </w:r>
    </w:p>
    <w:p w14:paraId="345CF22B" w14:textId="77777777" w:rsidR="00CA0DC7" w:rsidRPr="00CA0DC7" w:rsidRDefault="00CA0DC7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6"/>
          <w:sz w:val="12"/>
          <w:szCs w:val="12"/>
          <w:cs/>
          <w:lang w:val="th-TH"/>
        </w:rPr>
      </w:pPr>
    </w:p>
    <w:p w14:paraId="56FD330B" w14:textId="0EE730FA" w:rsidR="008E6A54" w:rsidRPr="00710E22" w:rsidRDefault="008E6A54" w:rsidP="00D64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th-TH"/>
        </w:rPr>
      </w:pPr>
      <w:r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กลุ่มบริษัทได้บันทึกค่าพัฒนาโครงการที่เกี่ยวกับโครงการผลิตไฟฟ้าพลังงานทดแทนในประเทศออสเตรเลียเป็นสินทรัพย์ไม่หมุนเวียนอื่น ซึ่งโครงการดังกล่าวได้รับใบอนุญาตพัฒนาโครงการจากหน่วยงานท้องถิ่นแล้วและผู้บริหารพิจารณาแล้วพบว่าโครงการเหล่านี้มีความเป็นไปได้ทางเทคนิคและทางการค้า </w:t>
      </w:r>
      <w:r w:rsidR="00146358"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>ซึ่ง</w:t>
      </w:r>
      <w:r w:rsidRPr="00710E22">
        <w:rPr>
          <w:rFonts w:ascii="Angsana New" w:hAnsi="Angsana New" w:hint="cs"/>
          <w:color w:val="000000"/>
          <w:spacing w:val="-8"/>
          <w:sz w:val="30"/>
          <w:szCs w:val="30"/>
          <w:cs/>
        </w:rPr>
        <w:t>มีความเป็นไปได้ที่จะก่อให้เกิดประโยชน์เชิงเศรษฐกิจในอนาคต และยอดรวมของมูลค่าปัจจุบันของกระแสเงินสดในอนาคตจะไม่ต่ำกว่ามูลค่าตามบัญชี</w:t>
      </w:r>
    </w:p>
    <w:p w14:paraId="4A9BFE38" w14:textId="28EB9BFE" w:rsidR="00F9609F" w:rsidRPr="00ED3343" w:rsidRDefault="00F9609F" w:rsidP="008E6A54">
      <w:pPr>
        <w:ind w:left="540"/>
        <w:jc w:val="thaiDistribute"/>
        <w:rPr>
          <w:rFonts w:ascii="Angsana New" w:hAnsi="Angsana New"/>
        </w:rPr>
      </w:pPr>
    </w:p>
    <w:p w14:paraId="5D748049" w14:textId="09C863F2" w:rsidR="00965541" w:rsidRDefault="00965541" w:rsidP="00C64F1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6E11FA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7AEF8F4" w14:textId="77777777" w:rsidR="00B464B5" w:rsidRPr="00CA0DC7" w:rsidRDefault="00B464B5" w:rsidP="00CA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267"/>
        <w:gridCol w:w="1100"/>
        <w:gridCol w:w="268"/>
        <w:gridCol w:w="1047"/>
        <w:gridCol w:w="258"/>
        <w:gridCol w:w="1092"/>
      </w:tblGrid>
      <w:tr w:rsidR="00EA1F7A" w:rsidRPr="00D246FB" w14:paraId="17CE18F5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FAA8676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5" w:type="dxa"/>
            <w:gridSpan w:val="3"/>
            <w:shd w:val="clear" w:color="auto" w:fill="FFFFFF"/>
            <w:vAlign w:val="bottom"/>
          </w:tcPr>
          <w:p w14:paraId="2BF53DFA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A5762E1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97" w:type="dxa"/>
            <w:gridSpan w:val="3"/>
            <w:shd w:val="clear" w:color="auto" w:fill="FFFFFF"/>
            <w:vAlign w:val="bottom"/>
          </w:tcPr>
          <w:p w14:paraId="05794163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1F7A" w:rsidRPr="00D246FB" w14:paraId="2947CC80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58A02600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88" w:type="dxa"/>
            <w:shd w:val="clear" w:color="auto" w:fill="FFFFFF"/>
            <w:vAlign w:val="bottom"/>
          </w:tcPr>
          <w:p w14:paraId="12DEB448" w14:textId="406BDCD3" w:rsidR="00EA1F7A" w:rsidRPr="00CA0DC7" w:rsidRDefault="000D72D7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CA0DC7">
              <w:rPr>
                <w:rFonts w:ascii="Angsana New" w:hAnsi="Angsana New"/>
                <w:bCs/>
                <w:sz w:val="29"/>
                <w:szCs w:val="29"/>
              </w:rPr>
              <w:t>4</w:t>
            </w:r>
          </w:p>
        </w:tc>
        <w:tc>
          <w:tcPr>
            <w:tcW w:w="267" w:type="dxa"/>
            <w:shd w:val="clear" w:color="auto" w:fill="FFFFFF"/>
            <w:vAlign w:val="bottom"/>
          </w:tcPr>
          <w:p w14:paraId="04B6DF50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76A1B988" w14:textId="6B9B0551" w:rsidR="00EA1F7A" w:rsidRPr="00CA0DC7" w:rsidRDefault="000D72D7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CA0DC7">
              <w:rPr>
                <w:rFonts w:ascii="Angsana New" w:hAnsi="Angsana New"/>
                <w:bCs/>
                <w:sz w:val="29"/>
                <w:szCs w:val="29"/>
              </w:rPr>
              <w:t>3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35577C76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784E7DA0" w14:textId="57BE435F" w:rsidR="00EA1F7A" w:rsidRPr="00CA0DC7" w:rsidRDefault="000D72D7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CA0DC7">
              <w:rPr>
                <w:rFonts w:ascii="Angsana New" w:hAnsi="Angsana New"/>
                <w:bCs/>
                <w:sz w:val="29"/>
                <w:szCs w:val="29"/>
              </w:rPr>
              <w:t>4</w:t>
            </w:r>
          </w:p>
        </w:tc>
        <w:tc>
          <w:tcPr>
            <w:tcW w:w="258" w:type="dxa"/>
            <w:shd w:val="clear" w:color="auto" w:fill="FFFFFF"/>
            <w:vAlign w:val="bottom"/>
          </w:tcPr>
          <w:p w14:paraId="76365D41" w14:textId="77777777" w:rsidR="00EA1F7A" w:rsidRPr="00CA0DC7" w:rsidRDefault="00EA1F7A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1EA489D1" w14:textId="5336FA0C" w:rsidR="00EA1F7A" w:rsidRPr="00CA0DC7" w:rsidRDefault="000D72D7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Cs/>
                <w:sz w:val="29"/>
                <w:szCs w:val="29"/>
              </w:rPr>
              <w:t>256</w:t>
            </w:r>
            <w:r w:rsidRPr="00CA0DC7">
              <w:rPr>
                <w:rFonts w:ascii="Angsana New" w:hAnsi="Angsana New"/>
                <w:bCs/>
                <w:sz w:val="29"/>
                <w:szCs w:val="29"/>
              </w:rPr>
              <w:t>3</w:t>
            </w:r>
          </w:p>
        </w:tc>
      </w:tr>
      <w:tr w:rsidR="00EA1F7A" w:rsidRPr="00D246FB" w14:paraId="3DF26D4A" w14:textId="77777777" w:rsidTr="00D76225">
        <w:trPr>
          <w:tblHeader/>
        </w:trPr>
        <w:tc>
          <w:tcPr>
            <w:tcW w:w="4140" w:type="dxa"/>
            <w:shd w:val="clear" w:color="auto" w:fill="FFFFFF"/>
            <w:vAlign w:val="bottom"/>
          </w:tcPr>
          <w:p w14:paraId="427D1F78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220" w:type="dxa"/>
            <w:gridSpan w:val="7"/>
            <w:shd w:val="clear" w:color="auto" w:fill="FFFFFF"/>
            <w:vAlign w:val="bottom"/>
          </w:tcPr>
          <w:p w14:paraId="552D17AF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A1F7A" w:rsidRPr="00D246FB" w14:paraId="23E6E01A" w14:textId="77777777" w:rsidTr="00D76225">
        <w:tc>
          <w:tcPr>
            <w:tcW w:w="4140" w:type="dxa"/>
            <w:shd w:val="clear" w:color="auto" w:fill="FFFFFF"/>
            <w:vAlign w:val="bottom"/>
          </w:tcPr>
          <w:p w14:paraId="18578C1F" w14:textId="77777777" w:rsidR="00EA1F7A" w:rsidRPr="00CA0DC7" w:rsidRDefault="00EA1F7A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188" w:type="dxa"/>
            <w:shd w:val="clear" w:color="auto" w:fill="FFFFFF"/>
            <w:vAlign w:val="bottom"/>
          </w:tcPr>
          <w:p w14:paraId="71A74BBD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7" w:type="dxa"/>
            <w:shd w:val="clear" w:color="auto" w:fill="FFFFFF"/>
            <w:vAlign w:val="bottom"/>
          </w:tcPr>
          <w:p w14:paraId="3A1180A1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FFFFFF"/>
            <w:vAlign w:val="bottom"/>
          </w:tcPr>
          <w:p w14:paraId="4C807AC7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  <w:shd w:val="clear" w:color="auto" w:fill="FFFFFF"/>
            <w:vAlign w:val="bottom"/>
          </w:tcPr>
          <w:p w14:paraId="77F2F969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shd w:val="clear" w:color="auto" w:fill="FFFFFF"/>
            <w:vAlign w:val="bottom"/>
          </w:tcPr>
          <w:p w14:paraId="3F57182C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FFFFFF"/>
            <w:vAlign w:val="bottom"/>
          </w:tcPr>
          <w:p w14:paraId="0B472089" w14:textId="77777777" w:rsidR="00EA1F7A" w:rsidRPr="00CA0DC7" w:rsidRDefault="00EA1F7A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shd w:val="clear" w:color="auto" w:fill="FFFFFF"/>
            <w:vAlign w:val="bottom"/>
          </w:tcPr>
          <w:p w14:paraId="42B7E55C" w14:textId="77777777" w:rsidR="00EA1F7A" w:rsidRPr="00CA0DC7" w:rsidRDefault="00EA1F7A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C0076" w:rsidRPr="00D246FB" w14:paraId="29FB6366" w14:textId="77777777" w:rsidTr="00D76225">
        <w:tc>
          <w:tcPr>
            <w:tcW w:w="4140" w:type="dxa"/>
            <w:vAlign w:val="bottom"/>
          </w:tcPr>
          <w:p w14:paraId="6B300B93" w14:textId="77777777" w:rsidR="006C0076" w:rsidRPr="00CA0DC7" w:rsidRDefault="00B7593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</w:t>
            </w:r>
            <w:r w:rsidR="006C0076" w:rsidRPr="00CA0DC7">
              <w:rPr>
                <w:rFonts w:ascii="Angsana New" w:hAnsi="Angsana New" w:hint="cs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188" w:type="dxa"/>
            <w:vAlign w:val="bottom"/>
          </w:tcPr>
          <w:p w14:paraId="2D390735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FD63904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58565A91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27" w:right="-17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  <w:vAlign w:val="bottom"/>
          </w:tcPr>
          <w:p w14:paraId="03DD604B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EC3DB23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1ABAA8E8" w14:textId="77777777" w:rsidR="006C0076" w:rsidRPr="00CA0DC7" w:rsidRDefault="006C0076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5EE81EF" w14:textId="77777777" w:rsidR="006C0076" w:rsidRPr="00CA0DC7" w:rsidRDefault="006C0076" w:rsidP="0006262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545D8" w:rsidRPr="00D246FB" w14:paraId="1702567A" w14:textId="77777777" w:rsidTr="00D76225">
        <w:tc>
          <w:tcPr>
            <w:tcW w:w="4140" w:type="dxa"/>
            <w:vAlign w:val="bottom"/>
          </w:tcPr>
          <w:p w14:paraId="2C211506" w14:textId="77777777" w:rsidR="002545D8" w:rsidRPr="00CA0DC7" w:rsidRDefault="002545D8" w:rsidP="00254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0C306046" w14:textId="7E1F188F" w:rsidR="002545D8" w:rsidRPr="00CA0DC7" w:rsidRDefault="000D72D7" w:rsidP="002545D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64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896</w:t>
            </w:r>
          </w:p>
        </w:tc>
        <w:tc>
          <w:tcPr>
            <w:tcW w:w="267" w:type="dxa"/>
            <w:vAlign w:val="bottom"/>
          </w:tcPr>
          <w:p w14:paraId="36EA0FC8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C6C47E4" w14:textId="6CFF096A" w:rsidR="002545D8" w:rsidRPr="00CA0DC7" w:rsidRDefault="000D72D7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60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074</w:t>
            </w:r>
          </w:p>
        </w:tc>
        <w:tc>
          <w:tcPr>
            <w:tcW w:w="268" w:type="dxa"/>
            <w:vAlign w:val="bottom"/>
          </w:tcPr>
          <w:p w14:paraId="710EE6AB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  <w:tab w:val="decimal" w:pos="83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3B41D17" w14:textId="45BA1B63" w:rsidR="002545D8" w:rsidRPr="00CA0DC7" w:rsidRDefault="000D72D7" w:rsidP="00B13C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536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0FCCD5A6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02CF00F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-</w:t>
            </w:r>
          </w:p>
        </w:tc>
      </w:tr>
      <w:tr w:rsidR="002545D8" w:rsidRPr="00D246FB" w14:paraId="048AA17C" w14:textId="77777777" w:rsidTr="00D76225">
        <w:tc>
          <w:tcPr>
            <w:tcW w:w="4140" w:type="dxa"/>
            <w:vAlign w:val="bottom"/>
          </w:tcPr>
          <w:p w14:paraId="4FBC56CB" w14:textId="77777777" w:rsidR="002545D8" w:rsidRPr="00CA0DC7" w:rsidRDefault="002545D8" w:rsidP="00254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075A86BC" w14:textId="01BB1A9D" w:rsidR="002545D8" w:rsidRPr="00CA0DC7" w:rsidRDefault="00E7224D" w:rsidP="002545D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29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6EF9DBC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182FB0F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38E6260C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04E6BA7" w14:textId="4C9B26F3" w:rsidR="002545D8" w:rsidRPr="00CA0DC7" w:rsidRDefault="000D72D7" w:rsidP="00B13C3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140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58" w:type="dxa"/>
            <w:vAlign w:val="bottom"/>
          </w:tcPr>
          <w:p w14:paraId="0B84E8F2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4E94863" w14:textId="5873AB54" w:rsidR="002545D8" w:rsidRPr="00CA0DC7" w:rsidRDefault="000D72D7" w:rsidP="002545D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465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2545D8" w:rsidRPr="00D246FB" w14:paraId="46EBEF97" w14:textId="77777777" w:rsidTr="00D76225">
        <w:tc>
          <w:tcPr>
            <w:tcW w:w="4140" w:type="dxa"/>
            <w:vAlign w:val="bottom"/>
          </w:tcPr>
          <w:p w14:paraId="5561C945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88" w:type="dxa"/>
            <w:vAlign w:val="bottom"/>
          </w:tcPr>
          <w:p w14:paraId="237330E3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5273F9F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DC0715C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AC98B8B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0FB4B62" w14:textId="77777777" w:rsidR="002545D8" w:rsidRPr="00CA0DC7" w:rsidRDefault="002545D8" w:rsidP="00E7224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387BA0D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8F9818D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545D8" w:rsidRPr="00D246FB" w14:paraId="261F8BA9" w14:textId="77777777" w:rsidTr="00D76225">
        <w:tc>
          <w:tcPr>
            <w:tcW w:w="4140" w:type="dxa"/>
            <w:vAlign w:val="bottom"/>
          </w:tcPr>
          <w:p w14:paraId="645346E0" w14:textId="77777777" w:rsidR="002545D8" w:rsidRPr="00CA0DC7" w:rsidRDefault="002545D8" w:rsidP="00254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  <w:r w:rsidRPr="00CA0DC7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69D2E31A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A5F5394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6164DA1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0ACCC70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302BD24F" w14:textId="77777777" w:rsidR="002545D8" w:rsidRPr="00CA0DC7" w:rsidRDefault="002545D8" w:rsidP="00E7224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1C2FF0A6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62FE2DF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545D8" w:rsidRPr="00D246FB" w14:paraId="086B9F38" w14:textId="77777777" w:rsidTr="00D76225">
        <w:tc>
          <w:tcPr>
            <w:tcW w:w="4140" w:type="dxa"/>
            <w:vAlign w:val="bottom"/>
          </w:tcPr>
          <w:p w14:paraId="233D959B" w14:textId="77777777" w:rsidR="002545D8" w:rsidRPr="00CA0DC7" w:rsidRDefault="002545D8" w:rsidP="00254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0CA13287" w14:textId="52578B66" w:rsidR="002545D8" w:rsidRPr="00CA0DC7" w:rsidRDefault="000D72D7" w:rsidP="002545D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293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670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533</w:t>
            </w:r>
          </w:p>
        </w:tc>
        <w:tc>
          <w:tcPr>
            <w:tcW w:w="267" w:type="dxa"/>
            <w:vAlign w:val="bottom"/>
          </w:tcPr>
          <w:p w14:paraId="1F1C2901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65DDB8A" w14:textId="46E97087" w:rsidR="002545D8" w:rsidRPr="00CA0DC7" w:rsidRDefault="000D72D7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486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205</w:t>
            </w:r>
          </w:p>
        </w:tc>
        <w:tc>
          <w:tcPr>
            <w:tcW w:w="268" w:type="dxa"/>
            <w:vAlign w:val="bottom"/>
          </w:tcPr>
          <w:p w14:paraId="29BBFE3F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2C158ACF" w14:textId="0AEFF7BF" w:rsidR="002545D8" w:rsidRPr="00CA0DC7" w:rsidRDefault="00E7224D" w:rsidP="00E7224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17AEB75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3A7D38C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-</w:t>
            </w:r>
          </w:p>
        </w:tc>
      </w:tr>
      <w:tr w:rsidR="002545D8" w:rsidRPr="00D246FB" w14:paraId="0B528239" w14:textId="77777777" w:rsidTr="00D76225">
        <w:tc>
          <w:tcPr>
            <w:tcW w:w="4140" w:type="dxa"/>
            <w:vAlign w:val="bottom"/>
          </w:tcPr>
          <w:p w14:paraId="23C7D67A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188" w:type="dxa"/>
            <w:vAlign w:val="bottom"/>
          </w:tcPr>
          <w:p w14:paraId="447BC376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B066819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trike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FD465F2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257A6BE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7A498D8" w14:textId="77777777" w:rsidR="002545D8" w:rsidRPr="00CA0DC7" w:rsidRDefault="002545D8" w:rsidP="00E7224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0887DCC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F4EC117" w14:textId="77777777" w:rsidR="002545D8" w:rsidRPr="00CA0DC7" w:rsidRDefault="002545D8" w:rsidP="002545D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trike/>
                <w:sz w:val="29"/>
                <w:szCs w:val="29"/>
              </w:rPr>
            </w:pPr>
          </w:p>
        </w:tc>
      </w:tr>
      <w:tr w:rsidR="002545D8" w:rsidRPr="00D246FB" w14:paraId="11990EAE" w14:textId="77777777" w:rsidTr="00D76225">
        <w:tc>
          <w:tcPr>
            <w:tcW w:w="4140" w:type="dxa"/>
            <w:vAlign w:val="bottom"/>
          </w:tcPr>
          <w:p w14:paraId="775A89B7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A0DC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ภายในหนึ่งปี </w:t>
            </w:r>
          </w:p>
        </w:tc>
        <w:tc>
          <w:tcPr>
            <w:tcW w:w="1188" w:type="dxa"/>
            <w:vAlign w:val="bottom"/>
          </w:tcPr>
          <w:p w14:paraId="6762167B" w14:textId="5A317C25" w:rsidR="002545D8" w:rsidRPr="00CA0DC7" w:rsidRDefault="000D72D7" w:rsidP="002545D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3E1EE6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61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3E1EE6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512</w:t>
            </w:r>
          </w:p>
        </w:tc>
        <w:tc>
          <w:tcPr>
            <w:tcW w:w="267" w:type="dxa"/>
            <w:vAlign w:val="bottom"/>
          </w:tcPr>
          <w:p w14:paraId="39056731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F549BF8" w14:textId="6B706FE3" w:rsidR="002545D8" w:rsidRPr="00CA0DC7" w:rsidRDefault="000D72D7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118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092</w:t>
            </w:r>
          </w:p>
        </w:tc>
        <w:tc>
          <w:tcPr>
            <w:tcW w:w="268" w:type="dxa"/>
            <w:vAlign w:val="bottom"/>
          </w:tcPr>
          <w:p w14:paraId="0BF0326B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18CAE4A0" w14:textId="4DC031DA" w:rsidR="002545D8" w:rsidRPr="00CA0DC7" w:rsidRDefault="000D72D7" w:rsidP="00E722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E7224D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420</w:t>
            </w:r>
          </w:p>
        </w:tc>
        <w:tc>
          <w:tcPr>
            <w:tcW w:w="258" w:type="dxa"/>
            <w:vAlign w:val="bottom"/>
          </w:tcPr>
          <w:p w14:paraId="3AB198FB" w14:textId="77777777" w:rsidR="002545D8" w:rsidRPr="00CA0DC7" w:rsidRDefault="002545D8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A469A44" w14:textId="1F5E62E0" w:rsidR="002545D8" w:rsidRPr="00CA0DC7" w:rsidRDefault="000D72D7" w:rsidP="002545D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16</w:t>
            </w:r>
            <w:r w:rsidR="002545D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290</w:t>
            </w:r>
          </w:p>
        </w:tc>
      </w:tr>
      <w:tr w:rsidR="008576C9" w:rsidRPr="00D246FB" w14:paraId="4C0D3646" w14:textId="77777777" w:rsidTr="00D76225">
        <w:tc>
          <w:tcPr>
            <w:tcW w:w="4140" w:type="dxa"/>
            <w:vAlign w:val="bottom"/>
          </w:tcPr>
          <w:p w14:paraId="52EF7D5F" w14:textId="173FEAAE" w:rsidR="008576C9" w:rsidRPr="00CA0DC7" w:rsidRDefault="008576C9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หุ้นกู้ -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48A981AC" w14:textId="77777777" w:rsidR="008576C9" w:rsidRPr="00CA0DC7" w:rsidRDefault="008576C9" w:rsidP="002545D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29E08D5C" w14:textId="77777777" w:rsidR="008576C9" w:rsidRPr="00CA0DC7" w:rsidRDefault="008576C9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269BCF26" w14:textId="77777777" w:rsidR="008576C9" w:rsidRPr="00CA0DC7" w:rsidRDefault="008576C9" w:rsidP="002545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266BEA5" w14:textId="77777777" w:rsidR="008576C9" w:rsidRPr="00CA0DC7" w:rsidRDefault="008576C9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AAC919C" w14:textId="77777777" w:rsidR="008576C9" w:rsidRPr="00CA0DC7" w:rsidRDefault="008576C9" w:rsidP="00E722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495B0D6D" w14:textId="77777777" w:rsidR="008576C9" w:rsidRPr="00CA0DC7" w:rsidRDefault="008576C9" w:rsidP="00254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51EDCE6" w14:textId="77777777" w:rsidR="008576C9" w:rsidRPr="00CA0DC7" w:rsidRDefault="008576C9" w:rsidP="002545D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</w:tr>
      <w:tr w:rsidR="00802221" w:rsidRPr="00D246FB" w14:paraId="1002E541" w14:textId="77777777" w:rsidTr="00D76225">
        <w:tc>
          <w:tcPr>
            <w:tcW w:w="4140" w:type="dxa"/>
            <w:vAlign w:val="bottom"/>
          </w:tcPr>
          <w:p w14:paraId="31E809A6" w14:textId="02CAAB82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C70690" w14:textId="08865E1A" w:rsidR="00802221" w:rsidRPr="00CA0DC7" w:rsidRDefault="000D72D7" w:rsidP="0080222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999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94</w:t>
            </w:r>
            <w:r w:rsidR="00ED4576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67" w:type="dxa"/>
            <w:vAlign w:val="bottom"/>
          </w:tcPr>
          <w:p w14:paraId="4753934F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C472519" w14:textId="0A3E8F73" w:rsidR="00802221" w:rsidRPr="00CA0DC7" w:rsidRDefault="00802221" w:rsidP="00B13C3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0672367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0FC5C883" w14:textId="1D11D3CB" w:rsidR="00802221" w:rsidRPr="00CA0DC7" w:rsidRDefault="00802221" w:rsidP="00B13C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1AA15DF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15CA68" w14:textId="22CFDB1C" w:rsidR="00802221" w:rsidRPr="00CA0DC7" w:rsidRDefault="00802221" w:rsidP="00B13C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802221" w:rsidRPr="001433DF" w14:paraId="4E31D4C7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37D4D2DF" w14:textId="57299688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  <w:r w:rsidR="00955E18" w:rsidRPr="00CA0DC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A8E8C" w14:textId="3218B4ED" w:rsidR="00802221" w:rsidRPr="00CA0DC7" w:rsidRDefault="000D72D7" w:rsidP="0080222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10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3E1EE6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3E1EE6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88</w:t>
            </w:r>
            <w:r w:rsidR="00ED4576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9</w:t>
            </w:r>
          </w:p>
        </w:tc>
        <w:tc>
          <w:tcPr>
            <w:tcW w:w="267" w:type="dxa"/>
            <w:vAlign w:val="bottom"/>
          </w:tcPr>
          <w:p w14:paraId="7C2B9362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200A0" w14:textId="60C6F80A" w:rsidR="00802221" w:rsidRPr="00CA0DC7" w:rsidRDefault="000D72D7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664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371</w:t>
            </w:r>
          </w:p>
        </w:tc>
        <w:tc>
          <w:tcPr>
            <w:tcW w:w="268" w:type="dxa"/>
            <w:vAlign w:val="bottom"/>
          </w:tcPr>
          <w:p w14:paraId="639ED4DC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AD9" w14:textId="4F78EC32" w:rsidR="00802221" w:rsidRPr="00CA0DC7" w:rsidRDefault="000D72D7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691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420</w:t>
            </w:r>
          </w:p>
        </w:tc>
        <w:tc>
          <w:tcPr>
            <w:tcW w:w="258" w:type="dxa"/>
            <w:vAlign w:val="bottom"/>
          </w:tcPr>
          <w:p w14:paraId="739C4B7E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19DB" w14:textId="368BBD97" w:rsidR="00802221" w:rsidRPr="00CA0DC7" w:rsidRDefault="000D72D7" w:rsidP="0080222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481</w:t>
            </w:r>
            <w:r w:rsidR="00802221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290</w:t>
            </w:r>
          </w:p>
        </w:tc>
      </w:tr>
      <w:tr w:rsidR="00802221" w:rsidRPr="00BE30EE" w14:paraId="471117CB" w14:textId="77777777" w:rsidTr="00D76225">
        <w:trPr>
          <w:trHeight w:val="71"/>
        </w:trPr>
        <w:tc>
          <w:tcPr>
            <w:tcW w:w="4140" w:type="dxa"/>
            <w:vAlign w:val="bottom"/>
          </w:tcPr>
          <w:p w14:paraId="68BCB78C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2ADA6D39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189CE4BF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56004056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2B111FC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bottom"/>
          </w:tcPr>
          <w:p w14:paraId="3E0BDC38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8" w:type="dxa"/>
            <w:vAlign w:val="bottom"/>
          </w:tcPr>
          <w:p w14:paraId="680C2ADB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35D4FD95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02221" w:rsidRPr="00D246FB" w14:paraId="4899D7E8" w14:textId="77777777" w:rsidTr="00D76225">
        <w:tc>
          <w:tcPr>
            <w:tcW w:w="4140" w:type="dxa"/>
            <w:vAlign w:val="bottom"/>
          </w:tcPr>
          <w:p w14:paraId="75CA9857" w14:textId="446FAA6A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188" w:type="dxa"/>
            <w:vAlign w:val="bottom"/>
          </w:tcPr>
          <w:p w14:paraId="78433A63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623E0AD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96F184C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6041870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462A720E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566561B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2022D8A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02221" w:rsidRPr="00D246FB" w14:paraId="452EF8E0" w14:textId="77777777" w:rsidTr="00D76225">
        <w:tc>
          <w:tcPr>
            <w:tcW w:w="4140" w:type="dxa"/>
            <w:vAlign w:val="bottom"/>
          </w:tcPr>
          <w:p w14:paraId="50FCB1C7" w14:textId="77777777" w:rsidR="00802221" w:rsidRPr="00CA0DC7" w:rsidRDefault="00802221" w:rsidP="008022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88" w:type="dxa"/>
            <w:vAlign w:val="bottom"/>
          </w:tcPr>
          <w:p w14:paraId="093CF89C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31A3FEF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1135D56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7EF077D8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6A3294E0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108" w:right="-26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31863582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4BF97CB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802221" w:rsidRPr="00D246FB" w14:paraId="715EFA06" w14:textId="77777777" w:rsidTr="00D76225">
        <w:tc>
          <w:tcPr>
            <w:tcW w:w="4140" w:type="dxa"/>
            <w:vAlign w:val="bottom"/>
          </w:tcPr>
          <w:p w14:paraId="360E70B5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   - 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ส่วนที่มีหลักประกัน</w:t>
            </w:r>
          </w:p>
        </w:tc>
        <w:tc>
          <w:tcPr>
            <w:tcW w:w="1188" w:type="dxa"/>
            <w:vAlign w:val="bottom"/>
          </w:tcPr>
          <w:p w14:paraId="6306A698" w14:textId="384564EE" w:rsidR="00802221" w:rsidRPr="00CA0DC7" w:rsidRDefault="000D72D7" w:rsidP="0080222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26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745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189</w:t>
            </w:r>
          </w:p>
        </w:tc>
        <w:tc>
          <w:tcPr>
            <w:tcW w:w="267" w:type="dxa"/>
            <w:vAlign w:val="bottom"/>
          </w:tcPr>
          <w:p w14:paraId="11320311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6AC6197" w14:textId="58321B48" w:rsidR="00802221" w:rsidRPr="00CA0DC7" w:rsidRDefault="000D72D7" w:rsidP="0080222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16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768</w:t>
            </w:r>
            <w:r w:rsidR="00802221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088</w:t>
            </w:r>
          </w:p>
        </w:tc>
        <w:tc>
          <w:tcPr>
            <w:tcW w:w="268" w:type="dxa"/>
            <w:vAlign w:val="bottom"/>
          </w:tcPr>
          <w:p w14:paraId="5E28C375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CDF4508" w14:textId="5768DFAC" w:rsidR="00802221" w:rsidRPr="00CA0DC7" w:rsidRDefault="000D72D7" w:rsidP="00B13C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802221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  <w:r w:rsidR="00802221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58" w:type="dxa"/>
            <w:vAlign w:val="bottom"/>
          </w:tcPr>
          <w:p w14:paraId="7C682276" w14:textId="77777777" w:rsidR="00802221" w:rsidRPr="00CA0DC7" w:rsidRDefault="00802221" w:rsidP="00802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1FF11E9" w14:textId="77777777" w:rsidR="00802221" w:rsidRPr="00CA0DC7" w:rsidRDefault="00802221" w:rsidP="00802221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C451A8" w:rsidRPr="00D246FB" w14:paraId="754E8758" w14:textId="77777777" w:rsidTr="00D76225">
        <w:tc>
          <w:tcPr>
            <w:tcW w:w="4140" w:type="dxa"/>
            <w:vAlign w:val="bottom"/>
          </w:tcPr>
          <w:p w14:paraId="3B6B9C39" w14:textId="777823AD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55036F" w14:textId="6D0E8DE6" w:rsidR="00C451A8" w:rsidRPr="00CA0DC7" w:rsidRDefault="000D72D7" w:rsidP="00C451A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lang w:val="en-US" w:bidi="th-TH"/>
              </w:rPr>
              <w:t>320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1A71932A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122783EF" w14:textId="4631CB06" w:rsidR="00C451A8" w:rsidRPr="00CA0DC7" w:rsidRDefault="00B13C30" w:rsidP="00B13C3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0FD1ADB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58FBEB6B" w14:textId="244260B4" w:rsidR="00C451A8" w:rsidRPr="00CA0DC7" w:rsidRDefault="00B13C30" w:rsidP="00B13C3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538359FC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1200AE3" w14:textId="351212EC" w:rsidR="00C451A8" w:rsidRPr="00CA0DC7" w:rsidRDefault="00B13C30" w:rsidP="00B13C3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C451A8" w:rsidRPr="00D246FB" w14:paraId="7A16AC3C" w14:textId="77777777" w:rsidTr="00D76225">
        <w:tc>
          <w:tcPr>
            <w:tcW w:w="4140" w:type="dxa"/>
            <w:vAlign w:val="bottom"/>
          </w:tcPr>
          <w:p w14:paraId="63AAA4F9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487DAC5" w14:textId="5E608E95" w:rsidR="00C451A8" w:rsidRPr="00CA0DC7" w:rsidRDefault="000D72D7" w:rsidP="00C451A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C451A8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3E1EE6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05</w:t>
            </w:r>
            <w:r w:rsidR="00C451A8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="003E1EE6" w:rsidRPr="00CA0DC7">
              <w:rPr>
                <w:rFonts w:ascii="Angsana New" w:hAnsi="Angsana New"/>
                <w:sz w:val="29"/>
                <w:szCs w:val="29"/>
              </w:rPr>
              <w:t>423</w:t>
            </w:r>
          </w:p>
        </w:tc>
        <w:tc>
          <w:tcPr>
            <w:tcW w:w="267" w:type="dxa"/>
            <w:vAlign w:val="bottom"/>
          </w:tcPr>
          <w:p w14:paraId="0AE08A24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632040FF" w14:textId="1398B03E" w:rsidR="00C451A8" w:rsidRPr="00CA0DC7" w:rsidRDefault="000D72D7" w:rsidP="00C451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C451A8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362</w:t>
            </w:r>
            <w:r w:rsidR="00C451A8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556</w:t>
            </w:r>
          </w:p>
        </w:tc>
        <w:tc>
          <w:tcPr>
            <w:tcW w:w="268" w:type="dxa"/>
            <w:vAlign w:val="bottom"/>
          </w:tcPr>
          <w:p w14:paraId="676A6022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vAlign w:val="bottom"/>
          </w:tcPr>
          <w:p w14:paraId="76F6EEF6" w14:textId="658D350B" w:rsidR="00C451A8" w:rsidRPr="00CA0DC7" w:rsidRDefault="000D72D7" w:rsidP="00B13C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15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922</w:t>
            </w:r>
          </w:p>
        </w:tc>
        <w:tc>
          <w:tcPr>
            <w:tcW w:w="258" w:type="dxa"/>
            <w:vAlign w:val="bottom"/>
          </w:tcPr>
          <w:p w14:paraId="7A3A41CF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7FB9883" w14:textId="22CB240C" w:rsidR="00C451A8" w:rsidRPr="00CA0DC7" w:rsidRDefault="000D72D7" w:rsidP="00C451A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26</w:t>
            </w:r>
            <w:r w:rsidR="00C451A8" w:rsidRPr="00CA0DC7">
              <w:rPr>
                <w:rFonts w:ascii="Angsana New" w:hAnsi="Angsana New"/>
                <w:sz w:val="29"/>
                <w:szCs w:val="29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594</w:t>
            </w:r>
          </w:p>
        </w:tc>
      </w:tr>
      <w:tr w:rsidR="00C451A8" w:rsidRPr="00D246FB" w14:paraId="2FA9ED98" w14:textId="77777777" w:rsidTr="00D76225">
        <w:tc>
          <w:tcPr>
            <w:tcW w:w="4140" w:type="dxa"/>
            <w:vAlign w:val="bottom"/>
          </w:tcPr>
          <w:p w14:paraId="52DA610C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332"/>
              <w:rPr>
                <w:rFonts w:ascii="Angsana New" w:hAnsi="Angsana New"/>
                <w:sz w:val="29"/>
                <w:szCs w:val="29"/>
                <w:cs/>
              </w:rPr>
            </w:pP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>หุ้นกู้</w:t>
            </w:r>
            <w:r w:rsidRPr="00CA0DC7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CA0DC7">
              <w:rPr>
                <w:rFonts w:ascii="Angsana New" w:hAnsi="Angsana New" w:hint="cs"/>
                <w:sz w:val="29"/>
                <w:szCs w:val="29"/>
                <w:cs/>
              </w:rPr>
              <w:t xml:space="preserve"> ส่วนที่ไม่มีหลักประกัน</w:t>
            </w:r>
          </w:p>
        </w:tc>
        <w:tc>
          <w:tcPr>
            <w:tcW w:w="1188" w:type="dxa"/>
            <w:vAlign w:val="bottom"/>
          </w:tcPr>
          <w:p w14:paraId="1EC9EEE4" w14:textId="7F9812D0" w:rsidR="00C451A8" w:rsidRPr="00CA0DC7" w:rsidRDefault="000D72D7" w:rsidP="00C451A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22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351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744</w:t>
            </w:r>
          </w:p>
        </w:tc>
        <w:tc>
          <w:tcPr>
            <w:tcW w:w="267" w:type="dxa"/>
            <w:vAlign w:val="bottom"/>
          </w:tcPr>
          <w:p w14:paraId="43DE5906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vAlign w:val="bottom"/>
          </w:tcPr>
          <w:p w14:paraId="440A1DDC" w14:textId="5763F0C1" w:rsidR="00C451A8" w:rsidRPr="00CA0DC7" w:rsidRDefault="000D72D7" w:rsidP="00C451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23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338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357</w:t>
            </w:r>
          </w:p>
        </w:tc>
        <w:tc>
          <w:tcPr>
            <w:tcW w:w="268" w:type="dxa"/>
            <w:vAlign w:val="bottom"/>
          </w:tcPr>
          <w:p w14:paraId="5328633A" w14:textId="50A15A89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</w:rPr>
              <w:t xml:space="preserve">         </w:t>
            </w:r>
          </w:p>
        </w:tc>
        <w:tc>
          <w:tcPr>
            <w:tcW w:w="1047" w:type="dxa"/>
            <w:vAlign w:val="bottom"/>
          </w:tcPr>
          <w:p w14:paraId="4F738DE6" w14:textId="0BB3B348" w:rsidR="00C451A8" w:rsidRPr="00CA0DC7" w:rsidRDefault="000D72D7" w:rsidP="00B13C3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989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734</w:t>
            </w:r>
          </w:p>
        </w:tc>
        <w:tc>
          <w:tcPr>
            <w:tcW w:w="258" w:type="dxa"/>
            <w:vAlign w:val="bottom"/>
          </w:tcPr>
          <w:p w14:paraId="1F1784A0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447C052" w14:textId="4FBAEE1E" w:rsidR="00C451A8" w:rsidRPr="00CA0DC7" w:rsidRDefault="000D72D7" w:rsidP="00C451A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987</w:t>
            </w:r>
            <w:r w:rsidR="00C451A8" w:rsidRPr="00CA0DC7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sz w:val="29"/>
                <w:szCs w:val="29"/>
                <w:lang w:val="en-US"/>
              </w:rPr>
              <w:t>986</w:t>
            </w:r>
          </w:p>
        </w:tc>
      </w:tr>
      <w:tr w:rsidR="00C451A8" w:rsidRPr="00D246FB" w14:paraId="04C2FA52" w14:textId="77777777" w:rsidTr="00D76225">
        <w:tc>
          <w:tcPr>
            <w:tcW w:w="4140" w:type="dxa"/>
            <w:vAlign w:val="bottom"/>
          </w:tcPr>
          <w:p w14:paraId="250CB7F6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CA0DC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A26BD" w14:textId="1910B872" w:rsidR="00C451A8" w:rsidRPr="00CA0DC7" w:rsidRDefault="000D72D7" w:rsidP="00C451A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50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ED4576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922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="00ED4576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356</w:t>
            </w:r>
          </w:p>
        </w:tc>
        <w:tc>
          <w:tcPr>
            <w:tcW w:w="267" w:type="dxa"/>
            <w:vAlign w:val="bottom"/>
          </w:tcPr>
          <w:p w14:paraId="5EAD20B6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CD04B" w14:textId="0F0CAE89" w:rsidR="00C451A8" w:rsidRPr="00CA0DC7" w:rsidRDefault="000D72D7" w:rsidP="00C451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41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469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001</w:t>
            </w:r>
          </w:p>
        </w:tc>
        <w:tc>
          <w:tcPr>
            <w:tcW w:w="268" w:type="dxa"/>
            <w:vAlign w:val="bottom"/>
          </w:tcPr>
          <w:p w14:paraId="765F8F7B" w14:textId="77777777" w:rsidR="00C451A8" w:rsidRPr="00CA0DC7" w:rsidRDefault="00C451A8" w:rsidP="00C451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05167" w14:textId="60CA41E2" w:rsidR="00C451A8" w:rsidRPr="00CA0DC7" w:rsidRDefault="000D72D7" w:rsidP="00C451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13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005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656</w:t>
            </w:r>
          </w:p>
        </w:tc>
        <w:tc>
          <w:tcPr>
            <w:tcW w:w="258" w:type="dxa"/>
            <w:vAlign w:val="bottom"/>
          </w:tcPr>
          <w:p w14:paraId="4C0FAFAA" w14:textId="77777777" w:rsidR="00C451A8" w:rsidRPr="00CA0DC7" w:rsidRDefault="00C451A8" w:rsidP="00C45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6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2DF08" w14:textId="65B63F03" w:rsidR="00C451A8" w:rsidRPr="00CA0DC7" w:rsidRDefault="000D72D7" w:rsidP="00C451A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78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014</w:t>
            </w:r>
            <w:r w:rsidR="00C451A8"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CA0DC7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580</w:t>
            </w:r>
          </w:p>
        </w:tc>
      </w:tr>
    </w:tbl>
    <w:p w14:paraId="4709C90C" w14:textId="77777777" w:rsidR="00671C0F" w:rsidRPr="00CA0DC7" w:rsidRDefault="00671C0F" w:rsidP="00CA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11752858" w14:textId="3DB549D7" w:rsidR="00BE30EE" w:rsidRDefault="00625A59" w:rsidP="00B1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</w:t>
      </w:r>
      <w:r w:rsidR="0043729F" w:rsidRPr="00D246FB">
        <w:rPr>
          <w:rFonts w:ascii="Angsana New" w:hAnsi="Angsana New" w:hint="cs"/>
          <w:sz w:val="30"/>
          <w:szCs w:val="30"/>
          <w:cs/>
        </w:rPr>
        <w:t>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="0043729F"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3</w:t>
      </w:r>
      <w:r w:rsidR="000D72D7" w:rsidRPr="000D72D7">
        <w:rPr>
          <w:rFonts w:ascii="Angsana New" w:hAnsi="Angsana New"/>
          <w:spacing w:val="-2"/>
          <w:sz w:val="30"/>
          <w:szCs w:val="30"/>
        </w:rPr>
        <w:t>1</w:t>
      </w:r>
      <w:r w:rsidR="0043729F" w:rsidRPr="00D246F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43729F" w:rsidRPr="00D246F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pacing w:val="-2"/>
          <w:sz w:val="30"/>
          <w:szCs w:val="30"/>
        </w:rPr>
        <w:t>256</w:t>
      </w:r>
      <w:r w:rsidR="000D72D7" w:rsidRPr="000D72D7">
        <w:rPr>
          <w:rFonts w:ascii="Angsana New" w:hAnsi="Angsana New"/>
          <w:spacing w:val="-2"/>
          <w:sz w:val="30"/>
          <w:szCs w:val="30"/>
        </w:rPr>
        <w:t>4</w:t>
      </w:r>
      <w:r w:rsidR="0043729F"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6996719" w14:textId="77777777" w:rsidR="0043729F" w:rsidRPr="00D76225" w:rsidRDefault="0043729F" w:rsidP="00B13C3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2545D8" w:rsidRPr="00255103" w14:paraId="0AC93912" w14:textId="77777777" w:rsidTr="00D76225">
        <w:trPr>
          <w:tblHeader/>
        </w:trPr>
        <w:tc>
          <w:tcPr>
            <w:tcW w:w="3150" w:type="dxa"/>
          </w:tcPr>
          <w:p w14:paraId="56150D96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00B715BA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45D8" w:rsidRPr="00255103" w14:paraId="3C3822CE" w14:textId="77777777" w:rsidTr="00D76225">
        <w:trPr>
          <w:tblHeader/>
        </w:trPr>
        <w:tc>
          <w:tcPr>
            <w:tcW w:w="3150" w:type="dxa"/>
          </w:tcPr>
          <w:p w14:paraId="649F195E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9D0879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15AD989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</w:tcPr>
          <w:p w14:paraId="65580C7F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</w:tcPr>
          <w:p w14:paraId="7DE45905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2545D8" w:rsidRPr="00255103" w14:paraId="454A850F" w14:textId="77777777" w:rsidTr="00D76225">
        <w:trPr>
          <w:tblHeader/>
        </w:trPr>
        <w:tc>
          <w:tcPr>
            <w:tcW w:w="3150" w:type="dxa"/>
          </w:tcPr>
          <w:p w14:paraId="509C1AC4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BBBA8E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F09BE6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3C9996E1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</w:tcPr>
          <w:p w14:paraId="6B3E04C9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545D8" w:rsidRPr="00255103" w14:paraId="22D1616F" w14:textId="77777777" w:rsidTr="00D76225">
        <w:tc>
          <w:tcPr>
            <w:tcW w:w="3150" w:type="dxa"/>
          </w:tcPr>
          <w:p w14:paraId="56DF7BF8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56A3CC08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7412C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0EC0EE6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B046631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5D8" w:rsidRPr="00255103" w14:paraId="3C868ABC" w14:textId="77777777" w:rsidTr="00D76225">
        <w:tc>
          <w:tcPr>
            <w:tcW w:w="3150" w:type="dxa"/>
          </w:tcPr>
          <w:p w14:paraId="5593AE13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D89E513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5B908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8384B6A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2B1DD60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5D8" w:rsidRPr="00255103" w14:paraId="23D6E044" w14:textId="77777777" w:rsidTr="00D76225">
        <w:tc>
          <w:tcPr>
            <w:tcW w:w="3150" w:type="dxa"/>
          </w:tcPr>
          <w:p w14:paraId="1085267E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F225B3B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12CDC3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206C77D3" w14:textId="6A186D31" w:rsidR="002545D8" w:rsidRPr="00255103" w:rsidRDefault="000D72D7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2545D8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535" w:type="dxa"/>
          </w:tcPr>
          <w:p w14:paraId="7C3DA627" w14:textId="77777777" w:rsidR="002545D8" w:rsidRPr="00710E22" w:rsidRDefault="002545D8" w:rsidP="0065369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10E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641C1177" w14:textId="1AE3362E" w:rsidR="002545D8" w:rsidRPr="00EC286D" w:rsidRDefault="002545D8" w:rsidP="00B0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EC28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ภายใน</w:t>
            </w:r>
            <w:r w:rsidR="009A0944" w:rsidRPr="00EC28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ระยะเวลา </w:t>
            </w:r>
            <w:r w:rsidR="000D72D7" w:rsidRPr="000D72D7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="009A0944" w:rsidRPr="00EC286D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9A0944" w:rsidRPr="00EC28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ตั้งแต่เดือนมกราคมถึงเดือนมีนาคม </w:t>
            </w:r>
            <w:r w:rsidR="000D72D7" w:rsidRPr="000D72D7">
              <w:rPr>
                <w:rFonts w:ascii="Angsana New" w:hAnsi="Angsana New"/>
                <w:spacing w:val="-8"/>
                <w:sz w:val="30"/>
                <w:szCs w:val="30"/>
              </w:rPr>
              <w:t>2565</w:t>
            </w:r>
            <w:r w:rsidR="009A0944" w:rsidRPr="00EC286D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9A0944" w:rsidRPr="00EC286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และมีกำหนดการจ่ายชำระคืนเมื่อทวงตาม</w:t>
            </w:r>
          </w:p>
        </w:tc>
      </w:tr>
      <w:tr w:rsidR="00745040" w:rsidRPr="00255103" w14:paraId="0AE79FBD" w14:textId="77777777" w:rsidTr="00D76225">
        <w:tc>
          <w:tcPr>
            <w:tcW w:w="3150" w:type="dxa"/>
          </w:tcPr>
          <w:p w14:paraId="60A71541" w14:textId="2D294812" w:rsidR="00745040" w:rsidRPr="00255103" w:rsidRDefault="00745040" w:rsidP="0074504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4E73A8E" w14:textId="66A9356C" w:rsidR="00745040" w:rsidRPr="00255103" w:rsidRDefault="00745040" w:rsidP="00745040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35BE0831" w14:textId="0B1F023B" w:rsidR="00745040" w:rsidRPr="00255103" w:rsidRDefault="000D72D7" w:rsidP="00745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745040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535" w:type="dxa"/>
          </w:tcPr>
          <w:p w14:paraId="564D18E4" w14:textId="57DBF654" w:rsidR="00745040" w:rsidRPr="00710E22" w:rsidRDefault="00745040" w:rsidP="0074504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10E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66C0BB8B" w14:textId="03ABAB93" w:rsidR="00745040" w:rsidRPr="00255103" w:rsidRDefault="00745040" w:rsidP="007450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ภายในเดือนมกราคม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607E" w:rsidRPr="00255103" w14:paraId="58812EA7" w14:textId="77777777" w:rsidTr="00D76225">
        <w:tc>
          <w:tcPr>
            <w:tcW w:w="3150" w:type="dxa"/>
          </w:tcPr>
          <w:p w14:paraId="483E52F6" w14:textId="77777777" w:rsidR="00F1607E" w:rsidRPr="00255103" w:rsidRDefault="00F1607E" w:rsidP="00F160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56668F9" w14:textId="1A018D7F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44D5CAE2" w14:textId="489E0AB7" w:rsidR="00F1607E" w:rsidRPr="00255103" w:rsidRDefault="00F1607E" w:rsidP="00F160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58D5234E" w14:textId="3BFA2D65" w:rsidR="00F1607E" w:rsidRPr="00255103" w:rsidRDefault="000D72D7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72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07E" w:rsidRPr="00255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535" w:type="dxa"/>
          </w:tcPr>
          <w:p w14:paraId="03B85410" w14:textId="1CB88AE4" w:rsidR="00F1607E" w:rsidRPr="00710E22" w:rsidRDefault="00F1607E" w:rsidP="00F1607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10E2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อัตราร้อยละคงที่</w:t>
            </w:r>
            <w:r w:rsidRPr="00710E2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2425" w:type="dxa"/>
          </w:tcPr>
          <w:p w14:paraId="517D8C6E" w14:textId="6EB5167B" w:rsidR="00F1607E" w:rsidRPr="00255103" w:rsidRDefault="00F1607E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B13C30" w:rsidRPr="00255103" w14:paraId="629C77FA" w14:textId="77777777" w:rsidTr="00D76225">
        <w:tc>
          <w:tcPr>
            <w:tcW w:w="3150" w:type="dxa"/>
          </w:tcPr>
          <w:p w14:paraId="4FC3339F" w14:textId="77777777" w:rsidR="00B13C30" w:rsidRPr="00255103" w:rsidRDefault="00B13C30" w:rsidP="00F160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EA03EDF" w14:textId="77777777" w:rsidR="00B13C30" w:rsidRPr="00255103" w:rsidRDefault="00B13C30" w:rsidP="00F160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9897E7" w14:textId="77777777" w:rsidR="00B13C30" w:rsidRPr="00255103" w:rsidRDefault="00B13C30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D0836CF" w14:textId="77777777" w:rsidR="00B13C30" w:rsidRPr="00255103" w:rsidRDefault="00B13C30" w:rsidP="00F1607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1F2B7E64" w14:textId="77777777" w:rsidR="00B13C30" w:rsidRPr="00255103" w:rsidRDefault="00B13C30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607E" w:rsidRPr="00255103" w14:paraId="564D3EFB" w14:textId="77777777" w:rsidTr="00D76225">
        <w:tc>
          <w:tcPr>
            <w:tcW w:w="3150" w:type="dxa"/>
          </w:tcPr>
          <w:p w14:paraId="6EE79C93" w14:textId="77777777" w:rsidR="00F1607E" w:rsidRPr="00255103" w:rsidRDefault="00F1607E" w:rsidP="00F1607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466EA06C" w14:textId="77777777" w:rsidR="00F1607E" w:rsidRPr="00255103" w:rsidRDefault="00F1607E" w:rsidP="00F1607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D0D342A" w14:textId="77777777" w:rsidR="00F1607E" w:rsidRPr="00255103" w:rsidRDefault="00F1607E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E96FC70" w14:textId="77777777" w:rsidR="00F1607E" w:rsidRPr="00255103" w:rsidRDefault="00F1607E" w:rsidP="00F1607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15F0B9D" w14:textId="77777777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1607E" w:rsidRPr="00255103" w14:paraId="3CAA81B8" w14:textId="77777777" w:rsidTr="00D76225">
        <w:tc>
          <w:tcPr>
            <w:tcW w:w="3150" w:type="dxa"/>
          </w:tcPr>
          <w:p w14:paraId="6C75FED2" w14:textId="77777777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5BD9DC0" w14:textId="77777777" w:rsidR="00F1607E" w:rsidRPr="00255103" w:rsidRDefault="00F1607E" w:rsidP="00F1607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659921C" w14:textId="77777777" w:rsidR="00F1607E" w:rsidRPr="00255103" w:rsidRDefault="00F1607E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45472153" w14:textId="77777777" w:rsidR="00F1607E" w:rsidRPr="00255103" w:rsidRDefault="00F1607E" w:rsidP="00F1607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54D64F3C" w14:textId="77777777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1607E" w:rsidRPr="00255103" w14:paraId="63C15030" w14:textId="77777777" w:rsidTr="00D76225">
        <w:tc>
          <w:tcPr>
            <w:tcW w:w="3150" w:type="dxa"/>
          </w:tcPr>
          <w:p w14:paraId="743F5046" w14:textId="77777777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2389B0D" w14:textId="7623F910" w:rsidR="00D76225" w:rsidRPr="00255103" w:rsidRDefault="000D72D7" w:rsidP="00D76225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F1607E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  <w:r w:rsidR="00D76225"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BF784DE" w14:textId="264CFAA7" w:rsidR="00F1607E" w:rsidRPr="00255103" w:rsidRDefault="00F1607E" w:rsidP="00D76225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1B100CE" w14:textId="4F338D57" w:rsidR="00F1607E" w:rsidRPr="00255103" w:rsidRDefault="000D72D7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F1607E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1E78B59B" w14:textId="77777777" w:rsidR="00F1607E" w:rsidRPr="00255103" w:rsidRDefault="00F1607E" w:rsidP="00710E2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17DBBBD3" w14:textId="64E13263" w:rsidR="00F1607E" w:rsidRPr="00255103" w:rsidRDefault="00F1607E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ภายในเดือนมีนาคม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607E" w:rsidRPr="00255103" w14:paraId="340D1384" w14:textId="77777777" w:rsidTr="00D76225">
        <w:tc>
          <w:tcPr>
            <w:tcW w:w="3150" w:type="dxa"/>
          </w:tcPr>
          <w:p w14:paraId="6D1AD954" w14:textId="77777777" w:rsidR="00F1607E" w:rsidRPr="00255103" w:rsidRDefault="00F1607E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0A2E26AB" w14:textId="1FEE650B" w:rsidR="00A410F5" w:rsidRPr="00255103" w:rsidRDefault="00A410F5" w:rsidP="004E7DE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257859" w14:textId="52595273" w:rsidR="00F1607E" w:rsidRPr="00255103" w:rsidRDefault="000D72D7" w:rsidP="00F1607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4</w:t>
            </w:r>
            <w:r w:rsidR="00F1607E" w:rsidRPr="002551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632</w:t>
            </w:r>
            <w:r w:rsidR="00F1607E"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="00F1607E"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278E30CF" w14:textId="3D226503" w:rsidR="000C249C" w:rsidRPr="00255103" w:rsidRDefault="000C249C" w:rsidP="004E7DE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AA138B" w14:textId="56EE2E7D" w:rsidR="000C249C" w:rsidRPr="00255103" w:rsidRDefault="000D72D7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="00F1607E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267</w:t>
            </w:r>
          </w:p>
          <w:p w14:paraId="793992C0" w14:textId="77777777" w:rsidR="000C249C" w:rsidRPr="00255103" w:rsidRDefault="000C249C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14F34201" w14:textId="0D889BF4" w:rsidR="00F1607E" w:rsidRPr="00255103" w:rsidRDefault="00F1607E" w:rsidP="00B1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337DACE" w14:textId="0B389F2B" w:rsidR="00134999" w:rsidRPr="00255103" w:rsidRDefault="00F1607E" w:rsidP="004E7DE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</w:tcPr>
          <w:p w14:paraId="5D42671E" w14:textId="0FE230B8" w:rsidR="00F1607E" w:rsidRPr="00255103" w:rsidRDefault="00F1607E" w:rsidP="00F16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="000D72D7"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12</w:t>
            </w:r>
            <w:r w:rsidRPr="00255103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="000D72D7"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2563</w:t>
            </w:r>
            <w:r w:rsidRPr="00255103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="000D72D7"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2575</w:t>
            </w:r>
          </w:p>
          <w:p w14:paraId="20D204C1" w14:textId="5880A24E" w:rsidR="00A410F5" w:rsidRPr="00255103" w:rsidRDefault="00A410F5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B13C30" w:rsidRPr="00255103" w14:paraId="17CEBA54" w14:textId="77777777" w:rsidTr="00D76225">
        <w:tc>
          <w:tcPr>
            <w:tcW w:w="3150" w:type="dxa"/>
          </w:tcPr>
          <w:p w14:paraId="44F9E7B6" w14:textId="77777777" w:rsidR="00B13C30" w:rsidRPr="00255103" w:rsidRDefault="00B13C30" w:rsidP="00B13C3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A31ADD8" w14:textId="423AF84D" w:rsidR="00B13C30" w:rsidRPr="00255103" w:rsidRDefault="00B13C30" w:rsidP="00B13C30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1051C1EA" w14:textId="1CFCB6B7" w:rsidR="00B13C30" w:rsidRPr="00255103" w:rsidRDefault="000D72D7" w:rsidP="00B13C30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B13C30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="000B06F7">
              <w:rPr>
                <w:rFonts w:ascii="Angsana New" w:hAnsi="Angsana New"/>
                <w:sz w:val="30"/>
                <w:szCs w:val="30"/>
              </w:rPr>
              <w:t>205</w:t>
            </w:r>
          </w:p>
          <w:p w14:paraId="1EE70014" w14:textId="2B88E0BC" w:rsidR="00B13C30" w:rsidRPr="00255103" w:rsidRDefault="00B13C30" w:rsidP="00B13C30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EFAB31E" w14:textId="4F933C39" w:rsidR="00B13C30" w:rsidRPr="00255103" w:rsidRDefault="000B06F7" w:rsidP="00B1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535" w:type="dxa"/>
          </w:tcPr>
          <w:p w14:paraId="12B6540D" w14:textId="54F6611D" w:rsidR="00B13C30" w:rsidRPr="00710E22" w:rsidRDefault="004E7DE7" w:rsidP="00B13C3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0E2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อัตราร้อยละคงที่ </w:t>
            </w:r>
            <w:r w:rsidR="000B06F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77C33B81" w14:textId="36137EBE" w:rsidR="00B13C30" w:rsidRPr="00255103" w:rsidRDefault="004E7DE7" w:rsidP="00B13C30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 w:rsidR="000B06F7">
              <w:rPr>
                <w:rFonts w:ascii="Angsana New" w:hAnsi="Angsana New"/>
                <w:sz w:val="30"/>
                <w:szCs w:val="30"/>
              </w:rPr>
              <w:t>7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2560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ถึงเดือนธันวาคม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</w:t>
            </w:r>
            <w:r w:rsidR="00D5736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4234A" w:rsidRPr="00255103" w14:paraId="515864D5" w14:textId="77777777" w:rsidTr="00D76225">
        <w:tc>
          <w:tcPr>
            <w:tcW w:w="3150" w:type="dxa"/>
          </w:tcPr>
          <w:p w14:paraId="68339307" w14:textId="77777777" w:rsidR="00F4234A" w:rsidRPr="00255103" w:rsidRDefault="00F4234A" w:rsidP="00B13C3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9C64C3" w14:textId="77777777" w:rsidR="00F4234A" w:rsidRPr="000D72D7" w:rsidRDefault="00F4234A" w:rsidP="00B13C30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D251ED" w14:textId="77777777" w:rsidR="00F4234A" w:rsidRDefault="00F4234A" w:rsidP="00B1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69DB6B6" w14:textId="77777777" w:rsidR="00F4234A" w:rsidRPr="00710E22" w:rsidRDefault="00F4234A" w:rsidP="00B13C3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6B770DC6" w14:textId="77777777" w:rsidR="00F4234A" w:rsidRPr="00255103" w:rsidRDefault="00F4234A" w:rsidP="00B13C30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5FBD" w:rsidRPr="00255103" w14:paraId="2C05E271" w14:textId="77777777" w:rsidTr="00D76225">
        <w:tc>
          <w:tcPr>
            <w:tcW w:w="3150" w:type="dxa"/>
          </w:tcPr>
          <w:p w14:paraId="228A1F07" w14:textId="77777777" w:rsidR="00545FBD" w:rsidRPr="00255103" w:rsidRDefault="00545FBD" w:rsidP="00B13C3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D51B86" w14:textId="77777777" w:rsidR="00545FBD" w:rsidRPr="000D72D7" w:rsidRDefault="00545FBD" w:rsidP="00B13C30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D9E33" w14:textId="77777777" w:rsidR="00545FBD" w:rsidRDefault="00545FBD" w:rsidP="00B1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4FADF0D" w14:textId="77777777" w:rsidR="00545FBD" w:rsidRPr="00710E22" w:rsidRDefault="00545FBD" w:rsidP="00B13C3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774BA500" w14:textId="77777777" w:rsidR="00545FBD" w:rsidRPr="00255103" w:rsidRDefault="00545FBD" w:rsidP="00B13C30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5FBD" w:rsidRPr="00255103" w14:paraId="7E521381" w14:textId="77777777" w:rsidTr="00D76225">
        <w:tc>
          <w:tcPr>
            <w:tcW w:w="3150" w:type="dxa"/>
          </w:tcPr>
          <w:p w14:paraId="73BCE616" w14:textId="0564A055" w:rsidR="00545FBD" w:rsidRPr="00255103" w:rsidRDefault="00545FBD" w:rsidP="00545FB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30D3DAB8" w14:textId="77777777" w:rsidR="00545FBD" w:rsidRPr="000D72D7" w:rsidRDefault="00545FBD" w:rsidP="00545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AA115" w14:textId="77777777" w:rsidR="00545FBD" w:rsidRDefault="00545FBD" w:rsidP="00545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D826D1B" w14:textId="77777777" w:rsidR="00545FBD" w:rsidRPr="00710E22" w:rsidRDefault="00545FBD" w:rsidP="00545FB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6FA093C6" w14:textId="77777777" w:rsidR="00545FBD" w:rsidRPr="00255103" w:rsidRDefault="00545FBD" w:rsidP="00545FB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5FBD" w:rsidRPr="00255103" w14:paraId="7ED6C0F4" w14:textId="77777777" w:rsidTr="00D76225">
        <w:tc>
          <w:tcPr>
            <w:tcW w:w="3150" w:type="dxa"/>
          </w:tcPr>
          <w:p w14:paraId="0D8D6F56" w14:textId="00678053" w:rsidR="00545FBD" w:rsidRPr="00255103" w:rsidRDefault="00545FBD" w:rsidP="00545FB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05F4F5B6" w14:textId="77777777" w:rsidR="00545FBD" w:rsidRPr="000D72D7" w:rsidRDefault="00545FBD" w:rsidP="00545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82F4D3" w14:textId="77777777" w:rsidR="00545FBD" w:rsidRDefault="00545FBD" w:rsidP="00545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7F714D9" w14:textId="77777777" w:rsidR="00545FBD" w:rsidRPr="00710E22" w:rsidRDefault="00545FBD" w:rsidP="00545FBD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5" w:type="dxa"/>
            <w:shd w:val="clear" w:color="auto" w:fill="auto"/>
          </w:tcPr>
          <w:p w14:paraId="1CE7ACA4" w14:textId="77777777" w:rsidR="00545FBD" w:rsidRPr="00255103" w:rsidRDefault="00545FBD" w:rsidP="00545FBD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07E" w:rsidRPr="00255103" w14:paraId="5ACB0512" w14:textId="77777777" w:rsidTr="00D76225">
        <w:tc>
          <w:tcPr>
            <w:tcW w:w="3150" w:type="dxa"/>
          </w:tcPr>
          <w:p w14:paraId="7DF1FF8A" w14:textId="38EA7EF2" w:rsidR="00F1607E" w:rsidRPr="00255103" w:rsidRDefault="000B06F7" w:rsidP="00F1607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</w:t>
            </w:r>
            <w:r w:rsidR="00A22E1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ฟอร์เรส จำกัด</w:t>
            </w:r>
          </w:p>
        </w:tc>
        <w:tc>
          <w:tcPr>
            <w:tcW w:w="1350" w:type="dxa"/>
          </w:tcPr>
          <w:p w14:paraId="4F31952A" w14:textId="77777777" w:rsidR="00F1607E" w:rsidRDefault="000B06F7" w:rsidP="00F1607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  <w:p w14:paraId="47E54559" w14:textId="7B1697FC" w:rsidR="000B06F7" w:rsidRPr="00255103" w:rsidRDefault="000B06F7" w:rsidP="00F1607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1A236AE" w14:textId="640FE8F4" w:rsidR="00F1607E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535" w:type="dxa"/>
          </w:tcPr>
          <w:p w14:paraId="071898C4" w14:textId="0C9CDB4F" w:rsidR="00F1607E" w:rsidRPr="00255103" w:rsidRDefault="000B06F7" w:rsidP="00F160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5A94BBA" w14:textId="1BAAB5AF" w:rsidR="00F1607E" w:rsidRPr="00255103" w:rsidRDefault="000B06F7" w:rsidP="00F1607E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ภายในระยะเวลา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0D72D7">
              <w:rPr>
                <w:rFonts w:ascii="Angsana New" w:hAnsi="Angsana New"/>
                <w:sz w:val="30"/>
                <w:szCs w:val="30"/>
              </w:rPr>
              <w:t>2560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 xml:space="preserve">ถึงเดือนธันวาคม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B06F7" w:rsidRPr="00255103" w14:paraId="687ED665" w14:textId="77777777" w:rsidTr="00D76225">
        <w:tc>
          <w:tcPr>
            <w:tcW w:w="3150" w:type="dxa"/>
          </w:tcPr>
          <w:p w14:paraId="22B4A54D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ราช-ออสเตรเลีย </w:t>
            </w:r>
          </w:p>
          <w:p w14:paraId="690EF333" w14:textId="07364F32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94DC24" w14:textId="4988EAEF" w:rsidR="000B06F7" w:rsidRPr="000D72D7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312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52CE5181" w14:textId="24A9AE63" w:rsidR="000B06F7" w:rsidRPr="000D72D7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1535" w:type="dxa"/>
          </w:tcPr>
          <w:p w14:paraId="5019A897" w14:textId="1C93E475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036583D3" w14:textId="70B023D5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ตั้งแต่เดือนตุลาคม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ถึงเดือนพฤษภาคม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B06F7" w:rsidRPr="00255103" w14:paraId="0F17D42B" w14:textId="77777777" w:rsidTr="00D76225">
        <w:tc>
          <w:tcPr>
            <w:tcW w:w="3150" w:type="dxa"/>
          </w:tcPr>
          <w:p w14:paraId="398E6FF6" w14:textId="5B79B683" w:rsidR="000B06F7" w:rsidRPr="00255103" w:rsidRDefault="000B06F7" w:rsidP="000B06F7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Mount Emerald 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>Wind Farm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Pty. Ltd.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286A03D7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06220FEC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</w:t>
            </w:r>
            <w:r w:rsidRPr="0025510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63C988C7" w14:textId="538895B8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252</w:t>
            </w:r>
          </w:p>
          <w:p w14:paraId="45913566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6EBA749A" w14:textId="2DE944BD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  <w:tc>
          <w:tcPr>
            <w:tcW w:w="1535" w:type="dxa"/>
          </w:tcPr>
          <w:p w14:paraId="02181D07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721E4A5D" w14:textId="2F0B9F41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ตั้งแต่เดือนธันวาคม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2561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ถึงเดือนตุลาคม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B06F7" w:rsidRPr="00255103" w14:paraId="46448C83" w14:textId="77777777" w:rsidTr="00D76225">
        <w:tc>
          <w:tcPr>
            <w:tcW w:w="3150" w:type="dxa"/>
          </w:tcPr>
          <w:p w14:paraId="20331BE9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RATCH-Australia Collinsville Solar 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3C28C83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PV Pty. Ltd.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99579BF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366C6D67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78ADDA29" w14:textId="6E8590BF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40975D9E" w14:textId="5F95AC8E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5" w:type="dxa"/>
          </w:tcPr>
          <w:p w14:paraId="09EF40A8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3A9020BC" w14:textId="0A2CD99F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ตั้งแต่เดือนมีนาคม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ถึงเดือนเมษายน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B06F7" w:rsidRPr="00255103" w14:paraId="31691937" w14:textId="77777777" w:rsidTr="00D76225">
        <w:tc>
          <w:tcPr>
            <w:tcW w:w="3150" w:type="dxa"/>
          </w:tcPr>
          <w:p w14:paraId="4ECF4A9E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>Collector Wind Farm Pty. Ltd.</w:t>
            </w:r>
          </w:p>
          <w:p w14:paraId="016E5EC0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บริษัทย่อยของบริษัท ราช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</w:p>
          <w:p w14:paraId="0235ACF1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0384E13" w14:textId="63072AE2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D72D7">
              <w:rPr>
                <w:rFonts w:ascii="Angsana New" w:hAnsi="Angsana New"/>
                <w:sz w:val="30"/>
                <w:szCs w:val="30"/>
              </w:rPr>
              <w:t>75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6B1820E7" w14:textId="6518D244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09</w:t>
            </w: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5" w:type="dxa"/>
          </w:tcPr>
          <w:p w14:paraId="17B32206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BBSY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4E2D0D6E" w14:textId="4DE0C299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2564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ถึงเดือนพฤษภาคม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0B06F7" w:rsidRPr="00255103" w14:paraId="094C9E09" w14:textId="77777777" w:rsidTr="00D76225">
        <w:tc>
          <w:tcPr>
            <w:tcW w:w="3150" w:type="dxa"/>
          </w:tcPr>
          <w:p w14:paraId="6C33F53C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255103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255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255103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24038F31" w14:textId="710AD887" w:rsidR="000B06F7" w:rsidRPr="00255103" w:rsidRDefault="000B06F7" w:rsidP="000B06F7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255103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255103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</w:t>
            </w:r>
            <w:r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255103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Renewable</w:t>
            </w:r>
            <w:r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Development Pte. Ltd.</w:t>
            </w:r>
            <w:r w:rsidRPr="002551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145E0E2" w14:textId="19AEDA0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72D7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  <w:p w14:paraId="379920AB" w14:textId="40D10B4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87201C" w14:textId="6C04955A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72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5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535" w:type="dxa"/>
          </w:tcPr>
          <w:p w14:paraId="42E7796F" w14:textId="5E005E93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452A780F" w14:textId="39E5AD2F" w:rsidR="000B06F7" w:rsidRPr="00255103" w:rsidRDefault="000B06F7" w:rsidP="000B06F7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>รายไตรมาสภาย</w:t>
            </w:r>
            <w:r w:rsidRPr="0025510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ระยะเวลา 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2551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2551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ตั้งแต่เดือนธันวาคม 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2557</w:t>
            </w:r>
            <w:r w:rsidRPr="002551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ถึงเดือนกันยายน </w:t>
            </w:r>
            <w:r w:rsidRPr="000D72D7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</w:tr>
      <w:tr w:rsidR="000B06F7" w:rsidRPr="00255103" w14:paraId="3BE71F7A" w14:textId="77777777" w:rsidTr="00D76225">
        <w:tc>
          <w:tcPr>
            <w:tcW w:w="3150" w:type="dxa"/>
          </w:tcPr>
          <w:p w14:paraId="27F92E2C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D6D03A3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3139C9" w14:textId="3FE4E5C5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535" w:type="dxa"/>
          </w:tcPr>
          <w:p w14:paraId="4D82CF5A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2E5988F0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B06F7" w:rsidRPr="00255103" w14:paraId="25BC5543" w14:textId="77777777" w:rsidTr="00D76225">
        <w:tc>
          <w:tcPr>
            <w:tcW w:w="3150" w:type="dxa"/>
          </w:tcPr>
          <w:p w14:paraId="2CAF5F51" w14:textId="77777777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5EE871A7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5CFB99" w14:textId="48522135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55103"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269</w:t>
            </w:r>
            <w:r w:rsidRPr="002551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82CCD97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39D7C564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06F7" w:rsidRPr="00255103" w14:paraId="524A106B" w14:textId="77777777" w:rsidTr="00D76225">
        <w:tc>
          <w:tcPr>
            <w:tcW w:w="3150" w:type="dxa"/>
          </w:tcPr>
          <w:p w14:paraId="451FAD34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B4470C4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A6F6FB" w14:textId="148A3083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535" w:type="dxa"/>
          </w:tcPr>
          <w:p w14:paraId="0F5DC4B1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1B4F750C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3F57D75D" w14:textId="77777777" w:rsidTr="00255103">
        <w:tc>
          <w:tcPr>
            <w:tcW w:w="3150" w:type="dxa"/>
          </w:tcPr>
          <w:p w14:paraId="7E64C883" w14:textId="77777777" w:rsidR="000B06F7" w:rsidRPr="00255103" w:rsidRDefault="000B06F7" w:rsidP="000B06F7">
            <w:pPr>
              <w:pStyle w:val="BodyText"/>
              <w:spacing w:after="0"/>
              <w:ind w:right="-107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2551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7B6D3C27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A99A08" w14:textId="7C4A22F4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671</w:t>
            </w:r>
            <w:r w:rsidRPr="002551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D86F41C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0D4F896D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04C1C256" w14:textId="77777777" w:rsidTr="00255103">
        <w:tc>
          <w:tcPr>
            <w:tcW w:w="3150" w:type="dxa"/>
          </w:tcPr>
          <w:p w14:paraId="27EDF08A" w14:textId="77777777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6E31AB3B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82F31E" w14:textId="08BA5CC0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535" w:type="dxa"/>
          </w:tcPr>
          <w:p w14:paraId="74B582F6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726E18FE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1B3177B8" w14:textId="77777777" w:rsidTr="00F4234A">
        <w:tc>
          <w:tcPr>
            <w:tcW w:w="3150" w:type="dxa"/>
          </w:tcPr>
          <w:p w14:paraId="13492FB3" w14:textId="77777777" w:rsidR="000B06F7" w:rsidRPr="00B07F8F" w:rsidRDefault="000B06F7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B795C1" w14:textId="77777777" w:rsidR="000B06F7" w:rsidRPr="00B07F8F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F90201" w14:textId="77777777" w:rsidR="000B06F7" w:rsidRPr="00B07F8F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</w:tcPr>
          <w:p w14:paraId="75CEA19F" w14:textId="77777777" w:rsidR="000B06F7" w:rsidRPr="00B07F8F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25" w:type="dxa"/>
          </w:tcPr>
          <w:p w14:paraId="131B58FC" w14:textId="77777777" w:rsidR="000B06F7" w:rsidRPr="00B07F8F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4234A" w:rsidRPr="00255103" w14:paraId="1312A4B8" w14:textId="77777777" w:rsidTr="00F4234A">
        <w:tc>
          <w:tcPr>
            <w:tcW w:w="3150" w:type="dxa"/>
          </w:tcPr>
          <w:p w14:paraId="5821BB29" w14:textId="77777777" w:rsidR="00F4234A" w:rsidRPr="00B07F8F" w:rsidRDefault="00F4234A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116032A" w14:textId="77777777" w:rsidR="00F4234A" w:rsidRPr="00B07F8F" w:rsidRDefault="00F4234A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</w:tcPr>
          <w:p w14:paraId="648431FB" w14:textId="77777777" w:rsidR="00F4234A" w:rsidRPr="00B07F8F" w:rsidRDefault="00F4234A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</w:tcPr>
          <w:p w14:paraId="3E7E4E37" w14:textId="77777777" w:rsidR="00F4234A" w:rsidRPr="00B07F8F" w:rsidRDefault="00F4234A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25" w:type="dxa"/>
          </w:tcPr>
          <w:p w14:paraId="0E8B5A44" w14:textId="77777777" w:rsidR="00F4234A" w:rsidRPr="00B07F8F" w:rsidRDefault="00F4234A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0B06F7" w:rsidRPr="00255103" w14:paraId="6C35DD0A" w14:textId="77777777" w:rsidTr="00255103">
        <w:tc>
          <w:tcPr>
            <w:tcW w:w="3150" w:type="dxa"/>
          </w:tcPr>
          <w:p w14:paraId="771EF2B5" w14:textId="191022CF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7951F041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77ADA09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1F0B5ED1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12413FB6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7ADEC869" w14:textId="77777777" w:rsidTr="00255103">
        <w:tc>
          <w:tcPr>
            <w:tcW w:w="3150" w:type="dxa"/>
          </w:tcPr>
          <w:p w14:paraId="030DD5B9" w14:textId="17455A58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</w:t>
            </w:r>
            <w:r w:rsidR="00CD6C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44CCD699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15194DD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5" w:type="dxa"/>
          </w:tcPr>
          <w:p w14:paraId="31C88E45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7606B871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29683693" w14:textId="77777777" w:rsidTr="006A28E8">
        <w:tc>
          <w:tcPr>
            <w:tcW w:w="3150" w:type="dxa"/>
          </w:tcPr>
          <w:p w14:paraId="430DB10F" w14:textId="573525EC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สหโคเจน (ชลบุรี) จำกัด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7F4E68AF" w14:textId="1E61FB30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</w:tcPr>
          <w:p w14:paraId="7E12F26A" w14:textId="35D2FF11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37EABBA1" w14:textId="5C593FD9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ind w:right="-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432CD15A" w14:textId="32CDCC48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0D72D7">
              <w:rPr>
                <w:rFonts w:ascii="Angsana New" w:hAnsi="Angsana New"/>
                <w:sz w:val="30"/>
                <w:szCs w:val="30"/>
              </w:rPr>
              <w:t>2570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B06F7" w:rsidRPr="00CD6C25" w14:paraId="2351FBC1" w14:textId="77777777" w:rsidTr="00CD6C25">
        <w:trPr>
          <w:trHeight w:val="200"/>
        </w:trPr>
        <w:tc>
          <w:tcPr>
            <w:tcW w:w="3150" w:type="dxa"/>
          </w:tcPr>
          <w:p w14:paraId="61020493" w14:textId="77777777" w:rsidR="000B06F7" w:rsidRPr="00CD6C25" w:rsidRDefault="000B06F7" w:rsidP="00CD6C25">
            <w:pPr>
              <w:pStyle w:val="BodyText"/>
              <w:spacing w:after="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2576601C" w14:textId="77777777" w:rsidR="000B06F7" w:rsidRPr="00CD6C25" w:rsidRDefault="000B06F7" w:rsidP="00CD6C25">
            <w:pPr>
              <w:pStyle w:val="BodyText"/>
              <w:spacing w:after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1D8D4" w14:textId="77777777" w:rsidR="000B06F7" w:rsidRPr="00CD6C25" w:rsidRDefault="000B06F7" w:rsidP="00CD6C25">
            <w:pPr>
              <w:pStyle w:val="BodyText"/>
              <w:spacing w:after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35" w:type="dxa"/>
          </w:tcPr>
          <w:p w14:paraId="63F821DE" w14:textId="77777777" w:rsidR="000B06F7" w:rsidRPr="00CD6C25" w:rsidRDefault="000B06F7" w:rsidP="00CD6C25">
            <w:pPr>
              <w:pStyle w:val="BodyText"/>
              <w:spacing w:after="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25" w:type="dxa"/>
          </w:tcPr>
          <w:p w14:paraId="41382E38" w14:textId="77777777" w:rsidR="000B06F7" w:rsidRPr="00CD6C25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B06F7" w:rsidRPr="00255103" w14:paraId="366FBED0" w14:textId="77777777" w:rsidTr="00D76225">
        <w:tc>
          <w:tcPr>
            <w:tcW w:w="3150" w:type="dxa"/>
          </w:tcPr>
          <w:p w14:paraId="41C2A1E0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62C8DAA6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E790F0F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5439CDA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5DE507F9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11889C80" w14:textId="77777777" w:rsidTr="00D76225">
        <w:tc>
          <w:tcPr>
            <w:tcW w:w="3150" w:type="dxa"/>
          </w:tcPr>
          <w:p w14:paraId="77F805DB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010589AA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C7EEFD6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3CC3BD9C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C4DD8F2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0B06F7" w:rsidRPr="00255103" w14:paraId="3A6705FF" w14:textId="77777777" w:rsidTr="00D76225">
        <w:tc>
          <w:tcPr>
            <w:tcW w:w="3150" w:type="dxa"/>
          </w:tcPr>
          <w:p w14:paraId="40E89325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1350" w:type="dxa"/>
          </w:tcPr>
          <w:p w14:paraId="3561D892" w14:textId="45941336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5BE229F" w14:textId="2C4E6EB6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6A42EF79" w14:textId="19B8F799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24E9DA43" w14:textId="3D3E18AF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B06F7" w:rsidRPr="00255103" w14:paraId="2C7ECA19" w14:textId="77777777" w:rsidTr="00D76225">
        <w:tc>
          <w:tcPr>
            <w:tcW w:w="3150" w:type="dxa"/>
          </w:tcPr>
          <w:p w14:paraId="3960D1C0" w14:textId="77777777" w:rsidR="000B06F7" w:rsidRPr="00B07F8F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25B7DFA" w14:textId="77777777" w:rsidR="000B06F7" w:rsidRPr="00B07F8F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FCC7C0" w14:textId="77777777" w:rsidR="000B06F7" w:rsidRPr="00B07F8F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</w:rPr>
            </w:pPr>
          </w:p>
        </w:tc>
        <w:tc>
          <w:tcPr>
            <w:tcW w:w="1535" w:type="dxa"/>
          </w:tcPr>
          <w:p w14:paraId="6E87C1C0" w14:textId="77777777" w:rsidR="000B06F7" w:rsidRPr="00B07F8F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</w:rPr>
            </w:pPr>
          </w:p>
        </w:tc>
        <w:tc>
          <w:tcPr>
            <w:tcW w:w="2425" w:type="dxa"/>
          </w:tcPr>
          <w:p w14:paraId="6920DB02" w14:textId="77777777" w:rsidR="000B06F7" w:rsidRPr="00B07F8F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s/>
              </w:rPr>
            </w:pPr>
          </w:p>
        </w:tc>
      </w:tr>
      <w:tr w:rsidR="000B06F7" w:rsidRPr="00255103" w14:paraId="2854BA34" w14:textId="77777777" w:rsidTr="00D76225">
        <w:tc>
          <w:tcPr>
            <w:tcW w:w="3150" w:type="dxa"/>
          </w:tcPr>
          <w:p w14:paraId="140349CB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5D32A306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A4F272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4F5F461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AACF58C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06F7" w:rsidRPr="00255103" w14:paraId="2F4347EF" w14:textId="77777777" w:rsidTr="00D76225">
        <w:tc>
          <w:tcPr>
            <w:tcW w:w="3150" w:type="dxa"/>
          </w:tcPr>
          <w:p w14:paraId="55781529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7AD0AF8A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B45AF" w14:textId="7777777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6DD0A7E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8E834ED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06F7" w:rsidRPr="00255103" w14:paraId="03BDDC65" w14:textId="77777777" w:rsidTr="00D76225">
        <w:tc>
          <w:tcPr>
            <w:tcW w:w="3150" w:type="dxa"/>
          </w:tcPr>
          <w:p w14:paraId="432B5B83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1629990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AA1582" w14:textId="248D7800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0E080129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42128C8" w14:textId="01A82E94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</w:tcPr>
          <w:p w14:paraId="672664E9" w14:textId="5F8F4CB6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255103">
              <w:rPr>
                <w:rFonts w:ascii="Angsana New" w:hAnsi="Angsana New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</w:rPr>
              <w:t>32</w:t>
            </w:r>
            <w:r w:rsidRPr="002551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Pr="00255103">
              <w:rPr>
                <w:rFonts w:ascii="Angsana New" w:hAnsi="Angsana New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25" w:type="dxa"/>
          </w:tcPr>
          <w:p w14:paraId="46FA19D5" w14:textId="52E76286" w:rsidR="000B06F7" w:rsidRPr="009A1B89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หุ้นกู้มีอายุ </w:t>
            </w:r>
            <w:r w:rsidRPr="000D72D7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</w:t>
            </w:r>
            <w:r w:rsidRPr="000D72D7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10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และ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15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2566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2568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ปี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2573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และปี </w:t>
            </w:r>
            <w:r w:rsidRPr="000D72D7">
              <w:rPr>
                <w:rFonts w:ascii="Angsana New" w:hAnsi="Angsana New" w:hint="cs"/>
                <w:spacing w:val="-8"/>
                <w:sz w:val="30"/>
                <w:szCs w:val="30"/>
              </w:rPr>
              <w:t>2578</w:t>
            </w:r>
            <w:r w:rsidRPr="009A1B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0B06F7" w:rsidRPr="00255103" w14:paraId="3B1C9C45" w14:textId="77777777" w:rsidTr="00D76225">
        <w:tc>
          <w:tcPr>
            <w:tcW w:w="3150" w:type="dxa"/>
          </w:tcPr>
          <w:p w14:paraId="25BCC444" w14:textId="77777777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5C239AC" w14:textId="7F63BF0D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300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172B5494" w14:textId="0FC1893C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10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026</w:t>
            </w:r>
          </w:p>
        </w:tc>
        <w:tc>
          <w:tcPr>
            <w:tcW w:w="1535" w:type="dxa"/>
          </w:tcPr>
          <w:p w14:paraId="7458641D" w14:textId="35534384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7E05AF22" w14:textId="4D8029F9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</w:tr>
      <w:tr w:rsidR="000B06F7" w:rsidRPr="00255103" w14:paraId="39A64C83" w14:textId="77777777" w:rsidTr="00D76225">
        <w:tc>
          <w:tcPr>
            <w:tcW w:w="3150" w:type="dxa"/>
          </w:tcPr>
          <w:p w14:paraId="53A3D2B7" w14:textId="77777777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ED7938A" w14:textId="6EDCE4FB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0D72D7">
              <w:rPr>
                <w:rFonts w:ascii="Angsana New" w:hAnsi="Angsana New"/>
                <w:sz w:val="30"/>
                <w:szCs w:val="30"/>
              </w:rPr>
              <w:t>0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4405E6" w14:textId="258B683F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35</w:t>
            </w:r>
            <w:r w:rsidRPr="000D72D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5" w:type="dxa"/>
          </w:tcPr>
          <w:p w14:paraId="2FA3308E" w14:textId="7C122C25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228A95EC" w14:textId="73DAF93A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0B06F7" w:rsidRPr="00255103" w14:paraId="38CDBE08" w14:textId="77777777" w:rsidTr="00D76225">
        <w:tc>
          <w:tcPr>
            <w:tcW w:w="3150" w:type="dxa"/>
          </w:tcPr>
          <w:p w14:paraId="3BD205E5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33906E6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CA5DD4" w14:textId="62574927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535" w:type="dxa"/>
          </w:tcPr>
          <w:p w14:paraId="177E514E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6401EC29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B06F7" w:rsidRPr="00255103" w14:paraId="5AE2EB45" w14:textId="77777777" w:rsidTr="00D76225">
        <w:tc>
          <w:tcPr>
            <w:tcW w:w="3150" w:type="dxa"/>
            <w:vAlign w:val="bottom"/>
          </w:tcPr>
          <w:p w14:paraId="48000A47" w14:textId="77777777" w:rsidR="000B06F7" w:rsidRPr="00255103" w:rsidRDefault="000B06F7" w:rsidP="000B06F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</w:tcPr>
          <w:p w14:paraId="449729AC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268A31" w14:textId="6150A248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</w:rPr>
              <w:t>30</w:t>
            </w:r>
            <w:r w:rsidRPr="002551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3F906A6B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</w:tcPr>
          <w:p w14:paraId="224F6503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06F7" w:rsidRPr="00255103" w14:paraId="57C64E07" w14:textId="77777777" w:rsidTr="00D76225">
        <w:tc>
          <w:tcPr>
            <w:tcW w:w="3150" w:type="dxa"/>
          </w:tcPr>
          <w:p w14:paraId="4E68A556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F9BA3F8" w14:textId="77777777" w:rsidR="000B06F7" w:rsidRPr="00255103" w:rsidRDefault="000B06F7" w:rsidP="000B06F7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EE1EC3" w14:textId="784768DE" w:rsidR="000B06F7" w:rsidRPr="00255103" w:rsidRDefault="000B06F7" w:rsidP="000B0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535" w:type="dxa"/>
          </w:tcPr>
          <w:p w14:paraId="3A1EE520" w14:textId="77777777" w:rsidR="000B06F7" w:rsidRPr="00255103" w:rsidRDefault="000B06F7" w:rsidP="000B06F7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4E48BEA3" w14:textId="77777777" w:rsidR="000B06F7" w:rsidRPr="00255103" w:rsidRDefault="000B06F7" w:rsidP="000B06F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8D2189F" w14:textId="5C3BAF8D" w:rsidR="00710E22" w:rsidRDefault="00710E22" w:rsidP="004372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CA9540" w14:textId="0830B001" w:rsidR="0066657F" w:rsidRDefault="0066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2545D8" w:rsidRPr="00255103" w14:paraId="612A88AA" w14:textId="77777777" w:rsidTr="00D76225">
        <w:trPr>
          <w:tblHeader/>
        </w:trPr>
        <w:tc>
          <w:tcPr>
            <w:tcW w:w="3156" w:type="dxa"/>
            <w:gridSpan w:val="2"/>
          </w:tcPr>
          <w:p w14:paraId="046FC373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4" w:type="dxa"/>
            <w:gridSpan w:val="7"/>
          </w:tcPr>
          <w:p w14:paraId="4EA9BFA9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5D8" w:rsidRPr="00255103" w14:paraId="6E280E81" w14:textId="77777777" w:rsidTr="00D76225">
        <w:trPr>
          <w:tblHeader/>
        </w:trPr>
        <w:tc>
          <w:tcPr>
            <w:tcW w:w="3156" w:type="dxa"/>
            <w:gridSpan w:val="2"/>
          </w:tcPr>
          <w:p w14:paraId="37C9CC88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53B85106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</w:tcPr>
          <w:p w14:paraId="6109484A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</w:tcPr>
          <w:p w14:paraId="3C273B6A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</w:tcPr>
          <w:p w14:paraId="481F2700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2545D8" w:rsidRPr="00255103" w14:paraId="5575BC68" w14:textId="77777777" w:rsidTr="00D76225">
        <w:trPr>
          <w:tblHeader/>
        </w:trPr>
        <w:tc>
          <w:tcPr>
            <w:tcW w:w="3156" w:type="dxa"/>
            <w:gridSpan w:val="2"/>
          </w:tcPr>
          <w:p w14:paraId="11C14D19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3FB770A7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B6995D3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</w:tcPr>
          <w:p w14:paraId="1CA5B3B8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1BEC5B42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545D8" w:rsidRPr="00255103" w14:paraId="52D8E0B8" w14:textId="77777777" w:rsidTr="00D76225">
        <w:tc>
          <w:tcPr>
            <w:tcW w:w="3156" w:type="dxa"/>
            <w:gridSpan w:val="2"/>
          </w:tcPr>
          <w:p w14:paraId="20C9BBEC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763B13EA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377E747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9F05E98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5569B1DA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5D8" w:rsidRPr="00255103" w14:paraId="7436F965" w14:textId="77777777" w:rsidTr="00D76225">
        <w:tc>
          <w:tcPr>
            <w:tcW w:w="3156" w:type="dxa"/>
            <w:gridSpan w:val="2"/>
          </w:tcPr>
          <w:p w14:paraId="6531DB97" w14:textId="77777777" w:rsidR="002545D8" w:rsidRPr="00255103" w:rsidRDefault="002545D8" w:rsidP="0065369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44C22D83" w14:textId="77777777" w:rsidR="002545D8" w:rsidRPr="00255103" w:rsidRDefault="002545D8" w:rsidP="00653692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858C584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09E4B5F" w14:textId="77777777" w:rsidR="002545D8" w:rsidRPr="00255103" w:rsidRDefault="002545D8" w:rsidP="00653692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43BE3D00" w14:textId="77777777" w:rsidR="002545D8" w:rsidRPr="00255103" w:rsidRDefault="002545D8" w:rsidP="00653692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38E" w:rsidRPr="00255103" w14:paraId="4BBD7D1A" w14:textId="77777777" w:rsidTr="00D76225">
        <w:tc>
          <w:tcPr>
            <w:tcW w:w="3156" w:type="dxa"/>
            <w:gridSpan w:val="2"/>
          </w:tcPr>
          <w:p w14:paraId="7C0A9412" w14:textId="77777777" w:rsidR="0042138E" w:rsidRPr="00255103" w:rsidRDefault="0042138E" w:rsidP="0042138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3CDF6476" w14:textId="77777777" w:rsidR="0042138E" w:rsidRPr="00255103" w:rsidRDefault="0042138E" w:rsidP="0042138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11DC853" w14:textId="10038C6D" w:rsidR="0042138E" w:rsidRPr="00255103" w:rsidRDefault="0042138E" w:rsidP="0042138E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ตามที่ระบุ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gridSpan w:val="2"/>
          </w:tcPr>
          <w:p w14:paraId="4E9B009A" w14:textId="32463804" w:rsidR="0042138E" w:rsidRPr="00255103" w:rsidRDefault="000D72D7" w:rsidP="00421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42138E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535" w:type="dxa"/>
            <w:gridSpan w:val="2"/>
          </w:tcPr>
          <w:p w14:paraId="2B72F5BA" w14:textId="0C1556F7" w:rsidR="0042138E" w:rsidRPr="00255103" w:rsidRDefault="0042138E" w:rsidP="0028399E">
            <w:pPr>
              <w:pStyle w:val="BodyText"/>
              <w:tabs>
                <w:tab w:val="clear" w:pos="227"/>
                <w:tab w:val="clear" w:pos="680"/>
                <w:tab w:val="left" w:pos="241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</w:tcPr>
          <w:p w14:paraId="7449BBFB" w14:textId="067B4E70" w:rsidR="0042138E" w:rsidRPr="00255103" w:rsidRDefault="0042138E" w:rsidP="00421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ภายในมีนาคม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และมีกำหนดการจ่ายชำระคืนเมื่อทวงถาม</w:t>
            </w:r>
          </w:p>
        </w:tc>
      </w:tr>
      <w:tr w:rsidR="007F59E8" w:rsidRPr="007F59E8" w14:paraId="62854B87" w14:textId="77777777" w:rsidTr="00D76225">
        <w:tc>
          <w:tcPr>
            <w:tcW w:w="3156" w:type="dxa"/>
            <w:gridSpan w:val="2"/>
          </w:tcPr>
          <w:p w14:paraId="60B3FE03" w14:textId="77777777" w:rsidR="007F59E8" w:rsidRPr="007F59E8" w:rsidRDefault="007F59E8" w:rsidP="0042138E">
            <w:pPr>
              <w:pStyle w:val="BodyText"/>
              <w:spacing w:after="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7424AEA6" w14:textId="77777777" w:rsidR="007F59E8" w:rsidRPr="007F59E8" w:rsidRDefault="007F59E8" w:rsidP="0042138E">
            <w:pPr>
              <w:pStyle w:val="BodyText"/>
              <w:spacing w:after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14:paraId="3E4D1648" w14:textId="77777777" w:rsidR="007F59E8" w:rsidRPr="007F59E8" w:rsidRDefault="007F59E8" w:rsidP="00421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35" w:type="dxa"/>
            <w:gridSpan w:val="2"/>
          </w:tcPr>
          <w:p w14:paraId="2E5CAB4A" w14:textId="77777777" w:rsidR="007F59E8" w:rsidRPr="007F59E8" w:rsidRDefault="007F59E8" w:rsidP="0028399E">
            <w:pPr>
              <w:pStyle w:val="BodyText"/>
              <w:tabs>
                <w:tab w:val="clear" w:pos="227"/>
                <w:tab w:val="clear" w:pos="680"/>
                <w:tab w:val="left" w:pos="241"/>
              </w:tabs>
              <w:spacing w:after="0"/>
              <w:ind w:right="-9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</w:tcPr>
          <w:p w14:paraId="3423F546" w14:textId="77777777" w:rsidR="007F59E8" w:rsidRPr="007F59E8" w:rsidRDefault="007F59E8" w:rsidP="00421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cs/>
              </w:rPr>
            </w:pPr>
          </w:p>
        </w:tc>
      </w:tr>
      <w:tr w:rsidR="006238DF" w:rsidRPr="00255103" w14:paraId="535A9895" w14:textId="77777777" w:rsidTr="00B07F8F">
        <w:tc>
          <w:tcPr>
            <w:tcW w:w="3150" w:type="dxa"/>
          </w:tcPr>
          <w:p w14:paraId="5070590D" w14:textId="67B9B18C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0115284F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3B81759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8647118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14:paraId="7053A129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38DF" w:rsidRPr="00255103" w14:paraId="7F7FE4E0" w14:textId="77777777" w:rsidTr="00B07F8F">
        <w:tc>
          <w:tcPr>
            <w:tcW w:w="3150" w:type="dxa"/>
          </w:tcPr>
          <w:p w14:paraId="59DD40F1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5B60FC9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048860FF" w14:textId="58C17A34" w:rsidR="006238DF" w:rsidRPr="00255103" w:rsidRDefault="000D72D7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10</w:t>
            </w:r>
            <w:r w:rsidR="006238DF" w:rsidRPr="0025510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000</w:t>
            </w:r>
            <w:r w:rsidR="006238DF" w:rsidRPr="00255103">
              <w:rPr>
                <w:rFonts w:ascii="Angsana New" w:hAnsi="Angsana New" w:hint="cs"/>
                <w:sz w:val="30"/>
                <w:szCs w:val="30"/>
              </w:rPr>
              <w:br/>
            </w:r>
            <w:r w:rsidR="006238DF"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7EFDDB58" w14:textId="0CEC6037" w:rsidR="006238DF" w:rsidRPr="00255103" w:rsidRDefault="000D72D7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140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530" w:type="dxa"/>
            <w:gridSpan w:val="2"/>
          </w:tcPr>
          <w:p w14:paraId="6BD4AE76" w14:textId="0408A9FB" w:rsidR="006238DF" w:rsidRPr="00255103" w:rsidRDefault="000D72D7" w:rsidP="006238D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0</w:t>
            </w:r>
            <w:r w:rsidR="006238DF" w:rsidRPr="00255103">
              <w:rPr>
                <w:rFonts w:ascii="Angsana New" w:hAnsi="Angsana New"/>
                <w:sz w:val="30"/>
                <w:szCs w:val="30"/>
                <w:lang w:val="en-GB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78</w:t>
            </w:r>
            <w:r w:rsidR="006238DF" w:rsidRPr="0025510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710E2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="006238DF" w:rsidRPr="0025510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0</w:t>
            </w:r>
            <w:r w:rsidR="006238DF" w:rsidRPr="0025510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340" w:type="dxa"/>
            <w:gridSpan w:val="2"/>
          </w:tcPr>
          <w:p w14:paraId="5935C97F" w14:textId="0A494BDF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ตั้งแต่เดือนมีนาคม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255103">
              <w:rPr>
                <w:rFonts w:ascii="Angsana New" w:hAnsi="Angsana New"/>
                <w:sz w:val="30"/>
                <w:szCs w:val="30"/>
              </w:rPr>
              <w:br/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ถึงเดือนมิถุนายน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55103" w:rsidRPr="00255103" w14:paraId="7E610600" w14:textId="77777777" w:rsidTr="00B07F8F">
        <w:tc>
          <w:tcPr>
            <w:tcW w:w="3150" w:type="dxa"/>
          </w:tcPr>
          <w:p w14:paraId="75D2340E" w14:textId="77777777" w:rsidR="00255103" w:rsidRPr="00255103" w:rsidRDefault="00255103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1C240216" w14:textId="77777777" w:rsidR="00255103" w:rsidRPr="00255103" w:rsidRDefault="00255103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70C95B" w14:textId="77777777" w:rsidR="00255103" w:rsidRPr="00255103" w:rsidRDefault="00255103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DE966D8" w14:textId="77777777" w:rsidR="00255103" w:rsidRPr="00255103" w:rsidRDefault="00255103" w:rsidP="006238DF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E1B74E9" w14:textId="77777777" w:rsidR="00255103" w:rsidRPr="00255103" w:rsidRDefault="00255103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38DF" w:rsidRPr="00255103" w14:paraId="08E3F83E" w14:textId="77777777" w:rsidTr="00D76225">
        <w:tc>
          <w:tcPr>
            <w:tcW w:w="3156" w:type="dxa"/>
            <w:gridSpan w:val="2"/>
          </w:tcPr>
          <w:p w14:paraId="710DC553" w14:textId="77777777" w:rsidR="006238DF" w:rsidRPr="00255103" w:rsidRDefault="006238DF" w:rsidP="006238D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857E4BC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EEEC336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48C3A9F6" w14:textId="77777777" w:rsidR="006238DF" w:rsidRPr="00255103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</w:tcPr>
          <w:p w14:paraId="155C16D0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8DF" w:rsidRPr="00255103" w14:paraId="024A364B" w14:textId="77777777" w:rsidTr="00D76225">
        <w:tc>
          <w:tcPr>
            <w:tcW w:w="3156" w:type="dxa"/>
            <w:gridSpan w:val="2"/>
          </w:tcPr>
          <w:p w14:paraId="2CB70B5C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053BA20A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BC41666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0C9C2CD0" w14:textId="77777777" w:rsidR="006238DF" w:rsidRPr="00255103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5E6FCE4D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38DF" w:rsidRPr="00255103" w14:paraId="5B8079E2" w14:textId="77777777" w:rsidTr="00D76225">
        <w:tc>
          <w:tcPr>
            <w:tcW w:w="3156" w:type="dxa"/>
            <w:gridSpan w:val="2"/>
          </w:tcPr>
          <w:p w14:paraId="7411984F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gridSpan w:val="2"/>
          </w:tcPr>
          <w:p w14:paraId="620D1053" w14:textId="670F1FF2" w:rsidR="006238DF" w:rsidRPr="00255103" w:rsidRDefault="000D72D7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br/>
            </w:r>
            <w:r w:rsidR="006238DF"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2A383A36" w14:textId="7F67575F" w:rsidR="006238DF" w:rsidRPr="00255103" w:rsidRDefault="000D72D7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4A1DFF56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7BD95849" w14:textId="77777777" w:rsidR="006238DF" w:rsidRPr="00255103" w:rsidRDefault="006238DF" w:rsidP="0028399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ind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29" w:type="dxa"/>
          </w:tcPr>
          <w:p w14:paraId="5C1CE4C0" w14:textId="6E77A6C5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ภายในเดือนมีนาคม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238DF" w:rsidRPr="00255103" w14:paraId="79FC04D7" w14:textId="77777777" w:rsidTr="00D76225">
        <w:tc>
          <w:tcPr>
            <w:tcW w:w="3156" w:type="dxa"/>
            <w:gridSpan w:val="2"/>
          </w:tcPr>
          <w:p w14:paraId="3968D31F" w14:textId="77777777" w:rsidR="006238DF" w:rsidRPr="00B07F8F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</w:tcPr>
          <w:p w14:paraId="05782581" w14:textId="77777777" w:rsidR="006238DF" w:rsidRPr="00B07F8F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D438626" w14:textId="77777777" w:rsidR="006238DF" w:rsidRPr="00B07F8F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14:paraId="527E5A29" w14:textId="77777777" w:rsidR="006238DF" w:rsidRPr="00B07F8F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 w14:paraId="5455C88F" w14:textId="77777777" w:rsidR="006238DF" w:rsidRPr="00B07F8F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238DF" w:rsidRPr="00255103" w14:paraId="33CD05C5" w14:textId="77777777" w:rsidTr="00D76225">
        <w:tc>
          <w:tcPr>
            <w:tcW w:w="3156" w:type="dxa"/>
            <w:gridSpan w:val="2"/>
          </w:tcPr>
          <w:p w14:paraId="216AD6DB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1AC1480F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3F61948" w14:textId="7777777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3348A9E" w14:textId="77777777" w:rsidR="006238DF" w:rsidRPr="00255103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61B6905C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38DF" w:rsidRPr="00255103" w14:paraId="13D42DD2" w14:textId="77777777" w:rsidTr="00D76225">
        <w:tc>
          <w:tcPr>
            <w:tcW w:w="3156" w:type="dxa"/>
            <w:gridSpan w:val="2"/>
          </w:tcPr>
          <w:p w14:paraId="5B632311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5452E7A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4A14B5FE" w14:textId="19665703" w:rsidR="006238DF" w:rsidRPr="00255103" w:rsidRDefault="000D72D7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  <w:p w14:paraId="1796A98B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09F2EBED" w14:textId="4B7BC557" w:rsidR="006238DF" w:rsidRPr="00255103" w:rsidRDefault="000D72D7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5" w:type="dxa"/>
            <w:gridSpan w:val="2"/>
          </w:tcPr>
          <w:p w14:paraId="47519FF0" w14:textId="0DD98D08" w:rsidR="006238DF" w:rsidRPr="00255103" w:rsidRDefault="000D72D7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</w:rPr>
              <w:t>32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6238DF" w:rsidRPr="00255103">
              <w:rPr>
                <w:rFonts w:ascii="Angsana New" w:hAnsi="Angsana New"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329" w:type="dxa"/>
            <w:shd w:val="clear" w:color="auto" w:fill="auto"/>
          </w:tcPr>
          <w:p w14:paraId="2171A6E9" w14:textId="68DF01B7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หุ้นกู้มีอายุ </w:t>
            </w:r>
            <w:r w:rsidR="000D72D7" w:rsidRPr="000D72D7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0D72D7" w:rsidRPr="000D72D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0D72D7" w:rsidRPr="000D72D7">
              <w:rPr>
                <w:rFonts w:ascii="Angsana New" w:hAnsi="Angsana New" w:hint="cs"/>
                <w:spacing w:val="-4"/>
                <w:sz w:val="30"/>
                <w:szCs w:val="30"/>
              </w:rPr>
              <w:t>10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 </w:t>
            </w:r>
            <w:r w:rsidR="000D72D7" w:rsidRPr="000D72D7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="000D72D7" w:rsidRPr="000D72D7">
              <w:rPr>
                <w:rFonts w:ascii="Angsana New" w:hAnsi="Angsana New" w:hint="cs"/>
                <w:spacing w:val="-4"/>
                <w:sz w:val="30"/>
                <w:szCs w:val="30"/>
              </w:rPr>
              <w:t>2566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ปี </w:t>
            </w:r>
            <w:r w:rsidR="000D72D7" w:rsidRPr="000D72D7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  <w:r w:rsidRPr="0025510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201D01A1" w14:textId="3179BE58" w:rsidR="006238DF" w:rsidRPr="00255103" w:rsidRDefault="006238DF" w:rsidP="00B07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ปี </w:t>
            </w:r>
            <w:r w:rsidR="000D72D7" w:rsidRPr="000D72D7">
              <w:rPr>
                <w:rFonts w:ascii="Angsana New" w:hAnsi="Angsana New" w:hint="cs"/>
                <w:spacing w:val="-6"/>
                <w:sz w:val="30"/>
                <w:szCs w:val="30"/>
              </w:rPr>
              <w:t>2573</w:t>
            </w:r>
            <w:r w:rsidRPr="002551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และปี </w:t>
            </w:r>
            <w:r w:rsidR="000D72D7" w:rsidRPr="000D72D7">
              <w:rPr>
                <w:rFonts w:ascii="Angsana New" w:hAnsi="Angsana New" w:hint="cs"/>
                <w:spacing w:val="-6"/>
                <w:sz w:val="30"/>
                <w:szCs w:val="30"/>
              </w:rPr>
              <w:t>2578</w:t>
            </w:r>
            <w:r w:rsidRPr="0025510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6238DF" w:rsidRPr="00255103" w14:paraId="163FF9E2" w14:textId="77777777" w:rsidTr="00D76225">
        <w:tc>
          <w:tcPr>
            <w:tcW w:w="3156" w:type="dxa"/>
            <w:gridSpan w:val="2"/>
            <w:vAlign w:val="bottom"/>
          </w:tcPr>
          <w:p w14:paraId="4DEE8AD5" w14:textId="77777777" w:rsidR="006238DF" w:rsidRPr="00255103" w:rsidRDefault="006238DF" w:rsidP="006238DF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255103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5350FA66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4A2FFE8" w14:textId="304F8F66" w:rsidR="006238DF" w:rsidRPr="00255103" w:rsidRDefault="006238DF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10</w:t>
            </w:r>
            <w:r w:rsidRPr="0025510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5C4053DA" w14:textId="77777777" w:rsidR="006238DF" w:rsidRPr="00255103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  <w:vAlign w:val="bottom"/>
          </w:tcPr>
          <w:p w14:paraId="2ADDB39B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38DF" w:rsidRPr="00255103" w14:paraId="58E54A60" w14:textId="77777777" w:rsidTr="00D76225">
        <w:tc>
          <w:tcPr>
            <w:tcW w:w="3156" w:type="dxa"/>
            <w:gridSpan w:val="2"/>
          </w:tcPr>
          <w:p w14:paraId="2F620BE6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5F6F4441" w14:textId="77777777" w:rsidR="006238DF" w:rsidRPr="00255103" w:rsidRDefault="006238DF" w:rsidP="006238DF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9A5950" w14:textId="1CBDCFAB" w:rsidR="006238DF" w:rsidRPr="00255103" w:rsidRDefault="000D72D7" w:rsidP="00623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238DF" w:rsidRPr="002551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1535" w:type="dxa"/>
            <w:gridSpan w:val="2"/>
          </w:tcPr>
          <w:p w14:paraId="1E613AE4" w14:textId="77777777" w:rsidR="006238DF" w:rsidRPr="00255103" w:rsidRDefault="006238DF" w:rsidP="006238DF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131CF4BA" w14:textId="77777777" w:rsidR="006238DF" w:rsidRPr="00255103" w:rsidRDefault="006238DF" w:rsidP="006238DF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051D3C" w14:textId="77777777" w:rsidR="00955851" w:rsidRPr="00955851" w:rsidRDefault="00955851" w:rsidP="004372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5B5916" w14:textId="4EF40DF5" w:rsidR="0043729F" w:rsidRPr="00616E03" w:rsidRDefault="0043729F" w:rsidP="00856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</w:rPr>
      </w:pPr>
      <w:r w:rsidRPr="005469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546962">
        <w:rPr>
          <w:rFonts w:ascii="Angsana New" w:hAnsi="Angsana New" w:hint="cs"/>
          <w:sz w:val="30"/>
          <w:szCs w:val="30"/>
        </w:rPr>
        <w:t xml:space="preserve"> </w:t>
      </w:r>
      <w:r w:rsidRPr="005469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546962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546962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</w:t>
      </w:r>
      <w:r w:rsidRPr="00BE4EE8">
        <w:rPr>
          <w:rFonts w:ascii="Angsana New" w:hAnsi="Angsana New" w:hint="cs"/>
          <w:sz w:val="30"/>
          <w:szCs w:val="30"/>
          <w:cs/>
        </w:rPr>
        <w:t>รวม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50</w:t>
      </w:r>
      <w:r w:rsidR="00546962" w:rsidRPr="00BE4EE8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226</w:t>
      </w:r>
      <w:r w:rsidR="00BE4EE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00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Pr="00BE4EE8">
        <w:rPr>
          <w:rFonts w:ascii="Angsana New" w:hAnsi="Angsana New" w:hint="cs"/>
          <w:sz w:val="30"/>
          <w:szCs w:val="30"/>
          <w:cs/>
        </w:rPr>
        <w:t>ล้านบาท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855</w:t>
      </w:r>
      <w:r w:rsidR="00BE4EE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00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Pr="00BE4EE8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100</w:t>
      </w:r>
      <w:r w:rsidR="00BE4EE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00</w:t>
      </w:r>
      <w:r w:rsidRPr="00BE4EE8">
        <w:rPr>
          <w:rFonts w:ascii="Angsana New" w:hAnsi="Angsana New" w:hint="cs"/>
          <w:sz w:val="30"/>
          <w:szCs w:val="30"/>
        </w:rPr>
        <w:t xml:space="preserve"> </w:t>
      </w:r>
      <w:r w:rsidRPr="00BE4EE8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856656" w:rsidRPr="00BE4EE8">
        <w:rPr>
          <w:rFonts w:ascii="Angsana New" w:hAnsi="Angsana New"/>
          <w:sz w:val="30"/>
          <w:szCs w:val="30"/>
        </w:rPr>
        <w:t xml:space="preserve"> </w:t>
      </w:r>
      <w:r w:rsidR="00856656" w:rsidRPr="00BE4EE8">
        <w:rPr>
          <w:rFonts w:ascii="Angsana New" w:hAnsi="Angsana New"/>
          <w:i/>
          <w:iCs/>
          <w:sz w:val="30"/>
          <w:szCs w:val="30"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="00856656" w:rsidRPr="00BE4EE8">
        <w:rPr>
          <w:rFonts w:ascii="Angsana New" w:hAnsi="Angsana New"/>
          <w:i/>
          <w:iCs/>
          <w:sz w:val="30"/>
          <w:szCs w:val="30"/>
        </w:rPr>
        <w:t xml:space="preserve">: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30</w:t>
      </w:r>
      <w:r w:rsidR="00856656" w:rsidRPr="00BE4EE8">
        <w:rPr>
          <w:rFonts w:ascii="Angsana New" w:hAnsi="Angsana New"/>
          <w:i/>
          <w:iCs/>
          <w:sz w:val="30"/>
          <w:szCs w:val="30"/>
        </w:rPr>
        <w:t>,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413</w:t>
      </w:r>
      <w:r w:rsidR="00856656" w:rsidRPr="00BE4EE8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59</w:t>
      </w:r>
      <w:r w:rsidR="00856656" w:rsidRPr="00BE4EE8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BE4EE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7124D" w:rsidRPr="00BE4EE8">
        <w:rPr>
          <w:rFonts w:ascii="Angsana New" w:hAnsi="Angsana New"/>
          <w:i/>
          <w:iCs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350</w:t>
      </w:r>
      <w:r w:rsidR="00BE4EE8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00</w:t>
      </w:r>
      <w:r w:rsidR="00856656" w:rsidRPr="00D246FB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D246FB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260</w:t>
      </w:r>
      <w:r w:rsidR="00856656" w:rsidRPr="00D246FB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31</w:t>
      </w:r>
      <w:r w:rsidR="00856656" w:rsidRPr="00D246FB">
        <w:rPr>
          <w:rFonts w:ascii="Angsana New" w:hAnsi="Angsana New"/>
          <w:i/>
          <w:iCs/>
          <w:sz w:val="30"/>
          <w:szCs w:val="30"/>
        </w:rPr>
        <w:t xml:space="preserve"> </w:t>
      </w:r>
      <w:r w:rsidR="00856656"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67758339" w14:textId="77777777" w:rsidR="00856656" w:rsidRPr="00576DE5" w:rsidRDefault="00856656" w:rsidP="00437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9E30D8" w14:textId="0106C5C4" w:rsidR="000F49F5" w:rsidRPr="003B450E" w:rsidRDefault="0045108D" w:rsidP="003B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>สำหรับเงินกู้ยืมระยะยาวจากสถาบันการเงินทุกสัญญา และสัญญาหุ้นกู้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="008B20A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B20A9" w:rsidRPr="008B20A9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055BECAF" w14:textId="75796556" w:rsidR="000F49F5" w:rsidRPr="0066657F" w:rsidRDefault="000F49F5" w:rsidP="00666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E612078" w14:textId="40FFF6E5" w:rsidR="00AA3994" w:rsidRPr="00D246FB" w:rsidRDefault="00AA3994" w:rsidP="00AA3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246F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7F2782EB" w14:textId="77777777" w:rsidR="00AA3994" w:rsidRPr="0086551C" w:rsidRDefault="00AA3994" w:rsidP="00437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9"/>
        <w:gridCol w:w="1151"/>
        <w:gridCol w:w="180"/>
        <w:gridCol w:w="1260"/>
        <w:gridCol w:w="180"/>
        <w:gridCol w:w="1170"/>
      </w:tblGrid>
      <w:tr w:rsidR="00F75C04" w:rsidRPr="00F75C04" w14:paraId="75DC6301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29D65DB8" w14:textId="77777777" w:rsidR="00F75C04" w:rsidRPr="00D246FB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1FD6287F" w14:textId="77777777" w:rsidR="00F75C04" w:rsidRPr="00F75C04" w:rsidRDefault="00F75C04" w:rsidP="0086086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75C04" w:rsidRPr="00F75C04" w14:paraId="111EE876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22CF1986" w14:textId="77777777" w:rsidR="00F75C04" w:rsidRPr="00F75C04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12DC67" w14:textId="77777777" w:rsidR="00F75C04" w:rsidRPr="00F75C04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349E5A7F" w14:textId="77777777" w:rsidR="00F75C04" w:rsidRPr="00F75C04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029660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04FAB5B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E9F806" w14:textId="77777777" w:rsidR="004670A5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5B6D8AAA" w14:textId="26C73932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146D75F9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539F9B" w14:textId="77777777" w:rsidR="00F75C04" w:rsidRPr="00063EF2" w:rsidRDefault="00F75C04" w:rsidP="008608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75C04" w:rsidRPr="00F75C04" w14:paraId="5A0B7E2E" w14:textId="77777777" w:rsidTr="004E7DE7">
        <w:trPr>
          <w:cantSplit/>
          <w:tblHeader/>
        </w:trPr>
        <w:tc>
          <w:tcPr>
            <w:tcW w:w="4050" w:type="dxa"/>
            <w:vAlign w:val="bottom"/>
          </w:tcPr>
          <w:p w14:paraId="69C8A09A" w14:textId="77777777" w:rsidR="00F75C04" w:rsidRPr="00F75C04" w:rsidRDefault="00F75C04" w:rsidP="008608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50C61474" w14:textId="77777777" w:rsidR="00F75C04" w:rsidRPr="00F75C04" w:rsidRDefault="00F75C04" w:rsidP="008608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5C04" w:rsidRPr="00F75C04" w14:paraId="7C26AEE5" w14:textId="77777777" w:rsidTr="004E7DE7">
        <w:trPr>
          <w:cantSplit/>
        </w:trPr>
        <w:tc>
          <w:tcPr>
            <w:tcW w:w="4050" w:type="dxa"/>
            <w:vAlign w:val="bottom"/>
          </w:tcPr>
          <w:p w14:paraId="05F494F7" w14:textId="5A85340A" w:rsidR="00F75C04" w:rsidRPr="00F75C04" w:rsidRDefault="000D72D7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13036A93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51C4EA4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0196C3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017EA0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63740D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67EBD7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CF7E21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5C04" w:rsidRPr="00F75C04" w14:paraId="7847BBDA" w14:textId="77777777" w:rsidTr="004E7DE7">
        <w:trPr>
          <w:cantSplit/>
        </w:trPr>
        <w:tc>
          <w:tcPr>
            <w:tcW w:w="4050" w:type="dxa"/>
            <w:vAlign w:val="bottom"/>
          </w:tcPr>
          <w:p w14:paraId="73109182" w14:textId="710E8EE7" w:rsidR="00F75C04" w:rsidRPr="00160FF4" w:rsidRDefault="00F75C04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160FF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0FF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5DAB0E0D" w14:textId="1F97B337" w:rsidR="00F75C04" w:rsidRPr="00160FF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199" w:type="dxa"/>
            <w:gridSpan w:val="2"/>
            <w:vAlign w:val="bottom"/>
          </w:tcPr>
          <w:p w14:paraId="0647033C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D53C799" w14:textId="6CB61924" w:rsidR="00F75C04" w:rsidRPr="00160FF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180" w:type="dxa"/>
            <w:vAlign w:val="bottom"/>
          </w:tcPr>
          <w:p w14:paraId="421D1844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138C0E4" w14:textId="0E8DFAD9" w:rsidR="00F75C04" w:rsidRPr="00160FF4" w:rsidRDefault="000D72D7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180" w:type="dxa"/>
            <w:vAlign w:val="bottom"/>
          </w:tcPr>
          <w:p w14:paraId="294CE304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5ADD16B" w14:textId="75FA0CE6" w:rsidR="00F75C04" w:rsidRPr="00160FF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</w:tr>
      <w:tr w:rsidR="00F75C04" w:rsidRPr="00F75C04" w14:paraId="1996AEA8" w14:textId="77777777" w:rsidTr="004E7DE7">
        <w:trPr>
          <w:cantSplit/>
        </w:trPr>
        <w:tc>
          <w:tcPr>
            <w:tcW w:w="4050" w:type="dxa"/>
            <w:vAlign w:val="bottom"/>
          </w:tcPr>
          <w:p w14:paraId="2A7663D3" w14:textId="4348F196" w:rsidR="00F75C04" w:rsidRPr="00160FF4" w:rsidRDefault="004670A5" w:rsidP="004670A5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 w:rsidRPr="00160FF4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4E7DE7"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vAlign w:val="bottom"/>
          </w:tcPr>
          <w:p w14:paraId="1AE0545F" w14:textId="1A727204" w:rsidR="00F75C04" w:rsidRPr="00160FF4" w:rsidRDefault="00CE65ED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7,739,646</w:t>
            </w:r>
          </w:p>
        </w:tc>
        <w:tc>
          <w:tcPr>
            <w:tcW w:w="199" w:type="dxa"/>
            <w:gridSpan w:val="2"/>
            <w:vAlign w:val="bottom"/>
          </w:tcPr>
          <w:p w14:paraId="2B117543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7CC6062" w14:textId="19755033" w:rsidR="00F75C04" w:rsidRPr="00160FF4" w:rsidRDefault="00D15ED9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9A6FA9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DBA7AFC" w14:textId="4DD6C393" w:rsidR="00F75C04" w:rsidRPr="00160FF4" w:rsidRDefault="00D15ED9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911B0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159,382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0D1885" w14:textId="77777777" w:rsidR="00F75C04" w:rsidRPr="00160FF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7293A2" w14:textId="1059008A" w:rsidR="00F75C04" w:rsidRPr="00160FF4" w:rsidRDefault="00CE65ED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7,580,264</w:t>
            </w:r>
          </w:p>
        </w:tc>
      </w:tr>
      <w:tr w:rsidR="00DB215F" w:rsidRPr="00F75C04" w14:paraId="01AB3B52" w14:textId="77777777" w:rsidTr="004E7DE7">
        <w:trPr>
          <w:cantSplit/>
        </w:trPr>
        <w:tc>
          <w:tcPr>
            <w:tcW w:w="4050" w:type="dxa"/>
            <w:vAlign w:val="bottom"/>
          </w:tcPr>
          <w:p w14:paraId="44B71FCC" w14:textId="58EED513" w:rsidR="00DB215F" w:rsidRPr="00160FF4" w:rsidRDefault="00DB215F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การเปลี่ยนแปลงที่เกิดจากการได้มาซึ่ง</w:t>
            </w:r>
            <w:r w:rsidR="004670A5" w:rsidRPr="00160FF4">
              <w:rPr>
                <w:rFonts w:ascii="Angsana New" w:hAnsi="Angsana New" w:hint="cs"/>
                <w:sz w:val="30"/>
                <w:szCs w:val="30"/>
                <w:cs/>
              </w:rPr>
              <w:t>อำนาจ</w:t>
            </w:r>
            <w:r w:rsidRPr="00160FF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การควบคุมในบริษัทย่อย</w:t>
            </w:r>
            <w:r w:rsidR="0066657F"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657F" w:rsidRPr="00160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="0066657F" w:rsidRPr="00160FF4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170" w:type="dxa"/>
            <w:vAlign w:val="bottom"/>
          </w:tcPr>
          <w:p w14:paraId="404BBADD" w14:textId="1603ABF6" w:rsidR="00DB215F" w:rsidRPr="00160FF4" w:rsidRDefault="00683C5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8,062,230</w:t>
            </w:r>
          </w:p>
        </w:tc>
        <w:tc>
          <w:tcPr>
            <w:tcW w:w="199" w:type="dxa"/>
            <w:gridSpan w:val="2"/>
            <w:vAlign w:val="bottom"/>
          </w:tcPr>
          <w:p w14:paraId="344C7D63" w14:textId="77777777" w:rsidR="00DB215F" w:rsidRPr="00160FF4" w:rsidRDefault="00DB215F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5731548" w14:textId="15A4517D" w:rsidR="00DB215F" w:rsidRPr="00160FF4" w:rsidRDefault="00D15ED9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044E96" w14:textId="77777777" w:rsidR="00DB215F" w:rsidRPr="00160FF4" w:rsidRDefault="00DB215F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47ABD4" w14:textId="372CDF99" w:rsidR="00DB215F" w:rsidRPr="00160FF4" w:rsidRDefault="00683C54" w:rsidP="00683C54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144,336</w:t>
            </w:r>
          </w:p>
        </w:tc>
        <w:tc>
          <w:tcPr>
            <w:tcW w:w="180" w:type="dxa"/>
            <w:vAlign w:val="bottom"/>
          </w:tcPr>
          <w:p w14:paraId="0B97CDF8" w14:textId="77777777" w:rsidR="00DB215F" w:rsidRPr="00160FF4" w:rsidRDefault="00DB215F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C5506D" w14:textId="0AEF3F8C" w:rsidR="00DB215F" w:rsidRPr="00160FF4" w:rsidRDefault="00683C5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8,206,566</w:t>
            </w:r>
          </w:p>
        </w:tc>
      </w:tr>
      <w:tr w:rsidR="0037124D" w:rsidRPr="00F75C04" w14:paraId="33C222BD" w14:textId="77777777" w:rsidTr="004E7DE7">
        <w:trPr>
          <w:cantSplit/>
        </w:trPr>
        <w:tc>
          <w:tcPr>
            <w:tcW w:w="4050" w:type="dxa"/>
            <w:vAlign w:val="bottom"/>
          </w:tcPr>
          <w:p w14:paraId="210F6479" w14:textId="495F3B52" w:rsidR="0037124D" w:rsidRPr="00160FF4" w:rsidRDefault="0037124D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="004670A5" w:rsidRPr="00160FF4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668E4BD3" w14:textId="06CB894E" w:rsidR="0037124D" w:rsidRPr="00160FF4" w:rsidRDefault="0037124D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BFFD4A3" w14:textId="4FE9306E" w:rsidR="0037124D" w:rsidRPr="00160FF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99" w:type="dxa"/>
            <w:gridSpan w:val="2"/>
            <w:vAlign w:val="bottom"/>
          </w:tcPr>
          <w:p w14:paraId="208D5C24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A148C58" w14:textId="7DFA0353" w:rsidR="0037124D" w:rsidRPr="00160FF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3911B0" w:rsidRPr="00160F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3158FFCF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5A7AFF" w14:textId="2E6821FE" w:rsidR="0037124D" w:rsidRPr="00160FF4" w:rsidRDefault="000D72D7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302D5776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812701" w14:textId="2EB2EA03" w:rsidR="0037124D" w:rsidRPr="00160FF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B4D37" w:rsidRPr="00160FF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B215F" w:rsidRPr="00F75C04" w14:paraId="315DC571" w14:textId="77777777" w:rsidTr="004E7DE7">
        <w:trPr>
          <w:cantSplit/>
        </w:trPr>
        <w:tc>
          <w:tcPr>
            <w:tcW w:w="4050" w:type="dxa"/>
            <w:vAlign w:val="bottom"/>
          </w:tcPr>
          <w:p w14:paraId="39BB6A2D" w14:textId="1296DCF9" w:rsidR="00DB215F" w:rsidRPr="00160FF4" w:rsidRDefault="00DB215F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</w:t>
            </w:r>
            <w:r w:rsidR="00710E22" w:rsidRPr="00160FF4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1170" w:type="dxa"/>
            <w:vAlign w:val="bottom"/>
          </w:tcPr>
          <w:p w14:paraId="65E51F0E" w14:textId="79662E5C" w:rsidR="00DB215F" w:rsidRPr="00160FF4" w:rsidRDefault="00D15ED9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1E54CB5" w14:textId="77777777" w:rsidR="00DB215F" w:rsidRPr="00160FF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4BC6F74" w14:textId="06E04D11" w:rsidR="00DB215F" w:rsidRPr="00160FF4" w:rsidRDefault="00D15ED9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0C9BB7" w14:textId="77777777" w:rsidR="00DB215F" w:rsidRPr="00160FF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BEAEF3" w14:textId="72875B9F" w:rsidR="00DB215F" w:rsidRPr="00160FF4" w:rsidRDefault="003911B0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119,1</w:t>
            </w:r>
            <w:r w:rsidR="00DD7EA5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504A504E" w14:textId="77777777" w:rsidR="00DB215F" w:rsidRPr="00160FF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F7AABC" w14:textId="22056C42" w:rsidR="00DB215F" w:rsidRPr="00160FF4" w:rsidRDefault="003B4D37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119,1</w:t>
            </w:r>
            <w:r w:rsidR="00DD7EA5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37124D" w:rsidRPr="00F75C04" w14:paraId="42B2C2E5" w14:textId="77777777" w:rsidTr="004E7DE7">
        <w:trPr>
          <w:cantSplit/>
        </w:trPr>
        <w:tc>
          <w:tcPr>
            <w:tcW w:w="4050" w:type="dxa"/>
            <w:vAlign w:val="bottom"/>
          </w:tcPr>
          <w:p w14:paraId="546EA34A" w14:textId="7F5833C1" w:rsidR="0037124D" w:rsidRPr="00160FF4" w:rsidRDefault="0037124D" w:rsidP="004670A5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7B350F" w14:textId="30047E70" w:rsidR="0037124D" w:rsidRPr="00160FF4" w:rsidRDefault="003B4D37" w:rsidP="00CE65ED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tLeast"/>
              <w:ind w:left="-79" w:right="-1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E65ED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245,208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18AF5EDD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AD6F2AB" w14:textId="74315404" w:rsidR="0037124D" w:rsidRPr="00160FF4" w:rsidRDefault="00D15ED9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911B0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284E4E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0EB69" w14:textId="0EAEB76A" w:rsidR="0037124D" w:rsidRPr="00160FF4" w:rsidRDefault="000D72D7" w:rsidP="00D15ED9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15ED9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911B0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  <w:r w:rsidR="00DD7EA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7641C9F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AAD4CE" w14:textId="6E7D5D89" w:rsidR="0037124D" w:rsidRPr="00160FF4" w:rsidRDefault="003B4D3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E65ED"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703,44</w:t>
            </w:r>
            <w:r w:rsidR="00DD7EA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160FF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7124D" w:rsidRPr="00F75C04" w14:paraId="32919FA5" w14:textId="77777777" w:rsidTr="004E7DE7">
        <w:trPr>
          <w:cantSplit/>
        </w:trPr>
        <w:tc>
          <w:tcPr>
            <w:tcW w:w="4050" w:type="dxa"/>
            <w:vAlign w:val="bottom"/>
          </w:tcPr>
          <w:p w14:paraId="5EEB9FC9" w14:textId="1A4AC784" w:rsidR="0037124D" w:rsidRPr="00160FF4" w:rsidRDefault="0037124D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160FF4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60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DBEA2" w14:textId="5A7C73CD" w:rsidR="0037124D" w:rsidRPr="00160FF4" w:rsidRDefault="00683C54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35,100,618</w:t>
            </w:r>
          </w:p>
        </w:tc>
        <w:tc>
          <w:tcPr>
            <w:tcW w:w="199" w:type="dxa"/>
            <w:gridSpan w:val="2"/>
            <w:vAlign w:val="bottom"/>
          </w:tcPr>
          <w:p w14:paraId="776713CE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FC690" w14:textId="4C28FC20" w:rsidR="0037124D" w:rsidRPr="00160FF4" w:rsidRDefault="00683C54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24,351,692</w:t>
            </w:r>
          </w:p>
        </w:tc>
        <w:tc>
          <w:tcPr>
            <w:tcW w:w="180" w:type="dxa"/>
            <w:vAlign w:val="bottom"/>
          </w:tcPr>
          <w:p w14:paraId="03215E8E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511B4" w14:textId="2D31DCB9" w:rsidR="0037124D" w:rsidRPr="00160FF4" w:rsidRDefault="000D72D7" w:rsidP="00671DCE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71DCE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666</w:t>
            </w:r>
            <w:r w:rsidR="00671DCE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83C54"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DD7E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F4EF00" w14:textId="77777777" w:rsidR="0037124D" w:rsidRPr="00160FF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19DDB" w14:textId="72A1CB70" w:rsidR="0037124D" w:rsidRPr="00160FF4" w:rsidRDefault="00683C54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60F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61,119,245</w:t>
            </w:r>
          </w:p>
        </w:tc>
      </w:tr>
      <w:tr w:rsidR="00F75C04" w:rsidRPr="0086551C" w14:paraId="586DBACA" w14:textId="77777777" w:rsidTr="004E7DE7">
        <w:trPr>
          <w:cantSplit/>
        </w:trPr>
        <w:tc>
          <w:tcPr>
            <w:tcW w:w="4050" w:type="dxa"/>
            <w:vAlign w:val="bottom"/>
          </w:tcPr>
          <w:p w14:paraId="17A6428D" w14:textId="77777777" w:rsidR="00F75C04" w:rsidRPr="00B07F8F" w:rsidRDefault="00F75C04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53EB3F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E74A96E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2C9496C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687A59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2A9B6C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99581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D4A293" w14:textId="77777777" w:rsidR="00F75C04" w:rsidRPr="0086551C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F75C04" w:rsidRPr="00F75C04" w14:paraId="7A839E76" w14:textId="77777777" w:rsidTr="004E7DE7">
        <w:trPr>
          <w:cantSplit/>
        </w:trPr>
        <w:tc>
          <w:tcPr>
            <w:tcW w:w="4050" w:type="dxa"/>
            <w:vAlign w:val="bottom"/>
          </w:tcPr>
          <w:p w14:paraId="04A3CBFA" w14:textId="5B4EA9EE" w:rsidR="00F75C04" w:rsidRPr="00F75C04" w:rsidRDefault="000D72D7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1AD4DB36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2EA7297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3B121A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32440B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69103F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A107D8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B6C3D5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124D" w:rsidRPr="00F75C04" w14:paraId="314CD248" w14:textId="77777777" w:rsidTr="004E7DE7">
        <w:trPr>
          <w:cantSplit/>
        </w:trPr>
        <w:tc>
          <w:tcPr>
            <w:tcW w:w="4050" w:type="dxa"/>
            <w:vAlign w:val="bottom"/>
          </w:tcPr>
          <w:p w14:paraId="26631E23" w14:textId="527D67A1" w:rsidR="0037124D" w:rsidRPr="00F75C04" w:rsidRDefault="0037124D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387F590" w14:textId="06556BCF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199" w:type="dxa"/>
            <w:gridSpan w:val="2"/>
            <w:vAlign w:val="bottom"/>
          </w:tcPr>
          <w:p w14:paraId="51E46EC7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37A9D7D" w14:textId="57FDBBC6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1F88C0A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214E59" w14:textId="7AEA9720" w:rsidR="0037124D" w:rsidRPr="00F75C04" w:rsidRDefault="000D72D7" w:rsidP="004670A5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63C789B1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FA3193" w14:textId="342C60BB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37124D" w:rsidRPr="00F75C04" w14:paraId="756AF406" w14:textId="77777777" w:rsidTr="004E7DE7">
        <w:trPr>
          <w:cantSplit/>
        </w:trPr>
        <w:tc>
          <w:tcPr>
            <w:tcW w:w="4050" w:type="dxa"/>
            <w:vAlign w:val="bottom"/>
          </w:tcPr>
          <w:p w14:paraId="103C16F7" w14:textId="18745E0E" w:rsidR="0037124D" w:rsidRPr="00F75C04" w:rsidRDefault="004670A5" w:rsidP="0037124D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4E7D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0" w:type="dxa"/>
            <w:vAlign w:val="bottom"/>
          </w:tcPr>
          <w:p w14:paraId="6C49C47D" w14:textId="582D090C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199" w:type="dxa"/>
            <w:gridSpan w:val="2"/>
            <w:vAlign w:val="bottom"/>
          </w:tcPr>
          <w:p w14:paraId="6503E98B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2235655" w14:textId="4E848FC4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0B3D6BF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420507" w14:textId="753FD41C" w:rsidR="0037124D" w:rsidRPr="00F75C04" w:rsidRDefault="0037124D" w:rsidP="004E7DE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811</w:t>
            </w: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C79465" w14:textId="77777777" w:rsidR="0037124D" w:rsidRPr="00F75C04" w:rsidRDefault="0037124D" w:rsidP="0037124D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94A42C" w14:textId="393F689E" w:rsidR="0037124D" w:rsidRPr="00F75C04" w:rsidRDefault="000D72D7" w:rsidP="003712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  <w:r w:rsidR="0037124D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DB215F" w:rsidRPr="00F75C04" w14:paraId="3A01EBDB" w14:textId="77777777" w:rsidTr="004E7DE7">
        <w:trPr>
          <w:cantSplit/>
        </w:trPr>
        <w:tc>
          <w:tcPr>
            <w:tcW w:w="4050" w:type="dxa"/>
            <w:vAlign w:val="bottom"/>
          </w:tcPr>
          <w:p w14:paraId="2320900B" w14:textId="4ED71EEB" w:rsidR="00DB215F" w:rsidRPr="00F75C04" w:rsidRDefault="00DB215F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="004670A5" w:rsidRPr="00F75C04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3342A99F" w14:textId="02248A37" w:rsidR="00DB215F" w:rsidRPr="00F75C04" w:rsidRDefault="00DB215F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1F72185F" w14:textId="57897937" w:rsidR="00DB215F" w:rsidRPr="00837404" w:rsidRDefault="000D72D7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99" w:type="dxa"/>
            <w:gridSpan w:val="2"/>
            <w:vAlign w:val="bottom"/>
          </w:tcPr>
          <w:p w14:paraId="771DC5A8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C34B35E" w14:textId="53FEC055" w:rsidR="00DB215F" w:rsidRPr="008374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CD20860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97FB94" w14:textId="2CF2EB51" w:rsidR="00DB215F" w:rsidRPr="00837404" w:rsidRDefault="000D72D7" w:rsidP="004670A5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DB21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180" w:type="dxa"/>
            <w:vAlign w:val="bottom"/>
          </w:tcPr>
          <w:p w14:paraId="219B3928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EC6595" w14:textId="3B3288A6" w:rsidR="00DB215F" w:rsidRPr="00837404" w:rsidRDefault="000D72D7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21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  <w:r w:rsidR="00DB21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</w:tr>
      <w:tr w:rsidR="00DB215F" w:rsidRPr="00F75C04" w14:paraId="36D595B2" w14:textId="77777777" w:rsidTr="004E7DE7">
        <w:trPr>
          <w:cantSplit/>
        </w:trPr>
        <w:tc>
          <w:tcPr>
            <w:tcW w:w="4050" w:type="dxa"/>
            <w:vAlign w:val="bottom"/>
          </w:tcPr>
          <w:p w14:paraId="76C20B85" w14:textId="77777777" w:rsidR="00DB215F" w:rsidRPr="00F75C04" w:rsidRDefault="00DB215F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การเพิ่มขึ้นของหนื้สินตามสัญญาเช่า</w:t>
            </w:r>
          </w:p>
        </w:tc>
        <w:tc>
          <w:tcPr>
            <w:tcW w:w="1170" w:type="dxa"/>
            <w:vAlign w:val="bottom"/>
          </w:tcPr>
          <w:p w14:paraId="0D40DACA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0C163966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BA4B281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60DE67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40B93D" w14:textId="6718D7EA" w:rsidR="00DB215F" w:rsidRPr="00837404" w:rsidRDefault="000D72D7" w:rsidP="004670A5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21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="00DB21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180" w:type="dxa"/>
            <w:vAlign w:val="bottom"/>
          </w:tcPr>
          <w:p w14:paraId="590F05E4" w14:textId="77777777" w:rsidR="00DB215F" w:rsidRPr="008374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61E687" w14:textId="4B030233" w:rsidR="00DB215F" w:rsidRPr="00837404" w:rsidRDefault="000D72D7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</w:tr>
      <w:tr w:rsidR="00F75C04" w:rsidRPr="00F75C04" w14:paraId="74C26E73" w14:textId="77777777" w:rsidTr="004E7DE7">
        <w:trPr>
          <w:cantSplit/>
        </w:trPr>
        <w:tc>
          <w:tcPr>
            <w:tcW w:w="4050" w:type="dxa"/>
            <w:vAlign w:val="bottom"/>
          </w:tcPr>
          <w:p w14:paraId="3D077D90" w14:textId="470D0A93" w:rsidR="00F75C04" w:rsidRPr="00F75C04" w:rsidRDefault="00F75C04" w:rsidP="004670A5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68D653" w14:textId="171A114C" w:rsidR="00F75C04" w:rsidRPr="0083740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99" w:type="dxa"/>
            <w:gridSpan w:val="2"/>
            <w:vAlign w:val="bottom"/>
          </w:tcPr>
          <w:p w14:paraId="47F32643" w14:textId="77777777" w:rsidR="00F75C04" w:rsidRPr="008374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60FB8B2" w14:textId="51FFE290" w:rsidR="00F75C04" w:rsidRPr="00B90158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="00F75C04" w:rsidRPr="00B901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180" w:type="dxa"/>
            <w:vAlign w:val="bottom"/>
          </w:tcPr>
          <w:p w14:paraId="342D7522" w14:textId="77777777" w:rsidR="00F75C04" w:rsidRPr="008374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F3657A" w14:textId="688AE486" w:rsidR="00F75C04" w:rsidRPr="00837404" w:rsidRDefault="000D72D7" w:rsidP="004670A5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B215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  <w:vAlign w:val="bottom"/>
          </w:tcPr>
          <w:p w14:paraId="6A88E823" w14:textId="77777777" w:rsidR="00F75C04" w:rsidRPr="008374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3E795B" w14:textId="1B72B928" w:rsidR="00F75C04" w:rsidRPr="0083740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 w:rsidR="00F75C04" w:rsidRPr="008374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</w:tr>
      <w:tr w:rsidR="00F75C04" w:rsidRPr="00D246FB" w14:paraId="3A93C41D" w14:textId="77777777" w:rsidTr="004E7DE7">
        <w:trPr>
          <w:cantSplit/>
        </w:trPr>
        <w:tc>
          <w:tcPr>
            <w:tcW w:w="4050" w:type="dxa"/>
            <w:vAlign w:val="bottom"/>
          </w:tcPr>
          <w:p w14:paraId="62141C2C" w14:textId="58BFA965" w:rsidR="00F75C04" w:rsidRPr="00F75C04" w:rsidRDefault="00F75C04" w:rsidP="0086086B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9C17D" w14:textId="7D2B720F" w:rsidR="00F75C04" w:rsidRPr="00F75C04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F75C04" w:rsidRPr="00F75C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314</w:t>
            </w:r>
            <w:r w:rsidR="00F75C04" w:rsidRPr="00F75C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99" w:type="dxa"/>
            <w:gridSpan w:val="2"/>
            <w:vAlign w:val="bottom"/>
          </w:tcPr>
          <w:p w14:paraId="17D0BBC5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0227F" w14:textId="1C615135" w:rsidR="00F75C04" w:rsidRPr="00B90158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F75C04" w:rsidRPr="00B90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338</w:t>
            </w:r>
            <w:r w:rsidR="00F75C04" w:rsidRPr="00B901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180" w:type="dxa"/>
            <w:vAlign w:val="bottom"/>
          </w:tcPr>
          <w:p w14:paraId="0EF8493E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8099" w14:textId="72CD2B75" w:rsidR="00F75C04" w:rsidRPr="00F75C04" w:rsidRDefault="000D72D7" w:rsidP="004670A5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21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480</w:t>
            </w:r>
            <w:r w:rsidR="00DB21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80" w:type="dxa"/>
            <w:vAlign w:val="bottom"/>
          </w:tcPr>
          <w:p w14:paraId="3B386CD0" w14:textId="77777777" w:rsidR="00F75C04" w:rsidRPr="00F75C04" w:rsidRDefault="00F75C04" w:rsidP="0086086B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32B5E" w14:textId="33CFF981" w:rsidR="00F75C04" w:rsidRPr="00D246FB" w:rsidRDefault="000D72D7" w:rsidP="0086086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F75C04" w:rsidRPr="00F75C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</w:t>
            </w:r>
            <w:r w:rsidR="00F75C04" w:rsidRPr="00F75C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</w:tbl>
    <w:p w14:paraId="51D755E4" w14:textId="6068F1AA" w:rsidR="00576DE5" w:rsidRDefault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8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173"/>
        <w:gridCol w:w="180"/>
        <w:gridCol w:w="19"/>
        <w:gridCol w:w="1152"/>
        <w:gridCol w:w="180"/>
        <w:gridCol w:w="1256"/>
        <w:gridCol w:w="180"/>
        <w:gridCol w:w="1176"/>
      </w:tblGrid>
      <w:tr w:rsidR="00BE30EE" w:rsidRPr="00F75C04" w14:paraId="42E84EDE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4D06DF00" w14:textId="77777777" w:rsidR="00BE30EE" w:rsidRPr="00D246FB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1BA5CE4E" w14:textId="77777777" w:rsidR="00BE30EE" w:rsidRPr="00F75C04" w:rsidRDefault="00BE30EE" w:rsidP="000A0B6C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E30EE" w:rsidRPr="00F75C04" w14:paraId="1C96549D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65266DE4" w14:textId="77777777" w:rsidR="00BE30EE" w:rsidRPr="00F75C04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E52BC77" w14:textId="77777777" w:rsidR="00BE30EE" w:rsidRPr="00F75C04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1714E5A5" w14:textId="77777777" w:rsidR="00BE30EE" w:rsidRPr="00F75C04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7BA9833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6C6DAB46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465098F6" w14:textId="02B3CB75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  <w:r w:rsidR="004670A5"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  <w:br/>
            </w: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สัญญาเช่า </w:t>
            </w:r>
          </w:p>
        </w:tc>
        <w:tc>
          <w:tcPr>
            <w:tcW w:w="180" w:type="dxa"/>
            <w:vAlign w:val="bottom"/>
          </w:tcPr>
          <w:p w14:paraId="1D08EB03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7A2C9D2A" w14:textId="77777777" w:rsidR="00BE30EE" w:rsidRPr="00063EF2" w:rsidRDefault="00BE30EE" w:rsidP="000A0B6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E30EE" w:rsidRPr="00F75C04" w14:paraId="713A1C33" w14:textId="77777777" w:rsidTr="004670A5">
        <w:trPr>
          <w:cantSplit/>
          <w:tblHeader/>
        </w:trPr>
        <w:tc>
          <w:tcPr>
            <w:tcW w:w="3971" w:type="dxa"/>
            <w:vAlign w:val="bottom"/>
          </w:tcPr>
          <w:p w14:paraId="4E38C45B" w14:textId="77777777" w:rsidR="00BE30EE" w:rsidRPr="00F75C04" w:rsidRDefault="00BE30EE" w:rsidP="000A0B6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vAlign w:val="bottom"/>
          </w:tcPr>
          <w:p w14:paraId="72D1AF2C" w14:textId="77777777" w:rsidR="00BE30EE" w:rsidRPr="00F75C04" w:rsidRDefault="00BE30EE" w:rsidP="000A0B6C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75C0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215F" w:rsidRPr="00F75C04" w14:paraId="3E3528CB" w14:textId="77777777" w:rsidTr="004670A5">
        <w:trPr>
          <w:cantSplit/>
        </w:trPr>
        <w:tc>
          <w:tcPr>
            <w:tcW w:w="3971" w:type="dxa"/>
            <w:vAlign w:val="bottom"/>
          </w:tcPr>
          <w:p w14:paraId="5D58BC0C" w14:textId="6B436526" w:rsidR="00DB215F" w:rsidRPr="00DB71A4" w:rsidRDefault="000D72D7" w:rsidP="00DB215F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3" w:type="dxa"/>
            <w:vAlign w:val="bottom"/>
          </w:tcPr>
          <w:p w14:paraId="30330B60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14834BF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1C592E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9612B9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4593B51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4572DB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95432FE" w14:textId="77777777" w:rsidR="00DB215F" w:rsidRPr="00F75C04" w:rsidRDefault="00DB215F" w:rsidP="00DB215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1443" w:rsidRPr="00F75C04" w14:paraId="17760074" w14:textId="77777777" w:rsidTr="004670A5">
        <w:trPr>
          <w:cantSplit/>
        </w:trPr>
        <w:tc>
          <w:tcPr>
            <w:tcW w:w="3971" w:type="dxa"/>
            <w:vAlign w:val="bottom"/>
          </w:tcPr>
          <w:p w14:paraId="186ACA84" w14:textId="708F688B" w:rsidR="00301443" w:rsidRPr="00DB71A4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53E7EA77" w14:textId="0BADD641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031AC022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4499738" w14:textId="4B60D17E" w:rsidR="00301443" w:rsidRPr="00301443" w:rsidRDefault="000D72D7" w:rsidP="004D51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180" w:type="dxa"/>
            <w:vAlign w:val="bottom"/>
          </w:tcPr>
          <w:p w14:paraId="063B0209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0C9D0B7" w14:textId="3CB4A77C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180" w:type="dxa"/>
            <w:vAlign w:val="bottom"/>
          </w:tcPr>
          <w:p w14:paraId="7958ADDB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A129F4C" w14:textId="44BB5554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301443" w:rsidRPr="00F75C04" w14:paraId="77BEA300" w14:textId="77777777" w:rsidTr="004670A5">
        <w:trPr>
          <w:cantSplit/>
        </w:trPr>
        <w:tc>
          <w:tcPr>
            <w:tcW w:w="3971" w:type="dxa"/>
            <w:vAlign w:val="bottom"/>
          </w:tcPr>
          <w:p w14:paraId="749CCE2A" w14:textId="350BEF5C" w:rsidR="00301443" w:rsidRPr="004670A5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4E7D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3E9E15D9" w14:textId="6722C082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51B8F195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F18D378" w14:textId="4B606702" w:rsidR="00301443" w:rsidRPr="00301443" w:rsidRDefault="00301443" w:rsidP="00690EF1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75837A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541B3D7" w14:textId="27A55A1F" w:rsidR="00301443" w:rsidRPr="00710E22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 w:rsidRPr="00710E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49D14BF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931D4D4" w14:textId="3B282B2C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</w:tr>
      <w:tr w:rsidR="00301443" w:rsidRPr="00F75C04" w14:paraId="05467A90" w14:textId="77777777" w:rsidTr="004670A5">
        <w:trPr>
          <w:cantSplit/>
        </w:trPr>
        <w:tc>
          <w:tcPr>
            <w:tcW w:w="3971" w:type="dxa"/>
            <w:vAlign w:val="bottom"/>
          </w:tcPr>
          <w:p w14:paraId="67803CF8" w14:textId="77777777" w:rsidR="00301443" w:rsidRPr="00DB71A4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3DAFED9B" w14:textId="33812995" w:rsidR="00301443" w:rsidRPr="00301443" w:rsidRDefault="00301443" w:rsidP="00690EF1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13B2249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9F0F3A" w14:textId="06DF6494" w:rsidR="00301443" w:rsidRPr="00301443" w:rsidRDefault="00690EF1" w:rsidP="00690EF1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181391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7B35FF1" w14:textId="34385162" w:rsidR="00301443" w:rsidRPr="00710E22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01443" w:rsidRPr="00710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17747838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A34C3C0" w14:textId="093A8F9D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</w:tr>
      <w:tr w:rsidR="00301443" w:rsidRPr="00F75C04" w14:paraId="0EF447FF" w14:textId="77777777" w:rsidTr="004670A5">
        <w:trPr>
          <w:cantSplit/>
        </w:trPr>
        <w:tc>
          <w:tcPr>
            <w:tcW w:w="3971" w:type="dxa"/>
            <w:vAlign w:val="bottom"/>
          </w:tcPr>
          <w:p w14:paraId="41F210A3" w14:textId="5C40FEF1" w:rsidR="00301443" w:rsidRPr="004670A5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751F71" w14:textId="0E1136EA" w:rsidR="00301443" w:rsidRPr="00301443" w:rsidRDefault="00301443" w:rsidP="00690EF1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4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E443745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0950C5" w14:textId="011CE72A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vAlign w:val="bottom"/>
          </w:tcPr>
          <w:p w14:paraId="626C7566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5E0B01B" w14:textId="53E4D211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01443" w:rsidRPr="0030144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47D0E4C8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3E5B8EE" w14:textId="6E3C8CFE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0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301443" w:rsidRPr="00F75C04" w14:paraId="729EA970" w14:textId="77777777" w:rsidTr="004670A5">
        <w:trPr>
          <w:cantSplit/>
        </w:trPr>
        <w:tc>
          <w:tcPr>
            <w:tcW w:w="3971" w:type="dxa"/>
            <w:vAlign w:val="bottom"/>
          </w:tcPr>
          <w:p w14:paraId="4C7ACAB1" w14:textId="7713BBBE" w:rsidR="00301443" w:rsidRPr="00DB71A4" w:rsidRDefault="00301443" w:rsidP="00301443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EC5F7" w14:textId="7E28F869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ABD4A28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2A791" w14:textId="6091A59B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  <w:vAlign w:val="bottom"/>
          </w:tcPr>
          <w:p w14:paraId="4E7320A5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831E9" w14:textId="5C83A255" w:rsidR="00301443" w:rsidRPr="00301443" w:rsidRDefault="000D72D7" w:rsidP="00710E22">
            <w:pPr>
              <w:pStyle w:val="acctfourfigures"/>
              <w:shd w:val="clear" w:color="auto" w:fill="FFFFFF"/>
              <w:tabs>
                <w:tab w:val="clear" w:pos="765"/>
                <w:tab w:val="decimal" w:pos="1450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025F7491" w14:textId="77777777" w:rsidR="00301443" w:rsidRPr="00301443" w:rsidRDefault="00301443" w:rsidP="00301443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85A4" w14:textId="46C16F6F" w:rsidR="00301443" w:rsidRPr="00301443" w:rsidRDefault="000D72D7" w:rsidP="003014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  <w:r w:rsidR="00301443" w:rsidRPr="003014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  <w:tr w:rsidR="00164350" w:rsidRPr="00F75C04" w14:paraId="70DFDC8D" w14:textId="77777777" w:rsidTr="004670A5">
        <w:trPr>
          <w:cantSplit/>
        </w:trPr>
        <w:tc>
          <w:tcPr>
            <w:tcW w:w="3971" w:type="dxa"/>
            <w:vAlign w:val="bottom"/>
          </w:tcPr>
          <w:p w14:paraId="4BD71BC2" w14:textId="77777777" w:rsidR="00164350" w:rsidRPr="00DB71A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1650B4E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137AF3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049D9E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383ABE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44327918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5C611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760675B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4350" w:rsidRPr="00F75C04" w14:paraId="09783975" w14:textId="77777777" w:rsidTr="004670A5">
        <w:trPr>
          <w:cantSplit/>
        </w:trPr>
        <w:tc>
          <w:tcPr>
            <w:tcW w:w="3971" w:type="dxa"/>
            <w:vAlign w:val="bottom"/>
          </w:tcPr>
          <w:p w14:paraId="571D0807" w14:textId="13C2720E" w:rsidR="00164350" w:rsidRPr="00F75C04" w:rsidRDefault="000D72D7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3" w:type="dxa"/>
            <w:vAlign w:val="bottom"/>
          </w:tcPr>
          <w:p w14:paraId="0FC9E9A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015A833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9E2820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A2DD53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5011750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C31FA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0A3080B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4350" w:rsidRPr="00F75C04" w14:paraId="066CE767" w14:textId="77777777" w:rsidTr="004670A5">
        <w:trPr>
          <w:cantSplit/>
        </w:trPr>
        <w:tc>
          <w:tcPr>
            <w:tcW w:w="3971" w:type="dxa"/>
            <w:vAlign w:val="bottom"/>
          </w:tcPr>
          <w:p w14:paraId="6440FE77" w14:textId="49FB6026" w:rsidR="00164350" w:rsidRPr="00F75C0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75C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3" w:type="dxa"/>
            <w:vAlign w:val="bottom"/>
          </w:tcPr>
          <w:p w14:paraId="2C6F1314" w14:textId="01430633" w:rsidR="00164350" w:rsidRPr="00F75C04" w:rsidRDefault="00ED1907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C3BC161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767B48" w14:textId="03518C4D" w:rsidR="00164350" w:rsidRPr="00F75C04" w:rsidRDefault="00ED1907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645936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3BF6794" w14:textId="6A801B2C" w:rsidR="00164350" w:rsidRPr="00F75C04" w:rsidRDefault="00ED1907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F54F16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DE7F348" w14:textId="4F9F4AF9" w:rsidR="00164350" w:rsidRPr="00F75C04" w:rsidRDefault="00ED1907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4350" w:rsidRPr="00F75C04" w14:paraId="5C99826D" w14:textId="77777777" w:rsidTr="004670A5">
        <w:trPr>
          <w:cantSplit/>
        </w:trPr>
        <w:tc>
          <w:tcPr>
            <w:tcW w:w="3971" w:type="dxa"/>
            <w:vAlign w:val="bottom"/>
          </w:tcPr>
          <w:p w14:paraId="6CE47756" w14:textId="03E92D17" w:rsidR="00164350" w:rsidRPr="00F75C0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173" w:type="dxa"/>
            <w:vAlign w:val="bottom"/>
          </w:tcPr>
          <w:p w14:paraId="13C300DA" w14:textId="4520DBA2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6435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  <w:r w:rsidR="00164350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B04602C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EA3B92" w14:textId="1571BAF5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64350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164350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1FC23BD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0F3B904" w14:textId="67D2C52B" w:rsidR="00164350" w:rsidRPr="00F75C04" w:rsidRDefault="00164350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0DA08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2D33B5E" w14:textId="6A968BAC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164350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  <w:r w:rsidR="00164350" w:rsidRPr="00F75C0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64350" w:rsidRPr="00F75C04" w14:paraId="5E23BB14" w14:textId="77777777" w:rsidTr="004670A5">
        <w:trPr>
          <w:cantSplit/>
        </w:trPr>
        <w:tc>
          <w:tcPr>
            <w:tcW w:w="3971" w:type="dxa"/>
            <w:vAlign w:val="bottom"/>
          </w:tcPr>
          <w:p w14:paraId="082D846A" w14:textId="77777777" w:rsidR="00164350" w:rsidRPr="00F75C0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Pr="00F75C0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53D90CD" w14:textId="77777777" w:rsidR="00164350" w:rsidRPr="00F75C04" w:rsidRDefault="00164350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5E8EE73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41093C9" w14:textId="77777777" w:rsidR="00164350" w:rsidRPr="00F75C04" w:rsidRDefault="00164350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024FF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2C2E803" w14:textId="412C37AD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64350" w:rsidRPr="00F75C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7A4B8BC9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F3E8FE9" w14:textId="4FE9A7B9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15"/>
              </w:tabs>
              <w:spacing w:line="240" w:lineRule="atLeast"/>
              <w:ind w:left="-79" w:right="-9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64350" w:rsidRPr="00F75C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164350" w:rsidRPr="00F75C04" w14:paraId="4FB4F0FD" w14:textId="77777777" w:rsidTr="004670A5">
        <w:trPr>
          <w:cantSplit/>
        </w:trPr>
        <w:tc>
          <w:tcPr>
            <w:tcW w:w="3971" w:type="dxa"/>
            <w:vAlign w:val="bottom"/>
          </w:tcPr>
          <w:p w14:paraId="1D0E03FD" w14:textId="6023DBB5" w:rsidR="00164350" w:rsidRPr="00F75C0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="00DD7EA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BBBAC1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65F860A4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A06E51" w14:textId="7E635B44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F75C04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B4BAC6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456DEAE3" w14:textId="01DC3D41" w:rsidR="00164350" w:rsidRPr="00F75C04" w:rsidRDefault="00164350" w:rsidP="00ED1907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75C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904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D8DFB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F0AE30B" w14:textId="593FD289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F75C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64350" w:rsidRPr="00F75C04" w14:paraId="7BD85E3D" w14:textId="77777777" w:rsidTr="004670A5">
        <w:trPr>
          <w:cantSplit/>
        </w:trPr>
        <w:tc>
          <w:tcPr>
            <w:tcW w:w="3971" w:type="dxa"/>
            <w:vAlign w:val="bottom"/>
          </w:tcPr>
          <w:p w14:paraId="6B8E0B80" w14:textId="2D619789" w:rsidR="00164350" w:rsidRPr="00F75C04" w:rsidRDefault="00164350" w:rsidP="00164350">
            <w:pPr>
              <w:shd w:val="clear" w:color="auto" w:fill="FFFFFF"/>
              <w:tabs>
                <w:tab w:val="clear" w:pos="227"/>
              </w:tabs>
              <w:ind w:left="9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F75C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C156D" w14:textId="04D5AD52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99" w:type="dxa"/>
            <w:gridSpan w:val="2"/>
            <w:vAlign w:val="bottom"/>
          </w:tcPr>
          <w:p w14:paraId="3EAECE0A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2E7F" w14:textId="0930C87D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98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987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80" w:type="dxa"/>
            <w:vAlign w:val="bottom"/>
          </w:tcPr>
          <w:p w14:paraId="07BBA850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4C74D" w14:textId="349AA489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454"/>
              </w:tabs>
              <w:spacing w:line="240" w:lineRule="atLeast"/>
              <w:ind w:left="-79" w:right="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164350" w:rsidRPr="00F75C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80" w:type="dxa"/>
            <w:vAlign w:val="bottom"/>
          </w:tcPr>
          <w:p w14:paraId="14CE9E55" w14:textId="77777777" w:rsidR="00164350" w:rsidRPr="00F75C04" w:rsidRDefault="00164350" w:rsidP="00164350">
            <w:pPr>
              <w:pStyle w:val="acctfourfigures"/>
              <w:shd w:val="clear" w:color="auto" w:fill="FFFFFF"/>
              <w:tabs>
                <w:tab w:val="decimal" w:pos="802"/>
                <w:tab w:val="decimal" w:pos="91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CCFAF" w14:textId="13898CA4" w:rsidR="00164350" w:rsidRPr="00F75C04" w:rsidRDefault="000D72D7" w:rsidP="0016435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  <w:r w:rsidR="00164350" w:rsidRPr="00F75C0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870</w:t>
            </w:r>
          </w:p>
        </w:tc>
      </w:tr>
    </w:tbl>
    <w:p w14:paraId="36A4390E" w14:textId="77777777" w:rsidR="00BE30EE" w:rsidRPr="00576DE5" w:rsidRDefault="00BE30EE" w:rsidP="00576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DA155" w14:textId="77777777" w:rsidR="00630DD4" w:rsidRPr="00D246FB" w:rsidRDefault="004336E5" w:rsidP="00EA1F7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2930C26" w14:textId="77777777" w:rsidR="00EA1F7A" w:rsidRPr="00510C6E" w:rsidRDefault="00EA1F7A" w:rsidP="0051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45F893" w14:textId="77777777" w:rsidR="00EA1F7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D5E1964" w14:textId="77777777" w:rsidR="00EA1F7A" w:rsidRPr="00510C6E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E00B9B6" w14:textId="4A793C69" w:rsidR="00EA1F7A" w:rsidRDefault="00EA1F7A" w:rsidP="0061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0D72D7" w:rsidRPr="000D72D7">
        <w:rPr>
          <w:rFonts w:ascii="Angsana New" w:hAnsi="Angsana New" w:hint="cs"/>
          <w:sz w:val="30"/>
          <w:szCs w:val="30"/>
        </w:rPr>
        <w:t>2541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131D6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6131D6"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CE177A6" w14:textId="77777777" w:rsidR="00576DE5" w:rsidRPr="00D246FB" w:rsidRDefault="00576DE5" w:rsidP="0061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B7F0F2" w14:textId="34612233" w:rsidR="00BA09BB" w:rsidRDefault="00BA09BB" w:rsidP="0061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990"/>
        <w:gridCol w:w="236"/>
        <w:gridCol w:w="1114"/>
        <w:gridCol w:w="243"/>
        <w:gridCol w:w="1107"/>
        <w:gridCol w:w="278"/>
        <w:gridCol w:w="1162"/>
      </w:tblGrid>
      <w:tr w:rsidR="002922F0" w:rsidRPr="00D246FB" w14:paraId="00A71737" w14:textId="77777777" w:rsidTr="0072290F">
        <w:trPr>
          <w:trHeight w:val="346"/>
        </w:trPr>
        <w:tc>
          <w:tcPr>
            <w:tcW w:w="3150" w:type="dxa"/>
            <w:shd w:val="clear" w:color="auto" w:fill="auto"/>
            <w:vAlign w:val="bottom"/>
          </w:tcPr>
          <w:p w14:paraId="0BA3655C" w14:textId="77777777" w:rsidR="002922F0" w:rsidRPr="00D246FB" w:rsidRDefault="002922F0" w:rsidP="006C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6742E0D" w14:textId="77777777" w:rsidR="002922F0" w:rsidRPr="00D246FB" w:rsidRDefault="002922F0" w:rsidP="00EA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4938A9E3" w14:textId="12522908" w:rsidR="002922F0" w:rsidRPr="00B70B34" w:rsidRDefault="002922F0" w:rsidP="00292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21761F9" w14:textId="0B79582F" w:rsidR="002922F0" w:rsidRPr="006C5EEC" w:rsidRDefault="002922F0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C5E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5616383D" w14:textId="77777777" w:rsidR="002922F0" w:rsidRPr="00D246FB" w:rsidRDefault="002922F0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2D787180" w14:textId="77777777" w:rsidR="002922F0" w:rsidRPr="00D246FB" w:rsidRDefault="002922F0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B34" w:rsidRPr="00D246FB" w14:paraId="37BA95F5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2532590C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D9130F" w14:textId="12F9C047" w:rsidR="00B70B34" w:rsidRPr="00B70B34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70B3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ย</w:t>
            </w:r>
            <w:r w:rsidRPr="00B70B3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8EE074" w14:textId="49D6A9B6" w:rsidR="00B70B34" w:rsidRPr="00D246FB" w:rsidRDefault="000D72D7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F457EDE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21001A" w14:textId="79BCB084" w:rsidR="00B70B34" w:rsidRPr="00D246FB" w:rsidRDefault="000D72D7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14:paraId="750DA16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F538CB" w14:textId="0620AF86" w:rsidR="00B70B34" w:rsidRPr="00D246FB" w:rsidRDefault="000D72D7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8" w:type="dxa"/>
            <w:vAlign w:val="bottom"/>
          </w:tcPr>
          <w:p w14:paraId="289097E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E1FDEFE" w14:textId="5698F2EB" w:rsidR="00B70B34" w:rsidRPr="00D246FB" w:rsidRDefault="000D72D7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B70B34" w:rsidRPr="00D246FB" w14:paraId="529023FB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C17B02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905E57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5" w:type="dxa"/>
            <w:gridSpan w:val="7"/>
            <w:vAlign w:val="bottom"/>
          </w:tcPr>
          <w:p w14:paraId="03CC601E" w14:textId="77BD0215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0B34" w:rsidRPr="00D246FB" w14:paraId="66450145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7EC14027" w14:textId="51AC05F6" w:rsidR="00B70B34" w:rsidRPr="00D246FB" w:rsidRDefault="00B70B34" w:rsidP="00B70B34">
            <w:pPr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594351A7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989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70E8E" w14:textId="561A31CB" w:rsidR="00B70B34" w:rsidRPr="00D246FB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36" w:type="dxa"/>
            <w:vAlign w:val="bottom"/>
          </w:tcPr>
          <w:p w14:paraId="2D86372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0FDA2CA" w14:textId="281DA65F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43" w:type="dxa"/>
            <w:vAlign w:val="bottom"/>
          </w:tcPr>
          <w:p w14:paraId="6D5AE2E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2BF37EB" w14:textId="3410744F" w:rsidR="00B70B34" w:rsidRPr="00D246FB" w:rsidRDefault="000D72D7" w:rsidP="00B70B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178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8" w:type="dxa"/>
            <w:vAlign w:val="bottom"/>
          </w:tcPr>
          <w:p w14:paraId="0CD10C37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CE454A" w14:textId="31368D26" w:rsidR="00B70B34" w:rsidRPr="00D246FB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</w:p>
        </w:tc>
      </w:tr>
      <w:tr w:rsidR="00B70B34" w:rsidRPr="00D246FB" w14:paraId="1B146732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4EA8A9" w14:textId="77777777" w:rsidR="00B70B34" w:rsidRPr="00DB215F" w:rsidRDefault="00B70B34" w:rsidP="00B70B34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21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500677AC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A900C8" w14:textId="06A055C1" w:rsidR="00B70B34" w:rsidRPr="00D246FB" w:rsidRDefault="00B70B34" w:rsidP="0072290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8FEB0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3727E8" w14:textId="77777777" w:rsidR="00B70B34" w:rsidRPr="00D246FB" w:rsidRDefault="00B70B34" w:rsidP="0072290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D02BF02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666D64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3D7F81FA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FAA15D5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0B34" w:rsidRPr="00D246FB" w14:paraId="22033EBC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1DAB876C" w14:textId="76626926" w:rsidR="00B70B34" w:rsidRPr="00D246FB" w:rsidRDefault="00B70B34" w:rsidP="00B70B34">
            <w:pPr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ต้นทุนบริการปัจจุบันและดอกเบี้ย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900" w:type="dxa"/>
          </w:tcPr>
          <w:p w14:paraId="18CCC572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989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770D7B" w14:textId="14CBC8DA" w:rsidR="00B70B34" w:rsidRPr="00D246FB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36" w:type="dxa"/>
            <w:vAlign w:val="bottom"/>
          </w:tcPr>
          <w:p w14:paraId="6A4CF9F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1DF06A" w14:textId="2CFFA3E1" w:rsidR="00B70B34" w:rsidRPr="00D246FB" w:rsidRDefault="000D72D7" w:rsidP="0072290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43" w:type="dxa"/>
            <w:vAlign w:val="bottom"/>
          </w:tcPr>
          <w:p w14:paraId="659CE62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354EBD" w14:textId="551B9471" w:rsidR="00B70B34" w:rsidRPr="00D246FB" w:rsidRDefault="000D72D7" w:rsidP="00B70B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78" w:type="dxa"/>
            <w:vAlign w:val="bottom"/>
          </w:tcPr>
          <w:p w14:paraId="4B1A7ED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2806082" w14:textId="679D01BA" w:rsidR="00B70B34" w:rsidRPr="00D246FB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034</w:t>
            </w:r>
          </w:p>
        </w:tc>
      </w:tr>
      <w:tr w:rsidR="00B70B34" w:rsidRPr="00D246FB" w14:paraId="6E941517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1E7F42C9" w14:textId="369E2F7C" w:rsidR="00B70B34" w:rsidRPr="00374CFD" w:rsidRDefault="00B70B34" w:rsidP="00B70B34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47D9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</w:tcPr>
          <w:p w14:paraId="30BE0B9B" w14:textId="05817F73" w:rsidR="00B70B34" w:rsidRPr="00B70B34" w:rsidRDefault="000D72D7" w:rsidP="00B70B34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vAlign w:val="bottom"/>
          </w:tcPr>
          <w:p w14:paraId="1331E154" w14:textId="2EF63E6A" w:rsidR="00B70B34" w:rsidRPr="00D246FB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="00F81D6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B9E11DA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1FDD31" w14:textId="0C688303" w:rsidR="00B70B34" w:rsidRPr="00D246FB" w:rsidRDefault="00B70B34" w:rsidP="004D51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3758A87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F501BE8" w14:textId="2076D193" w:rsidR="00B70B34" w:rsidRPr="00D246FB" w:rsidRDefault="00B70B34" w:rsidP="00B70B3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7F4B7C5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DED95AF" w14:textId="0952B2D2" w:rsidR="00B70B34" w:rsidRPr="00D246FB" w:rsidRDefault="00B70B34" w:rsidP="00B70B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0B34" w:rsidRPr="00D246FB" w14:paraId="1D456B91" w14:textId="77777777" w:rsidTr="0072290F">
        <w:trPr>
          <w:trHeight w:val="346"/>
        </w:trPr>
        <w:tc>
          <w:tcPr>
            <w:tcW w:w="3150" w:type="dxa"/>
          </w:tcPr>
          <w:p w14:paraId="13FCBBF2" w14:textId="2AE3ED14" w:rsidR="00B70B34" w:rsidRPr="003847D9" w:rsidRDefault="00B70B34" w:rsidP="00B70B34">
            <w:pPr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โอน</w:t>
            </w:r>
          </w:p>
        </w:tc>
        <w:tc>
          <w:tcPr>
            <w:tcW w:w="900" w:type="dxa"/>
          </w:tcPr>
          <w:p w14:paraId="61C2E989" w14:textId="77777777" w:rsidR="00B70B34" w:rsidRP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D861692" w14:textId="050AD137" w:rsidR="00B70B34" w:rsidRPr="00893DA2" w:rsidRDefault="00B70B34" w:rsidP="004D51B3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79" w:right="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1CA4CC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EB0412" w14:textId="0B08E042" w:rsidR="00B70B34" w:rsidRDefault="00B70B34" w:rsidP="004D51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007F7FC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C16965" w14:textId="74DAEBDF" w:rsidR="00B70B34" w:rsidRDefault="000D72D7" w:rsidP="00B70B3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8" w:type="dxa"/>
            <w:vAlign w:val="bottom"/>
          </w:tcPr>
          <w:p w14:paraId="02F52249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30EECA" w14:textId="24EC851D" w:rsidR="00B70B34" w:rsidRDefault="00B70B34" w:rsidP="00B70B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0B34" w:rsidRPr="00D246FB" w14:paraId="08B76E0F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5B6A6572" w14:textId="77777777" w:rsidR="00B70B34" w:rsidRPr="00374CFD" w:rsidRDefault="00B70B34" w:rsidP="00B70B34">
            <w:pPr>
              <w:ind w:left="90"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C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199854B2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C2B755" w14:textId="05D00D3B" w:rsidR="00B70B34" w:rsidRPr="00D246FB" w:rsidRDefault="00B70B34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000775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2AC33B" w14:textId="77777777" w:rsidR="00B70B34" w:rsidRPr="00D246FB" w:rsidRDefault="00B70B34" w:rsidP="007229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0790A35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2D6686A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06708C5E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6C5AE2B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0B34" w:rsidRPr="00D246FB" w14:paraId="5DAF15DA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05DF0A" w14:textId="77E87B27" w:rsidR="00B70B34" w:rsidRPr="00D246FB" w:rsidRDefault="004A64AA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</w:t>
            </w:r>
            <w:r w:rsidR="00B70B34" w:rsidRPr="00D246F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0DF88B54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C4A2ED6" w14:textId="03F5F65A" w:rsidR="00B70B34" w:rsidRPr="00D246FB" w:rsidRDefault="00B70B34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F3CE64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841A353" w14:textId="77777777" w:rsidR="00B70B34" w:rsidRPr="00D246FB" w:rsidRDefault="00B70B34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9238E8D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420AA8A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vAlign w:val="bottom"/>
          </w:tcPr>
          <w:p w14:paraId="443B388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EF3E543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70B34" w:rsidRPr="00D246FB" w14:paraId="2D632C6B" w14:textId="77777777" w:rsidTr="0072290F">
        <w:trPr>
          <w:trHeight w:val="346"/>
        </w:trPr>
        <w:tc>
          <w:tcPr>
            <w:tcW w:w="3150" w:type="dxa"/>
          </w:tcPr>
          <w:p w14:paraId="20E63639" w14:textId="77777777" w:rsidR="00B70B34" w:rsidRPr="00D246FB" w:rsidRDefault="00B70B34" w:rsidP="00B70B34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- ข้อสมมติด้านประชากรศาสตร์ </w:t>
            </w:r>
          </w:p>
        </w:tc>
        <w:tc>
          <w:tcPr>
            <w:tcW w:w="900" w:type="dxa"/>
          </w:tcPr>
          <w:p w14:paraId="5F52F193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735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ABADD02" w14:textId="70B797D6" w:rsidR="00B70B34" w:rsidRPr="00CA1766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B70B34"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36" w:type="dxa"/>
            <w:vAlign w:val="bottom"/>
          </w:tcPr>
          <w:p w14:paraId="2DBD675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31AD93" w14:textId="77777777" w:rsidR="00B70B34" w:rsidRPr="00D246FB" w:rsidRDefault="00B70B34" w:rsidP="004D51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ADCB2C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C23B22" w14:textId="0D374892" w:rsidR="00B70B34" w:rsidRPr="00D246FB" w:rsidRDefault="000D72D7" w:rsidP="00B70B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78" w:type="dxa"/>
            <w:vAlign w:val="bottom"/>
          </w:tcPr>
          <w:p w14:paraId="2963307D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D47FA88" w14:textId="77777777" w:rsidR="00B70B34" w:rsidRPr="00D246FB" w:rsidRDefault="00B70B34" w:rsidP="00B70B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0B34" w:rsidRPr="00D246FB" w14:paraId="7B131A9C" w14:textId="77777777" w:rsidTr="0072290F">
        <w:trPr>
          <w:trHeight w:val="346"/>
        </w:trPr>
        <w:tc>
          <w:tcPr>
            <w:tcW w:w="3150" w:type="dxa"/>
          </w:tcPr>
          <w:p w14:paraId="50ABC5C2" w14:textId="77777777" w:rsidR="00B70B34" w:rsidRPr="00D246FB" w:rsidRDefault="00B70B34" w:rsidP="00B70B34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- ข้อสมมติทางการเงิน </w:t>
            </w:r>
          </w:p>
        </w:tc>
        <w:tc>
          <w:tcPr>
            <w:tcW w:w="900" w:type="dxa"/>
          </w:tcPr>
          <w:p w14:paraId="09141C9A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8CE88DA" w14:textId="6C254516" w:rsidR="00B70B34" w:rsidRPr="00CA1766" w:rsidRDefault="00B70B34" w:rsidP="004D51B3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  <w:r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6650A2E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4471A1" w14:textId="01F59D18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43" w:type="dxa"/>
            <w:vAlign w:val="bottom"/>
          </w:tcPr>
          <w:p w14:paraId="45C83568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B5C3CE" w14:textId="21DE2355" w:rsidR="00B70B34" w:rsidRPr="00D246FB" w:rsidRDefault="00B70B34" w:rsidP="00B70B3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  <w:vAlign w:val="bottom"/>
          </w:tcPr>
          <w:p w14:paraId="5425745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EC80B9" w14:textId="04839496" w:rsidR="00B70B34" w:rsidRPr="00D246FB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B70B34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</w:p>
        </w:tc>
      </w:tr>
      <w:tr w:rsidR="00B70B34" w:rsidRPr="00D246FB" w14:paraId="08D41585" w14:textId="77777777" w:rsidTr="0072290F">
        <w:trPr>
          <w:trHeight w:val="346"/>
        </w:trPr>
        <w:tc>
          <w:tcPr>
            <w:tcW w:w="3150" w:type="dxa"/>
          </w:tcPr>
          <w:p w14:paraId="26F0D7F9" w14:textId="77777777" w:rsidR="00B70B34" w:rsidRPr="00D246FB" w:rsidRDefault="00B70B34" w:rsidP="00B70B34">
            <w:pPr>
              <w:tabs>
                <w:tab w:val="clear" w:pos="227"/>
                <w:tab w:val="left" w:pos="165"/>
              </w:tabs>
              <w:ind w:left="16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การปรับปรุงจากประสบการณ์</w:t>
            </w:r>
          </w:p>
        </w:tc>
        <w:tc>
          <w:tcPr>
            <w:tcW w:w="900" w:type="dxa"/>
          </w:tcPr>
          <w:p w14:paraId="246424AD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70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09A2455" w14:textId="70AE2368" w:rsidR="00B70B34" w:rsidRPr="00CA1766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B70B34" w:rsidRPr="00CA17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  <w:vAlign w:val="bottom"/>
          </w:tcPr>
          <w:p w14:paraId="34707F3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CC11A7" w14:textId="303A95B2" w:rsidR="00B70B34" w:rsidRPr="00D246FB" w:rsidRDefault="00B70B34" w:rsidP="004D51B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224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1CE285E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EF8780" w14:textId="552CB4C8" w:rsidR="00B70B34" w:rsidRPr="00D246FB" w:rsidRDefault="000D72D7" w:rsidP="00B70B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B70B3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78" w:type="dxa"/>
            <w:vAlign w:val="bottom"/>
          </w:tcPr>
          <w:p w14:paraId="4C2DFBD0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B222AE3" w14:textId="76B605D1" w:rsidR="00B70B34" w:rsidRPr="00D246FB" w:rsidRDefault="00B70B34" w:rsidP="00B70B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0B34" w:rsidRPr="00D246FB" w14:paraId="4701128E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4B4A34A1" w14:textId="77777777" w:rsidR="00B70B34" w:rsidRPr="00D246FB" w:rsidRDefault="00B70B34" w:rsidP="00B70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78D1EFDB" w14:textId="77777777" w:rsidR="00B70B34" w:rsidRPr="00D246FB" w:rsidRDefault="00B70B34" w:rsidP="00B70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46FB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900" w:type="dxa"/>
          </w:tcPr>
          <w:p w14:paraId="12D331C8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EBAFED" w14:textId="23307855" w:rsidR="00B70B34" w:rsidRPr="00D246FB" w:rsidRDefault="000D72D7" w:rsidP="0072290F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9E4EE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4C8EB3D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AF582B0" w14:textId="2142EF03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43" w:type="dxa"/>
            <w:vAlign w:val="bottom"/>
          </w:tcPr>
          <w:p w14:paraId="17A379C6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583609E" w14:textId="5350DECD" w:rsidR="00B70B34" w:rsidRPr="00D246FB" w:rsidRDefault="00B70B34" w:rsidP="00B70B3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4C1E765F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7B006C8" w14:textId="322564ED" w:rsidR="00B70B34" w:rsidRPr="00D246FB" w:rsidRDefault="00B70B34" w:rsidP="00B70B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24" w:right="-2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0B34" w:rsidRPr="00D246FB" w14:paraId="31DAE3BE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F319AA5" w14:textId="77777777" w:rsidR="00B70B34" w:rsidRPr="00D246FB" w:rsidRDefault="00B70B34" w:rsidP="00B70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0A28A7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06633C" w14:textId="22EDD3C3" w:rsidR="00B70B34" w:rsidRPr="00D246FB" w:rsidRDefault="00B70B34" w:rsidP="004D51B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9E4E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19F6F2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4238F62" w14:textId="04E274C4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B70B34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43" w:type="dxa"/>
            <w:vAlign w:val="bottom"/>
          </w:tcPr>
          <w:p w14:paraId="13408AFB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decimal" w:pos="893"/>
              </w:tabs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E2073B6" w14:textId="59248F74" w:rsidR="00B70B34" w:rsidRPr="000D02FE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02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Pr="000D02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vAlign w:val="bottom"/>
          </w:tcPr>
          <w:p w14:paraId="2E03CD42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2E62308" w14:textId="403F8B4A" w:rsidR="00B70B34" w:rsidRPr="00D246FB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B70B34" w:rsidRPr="004834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</w:tr>
      <w:tr w:rsidR="00B70B34" w:rsidRPr="00D246FB" w14:paraId="5C09D7F2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355FB0D6" w14:textId="77777777" w:rsidR="00B70B34" w:rsidRPr="00D246FB" w:rsidRDefault="00B70B34" w:rsidP="00B70B34">
            <w:pPr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5E375C57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0FE027" w14:textId="53BBDE17" w:rsidR="00B70B34" w:rsidRPr="00D246FB" w:rsidRDefault="00B70B34" w:rsidP="004D51B3">
            <w:pPr>
              <w:pStyle w:val="acctfourfigures"/>
              <w:tabs>
                <w:tab w:val="clear" w:pos="765"/>
              </w:tabs>
              <w:spacing w:line="240" w:lineRule="atLeast"/>
              <w:ind w:left="-79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3170CEA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6573132" w14:textId="117C5831" w:rsidR="00B70B34" w:rsidRPr="00D246FB" w:rsidRDefault="00B70B34" w:rsidP="004D51B3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047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7A0709E1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B12EEDA" w14:textId="70306881" w:rsidR="00B70B34" w:rsidRPr="00D246FB" w:rsidRDefault="00B70B34" w:rsidP="00B70B3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8" w:type="dxa"/>
            <w:vAlign w:val="bottom"/>
          </w:tcPr>
          <w:p w14:paraId="2062139D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D972F98" w14:textId="48D76B08" w:rsidR="00B70B34" w:rsidRPr="00D246FB" w:rsidRDefault="00B70B34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0B34" w:rsidRPr="00D246FB" w14:paraId="0EC48802" w14:textId="77777777" w:rsidTr="0072290F">
        <w:trPr>
          <w:trHeight w:val="346"/>
        </w:trPr>
        <w:tc>
          <w:tcPr>
            <w:tcW w:w="3150" w:type="dxa"/>
            <w:vAlign w:val="bottom"/>
          </w:tcPr>
          <w:p w14:paraId="00AE5754" w14:textId="71AAD533" w:rsidR="00B70B34" w:rsidRPr="00D246FB" w:rsidRDefault="00B70B34" w:rsidP="00B70B34">
            <w:pPr>
              <w:spacing w:line="240" w:lineRule="auto"/>
              <w:ind w:left="90" w:hanging="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ED484C" w14:textId="77777777" w:rsidR="00B70B34" w:rsidRDefault="00B70B34" w:rsidP="00B70B34">
            <w:pPr>
              <w:pStyle w:val="acctfourfigures"/>
              <w:tabs>
                <w:tab w:val="clear" w:pos="765"/>
                <w:tab w:val="left" w:pos="19"/>
                <w:tab w:val="decimal" w:pos="1050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8E105" w14:textId="1D796D65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  <w:r w:rsidR="00B70B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36" w:type="dxa"/>
            <w:vAlign w:val="bottom"/>
          </w:tcPr>
          <w:p w14:paraId="5BBD5CCD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DFD91" w14:textId="13C96019" w:rsidR="00B70B34" w:rsidRPr="00D246FB" w:rsidRDefault="000D72D7" w:rsidP="0072290F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  <w:r w:rsidR="00B70B34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43" w:type="dxa"/>
            <w:vAlign w:val="bottom"/>
          </w:tcPr>
          <w:p w14:paraId="6A155606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226C7" w14:textId="37CA3530" w:rsidR="00B70B34" w:rsidRPr="0048346A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B70B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8" w:type="dxa"/>
            <w:vAlign w:val="bottom"/>
          </w:tcPr>
          <w:p w14:paraId="34E69123" w14:textId="77777777" w:rsidR="00B70B34" w:rsidRPr="00D246FB" w:rsidRDefault="00B70B34" w:rsidP="00B70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AB453" w14:textId="5E08E812" w:rsidR="00B70B34" w:rsidRPr="00D246FB" w:rsidRDefault="000D72D7" w:rsidP="00B70B34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2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  <w:r w:rsidR="00B70B34" w:rsidRPr="004834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</w:tr>
    </w:tbl>
    <w:p w14:paraId="5BBEB728" w14:textId="46DF33B6" w:rsidR="00D50133" w:rsidRPr="00255103" w:rsidRDefault="00D5013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60"/>
        <w:gridCol w:w="243"/>
        <w:gridCol w:w="1197"/>
        <w:gridCol w:w="270"/>
        <w:gridCol w:w="1080"/>
        <w:gridCol w:w="270"/>
        <w:gridCol w:w="1170"/>
      </w:tblGrid>
      <w:tr w:rsidR="00A254FE" w:rsidRPr="00D246FB" w14:paraId="46B85D3A" w14:textId="77777777" w:rsidTr="00D50133">
        <w:tc>
          <w:tcPr>
            <w:tcW w:w="3690" w:type="dxa"/>
            <w:vMerge w:val="restart"/>
          </w:tcPr>
          <w:p w14:paraId="03C3F8BE" w14:textId="79DAD8DE" w:rsidR="00576DE5" w:rsidRDefault="00A254FE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576DE5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02A3AC3" w14:textId="77777777" w:rsidR="00A254FE" w:rsidRPr="00576DE5" w:rsidRDefault="00576DE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254FE"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ตา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A254FE" w:rsidRPr="00D24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0" w:type="dxa"/>
            <w:gridSpan w:val="3"/>
          </w:tcPr>
          <w:p w14:paraId="3F1D04FC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550F96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543D7BD" w14:textId="77777777" w:rsidR="00A254FE" w:rsidRPr="00D246FB" w:rsidRDefault="00A254FE" w:rsidP="0006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4FE" w:rsidRPr="00D246FB" w14:paraId="0A67C5D9" w14:textId="77777777" w:rsidTr="00D50133">
        <w:tc>
          <w:tcPr>
            <w:tcW w:w="3690" w:type="dxa"/>
            <w:vMerge/>
          </w:tcPr>
          <w:p w14:paraId="29DD65BE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95048A" w14:textId="51A4A3CB" w:rsidR="00A254FE" w:rsidRPr="00D246FB" w:rsidRDefault="000D72D7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14:paraId="48DBE5CB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0B7769" w14:textId="2D632DBF" w:rsidR="00A254FE" w:rsidRPr="00D246FB" w:rsidRDefault="000D72D7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F0C8BE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51F372" w14:textId="0DC99D0A" w:rsidR="00A254FE" w:rsidRPr="00D246FB" w:rsidRDefault="000D72D7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7F52EC3" w14:textId="77777777" w:rsidR="00A254FE" w:rsidRPr="00D246FB" w:rsidRDefault="00A254FE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FBA38" w14:textId="5D032D2F" w:rsidR="00A254FE" w:rsidRPr="00D246FB" w:rsidRDefault="000D72D7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F7735A" w:rsidRPr="00D246FB" w14:paraId="2872C88A" w14:textId="77777777" w:rsidTr="00D50133">
        <w:tc>
          <w:tcPr>
            <w:tcW w:w="3690" w:type="dxa"/>
          </w:tcPr>
          <w:p w14:paraId="4A1DBE98" w14:textId="77777777" w:rsidR="00F7735A" w:rsidRPr="00D246FB" w:rsidRDefault="00F7735A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2259FDD" w14:textId="77777777" w:rsidR="00F7735A" w:rsidRPr="00D246FB" w:rsidRDefault="00F7735A" w:rsidP="00F77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91CA7" w:rsidRPr="00D246FB" w14:paraId="5654C832" w14:textId="77777777" w:rsidTr="00D50133">
        <w:tc>
          <w:tcPr>
            <w:tcW w:w="3690" w:type="dxa"/>
          </w:tcPr>
          <w:p w14:paraId="5684154C" w14:textId="77777777" w:rsidR="00F91CA7" w:rsidRPr="00D246FB" w:rsidRDefault="00F91CA7" w:rsidP="00F91C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431E32C" w14:textId="3F9E5599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28E4CB4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C582B47" w14:textId="0CFD106F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D8128A0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02FE8" w14:textId="346035DB" w:rsidR="00F91CA7" w:rsidRPr="007F4E87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F4E87" w:rsidRPr="007F4E87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353AB072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FE519" w14:textId="47B0B29C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>.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</w:tr>
      <w:tr w:rsidR="00F91CA7" w:rsidRPr="00D246FB" w14:paraId="2219FE2E" w14:textId="77777777" w:rsidTr="00D50133">
        <w:tc>
          <w:tcPr>
            <w:tcW w:w="3690" w:type="dxa"/>
          </w:tcPr>
          <w:p w14:paraId="0D911762" w14:textId="77777777" w:rsidR="00F91CA7" w:rsidRPr="00D246FB" w:rsidRDefault="00F91CA7" w:rsidP="00F91C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123ACFB0" w14:textId="0B2DB819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753E588B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3D7C2E1" w14:textId="30E7A012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75C31A4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93CD0" w14:textId="03D0EA92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CCEE868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6A663" w14:textId="6C43C2AC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F91CA7" w:rsidRPr="00D246FB" w14:paraId="1A72E0D8" w14:textId="77777777" w:rsidTr="00D50133">
        <w:tc>
          <w:tcPr>
            <w:tcW w:w="3690" w:type="dxa"/>
          </w:tcPr>
          <w:p w14:paraId="5A38F8DC" w14:textId="77777777" w:rsidR="00F91CA7" w:rsidRPr="00D246FB" w:rsidRDefault="00F91CA7" w:rsidP="00F91C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56AFFB11" w14:textId="5574C5A4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43" w:type="dxa"/>
          </w:tcPr>
          <w:p w14:paraId="383FB1A3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8E9AB8" w14:textId="3E7735FA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3FD28340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F237" w14:textId="32A5E6F1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7B5D1CB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E19DB" w14:textId="4D4A25DD" w:rsidR="00F91CA7" w:rsidRPr="00D246FB" w:rsidRDefault="000D72D7" w:rsidP="00F91C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</w:t>
            </w:r>
            <w:r w:rsidR="00F91CA7"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5BF70B6C" w14:textId="1553B0CE" w:rsidR="00D50133" w:rsidRDefault="00D50133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46B29DF6" w14:textId="4D62B903" w:rsidR="00FD1897" w:rsidRDefault="00FD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612C059D" w14:textId="43818C7A" w:rsidR="00EA1F7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sz w:val="30"/>
          <w:szCs w:val="30"/>
          <w:cs/>
          <w:lang w:val="th-TH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E05563" w14:textId="77777777" w:rsidR="00EA1F7A" w:rsidRPr="00D50133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938B2BF" w14:textId="7C1F6B1D" w:rsidR="00EA1F7A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5E1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Pr="00825E1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Pr="00825E14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="0022206C">
        <w:rPr>
          <w:rFonts w:ascii="Angsana New" w:hAnsi="Angsana New"/>
          <w:sz w:val="30"/>
          <w:szCs w:val="30"/>
        </w:rPr>
        <w:t>4</w:t>
      </w:r>
      <w:r w:rsidR="00AC672B" w:rsidRPr="00825E14">
        <w:rPr>
          <w:rFonts w:ascii="Angsana New" w:hAnsi="Angsana New"/>
          <w:sz w:val="30"/>
          <w:szCs w:val="30"/>
        </w:rPr>
        <w:t>.</w:t>
      </w:r>
      <w:r w:rsidR="0022206C">
        <w:rPr>
          <w:rFonts w:ascii="Angsana New" w:hAnsi="Angsana New"/>
          <w:sz w:val="30"/>
          <w:szCs w:val="30"/>
        </w:rPr>
        <w:t>5</w:t>
      </w:r>
      <w:r w:rsidR="000D72D7" w:rsidRPr="000D72D7">
        <w:rPr>
          <w:rFonts w:ascii="Angsana New" w:hAnsi="Angsana New"/>
          <w:sz w:val="30"/>
          <w:szCs w:val="30"/>
        </w:rPr>
        <w:t>0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Pr="00825E14">
        <w:rPr>
          <w:rFonts w:ascii="Angsana New" w:hAnsi="Angsana New" w:hint="cs"/>
          <w:sz w:val="30"/>
          <w:szCs w:val="30"/>
          <w:cs/>
        </w:rPr>
        <w:t>และ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28</w:t>
      </w:r>
      <w:r w:rsidR="00F91CA7" w:rsidRPr="00825E14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70</w:t>
      </w:r>
      <w:r w:rsidRPr="00825E14">
        <w:rPr>
          <w:rFonts w:ascii="Angsana New" w:hAnsi="Angsana New" w:hint="cs"/>
          <w:sz w:val="30"/>
          <w:szCs w:val="30"/>
        </w:rPr>
        <w:t xml:space="preserve"> </w:t>
      </w:r>
      <w:r w:rsidRPr="00825E14">
        <w:rPr>
          <w:rFonts w:ascii="Angsana New" w:hAnsi="Angsana New" w:hint="cs"/>
          <w:sz w:val="30"/>
          <w:szCs w:val="30"/>
          <w:cs/>
        </w:rPr>
        <w:t xml:space="preserve">ปี </w:t>
      </w:r>
      <w:r w:rsidRPr="00825E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D72D7" w:rsidRPr="000D72D7">
        <w:rPr>
          <w:rFonts w:ascii="Angsana New" w:hAnsi="Angsana New" w:hint="cs"/>
          <w:i/>
          <w:iCs/>
          <w:sz w:val="30"/>
          <w:szCs w:val="30"/>
        </w:rPr>
        <w:t>256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</w:t>
      </w:r>
      <w:r w:rsidRPr="00825E14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i/>
          <w:iCs/>
          <w:sz w:val="30"/>
          <w:szCs w:val="30"/>
        </w:rPr>
        <w:t>1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9</w:t>
      </w:r>
      <w:r w:rsidR="000D72D7" w:rsidRPr="000D72D7">
        <w:rPr>
          <w:rFonts w:ascii="Angsana New" w:hAnsi="Angsana New" w:hint="cs"/>
          <w:i/>
          <w:iCs/>
          <w:sz w:val="30"/>
          <w:szCs w:val="30"/>
        </w:rPr>
        <w:t>0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0D72D7" w:rsidRPr="000D72D7">
        <w:rPr>
          <w:rFonts w:ascii="Angsana New" w:hAnsi="Angsana New" w:hint="cs"/>
          <w:i/>
          <w:iCs/>
          <w:sz w:val="30"/>
          <w:szCs w:val="30"/>
        </w:rPr>
        <w:t>30</w:t>
      </w:r>
      <w:r w:rsidR="00F7735A" w:rsidRPr="00D246FB">
        <w:rPr>
          <w:rFonts w:ascii="Angsana New" w:hAnsi="Angsana New" w:hint="cs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 w:hint="cs"/>
          <w:i/>
          <w:iCs/>
          <w:sz w:val="30"/>
          <w:szCs w:val="30"/>
        </w:rPr>
        <w:t>20</w:t>
      </w:r>
      <w:r w:rsidR="00F7735A" w:rsidRPr="00D246F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3F2E25EC" w14:textId="77777777" w:rsidR="008B20A9" w:rsidRPr="00D50133" w:rsidRDefault="008B20A9" w:rsidP="008B2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6871B516" w14:textId="77777777" w:rsidR="00EA1F7A" w:rsidRPr="003316FD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3316FD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การวิเคราะห์ความอ่อนไหว </w:t>
      </w:r>
    </w:p>
    <w:p w14:paraId="6D3CEB79" w14:textId="77777777" w:rsidR="00EA1F7A" w:rsidRPr="00D50133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14:paraId="55228308" w14:textId="77777777" w:rsidR="00F7735A" w:rsidRPr="00D246FB" w:rsidRDefault="00EA1F7A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704F7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 คงที่</w:t>
      </w:r>
      <w:r w:rsidR="007E4D71">
        <w:rPr>
          <w:rFonts w:ascii="Angsana New" w:hAnsi="Angsana New" w:hint="cs"/>
          <w:sz w:val="30"/>
          <w:szCs w:val="30"/>
          <w:cs/>
        </w:rPr>
        <w:t xml:space="preserve"> ที่มีผลกระทบต่อจำนวน</w:t>
      </w:r>
      <w:r w:rsidR="007E4D71" w:rsidRPr="00D246FB">
        <w:rPr>
          <w:rFonts w:ascii="Angsana New" w:hAnsi="Angsana New" w:hint="cs"/>
          <w:sz w:val="30"/>
          <w:szCs w:val="30"/>
          <w:cs/>
        </w:rPr>
        <w:t>ภาระผูกพันผลประโยชน์ที่กำหนดไว้</w:t>
      </w:r>
      <w:r w:rsidR="007E4D71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</w:p>
    <w:p w14:paraId="2809B056" w14:textId="77777777" w:rsidR="000E73C8" w:rsidRPr="00D50133" w:rsidRDefault="000E73C8" w:rsidP="00EA1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268"/>
        <w:gridCol w:w="812"/>
        <w:gridCol w:w="268"/>
        <w:gridCol w:w="992"/>
        <w:gridCol w:w="259"/>
        <w:gridCol w:w="1001"/>
      </w:tblGrid>
      <w:tr w:rsidR="000E73C8" w:rsidRPr="00D246FB" w14:paraId="75A84FD8" w14:textId="77777777" w:rsidTr="00D50133">
        <w:trPr>
          <w:tblHeader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28009E79" w14:textId="39A433F3" w:rsidR="000E73C8" w:rsidRPr="00D50133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980" w:type="dxa"/>
            <w:gridSpan w:val="3"/>
            <w:vAlign w:val="bottom"/>
          </w:tcPr>
          <w:p w14:paraId="3ACC486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4A022C9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076B91C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3C8" w:rsidRPr="00D246FB" w14:paraId="7C410158" w14:textId="77777777" w:rsidTr="00D50133">
        <w:trPr>
          <w:tblHeader/>
        </w:trPr>
        <w:tc>
          <w:tcPr>
            <w:tcW w:w="4950" w:type="dxa"/>
            <w:vMerge/>
            <w:shd w:val="clear" w:color="auto" w:fill="auto"/>
            <w:vAlign w:val="bottom"/>
          </w:tcPr>
          <w:p w14:paraId="550C0827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9A1B59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5BBFE0C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B202A35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4C001842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AAF701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776D2E6C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29AEB48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</w:tr>
      <w:tr w:rsidR="000E73C8" w:rsidRPr="00D246FB" w14:paraId="31679E1F" w14:textId="77777777" w:rsidTr="00D50133">
        <w:trPr>
          <w:tblHeader/>
        </w:trPr>
        <w:tc>
          <w:tcPr>
            <w:tcW w:w="4950" w:type="dxa"/>
            <w:vAlign w:val="bottom"/>
          </w:tcPr>
          <w:p w14:paraId="64DD8527" w14:textId="77777777" w:rsidR="000E73C8" w:rsidRPr="00D246FB" w:rsidRDefault="000E73C8" w:rsidP="008608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214A107F" w14:textId="77777777" w:rsidR="000E73C8" w:rsidRPr="00D246FB" w:rsidRDefault="000E73C8" w:rsidP="0086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24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73C8" w:rsidRPr="00D246FB" w14:paraId="0F7051F8" w14:textId="77777777" w:rsidTr="00D50133">
        <w:tc>
          <w:tcPr>
            <w:tcW w:w="4950" w:type="dxa"/>
            <w:vAlign w:val="bottom"/>
          </w:tcPr>
          <w:p w14:paraId="6F29D7C3" w14:textId="619F5867" w:rsidR="000E73C8" w:rsidRPr="00D246FB" w:rsidRDefault="000E73C8" w:rsidP="0086086B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bottom"/>
          </w:tcPr>
          <w:p w14:paraId="33473F23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F4DFFC0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594103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1200F3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5F5A0CF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B26CC2A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A732C1E" w14:textId="77777777" w:rsidR="000E73C8" w:rsidRPr="00D246FB" w:rsidRDefault="000E73C8" w:rsidP="0086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F91CA7" w:rsidRPr="00D246FB" w14:paraId="02625F60" w14:textId="77777777" w:rsidTr="00D50133">
        <w:tc>
          <w:tcPr>
            <w:tcW w:w="4950" w:type="dxa"/>
            <w:vAlign w:val="bottom"/>
          </w:tcPr>
          <w:p w14:paraId="63054D1E" w14:textId="2C6C5BBD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D6C5050" w14:textId="3CF0BF9E" w:rsidR="00F91CA7" w:rsidRPr="00F91CA7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F91CA7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22</w:t>
            </w:r>
            <w:r w:rsidRPr="00F91CA7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913</w:t>
            </w:r>
            <w:r w:rsidRPr="00F91C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1F51F3CB" w14:textId="77777777" w:rsidR="00F91CA7" w:rsidRPr="00F91CA7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6026759" w14:textId="204ED011" w:rsidR="00F91CA7" w:rsidRPr="00D246FB" w:rsidRDefault="000D72D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26</w:t>
            </w:r>
            <w:r w:rsidR="00F91CA7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68" w:type="dxa"/>
            <w:vAlign w:val="bottom"/>
          </w:tcPr>
          <w:p w14:paraId="45438870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D618FD" w14:textId="77041F25" w:rsidR="00F91CA7" w:rsidRPr="00D246FB" w:rsidRDefault="00F91CA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28975C2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E7750C5" w14:textId="7680BCDB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21</w:t>
            </w:r>
            <w:r w:rsidR="00F91CA7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F91CA7" w:rsidRPr="00D246FB" w14:paraId="69F1FC23" w14:textId="77777777" w:rsidTr="00D50133">
        <w:tc>
          <w:tcPr>
            <w:tcW w:w="4950" w:type="dxa"/>
            <w:vAlign w:val="bottom"/>
          </w:tcPr>
          <w:p w14:paraId="12F19622" w14:textId="4E9B2A18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91948EE" w14:textId="1E6499AA" w:rsidR="00F91CA7" w:rsidRPr="00690EF1" w:rsidRDefault="000D72D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</w:t>
            </w:r>
            <w:r w:rsidR="00F91CA7" w:rsidRPr="00690EF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68" w:type="dxa"/>
            <w:vAlign w:val="bottom"/>
          </w:tcPr>
          <w:p w14:paraId="3A0FB43E" w14:textId="77777777" w:rsidR="00F91CA7" w:rsidRPr="00F91CA7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78289F1" w14:textId="28777238" w:rsidR="00F91CA7" w:rsidRPr="00D246FB" w:rsidRDefault="00F91CA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5F286B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27F699" w14:textId="55B6E874" w:rsidR="00F91CA7" w:rsidRPr="00D246FB" w:rsidRDefault="000D72D7" w:rsidP="00F9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20</w:t>
            </w:r>
            <w:r w:rsidR="00F91CA7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59" w:type="dxa"/>
            <w:vAlign w:val="bottom"/>
          </w:tcPr>
          <w:p w14:paraId="7C2C21AC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414B85F" w14:textId="4D9DF8F7" w:rsidR="00F91CA7" w:rsidRPr="00D246FB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1CA7" w:rsidRPr="00D246FB" w14:paraId="6A316DC3" w14:textId="77777777" w:rsidTr="00D50133">
        <w:tc>
          <w:tcPr>
            <w:tcW w:w="4950" w:type="dxa"/>
            <w:vAlign w:val="bottom"/>
          </w:tcPr>
          <w:p w14:paraId="0362AC93" w14:textId="6F07881F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B833F6B" w14:textId="4AF1CB7F" w:rsidR="00F91CA7" w:rsidRPr="00690EF1" w:rsidRDefault="00F91CA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690EF1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Pr="00690EF1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414</w:t>
            </w:r>
            <w:r w:rsidRPr="00690E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7524D8AA" w14:textId="77777777" w:rsidR="00F91CA7" w:rsidRPr="00F91CA7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198E812" w14:textId="108C8BFA" w:rsidR="00F91CA7" w:rsidRPr="00D246FB" w:rsidRDefault="000D72D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F91CA7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68" w:type="dxa"/>
            <w:vAlign w:val="bottom"/>
          </w:tcPr>
          <w:p w14:paraId="020BCD30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9CB6B54" w14:textId="7F191215" w:rsidR="00F91CA7" w:rsidRPr="00D246FB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2BE13489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9A92D07" w14:textId="57738716" w:rsidR="00F91CA7" w:rsidRPr="00D246FB" w:rsidRDefault="000D72D7" w:rsidP="00F9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  <w:r w:rsidR="00F91CA7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F91CA7" w:rsidRPr="00D246FB" w14:paraId="42FFFD9B" w14:textId="77777777" w:rsidTr="00D50133">
        <w:tc>
          <w:tcPr>
            <w:tcW w:w="4950" w:type="dxa"/>
            <w:shd w:val="clear" w:color="auto" w:fill="auto"/>
          </w:tcPr>
          <w:p w14:paraId="054CB460" w14:textId="6BF2ACB7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B074E1" w14:textId="108BC29C" w:rsidR="00F91CA7" w:rsidRPr="00690EF1" w:rsidRDefault="000D72D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E80C9D0" w14:textId="77777777" w:rsidR="00F91CA7" w:rsidRPr="00F91CA7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DCADD84" w14:textId="3AD927F6" w:rsidR="00F91CA7" w:rsidRPr="00D246FB" w:rsidRDefault="00F91CA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069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1108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04FE50" w14:textId="64631BD5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9D1E07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895B9A7" w14:textId="26497BE7" w:rsidR="00F91CA7" w:rsidRPr="00D246FB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1CA7" w:rsidRPr="00D246FB" w14:paraId="468B688B" w14:textId="77777777" w:rsidTr="00D50133">
        <w:tc>
          <w:tcPr>
            <w:tcW w:w="4950" w:type="dxa"/>
            <w:vAlign w:val="bottom"/>
          </w:tcPr>
          <w:p w14:paraId="71B0F727" w14:textId="77777777" w:rsidR="00F91CA7" w:rsidRPr="00D50133" w:rsidRDefault="00F91CA7" w:rsidP="00F91CA7">
            <w:pPr>
              <w:tabs>
                <w:tab w:val="clear" w:pos="227"/>
              </w:tabs>
              <w:ind w:left="27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D0676D3" w14:textId="77777777" w:rsidR="00F91CA7" w:rsidRPr="00690EF1" w:rsidRDefault="00F91CA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C09469B" w14:textId="77777777" w:rsidR="00F91CA7" w:rsidRPr="00D50133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3AE68CDD" w14:textId="77777777" w:rsidR="00F91CA7" w:rsidRPr="00690EF1" w:rsidRDefault="00F91CA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9B6CB22" w14:textId="77777777" w:rsidR="00F91CA7" w:rsidRPr="00D50133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49BB0D1" w14:textId="77777777" w:rsidR="00F91CA7" w:rsidRPr="00D50133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  <w:vAlign w:val="bottom"/>
          </w:tcPr>
          <w:p w14:paraId="53DB171E" w14:textId="77777777" w:rsidR="00F91CA7" w:rsidRPr="00D50133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1712C7E5" w14:textId="77777777" w:rsidR="00F91CA7" w:rsidRPr="00D50133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91CA7" w:rsidRPr="00D246FB" w14:paraId="07B0DF6A" w14:textId="77777777" w:rsidTr="00D50133">
        <w:tc>
          <w:tcPr>
            <w:tcW w:w="4950" w:type="dxa"/>
            <w:vAlign w:val="bottom"/>
          </w:tcPr>
          <w:p w14:paraId="6D3679DB" w14:textId="3C9DF4F1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bottom"/>
          </w:tcPr>
          <w:p w14:paraId="5DEDACD6" w14:textId="77777777" w:rsidR="00F91CA7" w:rsidRPr="00690EF1" w:rsidRDefault="00F91CA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20C6556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09854AF" w14:textId="77777777" w:rsidR="00F91CA7" w:rsidRPr="00690EF1" w:rsidRDefault="00F91CA7" w:rsidP="00690EF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EF57925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355A6F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BDB0D92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5DA46B2F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F91CA7" w:rsidRPr="00D246FB" w14:paraId="40691069" w14:textId="77777777" w:rsidTr="00D50133">
        <w:tc>
          <w:tcPr>
            <w:tcW w:w="4950" w:type="dxa"/>
            <w:vAlign w:val="bottom"/>
          </w:tcPr>
          <w:p w14:paraId="2777AA38" w14:textId="22991032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4C9EF7A" w14:textId="1CEB30BE" w:rsidR="00F91CA7" w:rsidRPr="00D246FB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975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41F4D996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694C2728" w14:textId="7FCC931C" w:rsidR="00F91CA7" w:rsidRPr="00D246FB" w:rsidRDefault="000D72D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23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14:paraId="2987174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E95C2C9" w14:textId="1B8FD248" w:rsidR="00F91CA7" w:rsidRPr="00D246FB" w:rsidRDefault="00F91CA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680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25E5C62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90ADA64" w14:textId="6FC11D0E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18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333</w:t>
            </w:r>
          </w:p>
        </w:tc>
      </w:tr>
      <w:tr w:rsidR="00F91CA7" w:rsidRPr="00D246FB" w14:paraId="73CBB5F7" w14:textId="77777777" w:rsidTr="00D50133">
        <w:tc>
          <w:tcPr>
            <w:tcW w:w="4950" w:type="dxa"/>
            <w:vAlign w:val="bottom"/>
          </w:tcPr>
          <w:p w14:paraId="19A75D12" w14:textId="15C99972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4AA359C" w14:textId="0F41635E" w:rsidR="00F91CA7" w:rsidRPr="00D246FB" w:rsidRDefault="000D72D7" w:rsidP="00F91CA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26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268" w:type="dxa"/>
            <w:vAlign w:val="bottom"/>
          </w:tcPr>
          <w:p w14:paraId="50D772B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459D164" w14:textId="18EDE19F" w:rsidR="00F91CA7" w:rsidRPr="00D246FB" w:rsidRDefault="00F91CA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22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555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34C2D886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1F95570" w14:textId="75501DEE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20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59" w:type="dxa"/>
            <w:vAlign w:val="bottom"/>
          </w:tcPr>
          <w:p w14:paraId="454F6B79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2DAED3B" w14:textId="5665E2ED" w:rsidR="00F91CA7" w:rsidRPr="00D246FB" w:rsidRDefault="00F91CA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17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756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1CA7" w:rsidRPr="00D246FB" w14:paraId="099DE0F2" w14:textId="77777777" w:rsidTr="00D50133">
        <w:tc>
          <w:tcPr>
            <w:tcW w:w="4950" w:type="dxa"/>
            <w:vAlign w:val="bottom"/>
          </w:tcPr>
          <w:p w14:paraId="6910B426" w14:textId="0DF37C5E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0DBF38A" w14:textId="43C4AF5B" w:rsidR="00F91CA7" w:rsidRPr="00D246FB" w:rsidRDefault="00F91CA7" w:rsidP="00F91CA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395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11AD7E3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DD908BE" w14:textId="6AAD1B84" w:rsidR="00F91CA7" w:rsidRPr="00D246FB" w:rsidRDefault="000D72D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10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68" w:type="dxa"/>
            <w:vAlign w:val="bottom"/>
          </w:tcPr>
          <w:p w14:paraId="5A311C5E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91A1698" w14:textId="5AF3FD76" w:rsidR="00F91CA7" w:rsidRPr="00D246FB" w:rsidRDefault="00F91CA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953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68E193E4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0F38764" w14:textId="5665F87A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7</w:t>
            </w:r>
            <w:r w:rsidR="00F91CA7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F91CA7" w:rsidRPr="00D246FB" w14:paraId="21738386" w14:textId="77777777" w:rsidTr="00D50133">
        <w:tc>
          <w:tcPr>
            <w:tcW w:w="4950" w:type="dxa"/>
          </w:tcPr>
          <w:p w14:paraId="08CB60AF" w14:textId="662A6328" w:rsidR="00F91CA7" w:rsidRPr="00D246FB" w:rsidRDefault="00F91CA7" w:rsidP="00F91CA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การปรับปรุงอัตรามรณะ (เปลี่ยนแปลงร้อยละ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D48D8F6" w14:textId="1F1F5BFB" w:rsidR="00F91CA7" w:rsidRPr="00D246FB" w:rsidRDefault="000D72D7" w:rsidP="00F91CA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68" w:type="dxa"/>
            <w:vAlign w:val="bottom"/>
          </w:tcPr>
          <w:p w14:paraId="6EB848D4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2ECEE9C6" w14:textId="4F3996DA" w:rsidR="00F91CA7" w:rsidRPr="00D246FB" w:rsidRDefault="00F91CA7" w:rsidP="00D1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924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2EB150A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F92FEBF" w14:textId="22D72F26" w:rsidR="00F91CA7" w:rsidRPr="00D246FB" w:rsidRDefault="000D72D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59" w:type="dxa"/>
            <w:vAlign w:val="bottom"/>
          </w:tcPr>
          <w:p w14:paraId="65439E41" w14:textId="77777777" w:rsidR="00F91CA7" w:rsidRPr="00D246FB" w:rsidRDefault="00F91CA7" w:rsidP="00F91C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E1B1EA5" w14:textId="5BF93DF5" w:rsidR="00F91CA7" w:rsidRPr="00D246FB" w:rsidRDefault="00F91CA7" w:rsidP="004E7D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4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674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E647890" w14:textId="4338B01C" w:rsidR="00616E03" w:rsidRDefault="00616E03" w:rsidP="00690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0F7200C3" w14:textId="77777777" w:rsidR="00062628" w:rsidRPr="00F9609F" w:rsidRDefault="005E67F4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ส่วนเกินมูลค่าหุ้นและ</w:t>
      </w:r>
      <w:r w:rsidR="00062628" w:rsidRPr="00F9609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  <w:r w:rsidR="00BB1281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ตามกฎหมาย</w:t>
      </w:r>
    </w:p>
    <w:p w14:paraId="2393E127" w14:textId="77777777" w:rsidR="00062628" w:rsidRPr="005E67F4" w:rsidRDefault="00062628" w:rsidP="00062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7B31645D" w14:textId="77777777" w:rsidR="005E67F4" w:rsidRPr="00063EF2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0E443C4" w14:textId="77777777" w:rsidR="005E67F4" w:rsidRPr="00063EF2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00872F8" w14:textId="7E8B0A68" w:rsidR="005E67F4" w:rsidRPr="00063EF2" w:rsidRDefault="005E67F4" w:rsidP="005E6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D72D7" w:rsidRPr="000D72D7">
        <w:rPr>
          <w:rFonts w:ascii="Angsana New" w:hAnsi="Angsana New"/>
          <w:sz w:val="30"/>
          <w:szCs w:val="30"/>
        </w:rPr>
        <w:t>2535</w:t>
      </w:r>
      <w:r w:rsidRPr="00063EF2">
        <w:rPr>
          <w:rFonts w:ascii="Angsana New" w:hAnsi="Angsana New"/>
          <w:sz w:val="30"/>
          <w:szCs w:val="30"/>
          <w:cs/>
        </w:rPr>
        <w:t xml:space="preserve"> มาตรา </w:t>
      </w:r>
      <w:r w:rsidR="000D72D7" w:rsidRPr="000D72D7">
        <w:rPr>
          <w:rFonts w:ascii="Angsana New" w:hAnsi="Angsana New"/>
          <w:sz w:val="30"/>
          <w:szCs w:val="30"/>
        </w:rPr>
        <w:t>51</w:t>
      </w:r>
      <w:r w:rsidRPr="00063EF2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63EF2">
        <w:rPr>
          <w:rFonts w:ascii="Angsana New" w:hAnsi="Angsana New"/>
          <w:sz w:val="30"/>
          <w:szCs w:val="30"/>
        </w:rPr>
        <w:t>“</w:t>
      </w:r>
      <w:r w:rsidRPr="00063EF2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63EF2">
        <w:rPr>
          <w:rFonts w:ascii="Angsana New" w:hAnsi="Angsana New"/>
          <w:sz w:val="30"/>
          <w:szCs w:val="30"/>
        </w:rPr>
        <w:t>”</w:t>
      </w:r>
      <w:r w:rsidRPr="00063EF2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6246EE" w14:textId="07483B02" w:rsidR="00012AA8" w:rsidRDefault="00062628" w:rsidP="0001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B1281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790C6289" w14:textId="77777777" w:rsidR="001B1DCA" w:rsidRPr="00BB1281" w:rsidRDefault="001B1DCA" w:rsidP="0001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04481525" w14:textId="6D2F7B25" w:rsidR="00062628" w:rsidRPr="00F9609F" w:rsidRDefault="00062628" w:rsidP="00062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9609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D72D7" w:rsidRPr="000D72D7">
        <w:rPr>
          <w:rFonts w:ascii="Angsana New" w:hAnsi="Angsana New" w:hint="cs"/>
          <w:sz w:val="30"/>
          <w:szCs w:val="30"/>
        </w:rPr>
        <w:t>2535</w:t>
      </w:r>
      <w:r w:rsidRPr="00F9609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0D72D7" w:rsidRPr="000D72D7">
        <w:rPr>
          <w:rFonts w:ascii="Angsana New" w:hAnsi="Angsana New" w:hint="cs"/>
          <w:sz w:val="30"/>
          <w:szCs w:val="30"/>
        </w:rPr>
        <w:t>116</w:t>
      </w:r>
      <w:r w:rsidRPr="00F9609F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F9609F">
        <w:rPr>
          <w:rFonts w:ascii="Angsana New" w:hAnsi="Angsana New" w:hint="cs"/>
          <w:sz w:val="30"/>
          <w:szCs w:val="30"/>
        </w:rPr>
        <w:t>“</w:t>
      </w:r>
      <w:r w:rsidRPr="00F9609F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F9609F">
        <w:rPr>
          <w:rFonts w:ascii="Angsana New" w:hAnsi="Angsana New" w:hint="cs"/>
          <w:sz w:val="30"/>
          <w:szCs w:val="30"/>
        </w:rPr>
        <w:t>”</w:t>
      </w:r>
      <w:r w:rsidRPr="00F9609F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0D72D7" w:rsidRPr="000D72D7">
        <w:rPr>
          <w:rFonts w:ascii="Angsana New" w:hAnsi="Angsana New" w:hint="cs"/>
          <w:sz w:val="30"/>
          <w:szCs w:val="30"/>
        </w:rPr>
        <w:t>5</w:t>
      </w:r>
      <w:r w:rsidRPr="00F9609F">
        <w:rPr>
          <w:rFonts w:ascii="Angsana New" w:hAnsi="Angsana New" w:hint="cs"/>
          <w:sz w:val="30"/>
          <w:szCs w:val="30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D72D7" w:rsidRPr="000D72D7">
        <w:rPr>
          <w:rFonts w:ascii="Angsana New" w:hAnsi="Angsana New" w:hint="cs"/>
          <w:sz w:val="30"/>
          <w:szCs w:val="30"/>
        </w:rPr>
        <w:t>10</w:t>
      </w:r>
      <w:r w:rsidRPr="00F9609F">
        <w:rPr>
          <w:rFonts w:ascii="Angsana New" w:hAnsi="Angsana New" w:hint="cs"/>
          <w:sz w:val="30"/>
          <w:szCs w:val="30"/>
        </w:rPr>
        <w:t xml:space="preserve"> </w:t>
      </w:r>
      <w:r w:rsidRPr="00F9609F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C5FE982" w14:textId="77777777" w:rsidR="00C25C41" w:rsidRPr="00063EF2" w:rsidRDefault="00C25C41" w:rsidP="0072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DFB7D" w14:textId="77777777" w:rsidR="0016555B" w:rsidRPr="00D246FB" w:rsidRDefault="006B206E" w:rsidP="0006262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FF5CD63" w14:textId="77777777" w:rsidR="00381513" w:rsidRPr="00D246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3D54D25" w14:textId="1D1B5FE9" w:rsidR="00381513" w:rsidRPr="00D246FB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0D72D7" w:rsidRPr="000D72D7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8FD59C8" w14:textId="77777777" w:rsidR="00130567" w:rsidRPr="00D246FB" w:rsidRDefault="0013056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A6A4996" w14:textId="48C17AAB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3A95E9F7" w14:textId="7D8A4C26" w:rsidR="00381513" w:rsidRPr="00D246FB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D72D7" w:rsidRPr="000D72D7">
        <w:rPr>
          <w:rFonts w:ascii="Angsana New" w:hAnsi="Angsana New" w:hint="cs"/>
          <w:sz w:val="30"/>
          <w:szCs w:val="30"/>
        </w:rPr>
        <w:t>2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243D86D8" w14:textId="671160F7" w:rsidR="00381513" w:rsidRPr="00D246FB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Pr="00D246FB">
        <w:rPr>
          <w:rFonts w:ascii="Angsana New" w:hAnsi="Angsana New" w:hint="cs"/>
          <w:sz w:val="30"/>
          <w:szCs w:val="30"/>
        </w:rPr>
        <w:tab/>
      </w:r>
      <w:r w:rsidRPr="00D246FB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76AC556" w14:textId="7F1EC0A9" w:rsidR="00E52C82" w:rsidRPr="00D246FB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D72D7" w:rsidRPr="000D72D7">
        <w:rPr>
          <w:rFonts w:ascii="Angsana New" w:hAnsi="Angsana New" w:hint="cs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</w:rPr>
        <w:tab/>
      </w:r>
      <w:r w:rsidR="002D29F6" w:rsidRPr="002D29F6">
        <w:rPr>
          <w:rFonts w:ascii="Angsana New" w:hAnsi="Angsana New"/>
          <w:sz w:val="30"/>
          <w:szCs w:val="30"/>
          <w:cs/>
        </w:rPr>
        <w:t>กลุ่มธุรกิจเกี่ยวเนื่องและสาธารณูปโภค</w:t>
      </w:r>
    </w:p>
    <w:p w14:paraId="4BB6B402" w14:textId="77777777" w:rsidR="00C51AB3" w:rsidRPr="00D246FB" w:rsidRDefault="00C51AB3" w:rsidP="00C51AB3">
      <w:pPr>
        <w:rPr>
          <w:rFonts w:ascii="Angsana New" w:hAnsi="Angsana New"/>
          <w:sz w:val="30"/>
          <w:szCs w:val="30"/>
        </w:rPr>
      </w:pPr>
    </w:p>
    <w:p w14:paraId="3B2499ED" w14:textId="77777777" w:rsidR="00C51AB3" w:rsidRPr="00D246FB" w:rsidRDefault="00C51AB3" w:rsidP="00C51AB3">
      <w:pPr>
        <w:rPr>
          <w:rFonts w:ascii="Angsana New" w:hAnsi="Angsana New"/>
          <w:sz w:val="30"/>
          <w:szCs w:val="30"/>
        </w:rPr>
        <w:sectPr w:rsidR="00C51AB3" w:rsidRPr="00D246FB" w:rsidSect="00696AD7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631F3D7" w14:textId="77777777" w:rsidR="00C97FBE" w:rsidRPr="003269F0" w:rsidRDefault="006B206E" w:rsidP="00E72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450" w:firstLine="9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3269F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486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3269F0" w14:paraId="1E563CB9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4314F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7200" w14:textId="77777777" w:rsidR="000F511D" w:rsidRPr="003269F0" w:rsidRDefault="000F511D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3269F0" w14:paraId="50E20D53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44D10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4012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C3B0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05EA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A6B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A9FA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2E39A1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15A8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BBCF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  <w:r w:rsidR="002F7F20"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39C49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7D2D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3269F0" w14:paraId="57BB4A9A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B3D" w14:textId="4410D605" w:rsidR="00A31DBC" w:rsidRPr="003269F0" w:rsidRDefault="002E376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D72D7" w:rsidRPr="000D72D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CDB8" w14:textId="398FF7D5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EC47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30DE" w14:textId="6196718F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7CA8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01DD" w14:textId="11B3C182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409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1BC8" w14:textId="585D1DC6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414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36D1" w14:textId="10601962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9159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B742" w14:textId="791C0EC1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3418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63BE" w14:textId="70B31ADD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66DD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2E8" w14:textId="6ECA0CE1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C814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9363" w14:textId="0215A171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1AED" w14:textId="77777777" w:rsidR="00A31DBC" w:rsidRPr="003269F0" w:rsidRDefault="00A31DB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C764" w14:textId="157E6793" w:rsidR="00A31DBC" w:rsidRPr="003269F0" w:rsidRDefault="000D72D7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813C9" w:rsidRPr="003269F0" w14:paraId="3908B992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D8C7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142D" w14:textId="77777777" w:rsidR="004B0018" w:rsidRPr="003269F0" w:rsidRDefault="004B0018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25A44" w:rsidRPr="003269F0" w14:paraId="7DBD9B8E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EAD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C513" w14:textId="28A9864F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451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4AD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B568" w14:textId="5EF6BA2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905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4EA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C192" w14:textId="69E8CA83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FAD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82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43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5D78" w14:textId="0AFD8EA7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780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961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C859" w14:textId="55957564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746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FB2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C50CE" w14:textId="2BA5E7D5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9A7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D65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9F2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01E1" w14:textId="69E4A758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00" w:lineRule="exact"/>
              <w:ind w:left="-114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35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231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2B7C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C40A" w14:textId="4D356411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652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536</w:t>
            </w:r>
          </w:p>
        </w:tc>
      </w:tr>
      <w:tr w:rsidR="00125A44" w:rsidRPr="003269F0" w14:paraId="274BC55C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945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B978" w14:textId="5FB0DEAF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953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2CE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5A82" w14:textId="1C60AF22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553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2F6B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450A" w14:textId="22ADE453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7A0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AB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844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C1E2" w14:textId="7B98ECF4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141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BB0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5FF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8CE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64626" w14:textId="16BBA7FB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E08C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A69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CE3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6AC" w14:textId="2F1C6E71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095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C23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11A" w14:textId="6CDD06A3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553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209</w:t>
            </w:r>
          </w:p>
        </w:tc>
      </w:tr>
      <w:tr w:rsidR="00125A44" w:rsidRPr="003269F0" w14:paraId="24339763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15C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2D4A6" w14:textId="07AEAB3F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908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05</w:t>
            </w:r>
            <w:r w:rsidR="000D72D7" w:rsidRPr="000D72D7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B2F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31662" w14:textId="50129DA3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389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993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873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62C1D" w14:textId="041D0ABD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3E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4383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D2D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18BE7" w14:textId="3E624980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439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D1E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101C7" w14:textId="3A5604C2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838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696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02F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579A1" w14:textId="3827F43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E78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A48A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753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9F328" w14:textId="7D688EA1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FFE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30780" w14:textId="121E0F66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30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228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689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A44" w:rsidRPr="003269F0" w14:paraId="16D4858E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7B4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CD47" w14:textId="38AB1735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496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  <w:r w:rsidRPr="000D72D7">
              <w:rPr>
                <w:rFonts w:ascii="Angsana New" w:hAnsi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FF4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507A7" w14:textId="3238244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25A44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068</w:t>
            </w:r>
            <w:r w:rsidR="00125A44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5D7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6A414" w14:textId="6931AC2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966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34F6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CF9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FE8A1" w14:textId="4F50CD80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713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6B7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37B30" w14:textId="1821137F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908</w:t>
            </w:r>
            <w:r w:rsidR="00125A44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BAC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50268F" w14:textId="6FD1C0D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1ED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0886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D73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76115" w14:textId="358051C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210</w:t>
            </w:r>
            <w:r w:rsidR="00125A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2A5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8F890" w14:textId="1F814217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25A44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977</w:t>
            </w:r>
            <w:r w:rsidR="00125A44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056</w:t>
            </w:r>
          </w:p>
        </w:tc>
      </w:tr>
      <w:tr w:rsidR="00125A44" w:rsidRPr="003269F0" w14:paraId="2B631426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8D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5D5F" w14:textId="1E256CED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D0D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A7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1DC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2106" w14:textId="5B13DE1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A79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1F7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5A1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3AC9" w14:textId="455E3066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E73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2928" w14:textId="12951349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9BA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3162" w14:textId="130C9F4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222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3CA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12B36" w14:textId="48110A2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275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8E3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6E0E" w14:textId="7773710A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224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F10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0FCD" w14:textId="1FB17A44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276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125A44" w:rsidRPr="003269F0" w14:paraId="7DC16E87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63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8EE8" w14:textId="1A1EA5E0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46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483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846" w14:textId="727716C2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52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36E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6E8C" w14:textId="7406315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CBE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04A1" w14:textId="710CDE2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C78D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CC27" w14:textId="19FCAF71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114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F96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49AB" w14:textId="49819F0B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60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4E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AD2" w14:textId="6B418752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45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076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266C" w14:textId="01066C1A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45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E5C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2C3B" w14:textId="5612C1F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205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845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AEB7" w14:textId="3DB0A0B3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159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125A44" w:rsidRPr="003269F0" w14:paraId="57B577E5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3F4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787" w14:textId="1CD086D5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D3A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DF0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DCB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5C21" w14:textId="7AEABD72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3D4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683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185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D18B" w14:textId="1B745DAF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56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98B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6871" w14:textId="610D555B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60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B873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F7D2E" w14:textId="59498866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47F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C5E6" w14:textId="75A537AB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CE3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D127" w14:textId="3CBC9EB5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58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9A9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08" w14:textId="3B1AD35B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61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125A44" w:rsidRPr="003269F0" w14:paraId="4F9FA803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6AAD" w14:textId="10353A39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="003C21F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3C21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4A90" w14:textId="06D15ED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366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E65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FC1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7E9C" w14:textId="1A72C73C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089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E54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56E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6C0E" w14:textId="12B712FF" w:rsidR="00125A44" w:rsidRPr="003269F0" w:rsidRDefault="00440888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4A8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DC4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759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02E3" w14:textId="0A0F0082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A0E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B2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498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2C72" w14:textId="75401F99" w:rsidR="00125A44" w:rsidRPr="003269F0" w:rsidRDefault="00440888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C7C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4B7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5A44" w:rsidRPr="003269F0" w14:paraId="137C3C08" w14:textId="77777777" w:rsidTr="00851914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532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033D" w14:textId="64A33294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264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8045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4F62" w14:textId="7C949080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167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362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1796" w14:textId="183BE356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AFE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2084" w14:textId="29A7A7E7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46B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D58" w14:textId="0F32B1C0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119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2D4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1339" w14:textId="5D539AFC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46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27E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C918" w14:textId="0C1D8AAB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13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55D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F4D1" w14:textId="5A9FF7B3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5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DC5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4E27" w14:textId="02BD5975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397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DF6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237D" w14:textId="49670054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219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003</w:t>
            </w:r>
          </w:p>
        </w:tc>
      </w:tr>
      <w:tr w:rsidR="00125A44" w:rsidRPr="003269F0" w14:paraId="78C48517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B0E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1DCC" w14:textId="5339FC02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E4F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2B87" w14:textId="6C2AA2C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233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011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871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C41C" w14:textId="10B8387A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8B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F5C3" w14:textId="5FBF703D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78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018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2B2D" w14:textId="01DC890E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244A6D" w:rsidRPr="00244A6D">
              <w:rPr>
                <w:rFonts w:ascii="Angsana New" w:hAnsi="Angsana New"/>
                <w:sz w:val="26"/>
                <w:szCs w:val="26"/>
              </w:rPr>
              <w:t>605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244A6D" w:rsidRPr="00244A6D">
              <w:rPr>
                <w:rFonts w:ascii="Angsana New" w:hAnsi="Angsana New"/>
                <w:sz w:val="26"/>
                <w:szCs w:val="26"/>
              </w:rPr>
              <w:t>620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5CF4" w14:textId="77777777" w:rsidR="00125A44" w:rsidRPr="00244A6D" w:rsidRDefault="00125A44" w:rsidP="00125A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BD02" w14:textId="196570E9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455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027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AA53" w14:textId="77777777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1F9F" w14:textId="684CD3EA" w:rsidR="00125A44" w:rsidRPr="00244A6D" w:rsidRDefault="00125A44" w:rsidP="0022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869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676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FF11" w14:textId="77777777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DCA8" w14:textId="3A42C717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912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981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FCB0" w14:textId="77777777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B5BE" w14:textId="42A7CE8F" w:rsidR="00125A44" w:rsidRPr="00244A6D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A6D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244A6D">
              <w:rPr>
                <w:rFonts w:ascii="Angsana New" w:hAnsi="Angsana New"/>
                <w:sz w:val="26"/>
                <w:szCs w:val="26"/>
              </w:rPr>
              <w:t>1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244A6D" w:rsidRPr="00244A6D">
              <w:rPr>
                <w:rFonts w:ascii="Angsana New" w:hAnsi="Angsana New"/>
                <w:sz w:val="26"/>
                <w:szCs w:val="26"/>
              </w:rPr>
              <w:t>701</w:t>
            </w:r>
            <w:r w:rsidRPr="00244A6D">
              <w:rPr>
                <w:rFonts w:ascii="Angsana New" w:hAnsi="Angsana New"/>
                <w:sz w:val="26"/>
                <w:szCs w:val="26"/>
              </w:rPr>
              <w:t>,</w:t>
            </w:r>
            <w:r w:rsidR="00244A6D" w:rsidRPr="00244A6D">
              <w:rPr>
                <w:rFonts w:ascii="Angsana New" w:hAnsi="Angsana New"/>
                <w:sz w:val="26"/>
                <w:szCs w:val="26"/>
              </w:rPr>
              <w:t>841</w:t>
            </w:r>
            <w:r w:rsidRPr="00244A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10A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3C84" w14:textId="54B9ECD2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601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097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A44" w:rsidRPr="003269F0" w14:paraId="50707163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CE33" w14:textId="0385947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4456" w14:textId="0B92A0F3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58</w:t>
            </w:r>
            <w:r w:rsidRPr="000D72D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477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AC13" w14:textId="7D525DF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60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F879" w14:textId="5B653FC9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2A0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045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8D9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0AF4" w14:textId="2D7B9445" w:rsidR="00125A44" w:rsidRPr="003269F0" w:rsidRDefault="00244A6D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289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8BDC" w14:textId="44D581A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290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458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EDEA" w14:textId="2BC714CF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94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E16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28FF" w14:textId="3E98F16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9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818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B991" w14:textId="55D5B593" w:rsidR="00125A44" w:rsidRPr="003269F0" w:rsidRDefault="00244A6D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C41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A7F0" w14:textId="179FA712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304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453</w:t>
            </w:r>
          </w:p>
        </w:tc>
      </w:tr>
      <w:tr w:rsidR="00125A44" w:rsidRPr="003269F0" w14:paraId="49926371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ABC9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 w:rsidRPr="003269F0">
              <w:rPr>
                <w:rFonts w:ascii="Angsana New" w:hAnsi="Angsana New" w:hint="cs"/>
                <w:sz w:val="26"/>
                <w:szCs w:val="26"/>
                <w:lang w:val="en-GB"/>
              </w:rPr>
              <w:br/>
              <w:t xml:space="preserve">  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5CE6" w14:textId="74F855AD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22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A2F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EB05" w14:textId="57872131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9</w:t>
            </w:r>
            <w:r w:rsidR="00125A44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CEC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555FE" w14:textId="564CDF8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B43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50C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D1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D1F" w14:textId="375B1F9E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121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5D7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517B" w14:textId="62929AEF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139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997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BED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1765" w14:textId="1F3FDB50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B66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BA41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0D0D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A9D3" w14:textId="24BC4BF3" w:rsidR="00125A44" w:rsidRPr="003269F0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143</w:t>
            </w:r>
            <w:r w:rsidR="00125A44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F87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CDE4" w14:textId="414C38D6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130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239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A44" w:rsidRPr="003269F0" w14:paraId="1B649D18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C80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B168" w14:textId="7780BD0E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747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A0F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4128" w14:textId="1E4A2466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184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854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670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87E3" w14:textId="5E283241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D659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E7B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AAC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6D3" w14:textId="718F54BF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767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510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1AE4" w14:textId="4DC81C56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304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417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49C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7D42" w14:textId="7A7DA290" w:rsidR="00125A44" w:rsidRPr="003269F0" w:rsidRDefault="00125A44" w:rsidP="0022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227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555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33B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5B5B" w14:textId="7F4F829D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62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081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792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88E" w14:textId="1112552F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868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069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C9C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547A" w14:textId="69B32196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551</w:t>
            </w:r>
            <w:r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0D72D7">
              <w:rPr>
                <w:rFonts w:ascii="Angsana New" w:hAnsi="Angsana New"/>
                <w:sz w:val="26"/>
                <w:szCs w:val="26"/>
              </w:rPr>
              <w:t>352</w:t>
            </w:r>
            <w:r w:rsidRPr="003269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A44" w:rsidRPr="003269F0" w14:paraId="533741E4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7436" w14:textId="0852336B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545FB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ของการร่วมค้า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3B4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99D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A98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454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BF8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FBA13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3EB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090B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B4CE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F318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924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043E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E8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76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6245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CA74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8BC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A9B0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90EA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5A44" w:rsidRPr="003269F0" w14:paraId="027A3BDE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79C5A" w14:textId="13FDBD41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545FBD" w:rsidRPr="003269F0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5D7FA" w14:textId="3AA4D606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640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5CE5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7BD8B" w14:textId="371A2BD4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570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D2E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685D3" w14:textId="72545EF7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337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8645D9" w:rsidRPr="008645D9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0DE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79019" w14:textId="79890C42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374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D4B1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F5A53" w14:textId="1930DBE3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5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004</w:t>
            </w:r>
            <w:r w:rsidR="008645D9" w:rsidRPr="008645D9">
              <w:rPr>
                <w:rFonts w:ascii="Angsana New" w:hAnsi="Angsana New"/>
                <w:sz w:val="26"/>
                <w:szCs w:val="26"/>
              </w:rPr>
              <w:t>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FBB2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C9177" w14:textId="2FDCF3A2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3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429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45BE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156C1" w14:textId="79471659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79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869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DD97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6BB87" w14:textId="7620BC47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225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036F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1878C" w14:textId="7845F761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5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902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F7FB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AFDE0" w14:textId="7DD87A12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4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600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343</w:t>
            </w:r>
          </w:p>
        </w:tc>
      </w:tr>
      <w:tr w:rsidR="00125A44" w:rsidRPr="003269F0" w14:paraId="41398FE1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5DAF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1D899" w14:textId="67C1ABC3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079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1DC7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63DFA" w14:textId="295DE85C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455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673B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8F9E2" w14:textId="5DE388A7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337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45D9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676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9206" w14:textId="33A9B9EB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375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BE7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2677A" w14:textId="58DE8B80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9615D0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45D9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9F42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26060" w14:textId="1809438B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897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FB98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BE351" w14:textId="224F31D5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798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548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5FE3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7498E" w14:textId="10739F42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792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801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69C8" w14:textId="37E1A38B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956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1D9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7168" w14:textId="38016E8F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315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070</w:t>
            </w:r>
          </w:p>
        </w:tc>
      </w:tr>
      <w:tr w:rsidR="00125A44" w:rsidRPr="003269F0" w14:paraId="6FA3C918" w14:textId="77777777" w:rsidTr="00851914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7032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3269F0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A169D" w14:textId="05E9A59A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94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764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66D2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F3B56" w14:textId="1021AD0C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42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337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4329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159EE" w14:textId="4FD28A63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D7BB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7D35D" w14:textId="0B3D30BE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83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53A0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DD9" w14:textId="66709CA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82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246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06CF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33040" w14:textId="1A6092AE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18</w:t>
            </w:r>
            <w:r w:rsidR="00125A44"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0D85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9457" w14:textId="245970A2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1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045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8C2B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4128" w14:textId="26A08B9D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4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226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9F55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446D6" w14:textId="2CD5983A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178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055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5A1C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399E5" w14:textId="19AD0A15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645D9">
              <w:rPr>
                <w:rFonts w:ascii="Angsana New" w:hAnsi="Angsana New"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28</w:t>
            </w:r>
            <w:r w:rsidRPr="008645D9">
              <w:rPr>
                <w:rFonts w:ascii="Angsana New" w:hAnsi="Angsana New"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sz w:val="26"/>
                <w:szCs w:val="26"/>
              </w:rPr>
              <w:t>358</w:t>
            </w:r>
            <w:r w:rsidRPr="008645D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25A44" w:rsidRPr="003269F0" w14:paraId="3098D9F6" w14:textId="77777777" w:rsidTr="00851914">
        <w:trPr>
          <w:trHeight w:val="31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A077" w14:textId="77777777" w:rsidR="00125A44" w:rsidRPr="003269F0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6F415" w14:textId="06AD249B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985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765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EA1F0" w14:textId="19100283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64F5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88CCB7" w14:textId="10FBFF7A" w:rsidR="00125A44" w:rsidRPr="008645D9" w:rsidRDefault="008645D9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337,304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6DC9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A81AC" w14:textId="2D8000CF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375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9288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B2661" w14:textId="1DB74760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45D9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08D8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C0362" w14:textId="2995F21A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2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915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A4A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9941A" w14:textId="45D0C4B5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799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593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A6E0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5BBE9" w14:textId="243EB561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417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D72D7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018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C000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07846" w14:textId="16CF5FCA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778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D8B7" w14:textId="77777777" w:rsidR="00125A44" w:rsidRPr="008645D9" w:rsidRDefault="00125A44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0C2AB" w14:textId="223446F6" w:rsidR="00125A44" w:rsidRPr="008645D9" w:rsidRDefault="000D72D7" w:rsidP="0012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="00125A44" w:rsidRPr="008645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645D9">
              <w:rPr>
                <w:rFonts w:ascii="Angsana New" w:hAnsi="Angsana New"/>
                <w:b/>
                <w:bCs/>
                <w:sz w:val="26"/>
                <w:szCs w:val="26"/>
              </w:rPr>
              <w:t>712</w:t>
            </w:r>
          </w:p>
        </w:tc>
      </w:tr>
    </w:tbl>
    <w:p w14:paraId="72EE82EA" w14:textId="77777777" w:rsidR="00AC2048" w:rsidRPr="003269F0" w:rsidRDefault="00AC2048">
      <w:pPr>
        <w:rPr>
          <w:rFonts w:ascii="Angsana New" w:hAnsi="Angsana New"/>
          <w:sz w:val="26"/>
          <w:szCs w:val="26"/>
          <w:cs/>
        </w:rPr>
      </w:pPr>
    </w:p>
    <w:tbl>
      <w:tblPr>
        <w:tblW w:w="1611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1080"/>
        <w:gridCol w:w="239"/>
        <w:gridCol w:w="990"/>
        <w:gridCol w:w="238"/>
        <w:gridCol w:w="1053"/>
        <w:gridCol w:w="270"/>
        <w:gridCol w:w="993"/>
        <w:gridCol w:w="267"/>
        <w:gridCol w:w="1080"/>
        <w:gridCol w:w="270"/>
        <w:gridCol w:w="1080"/>
        <w:gridCol w:w="270"/>
        <w:gridCol w:w="1080"/>
        <w:gridCol w:w="273"/>
        <w:gridCol w:w="987"/>
        <w:gridCol w:w="270"/>
        <w:gridCol w:w="1080"/>
      </w:tblGrid>
      <w:tr w:rsidR="00AC2048" w:rsidRPr="00D246FB" w14:paraId="651D473B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212EF6" w14:textId="77777777" w:rsidR="00AC2048" w:rsidRPr="003269F0" w:rsidRDefault="00AC2048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6B137931" w14:textId="77777777" w:rsidR="00AC2048" w:rsidRPr="003269F0" w:rsidRDefault="00FA7E6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269F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A76C4" w:rsidRPr="00D246FB" w14:paraId="5CCD7A2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F429B25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46A5D2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5438C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8136C82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689DF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3354174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C0D4AB8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84577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38DD128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29DA6BA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shd w:val="clear" w:color="auto" w:fill="auto"/>
            <w:vAlign w:val="bottom"/>
          </w:tcPr>
          <w:p w14:paraId="4511F414" w14:textId="77777777" w:rsidR="00DA76C4" w:rsidRPr="003269F0" w:rsidRDefault="00DA76C4" w:rsidP="00DA7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38CE" w:rsidRPr="00D246FB" w14:paraId="2847146F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1D52B86" w14:textId="4E9ACB88" w:rsidR="00A538CE" w:rsidRPr="003269F0" w:rsidRDefault="002E376C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D72D7" w:rsidRPr="000D72D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F39455" w14:textId="5539BE1C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E8D3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C7F6D" w14:textId="4909C793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14986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E53BF" w14:textId="3046DB19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CFBDD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0B20FA9" w14:textId="020D0670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F8F3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F66CD4" w14:textId="08B9405C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B9C2C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31EBF" w14:textId="3E96647D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F4AE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A08CB" w14:textId="6BA7A42A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00B0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480C9" w14:textId="71E2E70C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8D660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E90E20D" w14:textId="68355B3C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D0B0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DD528" w14:textId="4FA3B840" w:rsidR="00A538CE" w:rsidRPr="003269F0" w:rsidRDefault="000D72D7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538CE" w:rsidRPr="00D246FB" w14:paraId="27BA1E7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E7A2F1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0" w:type="dxa"/>
            <w:gridSpan w:val="19"/>
            <w:shd w:val="clear" w:color="auto" w:fill="auto"/>
            <w:vAlign w:val="bottom"/>
          </w:tcPr>
          <w:p w14:paraId="5662CF5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269F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8CE" w:rsidRPr="00D246FB" w14:paraId="1295732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A309D58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10FD1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9C65F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C301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5E76E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4D9A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1DE18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621BC4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FDD4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80984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D41DB5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7FF35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657F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A668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CAFF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B64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ED7AA7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B267D3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5DB0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F05910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D246FB" w14:paraId="6D5A10B5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A6FB627" w14:textId="77777777" w:rsidR="00A538CE" w:rsidRPr="003269F0" w:rsidRDefault="00A538CE" w:rsidP="00851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ABA9DE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A0903A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9CE2B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F7444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4216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8247C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07A110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BAB68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F86EF2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C50BF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8B23D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A87C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7DCC8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2DD40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C4AA9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8393D17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6E97366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CD3F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5B8DC1" w14:textId="77777777" w:rsidR="00A538CE" w:rsidRPr="003269F0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BA3" w:rsidRPr="00D246FB" w14:paraId="22A20F3C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33FE9A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3E69D" w14:textId="76EA974E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451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2F64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F6C3E" w14:textId="3D497BB3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905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B86DE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DEA0C" w14:textId="29CF55EB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E8BD2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AE59F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F157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A6D51C" w14:textId="7B78DEBF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4A889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6AE2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492F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7FF46" w14:textId="50C256C5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91AE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B426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110364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5FE093E" w14:textId="20952543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451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5811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71D76" w14:textId="7D220207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905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683</w:t>
            </w:r>
          </w:p>
        </w:tc>
      </w:tr>
      <w:tr w:rsidR="00A20BA3" w:rsidRPr="00D246FB" w14:paraId="44DD3B0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E2F42B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E6E99" w14:textId="0771E415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5A57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8D34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3EA5A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60DD3" w14:textId="121FDCA2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2D31C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DBFFE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165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C4E3DF" w14:textId="4EDD3EDB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711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66C60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5A47" w14:textId="12D84B0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684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3C3E2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29D283" w14:textId="4A87A99E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DABB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1EAF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110E5B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4A9133" w14:textId="499904CF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711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12FF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8DEEE" w14:textId="1F829660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684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828</w:t>
            </w:r>
          </w:p>
        </w:tc>
      </w:tr>
      <w:tr w:rsidR="00A20BA3" w:rsidRPr="00D246FB" w14:paraId="30F2B91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62DA0C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 w:rsidRPr="003269F0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D9F3" w14:textId="3747B3D9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C145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6DD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96F26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F1C36" w14:textId="6B5FF888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4A0A9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483C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FD24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343C9" w14:textId="5D47E9FF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69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7C6D3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49E6" w14:textId="5CCB058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AD1C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D7A62" w14:textId="5182FB5F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CCDF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5E70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CEBD16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280C" w14:textId="3DA36E30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69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3525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ADF0" w14:textId="63BA4E42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</w:tr>
      <w:tr w:rsidR="00A20BA3" w:rsidRPr="00D246FB" w14:paraId="1C485362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B3663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55B64" w14:textId="627BAF7E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FFE7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08A8" w14:textId="0C911B0F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EFE9A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27BBD" w14:textId="5BCE76C3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B1C89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A2FC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727E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39201" w14:textId="140761B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85013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C6516" w14:textId="1E81422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746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EC91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72B7" w14:textId="28F257B6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BC91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F80A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407711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97052" w14:textId="458BDD6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6B6C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EEAF4" w14:textId="214C5A07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652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</w:tr>
      <w:tr w:rsidR="00A20BA3" w:rsidRPr="00D246FB" w14:paraId="3C217687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1DB387A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8F71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DB7E1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80878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DB293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C91C8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57BF6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56CF4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59954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FB1A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0E779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E5FE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81F36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402D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CD1FE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DFD8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C03B9E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06E1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B927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F991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BA3" w:rsidRPr="00D246FB" w14:paraId="5386FFD5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6ACCEB1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3A73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1315D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39B4A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4DC9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203A7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36EDEE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F6B678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F13F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5E8D1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C570CA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C911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640C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0A31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E413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89ED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16373D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605DC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FB084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9ED0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0BA3" w:rsidRPr="00D246FB" w14:paraId="4F5AFD48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D11637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2E62A" w14:textId="4E896EB0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447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4A9C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327CB" w14:textId="7D1795C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902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A560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3469F2" w14:textId="1AAEEC56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D1435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F11B6C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CC28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DFD2FE" w14:textId="1BC215B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711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AAE303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7C94EE" w14:textId="3A3BDAC6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684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A5E5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19D9F" w14:textId="741B9FAE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C62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7E8B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007A70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0A046C8" w14:textId="3D3D7476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35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158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552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87630" w14:textId="7E4D822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586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892</w:t>
            </w:r>
          </w:p>
        </w:tc>
      </w:tr>
      <w:tr w:rsidR="00A20BA3" w:rsidRPr="00D246FB" w14:paraId="28EBF864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0B397E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8916E" w14:textId="4D2667A6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FE81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8F22F" w14:textId="398C24B9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FD7E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AA928" w14:textId="43AD5C62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C8677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D36AE9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435E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24224D" w14:textId="7EA21B64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69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44BFD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042BF" w14:textId="66EF22FE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D503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BE623" w14:textId="62C9C9C0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8AC7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8D7D0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F02D5B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CE2C65" w14:textId="6F2420E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72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9E0C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811413" w14:textId="74ADFEF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65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644</w:t>
            </w:r>
          </w:p>
        </w:tc>
      </w:tr>
      <w:tr w:rsidR="00A20BA3" w:rsidRPr="00D246FB" w14:paraId="1910D64B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FA4E5D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A7A5" w14:textId="16A973C7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661D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493E2" w14:textId="5D4E621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39F49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BE4C" w14:textId="6CBDFDD5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B610D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21BB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F407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7B845" w14:textId="6D290A33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24EFA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AC988" w14:textId="795368F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746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26DE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E13CD" w14:textId="724DA82F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A68C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1805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E472E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9BD39" w14:textId="7407B41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D065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991F3" w14:textId="1E258D60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652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</w:tr>
      <w:tr w:rsidR="00A20BA3" w:rsidRPr="00D246FB" w14:paraId="29993376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35F9CBD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0EEE9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3389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F0C1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7FA54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43CE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D0646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85CD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FDADD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405B9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5C6F8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EBE3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53F9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47ED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A387F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A360C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CC5650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26F9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1271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6633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BA3" w:rsidRPr="00D246FB" w14:paraId="0D240559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755800B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207E4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9C90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095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8F867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5C6B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84430C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B0FBF7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0562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65D2A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84E811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B534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77AC2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445AF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22B8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CDBE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D5CB1B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81A84F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6A9B4A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4574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20BA3" w:rsidRPr="00D246FB" w14:paraId="6B4D5A1E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9EDEBA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76CBC5" w14:textId="418DB84A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447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43DC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73B76A" w14:textId="631681A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902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0447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F2C5F" w14:textId="4FBFB33D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36199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81ABD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9870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AD2AE6" w14:textId="62A82E32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711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055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25384D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CB475" w14:textId="2ACF8CB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684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39962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03D3D" w14:textId="283A0052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A11B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6A16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0AB31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984C4C2" w14:textId="66943A0D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35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158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D0CB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C76FA" w14:textId="62D576C6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31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586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892</w:t>
            </w:r>
          </w:p>
        </w:tc>
      </w:tr>
      <w:tr w:rsidR="00A20BA3" w:rsidRPr="00D246FB" w14:paraId="451CEB99" w14:textId="77777777" w:rsidTr="00851914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187102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2BD19" w14:textId="2932085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D2C4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11C8" w14:textId="073475A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3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F00C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5A9B" w14:textId="084C0381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9F2B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1C4A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30B66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906C6" w14:textId="59459CF9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69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8558EA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F7E41" w14:textId="0206BDF4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62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B63A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9214" w14:textId="542B1D55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FE5E0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2AFB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7B1A07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25AA2" w14:textId="5E06761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72</w:t>
            </w:r>
            <w:r w:rsidR="00A20BA3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BB565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B48B" w14:textId="47EC6ACB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0D72D7">
              <w:rPr>
                <w:rFonts w:ascii="Angsana New" w:hAnsi="Angsana New"/>
                <w:sz w:val="26"/>
                <w:szCs w:val="26"/>
              </w:rPr>
              <w:t>65</w:t>
            </w:r>
            <w:r w:rsidR="00A20BA3" w:rsidRPr="003269F0">
              <w:rPr>
                <w:rFonts w:ascii="Angsana New" w:hAnsi="Angsana New"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sz w:val="26"/>
                <w:szCs w:val="26"/>
              </w:rPr>
              <w:t>644</w:t>
            </w:r>
          </w:p>
        </w:tc>
      </w:tr>
      <w:tr w:rsidR="00A20BA3" w:rsidRPr="00D246FB" w14:paraId="5D3AE9D0" w14:textId="77777777" w:rsidTr="00851914">
        <w:trPr>
          <w:trHeight w:val="144"/>
        </w:trPr>
        <w:tc>
          <w:tcPr>
            <w:tcW w:w="3330" w:type="dxa"/>
            <w:shd w:val="clear" w:color="auto" w:fill="auto"/>
          </w:tcPr>
          <w:p w14:paraId="018721C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96ED" w14:textId="7D9EC6CF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5CE73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FA9A" w14:textId="4F7ABD9C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C43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AEC0F" w14:textId="672F2542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EEEE3D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67E7C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F639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B89B8" w14:textId="580BFCA9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89F1BBB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E23" w14:textId="2295534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746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A9051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FF209B" w14:textId="1511340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2C87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0E46E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69F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0E82514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3574B" w14:textId="348964BE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  <w:r w:rsidR="00A20BA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8A8B8" w14:textId="77777777" w:rsidR="00A20BA3" w:rsidRPr="003269F0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D77D4" w14:textId="1E8DBEA5" w:rsidR="00A20BA3" w:rsidRPr="003269F0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652</w:t>
            </w:r>
            <w:r w:rsidR="00A20BA3" w:rsidRPr="003269F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6"/>
                <w:szCs w:val="26"/>
              </w:rPr>
              <w:t>536</w:t>
            </w:r>
          </w:p>
        </w:tc>
      </w:tr>
    </w:tbl>
    <w:p w14:paraId="3828BCAF" w14:textId="77777777" w:rsidR="00A538CE" w:rsidRPr="00D246FB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DDB638A" w14:textId="77777777" w:rsidR="004C4A9A" w:rsidRPr="00D246FB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4865011" w14:textId="77777777" w:rsidR="004C4A9A" w:rsidRPr="00D246FB" w:rsidRDefault="004C4A9A" w:rsidP="00E72D5B">
      <w:pPr>
        <w:framePr w:w="15707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  <w:sectPr w:rsidR="004C4A9A" w:rsidRPr="00D246FB" w:rsidSect="00696AD7">
          <w:headerReference w:type="default" r:id="rId22"/>
          <w:footerReference w:type="default" r:id="rId23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1FBA7917" w14:textId="77777777" w:rsidR="008F40E9" w:rsidRPr="00FD1897" w:rsidRDefault="008F40E9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4FC423D2" w14:textId="77777777" w:rsidR="00010A00" w:rsidRPr="00542F7B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329F1F88" w14:textId="77777777" w:rsidR="008F40E9" w:rsidRPr="00FD1897" w:rsidRDefault="008F40E9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firstLine="652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 w:hint="cs"/>
          <w:sz w:val="30"/>
          <w:szCs w:val="30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1D8981FE" w14:textId="77777777" w:rsidR="008F40E9" w:rsidRPr="00542F7B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8640" w:type="dxa"/>
        <w:tblInd w:w="1080" w:type="dxa"/>
        <w:tblLook w:val="04A0" w:firstRow="1" w:lastRow="0" w:firstColumn="1" w:lastColumn="0" w:noHBand="0" w:noVBand="1"/>
      </w:tblPr>
      <w:tblGrid>
        <w:gridCol w:w="5310"/>
        <w:gridCol w:w="1530"/>
        <w:gridCol w:w="236"/>
        <w:gridCol w:w="1564"/>
      </w:tblGrid>
      <w:tr w:rsidR="005F3560" w:rsidRPr="00FD1897" w14:paraId="7B5294F7" w14:textId="77777777" w:rsidTr="00414857">
        <w:tc>
          <w:tcPr>
            <w:tcW w:w="5310" w:type="dxa"/>
            <w:shd w:val="clear" w:color="auto" w:fill="auto"/>
          </w:tcPr>
          <w:p w14:paraId="3F4CC218" w14:textId="77777777" w:rsidR="005F3560" w:rsidRPr="00FD1897" w:rsidRDefault="00F80097" w:rsidP="00F80097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7EBEDDDE" w14:textId="77777777" w:rsidR="005F3560" w:rsidRPr="00FD1897" w:rsidRDefault="005F3560" w:rsidP="008616EE">
            <w:pPr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D189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</w:t>
            </w:r>
          </w:p>
        </w:tc>
      </w:tr>
      <w:tr w:rsidR="005F3560" w:rsidRPr="00FD1897" w14:paraId="5BA232F3" w14:textId="77777777" w:rsidTr="00846771">
        <w:trPr>
          <w:trHeight w:val="299"/>
        </w:trPr>
        <w:tc>
          <w:tcPr>
            <w:tcW w:w="5310" w:type="dxa"/>
            <w:shd w:val="clear" w:color="auto" w:fill="auto"/>
          </w:tcPr>
          <w:p w14:paraId="2A29C9BC" w14:textId="77777777" w:rsidR="005F3560" w:rsidRPr="00FD1897" w:rsidRDefault="005F3560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2CEA78" w14:textId="6ADB1CE3" w:rsidR="005F3560" w:rsidRPr="00FD1897" w:rsidRDefault="000D72D7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62BC7C5" w14:textId="77777777" w:rsidR="005F3560" w:rsidRPr="00FD1897" w:rsidRDefault="005F3560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089BCA07" w14:textId="7E7A5C10" w:rsidR="005F3560" w:rsidRPr="00FD1897" w:rsidRDefault="000D72D7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995B51" w:rsidRPr="00FD1897" w14:paraId="7A699B98" w14:textId="77777777" w:rsidTr="00414857">
        <w:tc>
          <w:tcPr>
            <w:tcW w:w="5310" w:type="dxa"/>
            <w:shd w:val="clear" w:color="auto" w:fill="auto"/>
          </w:tcPr>
          <w:p w14:paraId="78898E42" w14:textId="77777777" w:rsidR="00995B51" w:rsidRPr="00FD1897" w:rsidRDefault="00995B51" w:rsidP="008F40E9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0236F17" w14:textId="77777777" w:rsidR="00995B51" w:rsidRPr="00FD1897" w:rsidRDefault="00995B51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BA3" w:rsidRPr="00FD1897" w14:paraId="1B753194" w14:textId="77777777" w:rsidTr="00414857">
        <w:tc>
          <w:tcPr>
            <w:tcW w:w="5310" w:type="dxa"/>
            <w:shd w:val="clear" w:color="auto" w:fill="auto"/>
          </w:tcPr>
          <w:p w14:paraId="4083190B" w14:textId="77777777" w:rsidR="00A20BA3" w:rsidRPr="00FD1897" w:rsidRDefault="00A20BA3" w:rsidP="00A20BA3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0649A89" w14:textId="62C0441B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68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461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536</w:t>
            </w:r>
          </w:p>
        </w:tc>
        <w:tc>
          <w:tcPr>
            <w:tcW w:w="236" w:type="dxa"/>
            <w:shd w:val="clear" w:color="auto" w:fill="auto"/>
          </w:tcPr>
          <w:p w14:paraId="2E891D96" w14:textId="77777777" w:rsidR="00A20BA3" w:rsidRPr="00FD1897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40D696" w14:textId="61177B63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52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772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952</w:t>
            </w:r>
          </w:p>
        </w:tc>
      </w:tr>
      <w:tr w:rsidR="00A20BA3" w:rsidRPr="00FD1897" w14:paraId="181A2977" w14:textId="77777777" w:rsidTr="00414857">
        <w:tc>
          <w:tcPr>
            <w:tcW w:w="5310" w:type="dxa"/>
            <w:shd w:val="clear" w:color="auto" w:fill="auto"/>
          </w:tcPr>
          <w:p w14:paraId="79FBC29E" w14:textId="77777777" w:rsidR="00A20BA3" w:rsidRPr="00FD1897" w:rsidRDefault="00A20BA3" w:rsidP="00A20BA3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ออสเตรเลีย</w:t>
            </w:r>
          </w:p>
        </w:tc>
        <w:tc>
          <w:tcPr>
            <w:tcW w:w="1530" w:type="dxa"/>
            <w:shd w:val="clear" w:color="auto" w:fill="auto"/>
          </w:tcPr>
          <w:p w14:paraId="4A662F05" w14:textId="18B2B8EE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34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072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4D26A3F7" w14:textId="77777777" w:rsidR="00A20BA3" w:rsidRPr="00FD1897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E6D09B4" w14:textId="641DCC38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848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820</w:t>
            </w:r>
          </w:p>
        </w:tc>
      </w:tr>
      <w:tr w:rsidR="005F0087" w:rsidRPr="00FD1897" w14:paraId="45070864" w14:textId="77777777" w:rsidTr="00414857">
        <w:tc>
          <w:tcPr>
            <w:tcW w:w="5310" w:type="dxa"/>
            <w:shd w:val="clear" w:color="auto" w:fill="auto"/>
          </w:tcPr>
          <w:p w14:paraId="4D4652E8" w14:textId="450430AC" w:rsidR="005F0087" w:rsidRPr="00FD1897" w:rsidRDefault="006650A2" w:rsidP="00A20BA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63EF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สาธารณรัฐอินโดนีเซีย</w:t>
            </w:r>
          </w:p>
        </w:tc>
        <w:tc>
          <w:tcPr>
            <w:tcW w:w="1530" w:type="dxa"/>
            <w:shd w:val="clear" w:color="auto" w:fill="auto"/>
          </w:tcPr>
          <w:p w14:paraId="1DE7728A" w14:textId="2F924F02" w:rsidR="005F0087" w:rsidRPr="000D72D7" w:rsidRDefault="005F008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19,142,599</w:t>
            </w:r>
          </w:p>
        </w:tc>
        <w:tc>
          <w:tcPr>
            <w:tcW w:w="236" w:type="dxa"/>
            <w:shd w:val="clear" w:color="auto" w:fill="auto"/>
          </w:tcPr>
          <w:p w14:paraId="5321CCF5" w14:textId="77777777" w:rsidR="005F0087" w:rsidRPr="00FD1897" w:rsidRDefault="005F008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52C0AF04" w14:textId="1AEDC7CF" w:rsidR="005F0087" w:rsidRPr="000D72D7" w:rsidRDefault="005F0087" w:rsidP="005F0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A20BA3" w:rsidRPr="00FD1897" w14:paraId="5649D41B" w14:textId="77777777" w:rsidTr="00414857">
        <w:tc>
          <w:tcPr>
            <w:tcW w:w="5310" w:type="dxa"/>
            <w:shd w:val="clear" w:color="auto" w:fill="auto"/>
          </w:tcPr>
          <w:p w14:paraId="3EB5835C" w14:textId="77777777" w:rsidR="00A20BA3" w:rsidRPr="00FD1897" w:rsidRDefault="00A20BA3" w:rsidP="00A20BA3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FD189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1530" w:type="dxa"/>
            <w:shd w:val="clear" w:color="auto" w:fill="auto"/>
          </w:tcPr>
          <w:p w14:paraId="547D450D" w14:textId="256D90CD" w:rsidR="00A20BA3" w:rsidRPr="00FD1897" w:rsidRDefault="005F008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33,179,020</w:t>
            </w:r>
          </w:p>
        </w:tc>
        <w:tc>
          <w:tcPr>
            <w:tcW w:w="236" w:type="dxa"/>
            <w:shd w:val="clear" w:color="auto" w:fill="auto"/>
          </w:tcPr>
          <w:p w14:paraId="64CEDB63" w14:textId="77777777" w:rsidR="00A20BA3" w:rsidRPr="00FD1897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shd w:val="clear" w:color="auto" w:fill="auto"/>
          </w:tcPr>
          <w:p w14:paraId="6EC352BB" w14:textId="68BE4635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27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510</w:t>
            </w:r>
            <w:r w:rsidR="00A20BA3" w:rsidRPr="00FD189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480</w:t>
            </w:r>
          </w:p>
        </w:tc>
      </w:tr>
      <w:tr w:rsidR="00A20BA3" w:rsidRPr="00FD1897" w14:paraId="4C813373" w14:textId="77777777" w:rsidTr="00414857">
        <w:trPr>
          <w:trHeight w:val="325"/>
        </w:trPr>
        <w:tc>
          <w:tcPr>
            <w:tcW w:w="5310" w:type="dxa"/>
            <w:shd w:val="clear" w:color="auto" w:fill="auto"/>
          </w:tcPr>
          <w:p w14:paraId="695AF988" w14:textId="77777777" w:rsidR="00A20BA3" w:rsidRPr="00FD1897" w:rsidRDefault="00A20BA3" w:rsidP="00A20B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3BB8F" w14:textId="7DFD63E6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154</w:t>
            </w:r>
            <w:r w:rsidR="00A20BA3" w:rsidRPr="00FD189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855</w:t>
            </w:r>
            <w:r w:rsidR="00A20BA3" w:rsidRPr="00FD189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306</w:t>
            </w:r>
          </w:p>
        </w:tc>
        <w:tc>
          <w:tcPr>
            <w:tcW w:w="236" w:type="dxa"/>
            <w:shd w:val="clear" w:color="auto" w:fill="auto"/>
          </w:tcPr>
          <w:p w14:paraId="0FDF3F09" w14:textId="77777777" w:rsidR="00A20BA3" w:rsidRPr="00FD1897" w:rsidRDefault="00A20BA3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1E6D5" w14:textId="4613A8FB" w:rsidR="00A20BA3" w:rsidRPr="00FD1897" w:rsidRDefault="000D72D7" w:rsidP="00A2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112</w:t>
            </w:r>
            <w:r w:rsidR="00A20BA3" w:rsidRPr="00FD189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132</w:t>
            </w:r>
            <w:r w:rsidR="00A20BA3" w:rsidRPr="00FD189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252</w:t>
            </w:r>
          </w:p>
        </w:tc>
      </w:tr>
    </w:tbl>
    <w:p w14:paraId="139F93DB" w14:textId="77777777" w:rsidR="008F40E9" w:rsidRPr="00542F7B" w:rsidRDefault="008F40E9" w:rsidP="008F40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27"/>
        <w:jc w:val="thaiDistribute"/>
        <w:rPr>
          <w:rFonts w:ascii="Angsana New" w:hAnsi="Angsana New"/>
          <w:sz w:val="24"/>
          <w:szCs w:val="24"/>
        </w:rPr>
      </w:pPr>
    </w:p>
    <w:p w14:paraId="6BF7F134" w14:textId="77777777" w:rsidR="00010A00" w:rsidRPr="00FD1897" w:rsidRDefault="00010A00" w:rsidP="00010A0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40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1897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21ED3E05" w14:textId="77777777" w:rsidR="00010A00" w:rsidRPr="00542F7B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25710F79" w14:textId="5464D786" w:rsidR="00010A00" w:rsidRPr="00FD1897" w:rsidRDefault="00010A00" w:rsidP="004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7"/>
        <w:jc w:val="thaiDistribute"/>
        <w:rPr>
          <w:rFonts w:ascii="Angsana New" w:hAnsi="Angsana New"/>
          <w:sz w:val="30"/>
          <w:szCs w:val="30"/>
        </w:rPr>
      </w:pPr>
      <w:r w:rsidRPr="00FD1897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FD1897">
        <w:rPr>
          <w:rFonts w:ascii="Angsana New" w:hAnsi="Angsana New"/>
          <w:sz w:val="30"/>
          <w:szCs w:val="30"/>
          <w:cs/>
        </w:rPr>
        <w:t xml:space="preserve"> </w:t>
      </w:r>
      <w:r w:rsidRPr="00FD1897">
        <w:rPr>
          <w:rFonts w:ascii="Angsana New" w:hAnsi="Angsana New" w:hint="cs"/>
          <w:sz w:val="30"/>
          <w:szCs w:val="30"/>
          <w:cs/>
        </w:rPr>
        <w:t>ของ</w:t>
      </w:r>
      <w:r w:rsidRPr="00FD1897">
        <w:rPr>
          <w:rFonts w:ascii="Angsana New" w:hAnsi="Angsana New"/>
          <w:sz w:val="30"/>
          <w:szCs w:val="30"/>
          <w:cs/>
        </w:rPr>
        <w:t>กลุ่มบริษัท</w:t>
      </w:r>
      <w:r w:rsidRPr="00FD1897">
        <w:rPr>
          <w:rFonts w:ascii="Angsana New" w:hAnsi="Angsana New" w:hint="cs"/>
          <w:sz w:val="30"/>
          <w:szCs w:val="30"/>
          <w:cs/>
        </w:rPr>
        <w:t xml:space="preserve"> </w:t>
      </w:r>
      <w:r w:rsidRPr="00FD1897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="00A20BA3" w:rsidRPr="00FD1897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015</w:t>
      </w:r>
      <w:r w:rsidRPr="00FD1897">
        <w:rPr>
          <w:rFonts w:ascii="Angsana New" w:hAnsi="Angsana New"/>
          <w:sz w:val="30"/>
          <w:szCs w:val="30"/>
        </w:rPr>
        <w:t xml:space="preserve"> </w:t>
      </w:r>
      <w:r w:rsidRPr="00FD189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D1897">
        <w:rPr>
          <w:rFonts w:ascii="Angsana New" w:hAnsi="Angsana New"/>
          <w:i/>
          <w:iCs/>
          <w:sz w:val="30"/>
          <w:szCs w:val="30"/>
          <w:cs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Pr="00FD189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28</w:t>
      </w:r>
      <w:r w:rsidRPr="00FD1897">
        <w:rPr>
          <w:rFonts w:ascii="Angsana New" w:hAnsi="Angsana New"/>
          <w:i/>
          <w:iCs/>
          <w:sz w:val="30"/>
          <w:szCs w:val="30"/>
        </w:rPr>
        <w:t>,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906</w:t>
      </w:r>
      <w:r w:rsidRPr="00FD1897">
        <w:rPr>
          <w:rFonts w:ascii="Angsana New" w:hAnsi="Angsana New"/>
          <w:i/>
          <w:iCs/>
          <w:sz w:val="30"/>
          <w:szCs w:val="30"/>
        </w:rPr>
        <w:t xml:space="preserve"> </w:t>
      </w:r>
      <w:r w:rsidRPr="00FD1897">
        <w:rPr>
          <w:rFonts w:ascii="Angsana New" w:hAnsi="Angsana New"/>
          <w:i/>
          <w:iCs/>
          <w:sz w:val="30"/>
          <w:szCs w:val="30"/>
        </w:rPr>
        <w:br/>
      </w:r>
      <w:r w:rsidRPr="00FD1897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D1897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7D6B5DA2" w14:textId="77777777" w:rsidR="00010A00" w:rsidRPr="00542F7B" w:rsidRDefault="00010A00" w:rsidP="006E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21326E29" w14:textId="319AC9D5" w:rsidR="008F40E9" w:rsidRDefault="008F40E9" w:rsidP="005776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FD1897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1A3DBC35" w14:textId="77777777" w:rsidR="00542F7B" w:rsidRPr="00542F7B" w:rsidRDefault="00542F7B" w:rsidP="00542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tbl>
      <w:tblPr>
        <w:tblW w:w="94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1"/>
        <w:gridCol w:w="1173"/>
        <w:gridCol w:w="272"/>
        <w:gridCol w:w="1169"/>
        <w:gridCol w:w="272"/>
        <w:gridCol w:w="1078"/>
        <w:gridCol w:w="236"/>
        <w:gridCol w:w="34"/>
        <w:gridCol w:w="1078"/>
        <w:gridCol w:w="8"/>
      </w:tblGrid>
      <w:tr w:rsidR="003E5BF9" w:rsidRPr="00B2506F" w14:paraId="5CFEC32C" w14:textId="77777777" w:rsidTr="00440888">
        <w:trPr>
          <w:tblHeader/>
        </w:trPr>
        <w:tc>
          <w:tcPr>
            <w:tcW w:w="2183" w:type="pct"/>
            <w:shd w:val="clear" w:color="auto" w:fill="auto"/>
            <w:vAlign w:val="bottom"/>
          </w:tcPr>
          <w:p w14:paraId="26B8E706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  <w:shd w:val="clear" w:color="auto" w:fill="auto"/>
            <w:vAlign w:val="bottom"/>
          </w:tcPr>
          <w:p w14:paraId="39A9CE7E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2638E2A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5"/>
            <w:shd w:val="clear" w:color="auto" w:fill="auto"/>
            <w:vAlign w:val="bottom"/>
          </w:tcPr>
          <w:p w14:paraId="0051CBA9" w14:textId="77777777" w:rsidR="003E5BF9" w:rsidRPr="00B2506F" w:rsidRDefault="003E5BF9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14F" w:rsidRPr="00B2506F" w14:paraId="70668F3A" w14:textId="77777777" w:rsidTr="00CD314F">
        <w:trPr>
          <w:gridAfter w:val="1"/>
          <w:wAfter w:w="4" w:type="pct"/>
          <w:tblHeader/>
        </w:trPr>
        <w:tc>
          <w:tcPr>
            <w:tcW w:w="2183" w:type="pct"/>
            <w:shd w:val="clear" w:color="auto" w:fill="auto"/>
            <w:vAlign w:val="bottom"/>
          </w:tcPr>
          <w:p w14:paraId="34925257" w14:textId="77777777" w:rsidR="003E5BF9" w:rsidRPr="00B2506F" w:rsidRDefault="003E5BF9" w:rsidP="008F4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7F6F0D3" w14:textId="5FF3229C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6781B47A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19" w:type="pct"/>
            <w:shd w:val="clear" w:color="auto" w:fill="auto"/>
          </w:tcPr>
          <w:p w14:paraId="75F5A6C0" w14:textId="0F774E24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C0B0C4F" w14:textId="77777777" w:rsidR="003E5BF9" w:rsidRPr="00B2506F" w:rsidRDefault="003E5BF9" w:rsidP="008F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EE41693" w14:textId="0A8A1AA4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0F430A8E" w14:textId="77777777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19F89486" w14:textId="24538246" w:rsidR="003E5BF9" w:rsidRPr="00B2506F" w:rsidRDefault="003E5BF9" w:rsidP="008F40E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3E5BF9" w:rsidRPr="00B2506F" w14:paraId="7D79BB5F" w14:textId="77777777" w:rsidTr="00CD314F">
        <w:trPr>
          <w:tblHeader/>
        </w:trPr>
        <w:tc>
          <w:tcPr>
            <w:tcW w:w="2183" w:type="pct"/>
            <w:shd w:val="clear" w:color="auto" w:fill="auto"/>
            <w:vAlign w:val="bottom"/>
          </w:tcPr>
          <w:p w14:paraId="299186E7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pct"/>
            <w:gridSpan w:val="9"/>
            <w:shd w:val="clear" w:color="auto" w:fill="auto"/>
            <w:vAlign w:val="bottom"/>
          </w:tcPr>
          <w:p w14:paraId="11E0F092" w14:textId="77777777" w:rsidR="003E5BF9" w:rsidRPr="00B2506F" w:rsidRDefault="003E5BF9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BF9" w:rsidRPr="00B2506F" w14:paraId="759A1E50" w14:textId="77777777" w:rsidTr="00440888">
        <w:tc>
          <w:tcPr>
            <w:tcW w:w="2183" w:type="pct"/>
            <w:shd w:val="clear" w:color="auto" w:fill="auto"/>
            <w:vAlign w:val="bottom"/>
          </w:tcPr>
          <w:p w14:paraId="42161D67" w14:textId="77777777" w:rsidR="003E5BF9" w:rsidRPr="00B2506F" w:rsidRDefault="003E5BF9" w:rsidP="0098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ต้นทุนเชื้อเพลิง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0182F972" w14:textId="772AF24E" w:rsidR="003E5BF9" w:rsidRPr="00B2506F" w:rsidRDefault="003E5BF9" w:rsidP="009810F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A83773" w14:textId="77777777" w:rsidR="003E5BF9" w:rsidRPr="00B2506F" w:rsidRDefault="003E5BF9" w:rsidP="0098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863F0A0" w14:textId="78CEE324" w:rsidR="003E5BF9" w:rsidRPr="00B2506F" w:rsidRDefault="003E5BF9" w:rsidP="009810F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D12F1CA" w14:textId="77777777" w:rsidR="003E5BF9" w:rsidRPr="00B2506F" w:rsidRDefault="003E5BF9" w:rsidP="0098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AD2DBC3" w14:textId="7BC7194D" w:rsidR="003E5BF9" w:rsidRPr="00B2506F" w:rsidRDefault="003E5BF9" w:rsidP="008F3B2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6645B65B" w14:textId="77777777" w:rsidR="003E5BF9" w:rsidRPr="00B2506F" w:rsidRDefault="003E5BF9" w:rsidP="0098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1B71BE31" w14:textId="77777777" w:rsidR="003E5BF9" w:rsidRPr="00B2506F" w:rsidRDefault="003E5BF9" w:rsidP="009810F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E5BF9" w:rsidRPr="00B2506F" w14:paraId="62478F79" w14:textId="77777777" w:rsidTr="00440888">
        <w:tc>
          <w:tcPr>
            <w:tcW w:w="2183" w:type="pct"/>
            <w:shd w:val="clear" w:color="auto" w:fill="auto"/>
            <w:vAlign w:val="bottom"/>
          </w:tcPr>
          <w:p w14:paraId="0AB42933" w14:textId="64652354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76A4A7C2" w14:textId="70E90E76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5C4AD59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53AEA28" w14:textId="285959B4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35A433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4E8FDAF" w14:textId="08B0FF0C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9591583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499B34DB" w14:textId="4CC8EB99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3E5BF9" w:rsidRPr="00B2506F" w14:paraId="7F494506" w14:textId="77777777" w:rsidTr="00440888">
        <w:tc>
          <w:tcPr>
            <w:tcW w:w="2183" w:type="pct"/>
            <w:shd w:val="clear" w:color="auto" w:fill="auto"/>
            <w:vAlign w:val="bottom"/>
          </w:tcPr>
          <w:p w14:paraId="3489CBF7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ค่าปฏิบัติการและบำรุงรักษา 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4F128D45" w14:textId="6B11EFC1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675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5C25CDF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C719174" w14:textId="3A983266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BE6030F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21009DA" w14:textId="42EC3C03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0C56BAE7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764CE710" w14:textId="77777777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E5BF9" w:rsidRPr="00B2506F" w14:paraId="564ADB62" w14:textId="77777777" w:rsidTr="00440888">
        <w:tc>
          <w:tcPr>
            <w:tcW w:w="2183" w:type="pct"/>
            <w:shd w:val="clear" w:color="auto" w:fill="auto"/>
            <w:vAlign w:val="bottom"/>
          </w:tcPr>
          <w:p w14:paraId="73F33FBC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ค่าซ่อมแซมและอะไหล่ในการบำรุงรักษา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35E0160A" w14:textId="4EB5DCB2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0BA4869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578C8A0" w14:textId="0CD196CD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B56BED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BFA6014" w14:textId="35E23A88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F44B834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6A5B9408" w14:textId="77777777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E5BF9" w:rsidRPr="00B2506F" w14:paraId="7485155B" w14:textId="77777777" w:rsidTr="00440888">
        <w:tc>
          <w:tcPr>
            <w:tcW w:w="2183" w:type="pct"/>
            <w:shd w:val="clear" w:color="auto" w:fill="auto"/>
            <w:vAlign w:val="bottom"/>
          </w:tcPr>
          <w:p w14:paraId="10CF2EB3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4E7A041F" w14:textId="501C05E8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FD0A2E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B7C5649" w14:textId="5FECCE20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C07049D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448C990" w14:textId="49B328AD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17695A94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3FC49B42" w14:textId="3A68B4D0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</w:p>
        </w:tc>
      </w:tr>
      <w:tr w:rsidR="003E5BF9" w:rsidRPr="00B2506F" w14:paraId="6DA1E276" w14:textId="77777777" w:rsidTr="00440888">
        <w:tc>
          <w:tcPr>
            <w:tcW w:w="2183" w:type="pct"/>
            <w:shd w:val="clear" w:color="auto" w:fill="auto"/>
            <w:vAlign w:val="bottom"/>
          </w:tcPr>
          <w:p w14:paraId="309130DB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ค่าใช้จ่ายในการบริหารทั่วไป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63087ACC" w14:textId="50208C42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36C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  <w:r w:rsidR="00E436C0" w:rsidRPr="00E436C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436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436C0">
              <w:rPr>
                <w:rFonts w:ascii="Angsana New" w:hAnsi="Angsana New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75BC464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68A19D3" w14:textId="3CB2BB9F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B0DAA44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649BADC" w14:textId="7761AC8E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159260B1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2B9426D1" w14:textId="4D64D119" w:rsidR="003E5BF9" w:rsidRPr="00B2506F" w:rsidRDefault="003E5BF9" w:rsidP="00232BD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3E5BF9" w:rsidRPr="00B2506F" w14:paraId="2ED9A3EE" w14:textId="77777777" w:rsidTr="00440888">
        <w:tc>
          <w:tcPr>
            <w:tcW w:w="2183" w:type="pct"/>
            <w:shd w:val="clear" w:color="auto" w:fill="auto"/>
            <w:vAlign w:val="bottom"/>
          </w:tcPr>
          <w:p w14:paraId="7679AE18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ค่าเบี้ยประกันโรงไฟฟ้า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1051AD51" w14:textId="3526188D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872B9B8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44B91A6" w14:textId="4DCCD5AF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21F63EB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9492DAD" w14:textId="14F6BE5F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476A10B3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4B0F8E79" w14:textId="77777777" w:rsidR="003E5BF9" w:rsidRPr="00B2506F" w:rsidRDefault="003E5BF9" w:rsidP="00232BD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5BF9" w:rsidRPr="00B2506F" w14:paraId="5E9F6349" w14:textId="77777777" w:rsidTr="00440888">
        <w:tc>
          <w:tcPr>
            <w:tcW w:w="2183" w:type="pct"/>
            <w:shd w:val="clear" w:color="auto" w:fill="auto"/>
            <w:vAlign w:val="bottom"/>
          </w:tcPr>
          <w:p w14:paraId="6E72B17B" w14:textId="77777777" w:rsidR="003E5BF9" w:rsidRPr="00B2506F" w:rsidRDefault="003E5BF9" w:rsidP="00232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ค่าจ้างที่ปรึกษา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139C45BB" w14:textId="40E065CD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297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D2BE169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773681D" w14:textId="47DA0742" w:rsidR="003E5BF9" w:rsidRPr="00B2506F" w:rsidRDefault="003E5BF9" w:rsidP="00232BDD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16DFAD3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33C45C5" w14:textId="6ED134D5" w:rsidR="003E5BF9" w:rsidRPr="00B2506F" w:rsidRDefault="003E5BF9" w:rsidP="00232BDD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 w:rsidRPr="00B250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1A4D7D98" w14:textId="77777777" w:rsidR="003E5BF9" w:rsidRPr="00B2506F" w:rsidRDefault="003E5BF9" w:rsidP="00232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29D800B2" w14:textId="3B6F23CA" w:rsidR="003E5BF9" w:rsidRPr="00B2506F" w:rsidRDefault="003E5BF9" w:rsidP="00232BDD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Pr="00B250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924</w:t>
            </w:r>
          </w:p>
        </w:tc>
      </w:tr>
      <w:tr w:rsidR="003E5BF9" w:rsidRPr="00B2506F" w14:paraId="59C48C3D" w14:textId="77777777" w:rsidTr="00440888">
        <w:tc>
          <w:tcPr>
            <w:tcW w:w="2183" w:type="pct"/>
            <w:shd w:val="clear" w:color="auto" w:fill="auto"/>
            <w:vAlign w:val="bottom"/>
          </w:tcPr>
          <w:p w14:paraId="4ABC946B" w14:textId="24A5D0A8" w:rsidR="003E5BF9" w:rsidRPr="00B2506F" w:rsidRDefault="003E5BF9" w:rsidP="009B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13918E41" w14:textId="08428245" w:rsidR="003E5BF9" w:rsidRPr="000D72D7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0B17DF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E9FB210" w14:textId="6F471F95" w:rsidR="003E5BF9" w:rsidRPr="000D72D7" w:rsidRDefault="003E5BF9" w:rsidP="00545FB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F7EC071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CA98478" w14:textId="35751CF9" w:rsidR="003E5BF9" w:rsidRPr="000D72D7" w:rsidRDefault="003E5BF9" w:rsidP="00F42DA5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2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6E4BCC21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/>
              <w:ind w:left="-196" w:right="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6CE2F457" w14:textId="3D7ABDD4" w:rsidR="003E5BF9" w:rsidRPr="000D72D7" w:rsidRDefault="003E5BF9" w:rsidP="00F42DA5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2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5BF9" w:rsidRPr="00B2506F" w14:paraId="34135FBB" w14:textId="77777777" w:rsidTr="00440888">
        <w:tc>
          <w:tcPr>
            <w:tcW w:w="2183" w:type="pct"/>
            <w:shd w:val="clear" w:color="auto" w:fill="auto"/>
            <w:vAlign w:val="bottom"/>
          </w:tcPr>
          <w:p w14:paraId="23B0D152" w14:textId="77777777" w:rsidR="003E5BF9" w:rsidRPr="00B2506F" w:rsidRDefault="003E5BF9" w:rsidP="009B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ค่าใช้จ่ายเกี่ยวกับการประชาสัมพันธ์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2A9764D2" w14:textId="6CBE4A0C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D039D97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EC16067" w14:textId="3994AD16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B9C3240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2408B20" w14:textId="6319963F" w:rsidR="003E5BF9" w:rsidRPr="00B2506F" w:rsidRDefault="003E5BF9" w:rsidP="009B630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31264E93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bottom"/>
          </w:tcPr>
          <w:p w14:paraId="25A1324C" w14:textId="27FD017B" w:rsidR="003E5BF9" w:rsidRPr="00B2506F" w:rsidRDefault="003E5BF9" w:rsidP="009B630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B2506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3E5BF9" w:rsidRPr="00B2506F" w14:paraId="55F2A0F6" w14:textId="77777777" w:rsidTr="00440888">
        <w:tc>
          <w:tcPr>
            <w:tcW w:w="2183" w:type="pct"/>
            <w:shd w:val="clear" w:color="auto" w:fill="auto"/>
            <w:vAlign w:val="bottom"/>
          </w:tcPr>
          <w:p w14:paraId="234FA84C" w14:textId="77777777" w:rsidR="003E5BF9" w:rsidRPr="00B2506F" w:rsidRDefault="003E5BF9" w:rsidP="009B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250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506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C9DD1" w14:textId="4A28AA0B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C6F3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436C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436C0">
              <w:rPr>
                <w:rFonts w:ascii="Angsana New" w:hAnsi="Angsana New"/>
                <w:sz w:val="30"/>
                <w:szCs w:val="30"/>
                <w:lang w:bidi="th-TH"/>
              </w:rPr>
              <w:t>289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A0F4CBD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FEB7D" w14:textId="76519175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  <w:r w:rsidRPr="00B2506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FFA0BC6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A451" w14:textId="226C7571" w:rsidR="003E5BF9" w:rsidRPr="00B2506F" w:rsidRDefault="003E5BF9" w:rsidP="009B630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</w:rPr>
            </w:pPr>
            <w:r w:rsidRPr="00B250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88674CA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6085" w14:textId="77777777" w:rsidR="003E5BF9" w:rsidRPr="00B2506F" w:rsidRDefault="003E5BF9" w:rsidP="009B630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196" w:right="-2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50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5BF9" w:rsidRPr="00B2506F" w14:paraId="52DFF231" w14:textId="77777777" w:rsidTr="00440888">
        <w:tc>
          <w:tcPr>
            <w:tcW w:w="2183" w:type="pct"/>
            <w:shd w:val="clear" w:color="auto" w:fill="auto"/>
          </w:tcPr>
          <w:p w14:paraId="5AF066C6" w14:textId="562C534C" w:rsidR="003E5BF9" w:rsidRPr="00B2506F" w:rsidRDefault="003E5BF9" w:rsidP="009B6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B25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6EBEE" w14:textId="0C2CFA4E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408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08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408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F55EB04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5E553" w14:textId="48BB4731" w:rsidR="003E5BF9" w:rsidRPr="00B2506F" w:rsidRDefault="003E5BF9" w:rsidP="009B630E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94" w:right="-2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829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B7825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CF8DC" w14:textId="4A44F995" w:rsidR="003E5BF9" w:rsidRPr="00B2506F" w:rsidRDefault="003E5BF9" w:rsidP="009B630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503EC75" w14:textId="77777777" w:rsidR="003E5BF9" w:rsidRPr="00B2506F" w:rsidRDefault="003E5BF9" w:rsidP="009B63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32ADB" w14:textId="34899FE9" w:rsidR="003E5BF9" w:rsidRPr="00B2506F" w:rsidRDefault="003E5BF9" w:rsidP="009B630E">
            <w:pPr>
              <w:pStyle w:val="acctfourfigures"/>
              <w:spacing w:line="240" w:lineRule="atLeast"/>
              <w:ind w:left="-196" w:right="-2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930</w:t>
            </w:r>
            <w:r w:rsidRPr="00B250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</w:tr>
    </w:tbl>
    <w:p w14:paraId="72FC1A94" w14:textId="77777777" w:rsidR="00846771" w:rsidRPr="00846771" w:rsidRDefault="00846771" w:rsidP="00846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"/>
          <w:szCs w:val="2"/>
          <w:lang w:val="th-TH"/>
        </w:rPr>
      </w:pPr>
    </w:p>
    <w:p w14:paraId="689EB8F6" w14:textId="530B48FE" w:rsidR="00780E15" w:rsidRPr="00F9609F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9609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2C2A9BA5" w14:textId="77777777" w:rsidR="00780E15" w:rsidRPr="00F9609F" w:rsidRDefault="00780E15" w:rsidP="0015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271"/>
        <w:gridCol w:w="1171"/>
        <w:gridCol w:w="271"/>
        <w:gridCol w:w="1259"/>
        <w:gridCol w:w="269"/>
        <w:gridCol w:w="1171"/>
        <w:gridCol w:w="269"/>
        <w:gridCol w:w="1259"/>
      </w:tblGrid>
      <w:tr w:rsidR="00780E15" w:rsidRPr="00F9609F" w14:paraId="059FFE45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79A1E074" w14:textId="77777777" w:rsidR="00780E15" w:rsidRPr="00F9609F" w:rsidRDefault="008312F0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" w:type="pct"/>
            <w:vAlign w:val="bottom"/>
          </w:tcPr>
          <w:p w14:paraId="522CC856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B0E715F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201318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  <w:vAlign w:val="bottom"/>
          </w:tcPr>
          <w:p w14:paraId="2D89416F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14F" w:rsidRPr="00F9609F" w14:paraId="19BA98E2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65EA405B" w14:textId="77777777" w:rsidR="00780E15" w:rsidRPr="00F9609F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6B3D21A" w14:textId="77777777" w:rsidR="00780E15" w:rsidRPr="00F9609F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B9010A1" w14:textId="6E29CE2B" w:rsidR="00780E15" w:rsidRPr="00F9609F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00DABA86" w14:textId="77777777" w:rsidR="00780E15" w:rsidRPr="00F9609F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62324579" w14:textId="621099A4" w:rsidR="00780E15" w:rsidRPr="00F9609F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DA025E6" w14:textId="77777777" w:rsidR="00780E15" w:rsidRPr="00F9609F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3DABFEC" w14:textId="70478D5B" w:rsidR="00780E15" w:rsidRPr="00F9609F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3A0192A2" w14:textId="77777777" w:rsidR="00780E15" w:rsidRPr="00F9609F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55" w:type="pct"/>
            <w:shd w:val="clear" w:color="auto" w:fill="auto"/>
          </w:tcPr>
          <w:p w14:paraId="696318C8" w14:textId="1303CD22" w:rsidR="00780E15" w:rsidRPr="00F9609F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780E15" w:rsidRPr="00F9609F" w14:paraId="1F5A003B" w14:textId="77777777" w:rsidTr="00CD314F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2687E2FB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61B7899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  <w:shd w:val="clear" w:color="auto" w:fill="auto"/>
            <w:vAlign w:val="bottom"/>
          </w:tcPr>
          <w:p w14:paraId="26EE4F03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14F" w:rsidRPr="00F9609F" w14:paraId="5DE5E1AE" w14:textId="77777777" w:rsidTr="00CD314F">
        <w:tc>
          <w:tcPr>
            <w:tcW w:w="1910" w:type="pct"/>
            <w:shd w:val="clear" w:color="auto" w:fill="auto"/>
            <w:vAlign w:val="bottom"/>
          </w:tcPr>
          <w:p w14:paraId="5AC79E9D" w14:textId="77777777" w:rsidR="00780E15" w:rsidRPr="00F9609F" w:rsidRDefault="00780E15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1" w:type="pct"/>
            <w:vAlign w:val="bottom"/>
          </w:tcPr>
          <w:p w14:paraId="371CDC4E" w14:textId="77777777" w:rsidR="00780E15" w:rsidRPr="00F9609F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693C6C0F" w14:textId="4BE3190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E0A5F7A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EFDB7F6" w14:textId="6243F72F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687671B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738B51B2" w14:textId="7777777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2CA002B" w14:textId="77777777" w:rsidR="00780E15" w:rsidRPr="00F9609F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A7537AE" w14:textId="77777777" w:rsidR="00780E15" w:rsidRPr="00F9609F" w:rsidRDefault="00780E15" w:rsidP="008616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14F" w:rsidRPr="00F9609F" w14:paraId="29DF41A6" w14:textId="77777777" w:rsidTr="00CD314F">
        <w:tc>
          <w:tcPr>
            <w:tcW w:w="1910" w:type="pct"/>
            <w:shd w:val="clear" w:color="auto" w:fill="auto"/>
            <w:vAlign w:val="bottom"/>
          </w:tcPr>
          <w:p w14:paraId="570FB763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41" w:type="pct"/>
            <w:vAlign w:val="bottom"/>
          </w:tcPr>
          <w:p w14:paraId="10FB2F61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F554A9F" w14:textId="66464332" w:rsidR="009F1DE2" w:rsidRPr="00F9609F" w:rsidRDefault="000D72D7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="00BD369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61C79F2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D7F1DFF" w14:textId="0D0E1CB7" w:rsidR="009F1DE2" w:rsidRPr="00F9609F" w:rsidRDefault="000D72D7" w:rsidP="009F1DE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F1DE2" w:rsidRPr="00F9609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0AE7463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2FB3CF03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0195FC9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87C769E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314F" w:rsidRPr="00F9609F" w14:paraId="65DEE837" w14:textId="77777777" w:rsidTr="00CD314F">
        <w:tc>
          <w:tcPr>
            <w:tcW w:w="1910" w:type="pct"/>
            <w:shd w:val="clear" w:color="auto" w:fill="auto"/>
            <w:vAlign w:val="bottom"/>
          </w:tcPr>
          <w:p w14:paraId="74E64442" w14:textId="3685CBB8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41" w:type="pct"/>
            <w:vAlign w:val="bottom"/>
          </w:tcPr>
          <w:p w14:paraId="40D598B4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00DA0" w14:textId="3D45D8C5" w:rsidR="009F1DE2" w:rsidRPr="00F9609F" w:rsidRDefault="00613FD1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327A3F7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A29B4" w14:textId="7CCE1FC9" w:rsidR="009F1DE2" w:rsidRPr="00F9609F" w:rsidRDefault="009F1DE2" w:rsidP="009F1DE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0AE923E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D22AD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9822A3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8E40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D314F" w:rsidRPr="00F9609F" w14:paraId="76215858" w14:textId="77777777" w:rsidTr="00CD314F">
        <w:tc>
          <w:tcPr>
            <w:tcW w:w="1910" w:type="pct"/>
            <w:shd w:val="clear" w:color="auto" w:fill="auto"/>
            <w:vAlign w:val="bottom"/>
          </w:tcPr>
          <w:p w14:paraId="337F8450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E03ADFB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64383" w14:textId="769A8D05" w:rsidR="009F1DE2" w:rsidRPr="00F9609F" w:rsidRDefault="000D72D7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</w:t>
            </w:r>
            <w:r w:rsidR="00BD36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C8BD72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8BBD9" w14:textId="2E2F1312" w:rsidR="009F1DE2" w:rsidRPr="00F9609F" w:rsidRDefault="000D72D7" w:rsidP="009F1DE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9F1DE2"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1EB2A01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74EB6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53A0F8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2FF84" w14:textId="77777777" w:rsidR="009F1DE2" w:rsidRPr="00F9609F" w:rsidRDefault="009F1DE2" w:rsidP="00BD369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314F" w:rsidRPr="00F9609F" w14:paraId="34E3846C" w14:textId="77777777" w:rsidTr="00CD314F">
        <w:tc>
          <w:tcPr>
            <w:tcW w:w="1910" w:type="pct"/>
            <w:shd w:val="clear" w:color="auto" w:fill="auto"/>
            <w:vAlign w:val="bottom"/>
          </w:tcPr>
          <w:p w14:paraId="78472FA9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" w:type="pct"/>
            <w:vAlign w:val="bottom"/>
          </w:tcPr>
          <w:p w14:paraId="5DFC64CC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3D06F" w14:textId="77777777" w:rsidR="009F1DE2" w:rsidRPr="00F9609F" w:rsidRDefault="009F1DE2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B500280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CA99D" w14:textId="77777777" w:rsidR="009F1DE2" w:rsidRPr="00F9609F" w:rsidRDefault="009F1DE2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483BFF4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DE44" w14:textId="77777777" w:rsidR="009F1DE2" w:rsidRPr="00F9609F" w:rsidRDefault="009F1DE2" w:rsidP="009F1DE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64C69C62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A58F5" w14:textId="77777777" w:rsidR="009F1DE2" w:rsidRPr="00F9609F" w:rsidRDefault="009F1DE2" w:rsidP="009F1DE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14F" w:rsidRPr="00F9609F" w14:paraId="2845F012" w14:textId="77777777" w:rsidTr="00CD314F">
        <w:tc>
          <w:tcPr>
            <w:tcW w:w="1910" w:type="pct"/>
            <w:shd w:val="clear" w:color="auto" w:fill="auto"/>
            <w:vAlign w:val="bottom"/>
          </w:tcPr>
          <w:p w14:paraId="175BFFC6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609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" w:type="pct"/>
            <w:vAlign w:val="bottom"/>
          </w:tcPr>
          <w:p w14:paraId="3F700EEB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92BDB" w14:textId="5CC7C9CB" w:rsidR="009F1DE2" w:rsidRPr="00F9609F" w:rsidRDefault="00BD369E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A144C46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D97F" w14:textId="28D71BB4" w:rsidR="009F1DE2" w:rsidRPr="00F9609F" w:rsidRDefault="000D72D7" w:rsidP="009F1DE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9F1DE2"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FAA9C3B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834AA" w14:textId="6B72B0DA" w:rsidR="009F1DE2" w:rsidRPr="00F9609F" w:rsidRDefault="009F1DE2" w:rsidP="009F1DE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A491E32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84618" w14:textId="1CE4C017" w:rsidR="009F1DE2" w:rsidRPr="00F9609F" w:rsidRDefault="009F1DE2" w:rsidP="009F1DE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87" w:right="-2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515</w:t>
            </w:r>
            <w:r w:rsidRPr="00F9609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D314F" w:rsidRPr="00F9609F" w14:paraId="4431541E" w14:textId="77777777" w:rsidTr="00CD314F">
        <w:tc>
          <w:tcPr>
            <w:tcW w:w="1910" w:type="pct"/>
            <w:shd w:val="clear" w:color="auto" w:fill="auto"/>
            <w:vAlign w:val="bottom"/>
          </w:tcPr>
          <w:p w14:paraId="1E17A501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F960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ภาษีเงินได้</w:t>
            </w:r>
          </w:p>
        </w:tc>
        <w:tc>
          <w:tcPr>
            <w:tcW w:w="141" w:type="pct"/>
            <w:vAlign w:val="bottom"/>
          </w:tcPr>
          <w:p w14:paraId="0C21CF43" w14:textId="77777777" w:rsidR="009F1DE2" w:rsidRPr="00F9609F" w:rsidRDefault="009F1DE2" w:rsidP="009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90427" w14:textId="5C6A4AEE" w:rsidR="009F1DE2" w:rsidRPr="00F9609F" w:rsidRDefault="000D72D7" w:rsidP="009F1DE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</w:t>
            </w:r>
            <w:r w:rsidR="00BD36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2C0F23B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9A5C2" w14:textId="7C4B03A8" w:rsidR="009F1DE2" w:rsidRPr="00F9609F" w:rsidRDefault="000D72D7" w:rsidP="009F1DE2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9F1DE2"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5F90C00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E0DAE" w14:textId="355AF68D" w:rsidR="009F1DE2" w:rsidRPr="00F9609F" w:rsidRDefault="009F1DE2" w:rsidP="009F1DE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751</w:t>
            </w: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36F9018" w14:textId="77777777" w:rsidR="009F1DE2" w:rsidRPr="00F9609F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7D849" w14:textId="6AD305A3" w:rsidR="009F1DE2" w:rsidRPr="00F9609F" w:rsidRDefault="009F1DE2" w:rsidP="009F1DE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87" w:right="-2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  <w:r w:rsidRPr="00F9609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374D672" w14:textId="77777777" w:rsidR="00FA7E67" w:rsidRPr="00542F7B" w:rsidRDefault="00FA7E67" w:rsidP="00AF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6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9"/>
        <w:gridCol w:w="87"/>
        <w:gridCol w:w="989"/>
        <w:gridCol w:w="7"/>
        <w:gridCol w:w="173"/>
        <w:gridCol w:w="7"/>
        <w:gridCol w:w="892"/>
        <w:gridCol w:w="7"/>
        <w:gridCol w:w="173"/>
        <w:gridCol w:w="7"/>
        <w:gridCol w:w="982"/>
        <w:gridCol w:w="6"/>
        <w:gridCol w:w="6"/>
        <w:gridCol w:w="174"/>
        <w:gridCol w:w="6"/>
        <w:gridCol w:w="895"/>
        <w:gridCol w:w="98"/>
        <w:gridCol w:w="86"/>
        <w:gridCol w:w="98"/>
        <w:gridCol w:w="801"/>
        <w:gridCol w:w="98"/>
        <w:gridCol w:w="86"/>
        <w:gridCol w:w="94"/>
        <w:gridCol w:w="894"/>
        <w:gridCol w:w="90"/>
        <w:gridCol w:w="7"/>
      </w:tblGrid>
      <w:tr w:rsidR="00AC1EB8" w:rsidRPr="00255103" w14:paraId="5AA5E242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24539B33" w14:textId="77777777" w:rsidR="00AC1EB8" w:rsidRPr="00255103" w:rsidRDefault="00AC1EB8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6" w:type="dxa"/>
            <w:gridSpan w:val="24"/>
            <w:vAlign w:val="bottom"/>
          </w:tcPr>
          <w:p w14:paraId="3675A774" w14:textId="77777777" w:rsidR="00AC1EB8" w:rsidRPr="00255103" w:rsidRDefault="00AC1EB8" w:rsidP="00FF3A29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C1EB8" w:rsidRPr="00255103" w14:paraId="0702A846" w14:textId="77777777" w:rsidTr="00542F7B">
        <w:trPr>
          <w:gridAfter w:val="1"/>
          <w:wAfter w:w="7" w:type="dxa"/>
        </w:trPr>
        <w:tc>
          <w:tcPr>
            <w:tcW w:w="2879" w:type="dxa"/>
            <w:vMerge w:val="restart"/>
            <w:vAlign w:val="bottom"/>
          </w:tcPr>
          <w:p w14:paraId="28E5E501" w14:textId="77777777" w:rsidR="00AC1EB8" w:rsidRPr="00255103" w:rsidRDefault="00746E4E" w:rsidP="00D3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330" w:type="dxa"/>
            <w:gridSpan w:val="11"/>
            <w:vAlign w:val="bottom"/>
          </w:tcPr>
          <w:p w14:paraId="168F27D7" w14:textId="02660EFA" w:rsidR="00AC1EB8" w:rsidRPr="00255103" w:rsidRDefault="000D72D7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14:paraId="0CF819BB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6" w:type="dxa"/>
            <w:gridSpan w:val="11"/>
            <w:vAlign w:val="bottom"/>
          </w:tcPr>
          <w:p w14:paraId="24FFDE5F" w14:textId="18F94CD3" w:rsidR="00AC1EB8" w:rsidRPr="00255103" w:rsidRDefault="000D72D7" w:rsidP="00255103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11" w:hanging="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C1EB8" w:rsidRPr="00255103" w14:paraId="3E1E0510" w14:textId="77777777" w:rsidTr="00542F7B">
        <w:tc>
          <w:tcPr>
            <w:tcW w:w="2879" w:type="dxa"/>
            <w:vMerge/>
            <w:vAlign w:val="bottom"/>
          </w:tcPr>
          <w:p w14:paraId="0BFE3D08" w14:textId="77777777" w:rsidR="00AC1EB8" w:rsidRPr="00255103" w:rsidRDefault="00AC1EB8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337806D7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EAB4305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B36D349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1546165" w14:textId="63395439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2963A4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47E05F79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5BB7715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3D4171B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A871C4E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2C55D0B3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334404F" w14:textId="1D56FBC9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6941C5F" w14:textId="77777777" w:rsidR="00AC1EB8" w:rsidRPr="00255103" w:rsidRDefault="00AC1EB8" w:rsidP="00FF3A29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6B114426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0704544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C1EB8" w:rsidRPr="00255103" w14:paraId="6C6B607C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20B51BF8" w14:textId="77777777" w:rsidR="00AC1EB8" w:rsidRPr="00255103" w:rsidRDefault="00AC1EB8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6" w:type="dxa"/>
            <w:gridSpan w:val="24"/>
            <w:vAlign w:val="bottom"/>
          </w:tcPr>
          <w:p w14:paraId="5EFEB4CF" w14:textId="77777777" w:rsidR="00AC1EB8" w:rsidRPr="00255103" w:rsidRDefault="00AC1EB8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802E70"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5510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97AC3" w:rsidRPr="00255103" w14:paraId="0A0D5A6F" w14:textId="77777777" w:rsidTr="00542F7B">
        <w:trPr>
          <w:gridAfter w:val="1"/>
          <w:wAfter w:w="7" w:type="dxa"/>
        </w:trPr>
        <w:tc>
          <w:tcPr>
            <w:tcW w:w="2879" w:type="dxa"/>
            <w:vAlign w:val="bottom"/>
          </w:tcPr>
          <w:p w14:paraId="6E61557A" w14:textId="77777777" w:rsidR="00D97AC3" w:rsidRPr="00255103" w:rsidRDefault="00D97AC3" w:rsidP="00D3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551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6" w:type="dxa"/>
            <w:gridSpan w:val="24"/>
            <w:vAlign w:val="bottom"/>
          </w:tcPr>
          <w:p w14:paraId="271920D5" w14:textId="77777777" w:rsidR="00D97AC3" w:rsidRPr="00255103" w:rsidRDefault="00D97AC3" w:rsidP="00FF3A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72D0F" w:rsidRPr="00255103" w14:paraId="37556994" w14:textId="77777777" w:rsidTr="00542F7B">
        <w:tc>
          <w:tcPr>
            <w:tcW w:w="2879" w:type="dxa"/>
            <w:vAlign w:val="bottom"/>
          </w:tcPr>
          <w:p w14:paraId="333FCD97" w14:textId="1BF9683C" w:rsidR="00B72D0F" w:rsidRPr="00255103" w:rsidRDefault="00B72D0F" w:rsidP="0025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="0025510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ด้วยมูลค่ายุติธรรมผ่านกำไร</w:t>
            </w:r>
            <w:r w:rsidR="0025510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83" w:type="dxa"/>
            <w:gridSpan w:val="3"/>
            <w:vAlign w:val="bottom"/>
          </w:tcPr>
          <w:p w14:paraId="31BED87F" w14:textId="3797F2FC" w:rsidR="00B72D0F" w:rsidRPr="00255103" w:rsidRDefault="000D72D7" w:rsidP="00B72D0F">
            <w:pPr>
              <w:pStyle w:val="acctfourfigures"/>
              <w:tabs>
                <w:tab w:val="clear" w:pos="765"/>
              </w:tabs>
              <w:spacing w:line="360" w:lineRule="exact"/>
              <w:ind w:right="-3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B72D0F"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80" w:type="dxa"/>
            <w:gridSpan w:val="2"/>
            <w:vAlign w:val="bottom"/>
          </w:tcPr>
          <w:p w14:paraId="01845449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CA22752" w14:textId="29A5DD30" w:rsidR="00B72D0F" w:rsidRPr="00255103" w:rsidRDefault="0074383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  <w:r w:rsidR="004700D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3CB547A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2A74898A" w14:textId="70091E5F" w:rsidR="00B72D0F" w:rsidRPr="00743837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743837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DD670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53CD35F8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29C45D6" w14:textId="6AC79DD5" w:rsidR="00B72D0F" w:rsidRPr="00255103" w:rsidRDefault="00B72D0F" w:rsidP="00255103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02FD4F2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6091638" w14:textId="7C19CAEF" w:rsidR="00B72D0F" w:rsidRPr="00255103" w:rsidRDefault="00B72D0F" w:rsidP="00255103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5A625B5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72014F8B" w14:textId="6A9ECBCF" w:rsidR="00B72D0F" w:rsidRPr="00255103" w:rsidRDefault="00B72D0F" w:rsidP="00255103">
            <w:pPr>
              <w:pStyle w:val="acctfourfigures"/>
              <w:tabs>
                <w:tab w:val="clear" w:pos="765"/>
                <w:tab w:val="decimal" w:pos="357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3837" w:rsidRPr="00255103" w14:paraId="7AA3B709" w14:textId="77777777" w:rsidTr="00542F7B">
        <w:tc>
          <w:tcPr>
            <w:tcW w:w="2879" w:type="dxa"/>
            <w:vAlign w:val="bottom"/>
          </w:tcPr>
          <w:p w14:paraId="79DB9ED2" w14:textId="4DED17E0" w:rsidR="00743837" w:rsidRPr="00255103" w:rsidRDefault="007F59E8" w:rsidP="0025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743837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3" w:type="dxa"/>
            <w:gridSpan w:val="3"/>
            <w:vAlign w:val="bottom"/>
          </w:tcPr>
          <w:p w14:paraId="7968E335" w14:textId="539733E9" w:rsidR="00743837" w:rsidRPr="00255103" w:rsidRDefault="000D72D7" w:rsidP="00B72D0F">
            <w:pPr>
              <w:pStyle w:val="acctfourfigures"/>
              <w:tabs>
                <w:tab w:val="clear" w:pos="765"/>
              </w:tabs>
              <w:spacing w:line="360" w:lineRule="exact"/>
              <w:ind w:right="-34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613</w:t>
            </w:r>
            <w:r w:rsid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80" w:type="dxa"/>
            <w:gridSpan w:val="2"/>
            <w:vAlign w:val="bottom"/>
          </w:tcPr>
          <w:p w14:paraId="47E17173" w14:textId="77777777" w:rsidR="00743837" w:rsidRPr="00255103" w:rsidRDefault="00743837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ECA12BC" w14:textId="65ACDAA7" w:rsidR="00743837" w:rsidRDefault="0074383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93D747D" w14:textId="77777777" w:rsidR="00743837" w:rsidRPr="00255103" w:rsidRDefault="00743837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5AAB01B" w14:textId="5460EEA5" w:rsidR="00743837" w:rsidRPr="00743837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  <w:r w:rsidR="00743837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80" w:type="dxa"/>
            <w:gridSpan w:val="2"/>
            <w:vAlign w:val="bottom"/>
          </w:tcPr>
          <w:p w14:paraId="6032EDB3" w14:textId="77777777" w:rsidR="00743837" w:rsidRPr="00743837" w:rsidRDefault="00743837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CD5C977" w14:textId="3F1F7367" w:rsidR="00743837" w:rsidRPr="00743837" w:rsidRDefault="00743837" w:rsidP="00255103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09EA11D" w14:textId="77777777" w:rsidR="00743837" w:rsidRPr="00255103" w:rsidRDefault="00743837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097A8ED" w14:textId="349B0552" w:rsidR="00743837" w:rsidRPr="00255103" w:rsidRDefault="00743837" w:rsidP="00255103">
            <w:pPr>
              <w:pStyle w:val="acctfourfigures"/>
              <w:tabs>
                <w:tab w:val="clear" w:pos="765"/>
                <w:tab w:val="decimal" w:pos="362"/>
              </w:tabs>
              <w:spacing w:line="360" w:lineRule="exact"/>
              <w:ind w:right="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3892AC" w14:textId="77777777" w:rsidR="00743837" w:rsidRPr="00255103" w:rsidRDefault="00743837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665F8CA6" w14:textId="3A27D888" w:rsidR="00743837" w:rsidRPr="00255103" w:rsidRDefault="00743837" w:rsidP="00255103">
            <w:pPr>
              <w:pStyle w:val="acctfourfigures"/>
              <w:tabs>
                <w:tab w:val="clear" w:pos="765"/>
                <w:tab w:val="decimal" w:pos="357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2D0F" w:rsidRPr="00255103" w14:paraId="527D8C54" w14:textId="77777777" w:rsidTr="00542F7B">
        <w:tc>
          <w:tcPr>
            <w:tcW w:w="2879" w:type="dxa"/>
            <w:vAlign w:val="bottom"/>
          </w:tcPr>
          <w:p w14:paraId="37631E5E" w14:textId="6BBC716A" w:rsidR="00B72D0F" w:rsidRPr="00255103" w:rsidRDefault="00B72D0F" w:rsidP="0025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จากการประมาณ</w:t>
            </w:r>
            <w:r w:rsidR="00710E2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5510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83" w:type="dxa"/>
            <w:gridSpan w:val="3"/>
            <w:tcBorders>
              <w:bottom w:val="single" w:sz="4" w:space="0" w:color="auto"/>
            </w:tcBorders>
            <w:vAlign w:val="bottom"/>
          </w:tcPr>
          <w:p w14:paraId="7090C61A" w14:textId="700091F8" w:rsidR="00B72D0F" w:rsidRPr="00255103" w:rsidRDefault="000D72D7" w:rsidP="00743837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72D0F"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gridSpan w:val="2"/>
            <w:vAlign w:val="bottom"/>
          </w:tcPr>
          <w:p w14:paraId="7D0CB7FF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6BFBA8D8" w14:textId="70321557" w:rsidR="00B72D0F" w:rsidRPr="00255103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4700D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089665F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  <w:vAlign w:val="bottom"/>
          </w:tcPr>
          <w:p w14:paraId="222926C0" w14:textId="0FFC3DFE" w:rsidR="00B72D0F" w:rsidRPr="00743837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72D0F"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DD670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1FC05E3B" w14:textId="77777777" w:rsidR="00B72D0F" w:rsidRPr="00743837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1EBC60A" w14:textId="58D80962" w:rsidR="00B72D0F" w:rsidRPr="00743837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  <w:r w:rsidRPr="007438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3D1947D9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DE61DFC" w14:textId="73D3E9D0" w:rsidR="00B72D0F" w:rsidRPr="00255103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72D0F"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80" w:type="dxa"/>
            <w:gridSpan w:val="2"/>
            <w:vAlign w:val="bottom"/>
          </w:tcPr>
          <w:p w14:paraId="50191155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bottom"/>
          </w:tcPr>
          <w:p w14:paraId="6CBAB9FA" w14:textId="6C8B59A8" w:rsidR="00B72D0F" w:rsidRPr="00255103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10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  <w:r w:rsidRPr="002551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2D0F" w:rsidRPr="00255103" w14:paraId="5C638C85" w14:textId="77777777" w:rsidTr="00542F7B">
        <w:tc>
          <w:tcPr>
            <w:tcW w:w="2879" w:type="dxa"/>
            <w:vAlign w:val="bottom"/>
          </w:tcPr>
          <w:p w14:paraId="69862EF1" w14:textId="79F0D3CB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3B1CF" w14:textId="2C426E18" w:rsidR="00B72D0F" w:rsidRPr="00255103" w:rsidRDefault="000D72D7" w:rsidP="003D7564">
            <w:pPr>
              <w:pStyle w:val="acctfourfigures"/>
              <w:tabs>
                <w:tab w:val="clear" w:pos="765"/>
              </w:tabs>
              <w:spacing w:line="360" w:lineRule="exact"/>
              <w:ind w:right="-349" w:hanging="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742</w:t>
            </w:r>
            <w:r w:rsidR="00B72D0F"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0" w:type="dxa"/>
            <w:gridSpan w:val="2"/>
            <w:vAlign w:val="bottom"/>
          </w:tcPr>
          <w:p w14:paraId="7D893F5E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0EBF1" w14:textId="409D87F4" w:rsidR="00B72D0F" w:rsidRPr="00255103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801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C783A84" w14:textId="77777777" w:rsidR="00B72D0F" w:rsidRPr="000B2A97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9BC1D" w14:textId="1159F62E" w:rsidR="00B72D0F" w:rsidRPr="000B2A97" w:rsidRDefault="000D72D7" w:rsidP="000B2A9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  <w:r w:rsidR="00B72D0F" w:rsidRPr="000B2A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  <w:gridSpan w:val="2"/>
            <w:vAlign w:val="bottom"/>
          </w:tcPr>
          <w:p w14:paraId="7262560F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C8020" w14:textId="3E40A94D" w:rsidR="00B72D0F" w:rsidRPr="00255103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461C1D12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42663" w14:textId="59F64837" w:rsidR="00B72D0F" w:rsidRPr="00255103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72D0F"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80" w:type="dxa"/>
            <w:gridSpan w:val="2"/>
            <w:vAlign w:val="bottom"/>
          </w:tcPr>
          <w:p w14:paraId="31917E8E" w14:textId="77777777" w:rsidR="00B72D0F" w:rsidRPr="00255103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0D837" w14:textId="49AD13B6" w:rsidR="00B72D0F" w:rsidRPr="00255103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5510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Pr="002551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E6591" w:rsidRPr="00255103" w14:paraId="244195C9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5723BB58" w14:textId="77777777" w:rsidR="006E6591" w:rsidRPr="00542F7B" w:rsidRDefault="006E6591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79" w:type="dxa"/>
            <w:gridSpan w:val="22"/>
            <w:vAlign w:val="bottom"/>
          </w:tcPr>
          <w:p w14:paraId="10D70759" w14:textId="77777777" w:rsidR="006E6591" w:rsidRPr="00542F7B" w:rsidRDefault="006E6591" w:rsidP="00B44C6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</w:tr>
      <w:tr w:rsidR="00113BFD" w:rsidRPr="00ED3343" w14:paraId="6BE7DF15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39D6327A" w14:textId="171E06DF" w:rsidR="00113BFD" w:rsidRPr="00D36CF8" w:rsidRDefault="00113BFD" w:rsidP="00F01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9" w:type="dxa"/>
            <w:gridSpan w:val="22"/>
            <w:vAlign w:val="bottom"/>
          </w:tcPr>
          <w:p w14:paraId="695B3AB3" w14:textId="77777777" w:rsidR="00113BFD" w:rsidRPr="00D36CF8" w:rsidRDefault="00113BFD" w:rsidP="00B44C6E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6C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3BFD" w:rsidRPr="00ED3343" w14:paraId="27BB124D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Merge w:val="restart"/>
            <w:vAlign w:val="bottom"/>
          </w:tcPr>
          <w:p w14:paraId="396624B6" w14:textId="77777777" w:rsidR="00113BFD" w:rsidRPr="00D36CF8" w:rsidRDefault="00746E4E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237" w:type="dxa"/>
            <w:gridSpan w:val="9"/>
            <w:vAlign w:val="bottom"/>
          </w:tcPr>
          <w:p w14:paraId="1E9B2C2B" w14:textId="1BDBBC03" w:rsidR="00113BFD" w:rsidRPr="00D36CF8" w:rsidRDefault="000D72D7" w:rsidP="00B44C6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D36CF8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6" w:type="dxa"/>
            <w:gridSpan w:val="3"/>
            <w:vAlign w:val="bottom"/>
          </w:tcPr>
          <w:p w14:paraId="41FA1D20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56" w:type="dxa"/>
            <w:gridSpan w:val="10"/>
            <w:vAlign w:val="bottom"/>
          </w:tcPr>
          <w:p w14:paraId="333C349C" w14:textId="40F3E9EF" w:rsidR="00113BFD" w:rsidRPr="00D36CF8" w:rsidRDefault="000D72D7" w:rsidP="00255103">
            <w:pPr>
              <w:pStyle w:val="acctfourfigures"/>
              <w:tabs>
                <w:tab w:val="clear" w:pos="765"/>
                <w:tab w:val="decimal" w:pos="367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 w:rsidRPr="00D36CF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113BFD" w:rsidRPr="00ED3343" w14:paraId="710A31A9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Merge/>
            <w:vAlign w:val="bottom"/>
          </w:tcPr>
          <w:p w14:paraId="4EB9CE57" w14:textId="77777777" w:rsidR="00113BFD" w:rsidRPr="00D36CF8" w:rsidRDefault="00113BFD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92DCC8D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D0D1B1B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D5CB7F" w14:textId="77777777" w:rsidR="00113BFD" w:rsidRPr="00D36CF8" w:rsidRDefault="00113BFD" w:rsidP="00B44C6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6ECCE87" w14:textId="7BABF229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5BC19EF" w14:textId="77777777" w:rsidR="00113BFD" w:rsidRPr="00D36CF8" w:rsidRDefault="00113BFD" w:rsidP="00B44C6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C3BE0A2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6" w:type="dxa"/>
            <w:gridSpan w:val="3"/>
            <w:vAlign w:val="bottom"/>
          </w:tcPr>
          <w:p w14:paraId="3025759A" w14:textId="77777777" w:rsidR="00113BFD" w:rsidRPr="00D36CF8" w:rsidRDefault="00113BFD" w:rsidP="00B44C6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281D6B1D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BA30D08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0937A90D" w14:textId="77777777" w:rsidR="00113BFD" w:rsidRPr="00D36CF8" w:rsidRDefault="00113BFD" w:rsidP="00B44C6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75D1397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9F1DE2" w:rsidRPr="00D36CF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08C566B8" w14:textId="77777777" w:rsidR="00113BFD" w:rsidRPr="00D36CF8" w:rsidRDefault="00113BFD" w:rsidP="00B44C6E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80252AD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C2A624F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13BFD" w:rsidRPr="00ED3343" w14:paraId="36683CB8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2F200CBE" w14:textId="77777777" w:rsidR="00113BFD" w:rsidRPr="00D36CF8" w:rsidRDefault="00113BFD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9" w:type="dxa"/>
            <w:gridSpan w:val="22"/>
            <w:vAlign w:val="bottom"/>
          </w:tcPr>
          <w:p w14:paraId="7B95A1AC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13BFD" w:rsidRPr="00ED3343" w14:paraId="0EFBBEF7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57EE34C9" w14:textId="77777777" w:rsidR="00113BFD" w:rsidRPr="00D36CF8" w:rsidRDefault="00113BFD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F0127D"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ั</w:t>
            </w:r>
            <w:r w:rsidRPr="00D36C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บรู้ในกำไรขาดทุนเบ็ดเสร็จอื่น</w:t>
            </w:r>
          </w:p>
        </w:tc>
        <w:tc>
          <w:tcPr>
            <w:tcW w:w="6579" w:type="dxa"/>
            <w:gridSpan w:val="22"/>
            <w:vAlign w:val="bottom"/>
          </w:tcPr>
          <w:p w14:paraId="686BE9F8" w14:textId="77777777" w:rsidR="00113BFD" w:rsidRPr="00D36CF8" w:rsidRDefault="00113BFD" w:rsidP="00B44C6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72D0F" w:rsidRPr="00ED3343" w14:paraId="3AD60ABB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5653F031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19D0236F" w14:textId="1CCBAAA8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3F533F62" w14:textId="26E80291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D36CF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  <w:vAlign w:val="bottom"/>
          </w:tcPr>
          <w:p w14:paraId="77B35BF4" w14:textId="4324B1AC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  <w:r w:rsidR="00B72D0F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80" w:type="dxa"/>
            <w:gridSpan w:val="2"/>
            <w:vAlign w:val="bottom"/>
          </w:tcPr>
          <w:p w14:paraId="36DB992D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1901ECD" w14:textId="4879EBC2" w:rsidR="00B72D0F" w:rsidRPr="00D36CF8" w:rsidRDefault="00B72D0F" w:rsidP="00B72D0F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0FA74F1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3650C8F" w14:textId="1337A57D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="00B72D0F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186" w:type="dxa"/>
            <w:gridSpan w:val="3"/>
            <w:vAlign w:val="bottom"/>
          </w:tcPr>
          <w:p w14:paraId="269F769C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vAlign w:val="bottom"/>
          </w:tcPr>
          <w:p w14:paraId="4E95FC0A" w14:textId="40380D58" w:rsidR="00B72D0F" w:rsidRPr="00D36CF8" w:rsidRDefault="00B72D0F" w:rsidP="00255103">
            <w:pPr>
              <w:pStyle w:val="acctfourfigures"/>
              <w:tabs>
                <w:tab w:val="clear" w:pos="765"/>
                <w:tab w:val="decimal" w:pos="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6AF2DC67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1FE5448" w14:textId="4FEBC3E2" w:rsidR="00B72D0F" w:rsidRPr="00D36CF8" w:rsidRDefault="00B72D0F" w:rsidP="00255103">
            <w:pPr>
              <w:pStyle w:val="acctfourfigures"/>
              <w:tabs>
                <w:tab w:val="clear" w:pos="765"/>
              </w:tabs>
              <w:spacing w:line="360" w:lineRule="exact"/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4F4012F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FDE364D" w14:textId="3521B3D6" w:rsidR="00B72D0F" w:rsidRPr="00D36CF8" w:rsidRDefault="00B72D0F" w:rsidP="00255103">
            <w:pPr>
              <w:pStyle w:val="acctfourfigures"/>
              <w:tabs>
                <w:tab w:val="clear" w:pos="765"/>
                <w:tab w:val="decimal" w:pos="366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2D0F" w:rsidRPr="00ED3343" w14:paraId="07C59CF2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3B16597E" w14:textId="1ED7C401" w:rsidR="00B72D0F" w:rsidRPr="00D36CF8" w:rsidRDefault="00B72D0F" w:rsidP="0025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จากการประมาณ</w:t>
            </w:r>
            <w:r w:rsidR="00255103" w:rsidRPr="00D36CF8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36CF8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374085E" w14:textId="67F6478C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72D0F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180" w:type="dxa"/>
            <w:gridSpan w:val="2"/>
            <w:vAlign w:val="bottom"/>
          </w:tcPr>
          <w:p w14:paraId="7571F6EE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301B012C" w14:textId="236C0B1E" w:rsidR="00B72D0F" w:rsidRPr="00D36CF8" w:rsidRDefault="00B72D0F" w:rsidP="00B72D0F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708C071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bottom"/>
          </w:tcPr>
          <w:p w14:paraId="45CB5F28" w14:textId="4AB393C4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72D0F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86" w:type="dxa"/>
            <w:gridSpan w:val="3"/>
            <w:vAlign w:val="bottom"/>
          </w:tcPr>
          <w:p w14:paraId="260E4C89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vAlign w:val="bottom"/>
          </w:tcPr>
          <w:p w14:paraId="0D9AF6CB" w14:textId="6773111F" w:rsidR="00B72D0F" w:rsidRPr="00D36CF8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736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0CFA871E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21E3450" w14:textId="4C25461E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72D0F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84" w:type="dxa"/>
            <w:gridSpan w:val="2"/>
            <w:vAlign w:val="bottom"/>
          </w:tcPr>
          <w:p w14:paraId="5BC98D32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5E3A907B" w14:textId="24EF1A23" w:rsidR="00B72D0F" w:rsidRPr="00D36CF8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2D0F" w:rsidRPr="00ED3343" w14:paraId="1384DFF9" w14:textId="77777777" w:rsidTr="00542F7B">
        <w:trPr>
          <w:gridAfter w:val="2"/>
          <w:wAfter w:w="97" w:type="dxa"/>
        </w:trPr>
        <w:tc>
          <w:tcPr>
            <w:tcW w:w="2966" w:type="dxa"/>
            <w:gridSpan w:val="2"/>
            <w:vAlign w:val="bottom"/>
          </w:tcPr>
          <w:p w14:paraId="27899466" w14:textId="3C06F6A1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EE159" w14:textId="59C6F591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="00B72D0F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80" w:type="dxa"/>
            <w:gridSpan w:val="2"/>
            <w:vAlign w:val="bottom"/>
          </w:tcPr>
          <w:p w14:paraId="29E7FA6F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F4BC4" w14:textId="2CB45A82" w:rsidR="00B72D0F" w:rsidRPr="00D36CF8" w:rsidRDefault="00B72D0F" w:rsidP="00B72D0F">
            <w:pPr>
              <w:pStyle w:val="acctfourfigures"/>
              <w:tabs>
                <w:tab w:val="clear" w:pos="765"/>
                <w:tab w:val="decimal" w:pos="642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626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58A7712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6B15A" w14:textId="4325B9BE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  <w:r w:rsidR="00B72D0F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6" w:type="dxa"/>
            <w:gridSpan w:val="3"/>
            <w:vAlign w:val="bottom"/>
          </w:tcPr>
          <w:p w14:paraId="17CE8BEF" w14:textId="77777777" w:rsidR="00B72D0F" w:rsidRPr="00D36CF8" w:rsidRDefault="00B72D0F" w:rsidP="00B72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B192D" w14:textId="0BBD0F3B" w:rsidR="00B72D0F" w:rsidRPr="00D36CF8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736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1561CCE2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DC567" w14:textId="572603BB" w:rsidR="00B72D0F" w:rsidRPr="00D36CF8" w:rsidRDefault="000D72D7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72D0F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84" w:type="dxa"/>
            <w:gridSpan w:val="2"/>
            <w:vAlign w:val="bottom"/>
          </w:tcPr>
          <w:p w14:paraId="198AEF51" w14:textId="77777777" w:rsidR="00B72D0F" w:rsidRPr="00D36CF8" w:rsidRDefault="00B72D0F" w:rsidP="00B72D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BA350" w14:textId="334F3BE5" w:rsidR="00B72D0F" w:rsidRPr="00D36CF8" w:rsidRDefault="00B72D0F" w:rsidP="00B72D0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0666AFF" w14:textId="77777777" w:rsidR="00010A00" w:rsidRPr="00D36CF8" w:rsidRDefault="00010A00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4"/>
          <w:szCs w:val="14"/>
        </w:rPr>
      </w:pPr>
    </w:p>
    <w:p w14:paraId="342381EB" w14:textId="77777777" w:rsidR="00D37FE7" w:rsidRPr="00D36CF8" w:rsidRDefault="00D37FE7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36CF8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810"/>
        <w:gridCol w:w="270"/>
        <w:gridCol w:w="1080"/>
        <w:gridCol w:w="270"/>
        <w:gridCol w:w="855"/>
        <w:gridCol w:w="270"/>
        <w:gridCol w:w="1128"/>
      </w:tblGrid>
      <w:tr w:rsidR="00D37FE7" w:rsidRPr="00D36CF8" w14:paraId="44B40DC1" w14:textId="77777777" w:rsidTr="0060772E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12336D5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3" w:type="dxa"/>
            <w:gridSpan w:val="7"/>
            <w:shd w:val="clear" w:color="auto" w:fill="auto"/>
            <w:vAlign w:val="bottom"/>
          </w:tcPr>
          <w:p w14:paraId="3EFB2B2C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FE7" w:rsidRPr="00D36CF8" w14:paraId="14947CB7" w14:textId="77777777" w:rsidTr="0060772E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A807117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C7F603D" w14:textId="2DDA944C" w:rsidR="00D37FE7" w:rsidRPr="00D36CF8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6CF8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D36CF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BD8AD" w14:textId="77777777" w:rsidR="00D37FE7" w:rsidRPr="00D36CF8" w:rsidRDefault="00D37FE7" w:rsidP="00D37F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ED460DA" w14:textId="56DC95F5" w:rsidR="00D37FE7" w:rsidRPr="00D36CF8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15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6CF8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D36CF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D37FE7" w:rsidRPr="00D36CF8" w14:paraId="28F2A911" w14:textId="77777777" w:rsidTr="0060772E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1F813314" w14:textId="77777777" w:rsidR="00D37FE7" w:rsidRPr="00D36CF8" w:rsidRDefault="00D37FE7" w:rsidP="00D37FE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13B64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A03CD9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B42A6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48B0D9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546CD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06A1BBC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6DF66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53FAB" w14:textId="77777777" w:rsidR="00D37FE7" w:rsidRPr="00D36CF8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886760" w14:textId="77777777" w:rsidR="00D37FE7" w:rsidRPr="00D36CF8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36CF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7E22" w:rsidRPr="00D36CF8" w14:paraId="3F0114E4" w14:textId="77777777" w:rsidTr="0060772E">
        <w:tc>
          <w:tcPr>
            <w:tcW w:w="4770" w:type="dxa"/>
            <w:shd w:val="clear" w:color="auto" w:fill="auto"/>
            <w:vAlign w:val="bottom"/>
          </w:tcPr>
          <w:p w14:paraId="004CA6D4" w14:textId="571C8548" w:rsidR="00797E22" w:rsidRPr="00D36CF8" w:rsidRDefault="005553E0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A8C898" w14:textId="7AB7D926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41DD3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90F1D" w14:textId="47CCFCC9" w:rsidR="00797E22" w:rsidRPr="00D36CF8" w:rsidRDefault="000D72D7" w:rsidP="00F42F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580F6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A912467" w14:textId="202E36A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2E3E62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1C33EE" w14:textId="62C2E918" w:rsidR="00797E22" w:rsidRPr="00D36CF8" w:rsidRDefault="000D72D7" w:rsidP="00D36CF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</w:tr>
      <w:tr w:rsidR="00FB576B" w:rsidRPr="00D36CF8" w14:paraId="2996EDAA" w14:textId="77777777" w:rsidTr="00C568D7">
        <w:tc>
          <w:tcPr>
            <w:tcW w:w="4770" w:type="dxa"/>
            <w:shd w:val="clear" w:color="auto" w:fill="auto"/>
            <w:vAlign w:val="bottom"/>
          </w:tcPr>
          <w:p w14:paraId="224FAA77" w14:textId="637EA1DB" w:rsidR="00FB576B" w:rsidRPr="00D36CF8" w:rsidRDefault="00FB576B" w:rsidP="00D36C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  <w:r w:rsidR="00D36CF8" w:rsidRPr="00D36CF8">
              <w:rPr>
                <w:rFonts w:ascii="Angsana New" w:hAnsi="Angsana New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4B6C32" w14:textId="77777777" w:rsidR="00FB576B" w:rsidRPr="00D36CF8" w:rsidRDefault="00FB576B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82B99F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7BB1D" w14:textId="23CFC327" w:rsidR="00FB576B" w:rsidRPr="00D36CF8" w:rsidRDefault="00FB576B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(5,902,401)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223C5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9D32D68" w14:textId="77777777" w:rsidR="00FB576B" w:rsidRPr="00D36CF8" w:rsidRDefault="00FB576B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81DDE7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AA8B5" w14:textId="7FCF8707" w:rsidR="00FB576B" w:rsidRPr="00D36CF8" w:rsidRDefault="00FB576B" w:rsidP="00D36CF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(4,600,343)</w:t>
            </w:r>
          </w:p>
        </w:tc>
      </w:tr>
      <w:tr w:rsidR="00FB576B" w:rsidRPr="00D36CF8" w14:paraId="5A9A8FC1" w14:textId="77777777" w:rsidTr="00C568D7">
        <w:tc>
          <w:tcPr>
            <w:tcW w:w="4770" w:type="dxa"/>
            <w:shd w:val="clear" w:color="auto" w:fill="auto"/>
            <w:vAlign w:val="bottom"/>
          </w:tcPr>
          <w:p w14:paraId="6D49B1CE" w14:textId="77777777" w:rsidR="00FB576B" w:rsidRPr="00D36CF8" w:rsidRDefault="00FB576B" w:rsidP="00FB576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371E07" w14:textId="77777777" w:rsidR="00FB576B" w:rsidRPr="00D36CF8" w:rsidRDefault="00FB576B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87C57D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0292C" w14:textId="1BEBE71A" w:rsidR="00FB576B" w:rsidRPr="00D36CF8" w:rsidRDefault="00FB576B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2,054,274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851E2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DD9F6DD" w14:textId="77777777" w:rsidR="00FB576B" w:rsidRPr="00D36CF8" w:rsidRDefault="00FB576B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E032C1" w14:textId="77777777" w:rsidR="00FB576B" w:rsidRPr="00D36CF8" w:rsidRDefault="00FB576B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81857" w14:textId="6154C9ED" w:rsidR="00FB576B" w:rsidRPr="00D36CF8" w:rsidRDefault="00FB576B" w:rsidP="00D36CF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1,714,727</w:t>
            </w:r>
          </w:p>
        </w:tc>
      </w:tr>
      <w:tr w:rsidR="00797E22" w:rsidRPr="00D36CF8" w14:paraId="31A8B3ED" w14:textId="77777777" w:rsidTr="00C568D7">
        <w:tc>
          <w:tcPr>
            <w:tcW w:w="4770" w:type="dxa"/>
            <w:shd w:val="clear" w:color="auto" w:fill="auto"/>
            <w:vAlign w:val="bottom"/>
          </w:tcPr>
          <w:p w14:paraId="278B4A2B" w14:textId="77777777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A91735" w14:textId="54E01AAC" w:rsidR="00797E22" w:rsidRPr="00D36CF8" w:rsidRDefault="000D72D7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EC1FF2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28300" w14:textId="7581D4C0" w:rsidR="00797E22" w:rsidRPr="00D36CF8" w:rsidRDefault="00FB576B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/>
              </w:rPr>
              <w:t>410,855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842AE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9E30971" w14:textId="31248A88" w:rsidR="00797E22" w:rsidRPr="00D36CF8" w:rsidRDefault="000D72D7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E1408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6AE6" w14:textId="233B7B93" w:rsidR="00797E22" w:rsidRPr="00F42FA9" w:rsidRDefault="00FB576B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342,945</w:t>
            </w:r>
          </w:p>
        </w:tc>
      </w:tr>
      <w:tr w:rsidR="00797E22" w:rsidRPr="00D36CF8" w14:paraId="6244D7AE" w14:textId="77777777" w:rsidTr="0060772E">
        <w:tc>
          <w:tcPr>
            <w:tcW w:w="4770" w:type="dxa"/>
            <w:shd w:val="clear" w:color="auto" w:fill="auto"/>
            <w:vAlign w:val="bottom"/>
          </w:tcPr>
          <w:p w14:paraId="300B51AE" w14:textId="5D495C12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 w:rsidR="00D36CF8" w:rsidRPr="00D36CF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14:paraId="3D495E19" w14:textId="625E0138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</w:rPr>
            </w:pPr>
            <w:r w:rsidRPr="00D36CF8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D36CF8" w:rsidRPr="00D36CF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ABAF69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5302D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610CD" w14:textId="2801DF56" w:rsidR="00797E22" w:rsidRPr="00D36CF8" w:rsidRDefault="000D72D7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F7C3D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FCDFBFD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48EBDB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48D0D51" w14:textId="70A4306B" w:rsidR="00797E22" w:rsidRPr="00D36CF8" w:rsidRDefault="00797E22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021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97E22" w:rsidRPr="00D36CF8" w14:paraId="70A4A239" w14:textId="77777777" w:rsidTr="0060772E">
        <w:tc>
          <w:tcPr>
            <w:tcW w:w="4770" w:type="dxa"/>
            <w:shd w:val="clear" w:color="auto" w:fill="auto"/>
            <w:vAlign w:val="bottom"/>
          </w:tcPr>
          <w:p w14:paraId="278575F2" w14:textId="7E7F08B2" w:rsidR="00797E22" w:rsidRPr="00F42FA9" w:rsidRDefault="00FD7068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2FA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0A7BB0" w14:textId="77777777" w:rsidR="00797E22" w:rsidRPr="00F42FA9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37E050" w14:textId="77777777" w:rsidR="00797E22" w:rsidRPr="00F42FA9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1A94" w14:textId="73D7F24F" w:rsidR="00797E22" w:rsidRPr="00F42FA9" w:rsidRDefault="00FD7068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F42FA9"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="00DC465E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7E79" w14:textId="77777777" w:rsidR="00797E22" w:rsidRPr="00F42FA9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775D893" w14:textId="77777777" w:rsidR="00797E22" w:rsidRPr="00F42FA9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25978" w14:textId="77777777" w:rsidR="00797E22" w:rsidRPr="00F42FA9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82F10CE" w14:textId="6EDD5359" w:rsidR="00797E22" w:rsidRPr="00F42FA9" w:rsidRDefault="00FD7068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42FA9"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45,216</w:t>
            </w:r>
            <w:r w:rsidRPr="00F42FA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97E22" w:rsidRPr="00D36CF8" w14:paraId="4D9BC0D8" w14:textId="77777777" w:rsidTr="0060772E">
        <w:tc>
          <w:tcPr>
            <w:tcW w:w="4770" w:type="dxa"/>
            <w:shd w:val="clear" w:color="auto" w:fill="auto"/>
            <w:vAlign w:val="bottom"/>
          </w:tcPr>
          <w:p w14:paraId="25189E41" w14:textId="77777777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7BF7AF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9C6C4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B5760" w14:textId="78C07162" w:rsidR="00797E22" w:rsidRPr="00D36CF8" w:rsidRDefault="006614B2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3AF41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333" w:right="-378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EA71EFD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5CA999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9E33CAE" w14:textId="23AACD09" w:rsidR="00797E22" w:rsidRPr="00D36CF8" w:rsidRDefault="00797E22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97E22" w:rsidRPr="00D36CF8" w14:paraId="14430D68" w14:textId="77777777" w:rsidTr="0060772E">
        <w:tc>
          <w:tcPr>
            <w:tcW w:w="4770" w:type="dxa"/>
            <w:shd w:val="clear" w:color="auto" w:fill="auto"/>
            <w:vAlign w:val="bottom"/>
          </w:tcPr>
          <w:p w14:paraId="6B41EBF1" w14:textId="77777777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0575B5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19603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64FB8F" w14:textId="77777777" w:rsidR="00797E22" w:rsidRPr="00D36CF8" w:rsidRDefault="00797E22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136A32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9DE0AC8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5075FE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CB7B39" w14:textId="77777777" w:rsidR="00797E22" w:rsidRPr="00F42FA9" w:rsidRDefault="00797E22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7E22" w:rsidRPr="00D36CF8" w14:paraId="112E2114" w14:textId="77777777" w:rsidTr="0060772E">
        <w:tc>
          <w:tcPr>
            <w:tcW w:w="4770" w:type="dxa"/>
            <w:shd w:val="clear" w:color="auto" w:fill="auto"/>
            <w:vAlign w:val="bottom"/>
          </w:tcPr>
          <w:p w14:paraId="6B65FE22" w14:textId="77777777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356C3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B44CC8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27B9B" w14:textId="59E19884" w:rsidR="00797E22" w:rsidRPr="00D36CF8" w:rsidRDefault="000D72D7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CD92C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4A47474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46F90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F08D707" w14:textId="10B58FB4" w:rsidR="00797E22" w:rsidRPr="00D36CF8" w:rsidRDefault="000D72D7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  <w:r w:rsidR="00797E22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</w:tr>
      <w:tr w:rsidR="00FD7068" w:rsidRPr="00D36CF8" w14:paraId="0F24A924" w14:textId="77777777" w:rsidTr="0060772E">
        <w:tc>
          <w:tcPr>
            <w:tcW w:w="4770" w:type="dxa"/>
            <w:shd w:val="clear" w:color="auto" w:fill="auto"/>
            <w:vAlign w:val="bottom"/>
          </w:tcPr>
          <w:p w14:paraId="26C48E0F" w14:textId="776516C3" w:rsidR="00FD7068" w:rsidRPr="00D36CF8" w:rsidRDefault="00FD7068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AA2B3" w14:textId="77777777" w:rsidR="00FD7068" w:rsidRPr="00D36CF8" w:rsidRDefault="00FD7068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09148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25259" w14:textId="3EB1B105" w:rsidR="00FD7068" w:rsidRPr="00D36CF8" w:rsidRDefault="00FD7068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(213,649)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DD5FB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FC6DA1E" w14:textId="77777777" w:rsidR="00FD7068" w:rsidRPr="00D36CF8" w:rsidRDefault="00FD7068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AAC3B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09E2CAC" w14:textId="6CD388B3" w:rsidR="00FD7068" w:rsidRPr="00D36CF8" w:rsidRDefault="00FD7068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(556,271)</w:t>
            </w:r>
          </w:p>
        </w:tc>
      </w:tr>
      <w:tr w:rsidR="00FD7068" w:rsidRPr="00D36CF8" w14:paraId="1F98A083" w14:textId="77777777" w:rsidTr="0060772E">
        <w:tc>
          <w:tcPr>
            <w:tcW w:w="4770" w:type="dxa"/>
            <w:shd w:val="clear" w:color="auto" w:fill="auto"/>
            <w:vAlign w:val="bottom"/>
          </w:tcPr>
          <w:p w14:paraId="77BEB7F3" w14:textId="551197B6" w:rsidR="00FD7068" w:rsidRPr="00D36CF8" w:rsidRDefault="00FD7068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A3D837" w14:textId="77777777" w:rsidR="00FD7068" w:rsidRPr="00D36CF8" w:rsidRDefault="00FD7068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AAA866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B128A" w14:textId="72EE3308" w:rsidR="00FD7068" w:rsidRPr="00D36CF8" w:rsidRDefault="00FD7068" w:rsidP="00D36CF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173,7</w:t>
            </w:r>
            <w:r w:rsidR="00DC465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32EE4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7BADD4A" w14:textId="77777777" w:rsidR="00FD7068" w:rsidRPr="00D36CF8" w:rsidRDefault="00FD7068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C8081F" w14:textId="77777777" w:rsidR="00FD7068" w:rsidRPr="00D36CF8" w:rsidRDefault="00FD7068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2EC557E" w14:textId="4938B080" w:rsidR="00FD7068" w:rsidRPr="00D36CF8" w:rsidRDefault="00FD7068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218,503</w:t>
            </w:r>
          </w:p>
        </w:tc>
      </w:tr>
      <w:tr w:rsidR="00797E22" w:rsidRPr="00D36CF8" w14:paraId="066C1D22" w14:textId="77777777" w:rsidTr="0060772E">
        <w:tc>
          <w:tcPr>
            <w:tcW w:w="4770" w:type="dxa"/>
            <w:shd w:val="clear" w:color="auto" w:fill="auto"/>
            <w:vAlign w:val="bottom"/>
          </w:tcPr>
          <w:p w14:paraId="31B7C7B8" w14:textId="13164D31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75B44F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932C11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E5B46" w14:textId="0D189249" w:rsidR="00797E22" w:rsidRPr="00D36CF8" w:rsidRDefault="006614B2" w:rsidP="00F42F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050C5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8B73BDA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0136E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7638C1" w14:textId="432FABC5" w:rsidR="00797E22" w:rsidRPr="00D36CF8" w:rsidRDefault="00797E22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97E22" w:rsidRPr="00D36CF8" w14:paraId="02E58BE6" w14:textId="77777777" w:rsidTr="0060772E">
        <w:tc>
          <w:tcPr>
            <w:tcW w:w="4770" w:type="dxa"/>
            <w:shd w:val="clear" w:color="auto" w:fill="auto"/>
            <w:vAlign w:val="bottom"/>
          </w:tcPr>
          <w:p w14:paraId="7CA64CBB" w14:textId="77777777" w:rsidR="00797E22" w:rsidRPr="00D36CF8" w:rsidRDefault="00797E22" w:rsidP="00797E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36C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6CF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A8A8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4FF48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6D96" w14:textId="3013FA5F" w:rsidR="00797E22" w:rsidRPr="00D36CF8" w:rsidRDefault="00FD7068" w:rsidP="00F42FA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33"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(25,17</w:t>
            </w:r>
            <w:r w:rsidR="00DC465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2D3B5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93C7" w14:textId="77777777" w:rsidR="00797E22" w:rsidRPr="00D36CF8" w:rsidRDefault="00797E22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A22F02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20EA" w14:textId="4B74FFE0" w:rsidR="00797E22" w:rsidRPr="00D36CF8" w:rsidRDefault="000D72D7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3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797E22" w:rsidRPr="00D36CF8" w14:paraId="2604D99E" w14:textId="77777777" w:rsidTr="0060772E">
        <w:tc>
          <w:tcPr>
            <w:tcW w:w="4770" w:type="dxa"/>
            <w:shd w:val="clear" w:color="auto" w:fill="auto"/>
            <w:vAlign w:val="bottom"/>
          </w:tcPr>
          <w:p w14:paraId="3B34B6B2" w14:textId="58795A1E" w:rsidR="00797E22" w:rsidRPr="00D36CF8" w:rsidRDefault="00FD7068" w:rsidP="00797E2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190B9" w14:textId="4E6DEA93" w:rsidR="00797E22" w:rsidRPr="00D36CF8" w:rsidRDefault="00CD314F" w:rsidP="00797E2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9F3AF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63865" w14:textId="3BB379E7" w:rsidR="00797E22" w:rsidRPr="00D36CF8" w:rsidRDefault="000D72D7" w:rsidP="00D36CF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3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  <w:r w:rsidR="00797E22" w:rsidRPr="00D36C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E60E5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801BE" w14:textId="6EA3D605" w:rsidR="00797E22" w:rsidRPr="00D36CF8" w:rsidRDefault="000D72D7" w:rsidP="00797E22">
            <w:pPr>
              <w:pStyle w:val="acctfourfigures"/>
              <w:tabs>
                <w:tab w:val="clear" w:pos="765"/>
              </w:tabs>
              <w:spacing w:line="240" w:lineRule="atLeast"/>
              <w:ind w:left="-79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97E22"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7939E" w14:textId="77777777" w:rsidR="00797E22" w:rsidRPr="00D36CF8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6D3B7" w14:textId="1841CED2" w:rsidR="00797E22" w:rsidRPr="00D36CF8" w:rsidRDefault="000D72D7" w:rsidP="00F42FA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33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797E22" w:rsidRPr="00D36C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36C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</w:t>
            </w:r>
          </w:p>
        </w:tc>
      </w:tr>
    </w:tbl>
    <w:p w14:paraId="5AE10479" w14:textId="77777777" w:rsidR="00660744" w:rsidRPr="0060772E" w:rsidRDefault="00660744">
      <w:pPr>
        <w:rPr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260"/>
        <w:gridCol w:w="270"/>
        <w:gridCol w:w="990"/>
        <w:gridCol w:w="270"/>
        <w:gridCol w:w="1260"/>
      </w:tblGrid>
      <w:tr w:rsidR="00D37FE7" w:rsidRPr="00AF34E9" w14:paraId="6CE12586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CDD88DF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59D8CA99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E7" w:rsidRPr="00AF34E9" w14:paraId="6975A742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14696CA2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794C82" w14:textId="1EDC49F0" w:rsidR="00D37FE7" w:rsidRPr="00AF34E9" w:rsidRDefault="000D72D7" w:rsidP="00D37FE7">
            <w:pPr>
              <w:ind w:righ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78DFE8" w14:textId="77777777" w:rsidR="00D37FE7" w:rsidRPr="00AF34E9" w:rsidRDefault="00D37FE7" w:rsidP="00D37F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32A877" w14:textId="0A93CB4B" w:rsidR="00D37FE7" w:rsidRPr="00AF34E9" w:rsidRDefault="000D72D7" w:rsidP="00D37FE7">
            <w:pPr>
              <w:ind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D37FE7" w:rsidRPr="00AF34E9" w14:paraId="20A96DC5" w14:textId="77777777" w:rsidTr="008304F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19E7A7F" w14:textId="77777777" w:rsidR="00D37FE7" w:rsidRPr="00AF34E9" w:rsidRDefault="00D37FE7" w:rsidP="00D37FE7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E4D14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6FC42B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57F89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BA8369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50286A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B391B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AAF67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67E028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F1AED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88B903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2E636F" w14:textId="77777777" w:rsidR="00D37FE7" w:rsidRPr="00AF34E9" w:rsidRDefault="00D37FE7" w:rsidP="00D37FE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F34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1DE2" w:rsidRPr="00AF34E9" w14:paraId="53B8FDF4" w14:textId="77777777" w:rsidTr="008304F2">
        <w:tc>
          <w:tcPr>
            <w:tcW w:w="4320" w:type="dxa"/>
            <w:shd w:val="clear" w:color="auto" w:fill="auto"/>
            <w:vAlign w:val="bottom"/>
          </w:tcPr>
          <w:p w14:paraId="1EE4ED3E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E32B9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9CBCD2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04A76C" w14:textId="3D46D8EC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772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D772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799A0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ED5C3A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7F364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410065" w14:textId="398B90DD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9F1DE2" w:rsidRPr="00AF34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9F1DE2" w:rsidRPr="00AF34E9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9F1DE2" w:rsidRPr="00AF34E9" w14:paraId="19D6E065" w14:textId="77777777" w:rsidTr="008304F2">
        <w:tc>
          <w:tcPr>
            <w:tcW w:w="4320" w:type="dxa"/>
            <w:shd w:val="clear" w:color="auto" w:fill="auto"/>
            <w:vAlign w:val="bottom"/>
          </w:tcPr>
          <w:p w14:paraId="7AF35C9E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51793" w14:textId="298C5FBE" w:rsidR="009F1DE2" w:rsidRPr="00AF34E9" w:rsidRDefault="000D72D7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65E1C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E52DBD" w14:textId="39F08CEC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  <w:r w:rsidR="00D772A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9622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47489" w14:textId="56D38DA2" w:rsidR="009F1DE2" w:rsidRPr="007953D7" w:rsidRDefault="000D72D7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791F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7CE02" w14:textId="5129EAD8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9F1DE2" w:rsidRPr="00AF34E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9F1DE2" w:rsidRPr="00AF34E9" w14:paraId="6121944B" w14:textId="77777777" w:rsidTr="008304F2">
        <w:tc>
          <w:tcPr>
            <w:tcW w:w="4320" w:type="dxa"/>
            <w:shd w:val="clear" w:color="auto" w:fill="auto"/>
            <w:vAlign w:val="bottom"/>
          </w:tcPr>
          <w:p w14:paraId="636B48F9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- เงินปันผลรับ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DB60D6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1EA631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DA8555" w14:textId="10AE1811" w:rsidR="00D772AE" w:rsidRPr="00AF34E9" w:rsidRDefault="00D772AE" w:rsidP="009F1DE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C191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9FE7F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52846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46F2FB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E429BA" w14:textId="744CA5AD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F34E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692</w:t>
            </w:r>
            <w:r w:rsidRPr="00AF34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  <w:r w:rsidRPr="00AF34E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9F1DE2" w:rsidRPr="00AF34E9" w14:paraId="1B0F187A" w14:textId="77777777" w:rsidTr="008304F2">
        <w:tc>
          <w:tcPr>
            <w:tcW w:w="4320" w:type="dxa"/>
            <w:shd w:val="clear" w:color="auto" w:fill="auto"/>
            <w:vAlign w:val="bottom"/>
          </w:tcPr>
          <w:p w14:paraId="6042F0C6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ผลกระทบจากค่าใช้จ่ายที่ไม่สามารถหักภาษีได้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BD744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1DFE6E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69AAE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58D216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07DC4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5B7FF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08BC7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DE2" w:rsidRPr="00AF34E9" w14:paraId="4B5191C5" w14:textId="77777777" w:rsidTr="008304F2">
        <w:tc>
          <w:tcPr>
            <w:tcW w:w="4320" w:type="dxa"/>
            <w:shd w:val="clear" w:color="auto" w:fill="auto"/>
            <w:vAlign w:val="bottom"/>
          </w:tcPr>
          <w:p w14:paraId="2D2AC93A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และรายได้และค่าใช้จ่ายที่รับรู้ต่างงวดกัน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685CB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F7A0C7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FB894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B8C7C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D4F81B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F035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701139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DE2" w:rsidRPr="00AF34E9" w14:paraId="64F7CB55" w14:textId="77777777" w:rsidTr="008304F2">
        <w:tc>
          <w:tcPr>
            <w:tcW w:w="4320" w:type="dxa"/>
            <w:shd w:val="clear" w:color="auto" w:fill="auto"/>
            <w:vAlign w:val="bottom"/>
          </w:tcPr>
          <w:p w14:paraId="13521925" w14:textId="77777777" w:rsidR="009F1DE2" w:rsidRPr="00AF34E9" w:rsidRDefault="009F1DE2" w:rsidP="009F1D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F34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ระหว่างบัญชีและภาษี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B6D78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C363F2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DDFC1B" w14:textId="4D1085B4" w:rsidR="009F1DE2" w:rsidRPr="00AF34E9" w:rsidRDefault="00D772AE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C1919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D4C55" w14:textId="77777777" w:rsidR="009F1DE2" w:rsidRPr="00AF34E9" w:rsidRDefault="009F1DE2" w:rsidP="009F1DE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063F61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A58A9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E81EF0" w14:textId="4BAD2F10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9F1DE2" w:rsidRPr="00AF34E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</w:tr>
      <w:tr w:rsidR="009F1DE2" w:rsidRPr="00AF34E9" w14:paraId="30195E6F" w14:textId="77777777" w:rsidTr="008304F2">
        <w:tc>
          <w:tcPr>
            <w:tcW w:w="4320" w:type="dxa"/>
            <w:shd w:val="clear" w:color="auto" w:fill="auto"/>
            <w:vAlign w:val="bottom"/>
          </w:tcPr>
          <w:p w14:paraId="11405652" w14:textId="77777777" w:rsidR="009F1DE2" w:rsidRPr="00AF34E9" w:rsidRDefault="009F1DE2" w:rsidP="009F1DE2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C447B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C0177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7129E4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0ECBE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66F17E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B38A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C93C41" w14:textId="77777777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1DE2" w:rsidRPr="00AF34E9" w14:paraId="546C835F" w14:textId="77777777" w:rsidTr="008304F2">
        <w:tc>
          <w:tcPr>
            <w:tcW w:w="4320" w:type="dxa"/>
            <w:shd w:val="clear" w:color="auto" w:fill="auto"/>
            <w:vAlign w:val="bottom"/>
          </w:tcPr>
          <w:p w14:paraId="5848937A" w14:textId="77777777" w:rsidR="009F1DE2" w:rsidRPr="00AF34E9" w:rsidRDefault="009F1DE2" w:rsidP="009F1DE2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4E9046" w14:textId="77777777" w:rsidR="009F1DE2" w:rsidRPr="00AF34E9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01CF4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9CEC0" w14:textId="4CECE51C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D772A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D9489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81E1D" w14:textId="77777777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E83047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0E34A" w14:textId="490A7131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9F1DE2" w:rsidRPr="00AF34E9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9F1DE2" w:rsidRPr="007953D7" w14:paraId="1E96C7EC" w14:textId="77777777" w:rsidTr="008304F2">
        <w:tc>
          <w:tcPr>
            <w:tcW w:w="4320" w:type="dxa"/>
            <w:shd w:val="clear" w:color="auto" w:fill="auto"/>
            <w:vAlign w:val="bottom"/>
          </w:tcPr>
          <w:p w14:paraId="7BDC1B3A" w14:textId="77777777" w:rsidR="009F1DE2" w:rsidRPr="007953D7" w:rsidRDefault="009F1DE2" w:rsidP="009F1DE2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D8897" w14:textId="5FCE9338" w:rsidR="009F1DE2" w:rsidRPr="007953D7" w:rsidRDefault="001E4B06" w:rsidP="009F1DE2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DE0E6" w14:textId="77777777" w:rsidR="009F1DE2" w:rsidRPr="007953D7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99B71" w14:textId="1D10E8C9" w:rsidR="009F1DE2" w:rsidRPr="007953D7" w:rsidRDefault="001E4B06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D0742" w14:textId="77777777" w:rsidR="009F1DE2" w:rsidRPr="007953D7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C3435" w14:textId="5060943B" w:rsidR="009F1DE2" w:rsidRPr="007953D7" w:rsidRDefault="009F1DE2" w:rsidP="009F1DE2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BCF2A" w14:textId="77777777" w:rsidR="009F1DE2" w:rsidRPr="007953D7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7460A" w14:textId="53B1A6BC" w:rsidR="009F1DE2" w:rsidRPr="007953D7" w:rsidRDefault="009F1DE2" w:rsidP="009F1D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</w:t>
            </w:r>
            <w:r w:rsidRPr="007953D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9807DDB" w14:textId="77777777" w:rsidR="00D37FE7" w:rsidRPr="007F5979" w:rsidRDefault="00D37FE7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62"/>
        <w:gridCol w:w="1178"/>
      </w:tblGrid>
      <w:tr w:rsidR="00D37FE7" w:rsidRPr="00AF34E9" w14:paraId="6F13E3D8" w14:textId="77777777" w:rsidTr="0037049D">
        <w:tc>
          <w:tcPr>
            <w:tcW w:w="4230" w:type="dxa"/>
            <w:vAlign w:val="bottom"/>
          </w:tcPr>
          <w:p w14:paraId="7168FB38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37A8A2E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7FE7" w:rsidRPr="00AF34E9" w14:paraId="30B24392" w14:textId="77777777" w:rsidTr="0037049D">
        <w:tc>
          <w:tcPr>
            <w:tcW w:w="4230" w:type="dxa"/>
          </w:tcPr>
          <w:p w14:paraId="6918CD34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778527EB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A594F04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3934FA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37FE7" w:rsidRPr="00AF34E9" w14:paraId="5644391D" w14:textId="77777777" w:rsidTr="0037049D">
        <w:tc>
          <w:tcPr>
            <w:tcW w:w="4230" w:type="dxa"/>
          </w:tcPr>
          <w:p w14:paraId="41D70F55" w14:textId="193B56B3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4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273FACE" w14:textId="3AF6E018" w:rsidR="00D37FE7" w:rsidRPr="00AF34E9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669A340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8B62C" w14:textId="10A504F8" w:rsidR="00D37FE7" w:rsidRPr="00AF34E9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61B3B7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84587" w14:textId="454457B1" w:rsidR="00D37FE7" w:rsidRPr="00AF34E9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vAlign w:val="bottom"/>
          </w:tcPr>
          <w:p w14:paraId="18D021EA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3B1C7A2" w14:textId="12665007" w:rsidR="00D37FE7" w:rsidRPr="00AF34E9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7FE7" w:rsidRPr="00AF34E9" w14:paraId="56512530" w14:textId="77777777" w:rsidTr="0037049D">
        <w:tc>
          <w:tcPr>
            <w:tcW w:w="4230" w:type="dxa"/>
            <w:vAlign w:val="bottom"/>
          </w:tcPr>
          <w:p w14:paraId="124FEE45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F7493A7" w14:textId="77777777" w:rsidR="00D37FE7" w:rsidRPr="00AF34E9" w:rsidRDefault="00D37FE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F34E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DE2" w:rsidRPr="00AF34E9" w14:paraId="67C2B98F" w14:textId="77777777" w:rsidTr="0037049D">
        <w:tc>
          <w:tcPr>
            <w:tcW w:w="4230" w:type="dxa"/>
            <w:vAlign w:val="bottom"/>
          </w:tcPr>
          <w:p w14:paraId="020C9322" w14:textId="77777777" w:rsidR="009F1DE2" w:rsidRPr="00AF34E9" w:rsidRDefault="009F1DE2" w:rsidP="009F1DE2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753A05" w14:textId="0ABF41F5" w:rsidR="009F1DE2" w:rsidRPr="00A95A30" w:rsidRDefault="000D72D7" w:rsidP="006614B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3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614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  <w:r w:rsidR="006614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70" w:type="dxa"/>
            <w:vAlign w:val="bottom"/>
          </w:tcPr>
          <w:p w14:paraId="273FB447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F3C5D5" w14:textId="4017B745" w:rsidR="009F1DE2" w:rsidRPr="00AF34E9" w:rsidRDefault="000D72D7" w:rsidP="009F1DE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F1DE2" w:rsidRPr="00A95A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  <w:r w:rsidR="009F1DE2" w:rsidRPr="00A95A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  <w:vAlign w:val="bottom"/>
          </w:tcPr>
          <w:p w14:paraId="0FF96582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B7D9A1" w14:textId="720A4178" w:rsidR="009F1DE2" w:rsidRPr="00A95A30" w:rsidRDefault="00073A21" w:rsidP="009F1DE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  <w:vAlign w:val="bottom"/>
          </w:tcPr>
          <w:p w14:paraId="4124F88A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425F9422" w14:textId="2606E67B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A95A3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95A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Pr="00A95A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  <w:r w:rsidRPr="00A95A3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F1DE2" w:rsidRPr="00AF34E9" w14:paraId="23DC53FF" w14:textId="77777777" w:rsidTr="0037049D">
        <w:tc>
          <w:tcPr>
            <w:tcW w:w="4230" w:type="dxa"/>
            <w:vAlign w:val="bottom"/>
          </w:tcPr>
          <w:p w14:paraId="3455A1A7" w14:textId="77777777" w:rsidR="009F1DE2" w:rsidRPr="00AF34E9" w:rsidRDefault="009F1DE2" w:rsidP="009F1DE2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27636D" w14:textId="396F7AC9" w:rsidR="009F1DE2" w:rsidRPr="00073A21" w:rsidRDefault="006614B2" w:rsidP="006614B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1E2BAF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7E9F4E" w14:textId="5652DC7B" w:rsidR="009F1DE2" w:rsidRPr="00AF34E9" w:rsidRDefault="009F1DE2" w:rsidP="009F1DE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A95A30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95A30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  <w:r w:rsidRPr="00A95A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  <w:r w:rsidRPr="00A95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AB25F2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F969FB" w14:textId="3AFD63E2" w:rsidR="009F1DE2" w:rsidRPr="00A95A30" w:rsidRDefault="000D72D7" w:rsidP="009F1DE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614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  <w:r w:rsidR="00073A21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62" w:type="dxa"/>
            <w:vAlign w:val="bottom"/>
          </w:tcPr>
          <w:p w14:paraId="1663A3F8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7961626" w14:textId="31CB48CD" w:rsidR="009F1DE2" w:rsidRPr="00AF34E9" w:rsidRDefault="000D72D7" w:rsidP="009F1DE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F1DE2" w:rsidRPr="00A95A3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  <w:r w:rsidR="009F1DE2" w:rsidRPr="00A95A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  <w:tr w:rsidR="009F1DE2" w:rsidRPr="00AF34E9" w14:paraId="28E507BE" w14:textId="77777777" w:rsidTr="0037049D">
        <w:tc>
          <w:tcPr>
            <w:tcW w:w="4230" w:type="dxa"/>
            <w:vAlign w:val="bottom"/>
          </w:tcPr>
          <w:p w14:paraId="568F2D36" w14:textId="77777777" w:rsidR="009F1DE2" w:rsidRPr="00AF34E9" w:rsidRDefault="009F1DE2" w:rsidP="009F1DE2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46B6" w14:textId="25A358A8" w:rsidR="009F1DE2" w:rsidRPr="009E4A65" w:rsidRDefault="000D72D7" w:rsidP="006614B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6614B2" w:rsidRPr="009E4A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  <w:vAlign w:val="bottom"/>
          </w:tcPr>
          <w:p w14:paraId="4A9382A4" w14:textId="77777777" w:rsidR="009F1DE2" w:rsidRPr="009E4A65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B535" w14:textId="428C96C9" w:rsidR="009F1DE2" w:rsidRPr="00AF34E9" w:rsidRDefault="000D72D7" w:rsidP="009F1DE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9F1DE2" w:rsidRPr="00AF34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  <w:tc>
          <w:tcPr>
            <w:tcW w:w="270" w:type="dxa"/>
            <w:vAlign w:val="bottom"/>
          </w:tcPr>
          <w:p w14:paraId="7ABF6DBE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21AC5" w14:textId="6945CC40" w:rsidR="009F1DE2" w:rsidRPr="00AF34E9" w:rsidRDefault="00073A21" w:rsidP="009F1DE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D18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FD18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2929BE13" w14:textId="77777777" w:rsidR="009F1DE2" w:rsidRPr="00AF34E9" w:rsidRDefault="009F1DE2" w:rsidP="009F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4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DB5D2" w14:textId="54A1B4A6" w:rsidR="009F1DE2" w:rsidRPr="00AF34E9" w:rsidRDefault="009F1DE2" w:rsidP="009F1DE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566BE51" w14:textId="77777777" w:rsidR="00D37FE7" w:rsidRPr="007F5979" w:rsidRDefault="00D37FE7" w:rsidP="008D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260"/>
        <w:gridCol w:w="270"/>
        <w:gridCol w:w="1170"/>
        <w:gridCol w:w="244"/>
        <w:gridCol w:w="1196"/>
      </w:tblGrid>
      <w:tr w:rsidR="00345D33" w:rsidRPr="002A67C3" w14:paraId="4B2E336C" w14:textId="77777777" w:rsidTr="00345D33">
        <w:tc>
          <w:tcPr>
            <w:tcW w:w="4230" w:type="dxa"/>
            <w:vAlign w:val="bottom"/>
          </w:tcPr>
          <w:p w14:paraId="01A00F68" w14:textId="77777777" w:rsidR="00345D33" w:rsidRPr="00AF34E9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3" w:name="_Hlk63528032"/>
          </w:p>
        </w:tc>
        <w:tc>
          <w:tcPr>
            <w:tcW w:w="5580" w:type="dxa"/>
            <w:gridSpan w:val="7"/>
            <w:vAlign w:val="bottom"/>
          </w:tcPr>
          <w:p w14:paraId="747BC47F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5D33" w:rsidRPr="002A67C3" w14:paraId="5AD70A60" w14:textId="77777777" w:rsidTr="00345D33">
        <w:tc>
          <w:tcPr>
            <w:tcW w:w="4230" w:type="dxa"/>
          </w:tcPr>
          <w:p w14:paraId="4677A235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76969B46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ACFCC56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0DEB51D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45D33" w:rsidRPr="002A67C3" w14:paraId="074A6081" w14:textId="77777777" w:rsidTr="00345D33">
        <w:tc>
          <w:tcPr>
            <w:tcW w:w="4230" w:type="dxa"/>
          </w:tcPr>
          <w:p w14:paraId="06B5F3D9" w14:textId="12B4A45E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D587FB0" w14:textId="2BE19CED" w:rsidR="00345D33" w:rsidRPr="002A67C3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7272ABA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9EE65B" w14:textId="0E64F5F4" w:rsidR="00345D33" w:rsidRPr="002A67C3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EF80128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513C0A" w14:textId="6EDDCE6D" w:rsidR="00345D33" w:rsidRPr="002A67C3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4" w:type="dxa"/>
            <w:vAlign w:val="bottom"/>
          </w:tcPr>
          <w:p w14:paraId="367923AD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05A67BB" w14:textId="4F326345" w:rsidR="00345D33" w:rsidRPr="002A67C3" w:rsidRDefault="000D72D7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5D33" w:rsidRPr="002A67C3" w14:paraId="2AB03C45" w14:textId="77777777" w:rsidTr="00345D33">
        <w:tc>
          <w:tcPr>
            <w:tcW w:w="4230" w:type="dxa"/>
            <w:vAlign w:val="bottom"/>
          </w:tcPr>
          <w:p w14:paraId="4B64FA19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BDB64A0" w14:textId="77777777" w:rsidR="00345D33" w:rsidRPr="002A67C3" w:rsidRDefault="00345D33" w:rsidP="00D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67C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41FB" w:rsidRPr="002A67C3" w14:paraId="7420C0B6" w14:textId="77777777" w:rsidTr="00345D33">
        <w:tc>
          <w:tcPr>
            <w:tcW w:w="4230" w:type="dxa"/>
            <w:vAlign w:val="bottom"/>
          </w:tcPr>
          <w:p w14:paraId="4604FD81" w14:textId="77777777" w:rsidR="003541FB" w:rsidRPr="002A67C3" w:rsidRDefault="003541FB" w:rsidP="003541FB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7E20EB" w14:textId="3CA5081B" w:rsidR="003541FB" w:rsidRPr="000E3BCE" w:rsidRDefault="000D72D7" w:rsidP="006614B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6614B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  <w:vAlign w:val="bottom"/>
          </w:tcPr>
          <w:p w14:paraId="29C1B628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75EDC2" w14:textId="2FCA3EF4" w:rsidR="003541FB" w:rsidRPr="002A67C3" w:rsidRDefault="000D72D7" w:rsidP="003541F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3541FB" w:rsidRPr="002A67C3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</w:p>
        </w:tc>
        <w:tc>
          <w:tcPr>
            <w:tcW w:w="270" w:type="dxa"/>
            <w:vAlign w:val="bottom"/>
          </w:tcPr>
          <w:p w14:paraId="522EDB0E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968F09" w14:textId="4D627B1B" w:rsidR="003541FB" w:rsidRPr="002A67C3" w:rsidRDefault="00E17430" w:rsidP="006F0CF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3541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2CFA3C24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6E1EBD3" w14:textId="77777777" w:rsidR="003541FB" w:rsidRPr="002A67C3" w:rsidRDefault="003541FB" w:rsidP="003541F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541FB" w:rsidRPr="002A67C3" w14:paraId="53DB929B" w14:textId="77777777" w:rsidTr="00345D33">
        <w:tc>
          <w:tcPr>
            <w:tcW w:w="4230" w:type="dxa"/>
            <w:vAlign w:val="bottom"/>
          </w:tcPr>
          <w:p w14:paraId="278DF5C3" w14:textId="77777777" w:rsidR="003541FB" w:rsidRPr="002A67C3" w:rsidRDefault="003541FB" w:rsidP="003541FB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1A0632" w14:textId="0ADBB805" w:rsidR="003541FB" w:rsidRPr="002A67C3" w:rsidRDefault="006614B2" w:rsidP="006614B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6C6329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5022C" w14:textId="285AF17A" w:rsidR="003541FB" w:rsidRPr="002A67C3" w:rsidRDefault="003541FB" w:rsidP="003541F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67C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A67C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Pr="002A67C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D12981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31F355" w14:textId="2E76D555" w:rsidR="003541FB" w:rsidRPr="002A67C3" w:rsidRDefault="000D72D7" w:rsidP="006F0CF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3541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44" w:type="dxa"/>
            <w:vAlign w:val="bottom"/>
          </w:tcPr>
          <w:p w14:paraId="5E50E9EE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12B43F9" w14:textId="77777777" w:rsidR="003541FB" w:rsidRPr="002A67C3" w:rsidRDefault="003541FB" w:rsidP="003541F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67C3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541FB" w:rsidRPr="002A67C3" w14:paraId="43AB241A" w14:textId="77777777" w:rsidTr="00345D33">
        <w:trPr>
          <w:trHeight w:val="397"/>
        </w:trPr>
        <w:tc>
          <w:tcPr>
            <w:tcW w:w="4230" w:type="dxa"/>
            <w:vAlign w:val="bottom"/>
          </w:tcPr>
          <w:p w14:paraId="29941469" w14:textId="6BCA2299" w:rsidR="003541FB" w:rsidRPr="002A67C3" w:rsidRDefault="003541FB" w:rsidP="003541FB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="00FD1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FD1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FD18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2A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FBA4A" w14:textId="5D212134" w:rsidR="003541FB" w:rsidRPr="00FD1897" w:rsidRDefault="003541FB" w:rsidP="000E3B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189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FA80ED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0C7FB" w14:textId="7C971461" w:rsidR="003541FB" w:rsidRPr="002A67C3" w:rsidRDefault="000D72D7" w:rsidP="003541F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="003541FB" w:rsidRPr="002A67C3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vAlign w:val="bottom"/>
          </w:tcPr>
          <w:p w14:paraId="3474D7C1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5CC5A" w14:textId="34D41FD0" w:rsidR="003541FB" w:rsidRPr="002A67C3" w:rsidRDefault="003541FB" w:rsidP="006F0CF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14:paraId="04FD45E2" w14:textId="77777777" w:rsidR="003541FB" w:rsidRPr="002A67C3" w:rsidRDefault="003541FB" w:rsidP="00354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9086" w14:textId="77777777" w:rsidR="003541FB" w:rsidRPr="002A67C3" w:rsidRDefault="003541FB" w:rsidP="003541F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67C3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794D596" w14:textId="77777777" w:rsidR="00345D33" w:rsidRDefault="00345D33"/>
    <w:tbl>
      <w:tblPr>
        <w:tblW w:w="982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908"/>
        <w:gridCol w:w="262"/>
        <w:gridCol w:w="1080"/>
        <w:gridCol w:w="236"/>
        <w:gridCol w:w="1018"/>
        <w:gridCol w:w="6"/>
        <w:gridCol w:w="230"/>
        <w:gridCol w:w="6"/>
        <w:gridCol w:w="891"/>
        <w:gridCol w:w="6"/>
        <w:gridCol w:w="247"/>
        <w:gridCol w:w="6"/>
        <w:gridCol w:w="873"/>
        <w:gridCol w:w="6"/>
        <w:gridCol w:w="242"/>
        <w:gridCol w:w="6"/>
        <w:gridCol w:w="916"/>
        <w:gridCol w:w="6"/>
      </w:tblGrid>
      <w:tr w:rsidR="00B2506F" w:rsidRPr="00A956B0" w14:paraId="1FBF9D2B" w14:textId="77777777" w:rsidTr="009E4A6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2D9FFD49" w14:textId="5770EFF6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527CFB40" w14:textId="5645596B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B2506F" w:rsidRPr="00A956B0" w14:paraId="3F0F76A6" w14:textId="77777777" w:rsidTr="009E4A65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  <w:vAlign w:val="bottom"/>
          </w:tcPr>
          <w:p w14:paraId="59CDE7E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B46288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5D8E19A3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261D7D9F" w14:textId="39736F4F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บันทึกเป็น</w:t>
            </w: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690E9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D615174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" w:type="dxa"/>
            <w:gridSpan w:val="2"/>
          </w:tcPr>
          <w:p w14:paraId="797EBB7C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0DEB76E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D3DB405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32FE274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B2506F" w:rsidRPr="00A956B0" w14:paraId="09DA7B21" w14:textId="77777777" w:rsidTr="009E4A65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EB5A4F3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985D172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7DC0F414" w14:textId="6004A2A0" w:rsidR="00B2506F" w:rsidRPr="00A956B0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62" w:type="dxa"/>
            <w:vAlign w:val="bottom"/>
          </w:tcPr>
          <w:p w14:paraId="6E609228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D4ADF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7D231F51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755BEA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F2A6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3B90D7E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B837E6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C45511D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ผลต่าง</w:t>
            </w:r>
          </w:p>
          <w:p w14:paraId="4A45A837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253" w:type="dxa"/>
            <w:gridSpan w:val="2"/>
          </w:tcPr>
          <w:p w14:paraId="6D53284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79" w:type="dxa"/>
            <w:gridSpan w:val="2"/>
          </w:tcPr>
          <w:p w14:paraId="2A3D5E59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ได้มาจาก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การรวม</w:t>
            </w:r>
            <w:r w:rsidRPr="00A956B0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A956B0">
              <w:rPr>
                <w:rFonts w:ascii="Angsana New" w:hAnsi="Angsana New" w:hint="cs"/>
                <w:sz w:val="27"/>
                <w:szCs w:val="27"/>
                <w:cs/>
              </w:rPr>
              <w:t>ธุรกิจ</w:t>
            </w:r>
          </w:p>
        </w:tc>
        <w:tc>
          <w:tcPr>
            <w:tcW w:w="248" w:type="dxa"/>
            <w:gridSpan w:val="2"/>
            <w:vAlign w:val="bottom"/>
          </w:tcPr>
          <w:p w14:paraId="0F59507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071317B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418441BB" w14:textId="56CA1449" w:rsidR="00B2506F" w:rsidRPr="00A956B0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B2506F" w:rsidRPr="00A956B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B2506F" w:rsidRPr="00A956B0" w14:paraId="4B6DF6C2" w14:textId="77777777" w:rsidTr="009E4A65">
        <w:trPr>
          <w:gridAfter w:val="1"/>
          <w:wAfter w:w="6" w:type="dxa"/>
        </w:trPr>
        <w:tc>
          <w:tcPr>
            <w:tcW w:w="2880" w:type="dxa"/>
            <w:shd w:val="clear" w:color="auto" w:fill="auto"/>
            <w:vAlign w:val="bottom"/>
          </w:tcPr>
          <w:p w14:paraId="49041DC1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939" w:type="dxa"/>
            <w:gridSpan w:val="17"/>
            <w:shd w:val="clear" w:color="auto" w:fill="auto"/>
            <w:vAlign w:val="bottom"/>
          </w:tcPr>
          <w:p w14:paraId="2666A8FF" w14:textId="30C5B3BA" w:rsidR="00B2506F" w:rsidRPr="00A956B0" w:rsidRDefault="00B2506F" w:rsidP="00B2506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2506F" w:rsidRPr="00A956B0" w14:paraId="25A90F83" w14:textId="77777777" w:rsidTr="009E4A65">
        <w:tc>
          <w:tcPr>
            <w:tcW w:w="2880" w:type="dxa"/>
            <w:shd w:val="clear" w:color="auto" w:fill="auto"/>
            <w:vAlign w:val="bottom"/>
          </w:tcPr>
          <w:p w14:paraId="0DD5543B" w14:textId="7AE6EADA" w:rsidR="00B2506F" w:rsidRPr="00A956B0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0D205E" w14:textId="77777777" w:rsidR="00B2506F" w:rsidRPr="00A956B0" w:rsidRDefault="00B2506F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62" w:type="dxa"/>
            <w:vAlign w:val="bottom"/>
          </w:tcPr>
          <w:p w14:paraId="2E9F942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A013EE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D6C3E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626B0FD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60B09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963E3D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68290F37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A3995D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E35F8F3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79C63A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2506F" w:rsidRPr="00A956B0" w14:paraId="0407D687" w14:textId="77777777" w:rsidTr="009E4A65">
        <w:tc>
          <w:tcPr>
            <w:tcW w:w="2880" w:type="dxa"/>
            <w:shd w:val="clear" w:color="auto" w:fill="auto"/>
            <w:vAlign w:val="bottom"/>
          </w:tcPr>
          <w:p w14:paraId="61C4CD62" w14:textId="288C96CA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6081CA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10408D7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60371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2EACDF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BAACB58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47AAC3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26ED2BC" w14:textId="77777777" w:rsidR="00B2506F" w:rsidRPr="00A956B0" w:rsidRDefault="00B2506F" w:rsidP="00C3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  <w:gridSpan w:val="2"/>
          </w:tcPr>
          <w:p w14:paraId="10972C40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12893E56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6292DBA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4CC1328" w14:textId="77777777" w:rsidR="00B2506F" w:rsidRPr="00A956B0" w:rsidRDefault="00B2506F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CD6257" w:rsidRPr="00A956B0" w14:paraId="33F5C6A3" w14:textId="77777777" w:rsidTr="006E34F5">
        <w:tc>
          <w:tcPr>
            <w:tcW w:w="2880" w:type="dxa"/>
            <w:shd w:val="clear" w:color="auto" w:fill="auto"/>
            <w:vAlign w:val="bottom"/>
          </w:tcPr>
          <w:p w14:paraId="1C54C0F7" w14:textId="6A34BEFE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A7B8118" w14:textId="049013A2" w:rsidR="00CD6257" w:rsidRPr="000D72D7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922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668</w:t>
            </w:r>
          </w:p>
        </w:tc>
        <w:tc>
          <w:tcPr>
            <w:tcW w:w="262" w:type="dxa"/>
            <w:vAlign w:val="bottom"/>
          </w:tcPr>
          <w:p w14:paraId="6F146CDA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A0E033" w14:textId="264DDCE9" w:rsidR="00CD6257" w:rsidRPr="00A956B0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406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968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FC61238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CB5B468" w14:textId="14208CD2" w:rsidR="00CD6257" w:rsidRPr="00A956B0" w:rsidRDefault="00CD6257" w:rsidP="00CD6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D6A6E4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2CD39A5" w14:textId="3FC71447" w:rsidR="00CD6257" w:rsidRPr="000D72D7" w:rsidRDefault="00CD6257" w:rsidP="00CD6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70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182</w:t>
            </w:r>
          </w:p>
        </w:tc>
        <w:tc>
          <w:tcPr>
            <w:tcW w:w="253" w:type="dxa"/>
            <w:gridSpan w:val="2"/>
          </w:tcPr>
          <w:p w14:paraId="662926FC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53C98CA7" w14:textId="5361C647" w:rsidR="00CD6257" w:rsidRPr="008156AD" w:rsidRDefault="00CD6257" w:rsidP="008156A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8156AD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1,252,667</w:t>
            </w:r>
          </w:p>
        </w:tc>
        <w:tc>
          <w:tcPr>
            <w:tcW w:w="248" w:type="dxa"/>
            <w:gridSpan w:val="2"/>
            <w:vAlign w:val="bottom"/>
          </w:tcPr>
          <w:p w14:paraId="7625CD37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33E9C10" w14:textId="69006D81" w:rsidR="00CD6257" w:rsidRPr="000D72D7" w:rsidRDefault="00CD6257" w:rsidP="00CD625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838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549</w:t>
            </w:r>
          </w:p>
        </w:tc>
      </w:tr>
      <w:tr w:rsidR="00A6793E" w:rsidRPr="00A956B0" w14:paraId="511DF377" w14:textId="77777777" w:rsidTr="006E34F5">
        <w:tc>
          <w:tcPr>
            <w:tcW w:w="2880" w:type="dxa"/>
            <w:shd w:val="clear" w:color="auto" w:fill="auto"/>
            <w:vAlign w:val="bottom"/>
          </w:tcPr>
          <w:p w14:paraId="76D23739" w14:textId="5075D44A" w:rsidR="00A6793E" w:rsidRPr="00A956B0" w:rsidRDefault="00A6793E" w:rsidP="00A6793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68" w:right="-101" w:hanging="68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9D8801" w14:textId="0F9C7356" w:rsidR="00A6793E" w:rsidRPr="000D72D7" w:rsidRDefault="00A6793E" w:rsidP="004338D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2" w:type="dxa"/>
            <w:vAlign w:val="bottom"/>
          </w:tcPr>
          <w:p w14:paraId="2B7789C6" w14:textId="77777777" w:rsidR="00A6793E" w:rsidRPr="00A956B0" w:rsidRDefault="00A6793E" w:rsidP="00A6793E">
            <w:pPr>
              <w:pStyle w:val="acctfourfigures"/>
              <w:tabs>
                <w:tab w:val="clear" w:pos="765"/>
                <w:tab w:val="decimal" w:pos="518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ED2AB4" w14:textId="3CD4ED8D" w:rsidR="00A6793E" w:rsidRPr="00A956B0" w:rsidRDefault="00A6793E" w:rsidP="004338DA">
            <w:pPr>
              <w:pStyle w:val="acctfourfigures"/>
              <w:tabs>
                <w:tab w:val="clear" w:pos="765"/>
              </w:tabs>
              <w:spacing w:line="240" w:lineRule="auto"/>
              <w:ind w:right="-467" w:firstLine="51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C8BF097" w14:textId="77777777" w:rsidR="00A6793E" w:rsidRPr="00A956B0" w:rsidRDefault="00A6793E" w:rsidP="00A6793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F99A958" w14:textId="1FEF642F" w:rsidR="00A6793E" w:rsidRPr="00A956B0" w:rsidRDefault="00A6793E" w:rsidP="00A67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0282AA" w14:textId="77777777" w:rsidR="00A6793E" w:rsidRPr="00A956B0" w:rsidRDefault="00A6793E" w:rsidP="00A6793E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C5B8A9A" w14:textId="3DE31AA5" w:rsidR="00A6793E" w:rsidRPr="000D72D7" w:rsidRDefault="00A6793E" w:rsidP="00A6793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689</w:t>
            </w:r>
          </w:p>
        </w:tc>
        <w:tc>
          <w:tcPr>
            <w:tcW w:w="253" w:type="dxa"/>
            <w:gridSpan w:val="2"/>
          </w:tcPr>
          <w:p w14:paraId="2EE0FD6E" w14:textId="77777777" w:rsidR="00A6793E" w:rsidRPr="00A956B0" w:rsidRDefault="00A6793E" w:rsidP="00A6793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08672361" w14:textId="4C81EEED" w:rsidR="00A6793E" w:rsidRPr="00E20E55" w:rsidRDefault="00A6793E" w:rsidP="008156AD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991</w:t>
            </w:r>
          </w:p>
        </w:tc>
        <w:tc>
          <w:tcPr>
            <w:tcW w:w="248" w:type="dxa"/>
            <w:gridSpan w:val="2"/>
            <w:vAlign w:val="bottom"/>
          </w:tcPr>
          <w:p w14:paraId="77C4FF7A" w14:textId="77777777" w:rsidR="00A6793E" w:rsidRPr="00A956B0" w:rsidRDefault="00A6793E" w:rsidP="00A6793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B89D0D9" w14:textId="2FB7E2C6" w:rsidR="00A6793E" w:rsidRPr="000D72D7" w:rsidRDefault="00A6793E" w:rsidP="00A6793E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28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680</w:t>
            </w:r>
          </w:p>
        </w:tc>
      </w:tr>
      <w:tr w:rsidR="00CD6257" w:rsidRPr="00A956B0" w14:paraId="3F4B76F1" w14:textId="77777777" w:rsidTr="006E34F5">
        <w:tc>
          <w:tcPr>
            <w:tcW w:w="2880" w:type="dxa"/>
            <w:shd w:val="clear" w:color="auto" w:fill="auto"/>
            <w:vAlign w:val="bottom"/>
          </w:tcPr>
          <w:p w14:paraId="1BB26D65" w14:textId="6992FDFE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ค่าเผื่อการด้อยค่าสินทรัพย์ทางการเงิน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71B825A" w14:textId="4726DEF3" w:rsidR="00CD6257" w:rsidRPr="000D72D7" w:rsidRDefault="00CD6257" w:rsidP="00A6793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3</w:t>
            </w:r>
            <w:r w:rsidRPr="00A6793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854</w:t>
            </w:r>
          </w:p>
        </w:tc>
        <w:tc>
          <w:tcPr>
            <w:tcW w:w="262" w:type="dxa"/>
            <w:vAlign w:val="bottom"/>
          </w:tcPr>
          <w:p w14:paraId="6564752F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F078A5" w14:textId="3943FCC6" w:rsidR="00CD6257" w:rsidRPr="00A956B0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938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9513358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B2BBC44" w14:textId="0045125F" w:rsidR="00CD6257" w:rsidRPr="00A956B0" w:rsidRDefault="00CD6257" w:rsidP="00CD6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E25BF1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1EDDADB" w14:textId="74DE8333" w:rsidR="00CD6257" w:rsidRPr="000D72D7" w:rsidRDefault="00CD6257" w:rsidP="004338DA">
            <w:pPr>
              <w:pStyle w:val="acctfourfigures"/>
              <w:tabs>
                <w:tab w:val="clear" w:pos="765"/>
                <w:tab w:val="left" w:pos="290"/>
                <w:tab w:val="decimal" w:pos="560"/>
              </w:tabs>
              <w:spacing w:line="240" w:lineRule="auto"/>
              <w:ind w:left="-127" w:right="-32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CF1E723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73D12E9" w14:textId="175C40AE" w:rsidR="00CD6257" w:rsidRPr="00A956B0" w:rsidRDefault="00CD6257" w:rsidP="004338DA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2D0B75BF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BB0F8F4" w14:textId="492A0C88" w:rsidR="00CD6257" w:rsidRPr="000D72D7" w:rsidRDefault="00CD6257" w:rsidP="00CD625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916</w:t>
            </w:r>
          </w:p>
        </w:tc>
      </w:tr>
      <w:tr w:rsidR="00CD6257" w:rsidRPr="00A956B0" w14:paraId="1C8FECA6" w14:textId="77777777" w:rsidTr="006E34F5">
        <w:tc>
          <w:tcPr>
            <w:tcW w:w="2880" w:type="dxa"/>
            <w:shd w:val="clear" w:color="auto" w:fill="auto"/>
            <w:vAlign w:val="bottom"/>
          </w:tcPr>
          <w:p w14:paraId="148089BA" w14:textId="428310F5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90" w:right="-101" w:hanging="9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2306F93" w14:textId="653B6A81" w:rsidR="00CD6257" w:rsidRPr="00A6793E" w:rsidRDefault="00CD6257" w:rsidP="00A6793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229</w:t>
            </w:r>
            <w:r w:rsidRPr="00A6793E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926</w:t>
            </w:r>
          </w:p>
        </w:tc>
        <w:tc>
          <w:tcPr>
            <w:tcW w:w="262" w:type="dxa"/>
            <w:vAlign w:val="bottom"/>
          </w:tcPr>
          <w:p w14:paraId="37352D6C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012E5C" w14:textId="3371B619" w:rsidR="00CD6257" w:rsidRPr="00A956B0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65C58D0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FC7F1CA" w14:textId="2C63B1C1" w:rsidR="00CD6257" w:rsidRPr="00A956B0" w:rsidRDefault="00CD6257" w:rsidP="00CD6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939E24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2670B2" w14:textId="07A6F655" w:rsidR="00CD6257" w:rsidRPr="00A956B0" w:rsidRDefault="00CD6257" w:rsidP="00CD6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036</w:t>
            </w:r>
          </w:p>
        </w:tc>
        <w:tc>
          <w:tcPr>
            <w:tcW w:w="253" w:type="dxa"/>
            <w:gridSpan w:val="2"/>
          </w:tcPr>
          <w:p w14:paraId="13BE1730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7E8C3A97" w14:textId="2B44DDB7" w:rsidR="00CD6257" w:rsidRPr="004338DA" w:rsidRDefault="00CD6257" w:rsidP="004338DA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4B0AEDC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69311F70" w14:textId="0BFA9039" w:rsidR="00CD6257" w:rsidRPr="00A956B0" w:rsidRDefault="00CD6257" w:rsidP="00CD625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224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462</w:t>
            </w:r>
          </w:p>
        </w:tc>
      </w:tr>
      <w:tr w:rsidR="00CD6257" w:rsidRPr="00A956B0" w14:paraId="0646BE34" w14:textId="77777777" w:rsidTr="009E4A65">
        <w:tc>
          <w:tcPr>
            <w:tcW w:w="2880" w:type="dxa"/>
            <w:shd w:val="clear" w:color="auto" w:fill="auto"/>
            <w:vAlign w:val="bottom"/>
          </w:tcPr>
          <w:p w14:paraId="5876516D" w14:textId="77777777" w:rsidR="00CD6257" w:rsidRPr="00A956B0" w:rsidRDefault="00CD6257" w:rsidP="00CD625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E1EBA7B" w14:textId="6AC5AFC0" w:rsidR="00CD6257" w:rsidRPr="00A956B0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847</w:t>
            </w:r>
          </w:p>
        </w:tc>
        <w:tc>
          <w:tcPr>
            <w:tcW w:w="262" w:type="dxa"/>
            <w:vAlign w:val="bottom"/>
          </w:tcPr>
          <w:p w14:paraId="0BE4F281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34711A" w14:textId="6CD7518F" w:rsidR="00CD6257" w:rsidRPr="00A956B0" w:rsidRDefault="00CD6257" w:rsidP="00CD6257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900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6E3D62C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D9C4D1E" w14:textId="1E176436" w:rsidR="00CD6257" w:rsidRPr="00A956B0" w:rsidRDefault="00CD6257" w:rsidP="00CD6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4770C1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FBD9BDD" w14:textId="36F38759" w:rsidR="00CD6257" w:rsidRPr="00A956B0" w:rsidRDefault="00CD6257" w:rsidP="00CD625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70</w:t>
            </w:r>
          </w:p>
        </w:tc>
        <w:tc>
          <w:tcPr>
            <w:tcW w:w="253" w:type="dxa"/>
            <w:gridSpan w:val="2"/>
          </w:tcPr>
          <w:p w14:paraId="281161F3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3DE77A13" w14:textId="69B96778" w:rsidR="00CD6257" w:rsidRPr="00A956B0" w:rsidRDefault="00CD6257" w:rsidP="008156A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890</w:t>
            </w:r>
          </w:p>
        </w:tc>
        <w:tc>
          <w:tcPr>
            <w:tcW w:w="248" w:type="dxa"/>
            <w:gridSpan w:val="2"/>
            <w:vAlign w:val="bottom"/>
          </w:tcPr>
          <w:p w14:paraId="7442F9B9" w14:textId="77777777" w:rsidR="00CD6257" w:rsidRPr="00A956B0" w:rsidRDefault="00CD6257" w:rsidP="00CD6257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487331B5" w14:textId="4A629C42" w:rsidR="00CD6257" w:rsidRPr="00A956B0" w:rsidRDefault="00CD6257" w:rsidP="00CD625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907</w:t>
            </w:r>
          </w:p>
        </w:tc>
      </w:tr>
      <w:tr w:rsidR="00E23984" w:rsidRPr="00A956B0" w14:paraId="7BADA4D9" w14:textId="77777777" w:rsidTr="006E34F5">
        <w:tc>
          <w:tcPr>
            <w:tcW w:w="2880" w:type="dxa"/>
            <w:shd w:val="clear" w:color="auto" w:fill="auto"/>
            <w:vAlign w:val="bottom"/>
          </w:tcPr>
          <w:p w14:paraId="62FB9560" w14:textId="6D54BC0A" w:rsidR="00E23984" w:rsidRPr="00E23984" w:rsidRDefault="007F59E8" w:rsidP="00E23984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="00E23984" w:rsidRPr="00E23984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89E5E76" w14:textId="48BB8A8F" w:rsidR="00E23984" w:rsidRPr="00E23984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E23984">
              <w:rPr>
                <w:rFonts w:ascii="Angsana New" w:hAnsi="Angsana New"/>
                <w:sz w:val="27"/>
                <w:szCs w:val="27"/>
              </w:rPr>
              <w:t>,</w:t>
            </w:r>
            <w:r w:rsidRPr="00E23984">
              <w:rPr>
                <w:rFonts w:ascii="Angsana New" w:hAnsi="Angsana New"/>
                <w:sz w:val="27"/>
                <w:szCs w:val="27"/>
                <w:lang w:val="en-US" w:bidi="th-TH"/>
              </w:rPr>
              <w:t>343</w:t>
            </w:r>
          </w:p>
        </w:tc>
        <w:tc>
          <w:tcPr>
            <w:tcW w:w="262" w:type="dxa"/>
            <w:vAlign w:val="bottom"/>
          </w:tcPr>
          <w:p w14:paraId="1E9AC5DD" w14:textId="77777777" w:rsidR="00E23984" w:rsidRPr="00E23984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FBDBCA" w14:textId="0AC28C2A" w:rsidR="00E23984" w:rsidRPr="00E23984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22BB87E" w14:textId="77777777" w:rsidR="00E23984" w:rsidRPr="00E23984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25160A9" w14:textId="19EBFAF0" w:rsidR="00E23984" w:rsidRPr="00E23984" w:rsidRDefault="00E23984" w:rsidP="00E23984">
            <w:pPr>
              <w:pStyle w:val="acctfourfigures"/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</w:rPr>
              <w:t>(</w:t>
            </w: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E23984">
              <w:rPr>
                <w:rFonts w:ascii="Angsana New" w:hAnsi="Angsana New"/>
                <w:sz w:val="27"/>
                <w:szCs w:val="27"/>
              </w:rPr>
              <w:t>,</w:t>
            </w: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614</w:t>
            </w:r>
            <w:r w:rsidRPr="00E2398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F617A6" w14:textId="77777777" w:rsidR="00E23984" w:rsidRPr="00E23984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9F62D80" w14:textId="3DE2F7DC" w:rsidR="00E23984" w:rsidRPr="00E23984" w:rsidRDefault="00E23984" w:rsidP="004338D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  <w:lang w:val="en-US" w:bidi="th-TH"/>
              </w:rPr>
              <w:t>815</w:t>
            </w:r>
          </w:p>
        </w:tc>
        <w:tc>
          <w:tcPr>
            <w:tcW w:w="253" w:type="dxa"/>
            <w:gridSpan w:val="2"/>
          </w:tcPr>
          <w:p w14:paraId="443C3415" w14:textId="77777777" w:rsidR="00E23984" w:rsidRPr="00E23984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54A6E664" w14:textId="381C09BF" w:rsidR="00E23984" w:rsidRPr="008156AD" w:rsidRDefault="00E23984" w:rsidP="008156A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39,857</w:t>
            </w:r>
          </w:p>
        </w:tc>
        <w:tc>
          <w:tcPr>
            <w:tcW w:w="248" w:type="dxa"/>
            <w:gridSpan w:val="2"/>
            <w:vAlign w:val="bottom"/>
          </w:tcPr>
          <w:p w14:paraId="21E15F39" w14:textId="77777777" w:rsidR="00E23984" w:rsidRPr="00E23984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5E0EDFD4" w14:textId="76016EA9" w:rsidR="00E23984" w:rsidRPr="00E23984" w:rsidRDefault="00E23984" w:rsidP="00E2398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E23984">
              <w:rPr>
                <w:rFonts w:ascii="Angsana New" w:hAnsi="Angsana New"/>
                <w:sz w:val="27"/>
                <w:szCs w:val="27"/>
                <w:lang w:val="en-US"/>
              </w:rPr>
              <w:t>37,401</w:t>
            </w:r>
          </w:p>
        </w:tc>
      </w:tr>
      <w:tr w:rsidR="00E23984" w:rsidRPr="00A956B0" w14:paraId="5A3DE0DF" w14:textId="77777777" w:rsidTr="009E4A65">
        <w:tc>
          <w:tcPr>
            <w:tcW w:w="2880" w:type="dxa"/>
            <w:shd w:val="clear" w:color="auto" w:fill="auto"/>
            <w:vAlign w:val="bottom"/>
          </w:tcPr>
          <w:p w14:paraId="4F9A1B0F" w14:textId="77777777" w:rsidR="00E23984" w:rsidRPr="00A956B0" w:rsidRDefault="00E23984" w:rsidP="00E23984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60CDC99" w14:textId="3C0CC471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</w:p>
        </w:tc>
        <w:tc>
          <w:tcPr>
            <w:tcW w:w="262" w:type="dxa"/>
            <w:vAlign w:val="bottom"/>
          </w:tcPr>
          <w:p w14:paraId="697FB9A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1677C4BB" w14:textId="680A2D7B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07B8D" w14:textId="356E79BA" w:rsidR="00E23984" w:rsidRPr="00A956B0" w:rsidRDefault="00E23984" w:rsidP="00E239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14:paraId="5FE0941B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59EBF60" w14:textId="5B195B54" w:rsidR="00E23984" w:rsidRPr="00A956B0" w:rsidRDefault="00E23984" w:rsidP="00E2398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22</w:t>
            </w:r>
            <w:r w:rsidR="00F40C11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 w:rsidRPr="00A956B0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20B17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F454280" w14:textId="182EEB27" w:rsidR="00E23984" w:rsidRPr="00A956B0" w:rsidRDefault="00E23984" w:rsidP="00E2398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F1516B7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7157219" w14:textId="2D430731" w:rsidR="00E23984" w:rsidRPr="00A956B0" w:rsidRDefault="00E23984" w:rsidP="00E2398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101</w:t>
            </w:r>
          </w:p>
        </w:tc>
        <w:tc>
          <w:tcPr>
            <w:tcW w:w="248" w:type="dxa"/>
            <w:gridSpan w:val="2"/>
            <w:vAlign w:val="bottom"/>
          </w:tcPr>
          <w:p w14:paraId="3CC7209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E3A3632" w14:textId="296D6C17" w:rsidR="00E23984" w:rsidRPr="00A956B0" w:rsidRDefault="00E23984" w:rsidP="00E2398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50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91</w:t>
            </w:r>
            <w:r w:rsidR="00F40C11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</w:tr>
      <w:tr w:rsidR="00E23984" w:rsidRPr="00A956B0" w14:paraId="18234626" w14:textId="77777777" w:rsidTr="009E4A65">
        <w:tc>
          <w:tcPr>
            <w:tcW w:w="2880" w:type="dxa"/>
            <w:shd w:val="clear" w:color="auto" w:fill="auto"/>
            <w:vAlign w:val="bottom"/>
          </w:tcPr>
          <w:p w14:paraId="12E8BA82" w14:textId="6E3250AC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547CB7F" w14:textId="1361D73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373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558</w:t>
            </w:r>
          </w:p>
        </w:tc>
        <w:tc>
          <w:tcPr>
            <w:tcW w:w="262" w:type="dxa"/>
            <w:vAlign w:val="bottom"/>
          </w:tcPr>
          <w:p w14:paraId="2E56787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6A32C9" w14:textId="3D46F2DA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142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266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A2B2E2C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5973011" w14:textId="1F85E0EC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1BCD19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9981884" w14:textId="6918612B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603</w:t>
            </w:r>
          </w:p>
        </w:tc>
        <w:tc>
          <w:tcPr>
            <w:tcW w:w="253" w:type="dxa"/>
            <w:gridSpan w:val="2"/>
          </w:tcPr>
          <w:p w14:paraId="6AF1510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46BE418D" w14:textId="01A3837F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BE5872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F7DCCB5" w14:textId="0B067769" w:rsidR="00E23984" w:rsidRPr="00A956B0" w:rsidRDefault="00E23984" w:rsidP="00E2398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249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895</w:t>
            </w:r>
          </w:p>
        </w:tc>
      </w:tr>
      <w:tr w:rsidR="00E23984" w:rsidRPr="00A956B0" w14:paraId="0B6F8E46" w14:textId="77777777" w:rsidTr="009E4A65">
        <w:tc>
          <w:tcPr>
            <w:tcW w:w="2880" w:type="dxa"/>
            <w:shd w:val="clear" w:color="auto" w:fill="auto"/>
            <w:vAlign w:val="bottom"/>
          </w:tcPr>
          <w:p w14:paraId="1C46E62A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8A23C" w14:textId="387D25D1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102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</w:p>
        </w:tc>
        <w:tc>
          <w:tcPr>
            <w:tcW w:w="262" w:type="dxa"/>
            <w:vAlign w:val="bottom"/>
          </w:tcPr>
          <w:p w14:paraId="6B74D4DA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B04B29" w14:textId="632D913C" w:rsidR="00E23984" w:rsidRPr="00A956B0" w:rsidRDefault="00E23984" w:rsidP="00E239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116</w:t>
            </w:r>
          </w:p>
        </w:tc>
        <w:tc>
          <w:tcPr>
            <w:tcW w:w="236" w:type="dxa"/>
            <w:vAlign w:val="bottom"/>
          </w:tcPr>
          <w:p w14:paraId="4740311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75CD4" w14:textId="6E128A02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A0E9F7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5E00" w14:textId="2FF761B5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26</w:t>
            </w:r>
            <w:r w:rsidR="00F40C11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253" w:type="dxa"/>
            <w:gridSpan w:val="2"/>
          </w:tcPr>
          <w:p w14:paraId="79EF2BD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vAlign w:val="bottom"/>
          </w:tcPr>
          <w:p w14:paraId="67710103" w14:textId="1C745BCC" w:rsidR="00E23984" w:rsidRPr="00A956B0" w:rsidRDefault="00E23984" w:rsidP="00E2398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650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4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08</w:t>
            </w:r>
          </w:p>
        </w:tc>
        <w:tc>
          <w:tcPr>
            <w:tcW w:w="248" w:type="dxa"/>
            <w:gridSpan w:val="2"/>
            <w:vAlign w:val="bottom"/>
          </w:tcPr>
          <w:p w14:paraId="7540B55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CD7A" w14:textId="1D527F99" w:rsidR="00E23984" w:rsidRPr="00A956B0" w:rsidRDefault="00E23984" w:rsidP="00E2398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C3242C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</w:p>
        </w:tc>
      </w:tr>
      <w:tr w:rsidR="00E23984" w:rsidRPr="00A956B0" w14:paraId="1F202043" w14:textId="77777777" w:rsidTr="009E4A65">
        <w:tc>
          <w:tcPr>
            <w:tcW w:w="2880" w:type="dxa"/>
            <w:shd w:val="clear" w:color="auto" w:fill="auto"/>
            <w:vAlign w:val="bottom"/>
          </w:tcPr>
          <w:p w14:paraId="51B1DBCF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A7FDF" w14:textId="38B9201A" w:rsidR="00E23984" w:rsidRPr="00A956B0" w:rsidRDefault="00E23984" w:rsidP="00E2398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97"/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3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700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 w:bidi="th-TH"/>
              </w:rPr>
              <w:t>531</w:t>
            </w:r>
          </w:p>
        </w:tc>
        <w:tc>
          <w:tcPr>
            <w:tcW w:w="262" w:type="dxa"/>
            <w:vAlign w:val="bottom"/>
          </w:tcPr>
          <w:p w14:paraId="5818688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664B0" w14:textId="6D23CE70" w:rsidR="00E23984" w:rsidRPr="00A956B0" w:rsidRDefault="00E23984" w:rsidP="00E2398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558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398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F15FF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C8BFB" w14:textId="5FE9E264" w:rsidR="00E23984" w:rsidRPr="00A956B0" w:rsidRDefault="00E23984" w:rsidP="00E2398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83</w:t>
            </w:r>
            <w:r w:rsidR="00F40C11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930E0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CEC78" w14:textId="0EE52005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</w:t>
            </w:r>
            <w:r w:rsidR="00F40C1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253" w:type="dxa"/>
            <w:gridSpan w:val="2"/>
          </w:tcPr>
          <w:p w14:paraId="37588299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96FA9A" w14:textId="0E669955" w:rsidR="00E23984" w:rsidRPr="00A956B0" w:rsidRDefault="00E23984" w:rsidP="00E2398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482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91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248" w:type="dxa"/>
            <w:gridSpan w:val="2"/>
            <w:vAlign w:val="bottom"/>
          </w:tcPr>
          <w:p w14:paraId="1018C9A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DC29F" w14:textId="6DD43443" w:rsidR="00E23984" w:rsidRPr="00A956B0" w:rsidRDefault="00E23984" w:rsidP="00E23984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713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869</w:t>
            </w:r>
          </w:p>
        </w:tc>
      </w:tr>
      <w:tr w:rsidR="00E23984" w:rsidRPr="00A956B0" w14:paraId="04772683" w14:textId="77777777" w:rsidTr="007F5979">
        <w:trPr>
          <w:trHeight w:val="143"/>
        </w:trPr>
        <w:tc>
          <w:tcPr>
            <w:tcW w:w="2880" w:type="dxa"/>
            <w:shd w:val="clear" w:color="auto" w:fill="auto"/>
            <w:vAlign w:val="bottom"/>
          </w:tcPr>
          <w:p w14:paraId="2E825D4B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1CD80" w14:textId="72F9E51A" w:rsidR="00E23984" w:rsidRPr="007F5979" w:rsidRDefault="00E23984" w:rsidP="00E23984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vAlign w:val="bottom"/>
          </w:tcPr>
          <w:p w14:paraId="29759DBD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347727" w14:textId="7D964E1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ECBC094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A7A417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4EEB48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A51CB2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3" w:type="dxa"/>
            <w:gridSpan w:val="2"/>
          </w:tcPr>
          <w:p w14:paraId="764AB619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2B38CA54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CB6CC10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F4998" w14:textId="77777777" w:rsidR="00E23984" w:rsidRPr="007F5979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3984" w:rsidRPr="00A956B0" w14:paraId="48202A7A" w14:textId="77777777" w:rsidTr="009E4A65">
        <w:tc>
          <w:tcPr>
            <w:tcW w:w="2880" w:type="dxa"/>
            <w:shd w:val="clear" w:color="auto" w:fill="auto"/>
            <w:vAlign w:val="bottom"/>
          </w:tcPr>
          <w:p w14:paraId="6A0D1E58" w14:textId="595687CA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451FD00" w14:textId="2DA7B926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2" w:type="dxa"/>
            <w:vAlign w:val="bottom"/>
          </w:tcPr>
          <w:p w14:paraId="2863931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3"/>
                <w:tab w:val="decimal" w:pos="915"/>
              </w:tabs>
              <w:spacing w:line="240" w:lineRule="auto"/>
              <w:ind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A970A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D52FB2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37ABEA5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F09CD9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7BE3A0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27C4E880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481834B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3AA3AFF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4A63A8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E23984" w:rsidRPr="00A956B0" w14:paraId="3C82868A" w14:textId="77777777" w:rsidTr="009E4A65">
        <w:tc>
          <w:tcPr>
            <w:tcW w:w="2880" w:type="dxa"/>
            <w:shd w:val="clear" w:color="auto" w:fill="auto"/>
            <w:vAlign w:val="bottom"/>
          </w:tcPr>
          <w:p w14:paraId="150A779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D99C912" w14:textId="4073C212" w:rsidR="00E23984" w:rsidRPr="008156AD" w:rsidRDefault="00E23984" w:rsidP="008156A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0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(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,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>222</w:t>
            </w:r>
            <w:r w:rsidRPr="008156AD">
              <w:rPr>
                <w:rFonts w:ascii="Angsana New" w:hAnsi="Angsana New"/>
                <w:spacing w:val="-6"/>
                <w:sz w:val="27"/>
                <w:szCs w:val="27"/>
              </w:rPr>
              <w:t>,546)</w:t>
            </w:r>
          </w:p>
        </w:tc>
        <w:tc>
          <w:tcPr>
            <w:tcW w:w="262" w:type="dxa"/>
            <w:vAlign w:val="bottom"/>
          </w:tcPr>
          <w:p w14:paraId="1FC397C0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DC7BBB" w14:textId="7C841919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27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766</w:t>
            </w:r>
          </w:p>
        </w:tc>
        <w:tc>
          <w:tcPr>
            <w:tcW w:w="236" w:type="dxa"/>
            <w:vAlign w:val="bottom"/>
          </w:tcPr>
          <w:p w14:paraId="66838840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F0EFEDA" w14:textId="039ADAE5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D53D7D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748C73D3" w14:textId="103C596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119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028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4B44573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17D3CD74" w14:textId="168EE0B5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337D8C25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2763956" w14:textId="6B167C84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313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808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E23984" w:rsidRPr="00A956B0" w14:paraId="6C3E3FD5" w14:textId="77777777" w:rsidTr="009E4A65">
        <w:tc>
          <w:tcPr>
            <w:tcW w:w="2880" w:type="dxa"/>
            <w:shd w:val="clear" w:color="auto" w:fill="auto"/>
            <w:vAlign w:val="bottom"/>
          </w:tcPr>
          <w:p w14:paraId="50EFE61B" w14:textId="6700D00B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E5B882E" w14:textId="59894505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119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3884158B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6C0654" w14:textId="260A81E1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949</w:t>
            </w:r>
          </w:p>
        </w:tc>
        <w:tc>
          <w:tcPr>
            <w:tcW w:w="236" w:type="dxa"/>
            <w:vAlign w:val="bottom"/>
          </w:tcPr>
          <w:p w14:paraId="5F3B8A0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A2BF4C9" w14:textId="09678DC0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A7140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FB780DC" w14:textId="17C8E4D8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165</w:t>
            </w:r>
          </w:p>
        </w:tc>
        <w:tc>
          <w:tcPr>
            <w:tcW w:w="253" w:type="dxa"/>
            <w:gridSpan w:val="2"/>
          </w:tcPr>
          <w:p w14:paraId="4DD7653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5B53D5E3" w14:textId="0260DC6D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872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3A41418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47CA120" w14:textId="760BEE6D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877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E23984" w:rsidRPr="00A956B0" w14:paraId="6418021A" w14:textId="77777777" w:rsidTr="009E4A65">
        <w:tc>
          <w:tcPr>
            <w:tcW w:w="2880" w:type="dxa"/>
            <w:shd w:val="clear" w:color="auto" w:fill="auto"/>
            <w:vAlign w:val="bottom"/>
          </w:tcPr>
          <w:p w14:paraId="76701DF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63B8C83" w14:textId="3E220E36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196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221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58A658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E9869C" w14:textId="72542BC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11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005</w:t>
            </w:r>
          </w:p>
        </w:tc>
        <w:tc>
          <w:tcPr>
            <w:tcW w:w="236" w:type="dxa"/>
            <w:vAlign w:val="bottom"/>
          </w:tcPr>
          <w:p w14:paraId="6EDDEEA7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1970A8" w14:textId="0ECBC719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203BDC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3493CEC9" w14:textId="0438E848" w:rsidR="00E23984" w:rsidRPr="00A956B0" w:rsidRDefault="00E23984" w:rsidP="00E2398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2570D2E8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7457D89B" w14:textId="1B5627DD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91DB9B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346A10EC" w14:textId="5FA207ED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185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216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E23984" w:rsidRPr="00A956B0" w14:paraId="0AE20BE5" w14:textId="77777777" w:rsidTr="009E4A65">
        <w:tc>
          <w:tcPr>
            <w:tcW w:w="2880" w:type="dxa"/>
            <w:shd w:val="clear" w:color="auto" w:fill="auto"/>
            <w:vAlign w:val="bottom"/>
          </w:tcPr>
          <w:p w14:paraId="3DE2D446" w14:textId="3BE3BA21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160" w:right="-101" w:hanging="160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ลูกหนี้ตามสัญญาเช่าการเงิน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1F65AAB" w14:textId="187FEA86" w:rsidR="00E23984" w:rsidRPr="00A956B0" w:rsidRDefault="00E23984" w:rsidP="00E2398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187" w:hanging="196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627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 w:bidi="th-TH"/>
              </w:rPr>
              <w:t>864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230138C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46DA14" w14:textId="1A06A23A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518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772</w:t>
            </w:r>
          </w:p>
        </w:tc>
        <w:tc>
          <w:tcPr>
            <w:tcW w:w="236" w:type="dxa"/>
            <w:vAlign w:val="bottom"/>
          </w:tcPr>
          <w:p w14:paraId="2429143F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left" w:pos="79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6FA8CB4" w14:textId="203EEFB7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F4AABB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1946C3DE" w14:textId="6D6D5B58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89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246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3" w:type="dxa"/>
            <w:gridSpan w:val="2"/>
          </w:tcPr>
          <w:p w14:paraId="4AD4DFC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398F396" w14:textId="150823C0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614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7DC5A0B9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21B3D43E" w14:textId="61BF985E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  <w:cs/>
                <w:lang w:bidi="th-TH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5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825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952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E23984" w:rsidRPr="00A956B0" w14:paraId="7CAEAC3D" w14:textId="77777777" w:rsidTr="009E4A65">
        <w:tc>
          <w:tcPr>
            <w:tcW w:w="2880" w:type="dxa"/>
            <w:shd w:val="clear" w:color="auto" w:fill="auto"/>
            <w:vAlign w:val="bottom"/>
          </w:tcPr>
          <w:p w14:paraId="1CEEFA9A" w14:textId="0B711E38" w:rsidR="00E23984" w:rsidRPr="00A956B0" w:rsidRDefault="007F59E8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="00E23984" w:rsidRPr="00A956B0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710B872" w14:textId="1222B33B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164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780A05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3B2E81" w14:textId="7D2E1286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997</w:t>
            </w:r>
          </w:p>
        </w:tc>
        <w:tc>
          <w:tcPr>
            <w:tcW w:w="236" w:type="dxa"/>
            <w:vAlign w:val="bottom"/>
          </w:tcPr>
          <w:p w14:paraId="1F73EB2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D10D3F1" w14:textId="3F5BD349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9F94CC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0A1C448F" w14:textId="70083A32" w:rsidR="00E23984" w:rsidRPr="00A956B0" w:rsidRDefault="00E23984" w:rsidP="00E2398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</w:tcPr>
          <w:p w14:paraId="797ECB62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</w:tcPr>
          <w:p w14:paraId="104D599A" w14:textId="2537568A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02732B1C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17499390" w14:textId="4F121E35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167</w:t>
            </w:r>
            <w:r w:rsidRPr="00A956B0">
              <w:rPr>
                <w:rFonts w:ascii="Angsana New" w:hAnsi="Angsana New"/>
                <w:spacing w:val="-4"/>
                <w:sz w:val="27"/>
                <w:szCs w:val="27"/>
              </w:rPr>
              <w:t>)</w:t>
            </w:r>
          </w:p>
        </w:tc>
      </w:tr>
      <w:tr w:rsidR="00E23984" w:rsidRPr="00A956B0" w14:paraId="1A2409F2" w14:textId="77777777" w:rsidTr="00A956B0">
        <w:tc>
          <w:tcPr>
            <w:tcW w:w="2880" w:type="dxa"/>
            <w:shd w:val="clear" w:color="auto" w:fill="auto"/>
            <w:vAlign w:val="bottom"/>
          </w:tcPr>
          <w:p w14:paraId="78D5E3B9" w14:textId="77777777" w:rsidR="00E23984" w:rsidRPr="00C0149E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  <w:p w14:paraId="408E2984" w14:textId="4A35BBDC" w:rsidR="00E23984" w:rsidRPr="00C0149E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"/>
              <w:rPr>
                <w:rFonts w:ascii="Angsana New" w:hAnsi="Angsana New"/>
                <w:sz w:val="27"/>
                <w:szCs w:val="27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มูลค่ายุติธรรมผ่านกำไรขาดทุน</w:t>
            </w:r>
          </w:p>
          <w:p w14:paraId="2919FC9E" w14:textId="28DB89CB" w:rsidR="00E23984" w:rsidRPr="00C0149E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0149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C0149E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4FD07D9" w14:textId="20451BAA" w:rsidR="00E23984" w:rsidRPr="00A956B0" w:rsidRDefault="00E23984" w:rsidP="00E23984">
            <w:pPr>
              <w:pStyle w:val="acctfourfigures"/>
              <w:tabs>
                <w:tab w:val="clear" w:pos="765"/>
                <w:tab w:val="decimal" w:pos="164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2" w:type="dxa"/>
            <w:vAlign w:val="bottom"/>
          </w:tcPr>
          <w:p w14:paraId="5A22F07D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70D164" w14:textId="164303BB" w:rsidR="00E23984" w:rsidRPr="00A956B0" w:rsidRDefault="00E23984" w:rsidP="00E2398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1DA4F9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44EAE6A" w14:textId="3DEB037A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right="-19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</w:rPr>
              <w:t>52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bidi="ar-SA"/>
              </w:rPr>
              <w:t>96</w:t>
            </w:r>
            <w:r w:rsidR="00F40C11">
              <w:rPr>
                <w:rFonts w:ascii="Angsana New" w:hAnsi="Angsana New"/>
                <w:sz w:val="27"/>
                <w:szCs w:val="27"/>
                <w:lang w:bidi="ar-SA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85D6B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E8A61BA" w14:textId="3406FD84" w:rsidR="00E23984" w:rsidRPr="00A956B0" w:rsidRDefault="00E23984" w:rsidP="00E2398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27" w:right="-2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0DD3E81A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57BE485" w14:textId="0B38783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4CFA893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426E3CEC" w14:textId="4485B66A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96</w:t>
            </w:r>
            <w:r w:rsidR="00F40C11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23984" w:rsidRPr="00A956B0" w14:paraId="7028714B" w14:textId="77777777" w:rsidTr="009E4A65">
        <w:tc>
          <w:tcPr>
            <w:tcW w:w="2880" w:type="dxa"/>
            <w:shd w:val="clear" w:color="auto" w:fill="auto"/>
            <w:vAlign w:val="bottom"/>
          </w:tcPr>
          <w:p w14:paraId="5412A87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 ๆ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5390" w14:textId="5AE20B5D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432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966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14F3AAF5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E69C25" w14:textId="233B8BE8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</w:rPr>
            </w:pP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30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130</w:t>
            </w:r>
          </w:p>
        </w:tc>
        <w:tc>
          <w:tcPr>
            <w:tcW w:w="236" w:type="dxa"/>
            <w:vAlign w:val="bottom"/>
          </w:tcPr>
          <w:p w14:paraId="2C01355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6A9F" w14:textId="4A6B31E7" w:rsidR="00E23984" w:rsidRPr="00A956B0" w:rsidRDefault="00E23984" w:rsidP="00E23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723BD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D8389" w14:textId="3DDF1AE1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27" w:right="-54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22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="00F40C11">
              <w:rPr>
                <w:rFonts w:ascii="Angsana New" w:hAnsi="Angsana New"/>
                <w:sz w:val="27"/>
                <w:szCs w:val="27"/>
                <w:lang w:val="en-US" w:bidi="th-TH"/>
              </w:rPr>
              <w:t>79</w:t>
            </w:r>
            <w:r w:rsidRPr="00A956B0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7C5C0AF6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721D8AA8" w14:textId="11A8D5E5" w:rsidR="00E23984" w:rsidRPr="00A956B0" w:rsidRDefault="00E23984" w:rsidP="00E23984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12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725D42A5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9844" w14:textId="047674E8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A956B0">
              <w:rPr>
                <w:rFonts w:ascii="Angsana New" w:hAnsi="Angsana New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425</w:t>
            </w:r>
            <w:r w:rsidRPr="00A956B0">
              <w:rPr>
                <w:rFonts w:ascii="Angsana New" w:hAnsi="Angsana New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sz w:val="27"/>
                <w:szCs w:val="27"/>
                <w:lang w:val="en-US"/>
              </w:rPr>
              <w:t>81</w:t>
            </w:r>
            <w:r w:rsidR="00F40C11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A956B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23984" w:rsidRPr="00A956B0" w14:paraId="435391CA" w14:textId="77777777" w:rsidTr="009E4A65">
        <w:tc>
          <w:tcPr>
            <w:tcW w:w="2880" w:type="dxa"/>
            <w:shd w:val="clear" w:color="auto" w:fill="auto"/>
            <w:vAlign w:val="bottom"/>
          </w:tcPr>
          <w:p w14:paraId="5A8F4F8B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B66BB" w14:textId="12AECF48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5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489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4"/>
                <w:sz w:val="27"/>
                <w:szCs w:val="27"/>
                <w:lang w:val="en-US"/>
              </w:rPr>
              <w:t>880</w:t>
            </w:r>
            <w:r w:rsidRPr="00A956B0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4FD0E89A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4F279" w14:textId="200B1B2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591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619</w:t>
            </w:r>
          </w:p>
        </w:tc>
        <w:tc>
          <w:tcPr>
            <w:tcW w:w="236" w:type="dxa"/>
            <w:vAlign w:val="bottom"/>
          </w:tcPr>
          <w:p w14:paraId="3BF70AE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974EB" w14:textId="6E30C253" w:rsidR="00E23984" w:rsidRPr="00A956B0" w:rsidRDefault="00E23984" w:rsidP="00E23984">
            <w:pPr>
              <w:pStyle w:val="acctfourfigures"/>
              <w:spacing w:line="240" w:lineRule="auto"/>
              <w:ind w:left="-99" w:right="-62"/>
              <w:rPr>
                <w:rFonts w:ascii="Angsana New" w:hAnsi="Angsana New"/>
                <w:sz w:val="27"/>
                <w:szCs w:val="27"/>
                <w:cs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96</w:t>
            </w:r>
            <w:r w:rsidR="00F40C1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BB715AA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00BD" w14:textId="156F90C0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231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08</w:t>
            </w:r>
            <w:r w:rsidR="00F40C11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02740E4F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55904A" w14:textId="2DC1E0DE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630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486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228D4B71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3EF64" w14:textId="29089656" w:rsidR="00E23984" w:rsidRPr="00A956B0" w:rsidRDefault="00E23984" w:rsidP="00E2398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812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798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E23984" w:rsidRPr="00A956B0" w14:paraId="52A6C213" w14:textId="77777777" w:rsidTr="007F5979">
        <w:trPr>
          <w:trHeight w:val="251"/>
        </w:trPr>
        <w:tc>
          <w:tcPr>
            <w:tcW w:w="2880" w:type="dxa"/>
            <w:shd w:val="clear" w:color="auto" w:fill="auto"/>
            <w:vAlign w:val="bottom"/>
          </w:tcPr>
          <w:p w14:paraId="780CD0A4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D10C0" w14:textId="114CA9E1" w:rsidR="00E23984" w:rsidRPr="007F5979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vAlign w:val="bottom"/>
          </w:tcPr>
          <w:p w14:paraId="70686240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CA9D88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9" w:right="-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50A4A2A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CC0C57" w14:textId="77777777" w:rsidR="00E23984" w:rsidRPr="007F5979" w:rsidRDefault="00E23984" w:rsidP="00E23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0252B4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B88DA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27"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3" w:type="dxa"/>
            <w:gridSpan w:val="2"/>
          </w:tcPr>
          <w:p w14:paraId="2A2DD549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</w:tcPr>
          <w:p w14:paraId="3B5C0CF0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5692E99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D9480" w14:textId="77777777" w:rsidR="00E23984" w:rsidRPr="007F5979" w:rsidRDefault="00E23984" w:rsidP="00E23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3984" w:rsidRPr="00A956B0" w14:paraId="688C1D17" w14:textId="77777777" w:rsidTr="009E4A65">
        <w:trPr>
          <w:trHeight w:val="425"/>
        </w:trPr>
        <w:tc>
          <w:tcPr>
            <w:tcW w:w="2880" w:type="dxa"/>
            <w:shd w:val="clear" w:color="auto" w:fill="auto"/>
            <w:vAlign w:val="bottom"/>
          </w:tcPr>
          <w:p w14:paraId="627028FE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E18D2A" w14:textId="2724ADD0" w:rsidR="00E23984" w:rsidRPr="00A956B0" w:rsidRDefault="00E23984" w:rsidP="00E2398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 w:hanging="196"/>
              <w:jc w:val="right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1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789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pacing w:val="-6"/>
                <w:sz w:val="27"/>
                <w:szCs w:val="27"/>
                <w:lang w:val="en-US"/>
              </w:rPr>
              <w:t>349</w:t>
            </w:r>
            <w:r w:rsidRPr="00A956B0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)</w:t>
            </w:r>
          </w:p>
        </w:tc>
        <w:tc>
          <w:tcPr>
            <w:tcW w:w="262" w:type="dxa"/>
            <w:vAlign w:val="bottom"/>
          </w:tcPr>
          <w:p w14:paraId="7EF1458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419752" w14:textId="32F0E76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221</w:t>
            </w:r>
          </w:p>
        </w:tc>
        <w:tc>
          <w:tcPr>
            <w:tcW w:w="236" w:type="dxa"/>
            <w:vAlign w:val="bottom"/>
          </w:tcPr>
          <w:p w14:paraId="665712DB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B553E" w14:textId="5AB24BEC" w:rsidR="00E23984" w:rsidRPr="00A956B0" w:rsidRDefault="00E23984" w:rsidP="00E2398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65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801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8204C3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FD937E" w14:textId="2F253C47" w:rsidR="00E23984" w:rsidRPr="00A956B0" w:rsidRDefault="00E23984" w:rsidP="00E2398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27" w:right="-54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129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3" w:type="dxa"/>
            <w:gridSpan w:val="2"/>
          </w:tcPr>
          <w:p w14:paraId="68101CC4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vAlign w:val="bottom"/>
          </w:tcPr>
          <w:p w14:paraId="4D2C7CCB" w14:textId="4816C4E5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147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572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8" w:type="dxa"/>
            <w:gridSpan w:val="2"/>
            <w:vAlign w:val="bottom"/>
          </w:tcPr>
          <w:p w14:paraId="3EBC5FAC" w14:textId="77777777" w:rsidR="00E23984" w:rsidRPr="00A956B0" w:rsidRDefault="00E23984" w:rsidP="00E2398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F20D9" w14:textId="4918DEB3" w:rsidR="00E23984" w:rsidRPr="00A956B0" w:rsidRDefault="00E23984" w:rsidP="00E2398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098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929</w:t>
            </w:r>
            <w:r w:rsidRPr="00A956B0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08C46D89" w14:textId="77777777" w:rsidR="00345D33" w:rsidRPr="00063EF2" w:rsidRDefault="00345D33">
      <w:pPr>
        <w:rPr>
          <w:rFonts w:ascii="Angsana New" w:hAnsi="Angsana New"/>
          <w:sz w:val="30"/>
          <w:szCs w:val="30"/>
        </w:rPr>
      </w:pPr>
    </w:p>
    <w:bookmarkEnd w:id="13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36"/>
        <w:gridCol w:w="1024"/>
        <w:gridCol w:w="270"/>
        <w:gridCol w:w="990"/>
        <w:gridCol w:w="265"/>
        <w:gridCol w:w="1085"/>
        <w:gridCol w:w="236"/>
        <w:gridCol w:w="1024"/>
        <w:gridCol w:w="257"/>
        <w:gridCol w:w="992"/>
        <w:gridCol w:w="11"/>
      </w:tblGrid>
      <w:tr w:rsidR="009E521E" w:rsidRPr="002A67C3" w14:paraId="0D132655" w14:textId="77777777" w:rsidTr="00345D3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2AAC748" w14:textId="77777777" w:rsidR="009E521E" w:rsidRPr="000A5B56" w:rsidRDefault="009E521E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380" w:type="dxa"/>
            <w:gridSpan w:val="12"/>
            <w:shd w:val="clear" w:color="auto" w:fill="auto"/>
            <w:vAlign w:val="bottom"/>
          </w:tcPr>
          <w:p w14:paraId="1CABFCEF" w14:textId="77777777" w:rsidR="009E521E" w:rsidRPr="000A5B56" w:rsidRDefault="009E521E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83293" w:rsidRPr="002A67C3" w14:paraId="3A01BC01" w14:textId="77777777" w:rsidTr="00345D33">
        <w:trPr>
          <w:gridAfter w:val="1"/>
          <w:wAfter w:w="11" w:type="dxa"/>
          <w:tblHeader/>
        </w:trPr>
        <w:tc>
          <w:tcPr>
            <w:tcW w:w="2250" w:type="dxa"/>
            <w:shd w:val="clear" w:color="auto" w:fill="auto"/>
            <w:vAlign w:val="bottom"/>
          </w:tcPr>
          <w:p w14:paraId="32B245A0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25CE2F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  <w:vAlign w:val="bottom"/>
          </w:tcPr>
          <w:p w14:paraId="5163D0B7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34" w:type="dxa"/>
            <w:gridSpan w:val="5"/>
            <w:tcBorders>
              <w:bottom w:val="single" w:sz="4" w:space="0" w:color="auto"/>
            </w:tcBorders>
            <w:vAlign w:val="bottom"/>
          </w:tcPr>
          <w:p w14:paraId="7D4AEF31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บันทึกเป็น</w:t>
            </w:r>
            <w:r w:rsidR="002B7BD4" w:rsidRPr="000A5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A5B56">
              <w:rPr>
                <w:rFonts w:ascii="Angsana New" w:hAnsi="Angsana New"/>
                <w:sz w:val="27"/>
                <w:szCs w:val="27"/>
                <w:cs/>
              </w:rPr>
              <w:t>(รายจ่าย) / รายได้ใน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C72E86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50B11A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7" w:type="dxa"/>
            <w:vAlign w:val="bottom"/>
          </w:tcPr>
          <w:p w14:paraId="04A73E44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0C6815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483293" w:rsidRPr="002A67C3" w14:paraId="63801854" w14:textId="77777777" w:rsidTr="00345D33">
        <w:trPr>
          <w:gridAfter w:val="1"/>
          <w:wAfter w:w="11" w:type="dxa"/>
          <w:tblHeader/>
        </w:trPr>
        <w:tc>
          <w:tcPr>
            <w:tcW w:w="2250" w:type="dxa"/>
            <w:shd w:val="clear" w:color="auto" w:fill="auto"/>
            <w:vAlign w:val="bottom"/>
          </w:tcPr>
          <w:p w14:paraId="6F964C0D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F078D1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6B57F1EB" w14:textId="5FC37F91" w:rsidR="00483293" w:rsidRPr="000A5B56" w:rsidRDefault="000D72D7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83293" w:rsidRPr="000A5B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483293" w:rsidRPr="000A5B5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27E8B849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5F2A25C" w14:textId="77777777" w:rsidR="00483293" w:rsidRPr="000A5B56" w:rsidRDefault="00483293" w:rsidP="00345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84B7517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D7F31C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กำไรหรือ</w:t>
            </w:r>
          </w:p>
          <w:p w14:paraId="44964766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543DDFCE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D42D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กำไรขาดทุน</w:t>
            </w:r>
          </w:p>
          <w:p w14:paraId="2E3BA33B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1E2F4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A9C8049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ผลต่าง</w:t>
            </w:r>
          </w:p>
          <w:p w14:paraId="00F23B9A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257" w:type="dxa"/>
            <w:vAlign w:val="bottom"/>
          </w:tcPr>
          <w:p w14:paraId="67E53692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6B5EA6" w14:textId="77777777" w:rsidR="00483293" w:rsidRPr="000A5B56" w:rsidRDefault="00483293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</w:p>
          <w:p w14:paraId="351AE2EB" w14:textId="695A933F" w:rsidR="00483293" w:rsidRPr="000A5B56" w:rsidRDefault="000D72D7" w:rsidP="009E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483293" w:rsidRPr="000A5B56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483293" w:rsidRPr="000A5B5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9E521E" w:rsidRPr="002A67C3" w14:paraId="4FD3508F" w14:textId="77777777" w:rsidTr="00345D3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43228E1" w14:textId="77777777" w:rsidR="009E521E" w:rsidRPr="000A5B56" w:rsidRDefault="009E521E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</w:p>
        </w:tc>
        <w:tc>
          <w:tcPr>
            <w:tcW w:w="7380" w:type="dxa"/>
            <w:gridSpan w:val="12"/>
            <w:vAlign w:val="bottom"/>
          </w:tcPr>
          <w:p w14:paraId="53571BD3" w14:textId="77777777" w:rsidR="009E521E" w:rsidRPr="000A5B56" w:rsidRDefault="009E521E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483293" w:rsidRPr="002A67C3" w14:paraId="30EDB638" w14:textId="77777777" w:rsidTr="002568AC">
        <w:trPr>
          <w:gridAfter w:val="1"/>
          <w:wAfter w:w="11" w:type="dxa"/>
          <w:trHeight w:val="56"/>
        </w:trPr>
        <w:tc>
          <w:tcPr>
            <w:tcW w:w="2250" w:type="dxa"/>
            <w:shd w:val="clear" w:color="auto" w:fill="auto"/>
            <w:vAlign w:val="bottom"/>
          </w:tcPr>
          <w:p w14:paraId="78C64ECB" w14:textId="4F755F0B" w:rsidR="00483293" w:rsidRPr="000A5B56" w:rsidRDefault="000D72D7" w:rsidP="00AF7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2563</w:t>
            </w:r>
          </w:p>
        </w:tc>
        <w:tc>
          <w:tcPr>
            <w:tcW w:w="990" w:type="dxa"/>
            <w:vAlign w:val="bottom"/>
          </w:tcPr>
          <w:p w14:paraId="6AC9C192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913F9BF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E60EA07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FEFFFD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AF40AF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1151671F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AEDD92A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B11659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B311FF" w14:textId="77777777" w:rsidR="00483293" w:rsidRPr="000A5B56" w:rsidRDefault="00483293" w:rsidP="009E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5DC65048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02C289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483293" w:rsidRPr="002A67C3" w14:paraId="217C26D4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2A7461E1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สินทรัพย์ภาษีเงินได้</w:t>
            </w:r>
            <w:r w:rsidR="000F0D75"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br/>
            </w:r>
            <w:r w:rsidR="000F0D75" w:rsidRPr="000A5B5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 xml:space="preserve">   </w:t>
            </w: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รอการตัดบัญชี</w:t>
            </w:r>
          </w:p>
        </w:tc>
        <w:tc>
          <w:tcPr>
            <w:tcW w:w="990" w:type="dxa"/>
            <w:vAlign w:val="bottom"/>
          </w:tcPr>
          <w:p w14:paraId="4DDBBEEB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381078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BDC8FEE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8A6A1E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15C469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21CBCDF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8690D9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FCCDE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133A0A" w14:textId="77777777" w:rsidR="00483293" w:rsidRPr="000A5B56" w:rsidRDefault="00483293" w:rsidP="009E5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04A65FDD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46AC" w14:textId="77777777" w:rsidR="00483293" w:rsidRPr="000A5B56" w:rsidRDefault="00483293" w:rsidP="009E521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</w:tr>
      <w:tr w:rsidR="007F73A5" w:rsidRPr="002A67C3" w14:paraId="22462992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7AB44367" w14:textId="03860ECC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8AD202" w14:textId="48F264CD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3,492,981</w:t>
            </w:r>
          </w:p>
        </w:tc>
        <w:tc>
          <w:tcPr>
            <w:tcW w:w="236" w:type="dxa"/>
            <w:vAlign w:val="bottom"/>
          </w:tcPr>
          <w:p w14:paraId="18A77FD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CE0A20A" w14:textId="1611EB43" w:rsidR="007F73A5" w:rsidRPr="000A5B56" w:rsidRDefault="007F73A5" w:rsidP="007F73A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B53D4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FD09D6" w14:textId="487B1433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(623,323)</w:t>
            </w:r>
          </w:p>
        </w:tc>
        <w:tc>
          <w:tcPr>
            <w:tcW w:w="265" w:type="dxa"/>
            <w:vAlign w:val="bottom"/>
          </w:tcPr>
          <w:p w14:paraId="5D6F3B4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F42AEC6" w14:textId="34C2BE79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7A57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D2ACC7" w14:textId="2E11E88C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53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010</w:t>
            </w:r>
          </w:p>
        </w:tc>
        <w:tc>
          <w:tcPr>
            <w:tcW w:w="257" w:type="dxa"/>
            <w:vAlign w:val="bottom"/>
          </w:tcPr>
          <w:p w14:paraId="263B282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7F7206" w14:textId="00130C5E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922,668</w:t>
            </w:r>
          </w:p>
        </w:tc>
      </w:tr>
      <w:tr w:rsidR="007F73A5" w:rsidRPr="002A67C3" w14:paraId="3A286F7D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20DC053A" w14:textId="77777777" w:rsidR="007F73A5" w:rsidRPr="000A5B56" w:rsidRDefault="007F73A5" w:rsidP="007F73A5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ค่าเผื่อการด้อยค่าสินทรัพย์</w:t>
            </w:r>
          </w:p>
          <w:p w14:paraId="0622D9DF" w14:textId="33C13433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 xml:space="preserve">   </w:t>
            </w: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0CF0F2" w14:textId="15FC4FDD" w:rsidR="007F73A5" w:rsidRPr="000A5B56" w:rsidRDefault="007F73A5" w:rsidP="004338DA">
            <w:pPr>
              <w:pStyle w:val="acctfourfigures"/>
              <w:tabs>
                <w:tab w:val="clear" w:pos="765"/>
                <w:tab w:val="decimal" w:pos="66"/>
              </w:tabs>
              <w:spacing w:line="240" w:lineRule="auto"/>
              <w:ind w:right="-292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84187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7ABF2BC" w14:textId="0B9081C4" w:rsidR="007F73A5" w:rsidRPr="000A5B56" w:rsidRDefault="007F73A5" w:rsidP="00F40C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3,099</w:t>
            </w:r>
          </w:p>
        </w:tc>
        <w:tc>
          <w:tcPr>
            <w:tcW w:w="270" w:type="dxa"/>
            <w:vAlign w:val="bottom"/>
          </w:tcPr>
          <w:p w14:paraId="1A8C152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B144094" w14:textId="41CF03AF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755</w:t>
            </w:r>
          </w:p>
        </w:tc>
        <w:tc>
          <w:tcPr>
            <w:tcW w:w="265" w:type="dxa"/>
            <w:vAlign w:val="bottom"/>
          </w:tcPr>
          <w:p w14:paraId="22FE253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E67258" w14:textId="3DCD355A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D58C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02EC90" w14:textId="0484A34D" w:rsidR="007F73A5" w:rsidRPr="000A5B56" w:rsidRDefault="007F73A5" w:rsidP="0043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6739FAD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5A1D72" w14:textId="6F798022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854</w:t>
            </w:r>
          </w:p>
        </w:tc>
      </w:tr>
      <w:tr w:rsidR="007F73A5" w:rsidRPr="002A67C3" w14:paraId="7DFBDFF7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2E3AA14F" w14:textId="427CD932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ค่าเผื่อวัสดุสำรองคลัง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4B1F87" w14:textId="0D22A8E8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288,294</w:t>
            </w:r>
          </w:p>
        </w:tc>
        <w:tc>
          <w:tcPr>
            <w:tcW w:w="236" w:type="dxa"/>
            <w:vAlign w:val="bottom"/>
          </w:tcPr>
          <w:p w14:paraId="4F0550F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A00D6A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385961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C9B05C" w14:textId="7C7FFD26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rtl/>
                <w:cs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(62,118)</w:t>
            </w:r>
          </w:p>
        </w:tc>
        <w:tc>
          <w:tcPr>
            <w:tcW w:w="265" w:type="dxa"/>
            <w:vAlign w:val="bottom"/>
          </w:tcPr>
          <w:p w14:paraId="057F964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B43DD8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52F1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DCFC05" w14:textId="224B9A58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</w:p>
        </w:tc>
        <w:tc>
          <w:tcPr>
            <w:tcW w:w="257" w:type="dxa"/>
            <w:vAlign w:val="bottom"/>
          </w:tcPr>
          <w:p w14:paraId="4CBD242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20F24B" w14:textId="57A9692C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229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926</w:t>
            </w:r>
          </w:p>
        </w:tc>
      </w:tr>
      <w:tr w:rsidR="007F73A5" w:rsidRPr="002A67C3" w14:paraId="72B253D5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193092F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821DC9" w14:textId="528B4C0A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119</w:t>
            </w:r>
          </w:p>
        </w:tc>
        <w:tc>
          <w:tcPr>
            <w:tcW w:w="236" w:type="dxa"/>
            <w:vAlign w:val="bottom"/>
          </w:tcPr>
          <w:p w14:paraId="55BD99F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65C93D06" w14:textId="45BCAC08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4,005</w:t>
            </w:r>
          </w:p>
        </w:tc>
        <w:tc>
          <w:tcPr>
            <w:tcW w:w="270" w:type="dxa"/>
            <w:vAlign w:val="bottom"/>
          </w:tcPr>
          <w:p w14:paraId="7436FF4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EBF013" w14:textId="6AEC15CA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9,723</w:t>
            </w:r>
          </w:p>
        </w:tc>
        <w:tc>
          <w:tcPr>
            <w:tcW w:w="265" w:type="dxa"/>
            <w:vAlign w:val="bottom"/>
          </w:tcPr>
          <w:p w14:paraId="02660C6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F69CDE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CB52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EDCAF1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068F677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818AB0" w14:textId="6BCEA98B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847</w:t>
            </w:r>
          </w:p>
        </w:tc>
      </w:tr>
      <w:tr w:rsidR="007F73A5" w:rsidRPr="002A67C3" w14:paraId="08CDB45C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3E4700AC" w14:textId="05E5F82C" w:rsidR="007F73A5" w:rsidRPr="000A5B56" w:rsidRDefault="00C55050" w:rsidP="007F73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1"/>
              <w:jc w:val="both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="007F73A5"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F1AEB6" w14:textId="48C3B2DD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8,343</w:t>
            </w:r>
          </w:p>
        </w:tc>
        <w:tc>
          <w:tcPr>
            <w:tcW w:w="236" w:type="dxa"/>
            <w:vAlign w:val="bottom"/>
          </w:tcPr>
          <w:p w14:paraId="06C848F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4CA5200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CB5C2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159B1E4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7AE683F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8611DE0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40C7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C2009D4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3425CB81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FCE443" w14:textId="37B6B686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343</w:t>
            </w:r>
          </w:p>
        </w:tc>
      </w:tr>
      <w:tr w:rsidR="007F73A5" w:rsidRPr="002A67C3" w14:paraId="265727E5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568CF4FA" w14:textId="77777777" w:rsidR="007F73A5" w:rsidRPr="000A5B56" w:rsidRDefault="007F73A5" w:rsidP="007F73A5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ประมาณการหนี้สินสำหรับ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br/>
              <w:t xml:space="preserve">   </w:t>
            </w: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9F0690" w14:textId="4FB4BD23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44,975</w:t>
            </w:r>
          </w:p>
        </w:tc>
        <w:tc>
          <w:tcPr>
            <w:tcW w:w="236" w:type="dxa"/>
            <w:vAlign w:val="bottom"/>
          </w:tcPr>
          <w:p w14:paraId="07CBCA29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3017468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F8CB3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E9986C0" w14:textId="2A5C97BD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(4,779)</w:t>
            </w:r>
          </w:p>
        </w:tc>
        <w:tc>
          <w:tcPr>
            <w:tcW w:w="265" w:type="dxa"/>
            <w:vAlign w:val="bottom"/>
          </w:tcPr>
          <w:p w14:paraId="12D3584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EF792F" w14:textId="42784771" w:rsidR="007F73A5" w:rsidRPr="000A5B56" w:rsidRDefault="007F73A5" w:rsidP="007F73A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5,783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8D98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8E5855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63DF562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F8BC29" w14:textId="07251B64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</w:p>
        </w:tc>
      </w:tr>
      <w:tr w:rsidR="007F73A5" w:rsidRPr="002A67C3" w14:paraId="0AAB7081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78A23C1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ยอดขาดทุนยกไป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E8AF54" w14:textId="349649E8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337,409</w:t>
            </w:r>
          </w:p>
        </w:tc>
        <w:tc>
          <w:tcPr>
            <w:tcW w:w="236" w:type="dxa"/>
            <w:vAlign w:val="bottom"/>
          </w:tcPr>
          <w:p w14:paraId="339AE2F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5802C39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16C48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D7F8514" w14:textId="424BA735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2,905</w:t>
            </w:r>
          </w:p>
        </w:tc>
        <w:tc>
          <w:tcPr>
            <w:tcW w:w="265" w:type="dxa"/>
            <w:vAlign w:val="bottom"/>
          </w:tcPr>
          <w:p w14:paraId="5021361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250ADD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E997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F1B076" w14:textId="16D56919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33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244</w:t>
            </w:r>
          </w:p>
        </w:tc>
        <w:tc>
          <w:tcPr>
            <w:tcW w:w="257" w:type="dxa"/>
            <w:vAlign w:val="bottom"/>
          </w:tcPr>
          <w:p w14:paraId="640B76F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E06C67" w14:textId="5709DDCF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373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558</w:t>
            </w:r>
          </w:p>
        </w:tc>
      </w:tr>
      <w:tr w:rsidR="007F73A5" w:rsidRPr="002A67C3" w14:paraId="71A64924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6E07CA7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3FB" w14:textId="3864D3D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  <w:tab w:val="left" w:pos="912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98,972</w:t>
            </w:r>
          </w:p>
        </w:tc>
        <w:tc>
          <w:tcPr>
            <w:tcW w:w="236" w:type="dxa"/>
            <w:vAlign w:val="bottom"/>
          </w:tcPr>
          <w:p w14:paraId="67759DB9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6309E5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38660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AEC0E8" w14:textId="5270CEF7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(2,857)</w:t>
            </w:r>
          </w:p>
        </w:tc>
        <w:tc>
          <w:tcPr>
            <w:tcW w:w="265" w:type="dxa"/>
            <w:vAlign w:val="bottom"/>
          </w:tcPr>
          <w:p w14:paraId="232B5E1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9CEF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7F563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B4A34" w14:textId="654B0182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241</w:t>
            </w:r>
          </w:p>
        </w:tc>
        <w:tc>
          <w:tcPr>
            <w:tcW w:w="257" w:type="dxa"/>
            <w:vAlign w:val="bottom"/>
          </w:tcPr>
          <w:p w14:paraId="04FA9F0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2DBC8" w14:textId="696343F7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102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356</w:t>
            </w:r>
          </w:p>
        </w:tc>
      </w:tr>
      <w:tr w:rsidR="007F73A5" w:rsidRPr="002A67C3" w14:paraId="2BA4BF78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1350E0D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E6E33" w14:textId="4D6EBFF3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4,271,093</w:t>
            </w:r>
          </w:p>
        </w:tc>
        <w:tc>
          <w:tcPr>
            <w:tcW w:w="236" w:type="dxa"/>
            <w:vAlign w:val="bottom"/>
          </w:tcPr>
          <w:p w14:paraId="2A66690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8FF59" w14:textId="7878E184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7,104</w:t>
            </w:r>
          </w:p>
        </w:tc>
        <w:tc>
          <w:tcPr>
            <w:tcW w:w="270" w:type="dxa"/>
            <w:vAlign w:val="bottom"/>
          </w:tcPr>
          <w:p w14:paraId="60C8DB30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DA2D2" w14:textId="274EC855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(679,694)</w:t>
            </w:r>
          </w:p>
        </w:tc>
        <w:tc>
          <w:tcPr>
            <w:tcW w:w="265" w:type="dxa"/>
            <w:vAlign w:val="bottom"/>
          </w:tcPr>
          <w:p w14:paraId="18AC18B9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4128" w14:textId="1B590FD0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96E1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1BBBA" w14:textId="79EB1C2C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96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245</w:t>
            </w:r>
          </w:p>
        </w:tc>
        <w:tc>
          <w:tcPr>
            <w:tcW w:w="257" w:type="dxa"/>
            <w:vAlign w:val="bottom"/>
          </w:tcPr>
          <w:p w14:paraId="028BB81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15ACA" w14:textId="127D21BA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700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531</w:t>
            </w:r>
          </w:p>
        </w:tc>
      </w:tr>
      <w:tr w:rsidR="007F73A5" w:rsidRPr="002A67C3" w14:paraId="18A4D805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6A521F08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7D57D6" w14:textId="77777777" w:rsidR="007F73A5" w:rsidRPr="000A5B56" w:rsidRDefault="007F73A5" w:rsidP="007F73A5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29F9617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F4DD92D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89197F8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47FF26A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5" w:type="dxa"/>
            <w:vAlign w:val="bottom"/>
          </w:tcPr>
          <w:p w14:paraId="2B83A6DF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4A59518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55C2FE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82634C1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7" w:type="dxa"/>
            <w:vAlign w:val="bottom"/>
          </w:tcPr>
          <w:p w14:paraId="1CC2CFF2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025BE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F73A5" w:rsidRPr="002A67C3" w14:paraId="50D5BE5D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0700042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หนี้สินภาษีเงินได้</w:t>
            </w: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br/>
            </w:r>
            <w:r w:rsidRPr="000A5B5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bidi="th-TH"/>
              </w:rPr>
              <w:t xml:space="preserve">   </w:t>
            </w:r>
            <w:r w:rsidRPr="000A5B5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bidi="th-TH"/>
              </w:rPr>
              <w:t>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ACC2F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CC0FD7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22C86F6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65E26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5ACA261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6ADE25F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764A1C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9EDF6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BED4E4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39E0EE2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1D51B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F73A5" w:rsidRPr="002A67C3" w14:paraId="67A1C8FD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32F4D58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11494" w14:textId="0578D42C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115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736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256F5ED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3C9709B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5DA67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8C851BC" w14:textId="0C65E769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50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389</w:t>
            </w:r>
          </w:p>
        </w:tc>
        <w:tc>
          <w:tcPr>
            <w:tcW w:w="265" w:type="dxa"/>
            <w:vAlign w:val="bottom"/>
          </w:tcPr>
          <w:p w14:paraId="67F49B1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DEDF275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B421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A2CF5C" w14:textId="74F58F8B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157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199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63F9CAF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EB8D8B" w14:textId="63C18A7A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222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546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75B18D7C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44A8744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82332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F0DA5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70F656B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A5D8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C9338B2" w14:textId="4C1BF1D8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9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484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6F2DC0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EFF0CD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5D6C5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3D056D" w14:textId="45A96C7D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365</w:t>
            </w:r>
          </w:p>
        </w:tc>
        <w:tc>
          <w:tcPr>
            <w:tcW w:w="257" w:type="dxa"/>
            <w:vAlign w:val="bottom"/>
          </w:tcPr>
          <w:p w14:paraId="120619D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1A0EAC" w14:textId="13F2F29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(9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119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298DE231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378DC64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FD8CB4" w14:textId="4AFF591A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(209,999)</w:t>
            </w:r>
          </w:p>
        </w:tc>
        <w:tc>
          <w:tcPr>
            <w:tcW w:w="236" w:type="dxa"/>
            <w:vAlign w:val="bottom"/>
          </w:tcPr>
          <w:p w14:paraId="1E0BC49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4481773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8940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AE4098A" w14:textId="47FFD178" w:rsidR="007F73A5" w:rsidRPr="000A5B56" w:rsidRDefault="007F73A5" w:rsidP="007F73A5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13,778</w:t>
            </w:r>
          </w:p>
        </w:tc>
        <w:tc>
          <w:tcPr>
            <w:tcW w:w="265" w:type="dxa"/>
            <w:vAlign w:val="bottom"/>
          </w:tcPr>
          <w:p w14:paraId="494EDF0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1CEFEF5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18010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EC457C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5F3254A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E663C2" w14:textId="3C5CB34F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196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221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2C6BA4C8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7F3D5788" w14:textId="00065391" w:rsidR="007F73A5" w:rsidRPr="000A5B56" w:rsidRDefault="00E1001B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3EAB3" w14:textId="695F683F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281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538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15FBD4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50EC3390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830A10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25B23A" w14:textId="294C34C5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653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674</w:t>
            </w:r>
          </w:p>
        </w:tc>
        <w:tc>
          <w:tcPr>
            <w:tcW w:w="265" w:type="dxa"/>
            <w:vAlign w:val="bottom"/>
          </w:tcPr>
          <w:p w14:paraId="5733073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A82F34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27CB8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B73077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09CB10D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519FC8" w14:textId="068C28A0" w:rsidR="007F73A5" w:rsidRPr="000A5B56" w:rsidRDefault="007F73A5" w:rsidP="007F73A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627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864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7B3BF097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389D606D" w14:textId="3D1CE1CE" w:rsidR="007F73A5" w:rsidRPr="000A5B56" w:rsidRDefault="00C55050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0A5B5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ตราสาร</w:t>
            </w:r>
            <w:r w:rsidR="007F73A5"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89124A" w14:textId="76E5F028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(2,136)</w:t>
            </w:r>
          </w:p>
        </w:tc>
        <w:tc>
          <w:tcPr>
            <w:tcW w:w="236" w:type="dxa"/>
            <w:vAlign w:val="bottom"/>
          </w:tcPr>
          <w:p w14:paraId="0D8F487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vAlign w:val="bottom"/>
          </w:tcPr>
          <w:p w14:paraId="4CDB13A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8DF07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F4FF128" w14:textId="00E966A2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972</w:t>
            </w:r>
          </w:p>
        </w:tc>
        <w:tc>
          <w:tcPr>
            <w:tcW w:w="265" w:type="dxa"/>
            <w:vAlign w:val="bottom"/>
          </w:tcPr>
          <w:p w14:paraId="18E36E2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805100D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5ACAC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FE162D" w14:textId="77777777" w:rsidR="007F73A5" w:rsidRPr="000A5B56" w:rsidRDefault="007F73A5" w:rsidP="007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7" w:type="dxa"/>
            <w:vAlign w:val="bottom"/>
          </w:tcPr>
          <w:p w14:paraId="3AA5B86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A12603" w14:textId="6C2F9A10" w:rsidR="007F73A5" w:rsidRPr="000A5B56" w:rsidRDefault="007F73A5" w:rsidP="007F73A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164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2D6D7B21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4589D73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อื่น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0A5B56">
              <w:rPr>
                <w:rFonts w:ascii="Angsana New" w:hAnsi="Angsana New"/>
                <w:sz w:val="27"/>
                <w:szCs w:val="27"/>
                <w:cs/>
                <w:lang w:bidi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CA85" w14:textId="5EAEB114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333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023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99327F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71B5F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5E2F7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4F387F" w14:textId="3E776759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(40,617)</w:t>
            </w:r>
          </w:p>
        </w:tc>
        <w:tc>
          <w:tcPr>
            <w:tcW w:w="265" w:type="dxa"/>
            <w:vAlign w:val="bottom"/>
          </w:tcPr>
          <w:p w14:paraId="40376BB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CA7B2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A2B6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1E03" w14:textId="178680EE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59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 w:bidi="th-TH"/>
              </w:rPr>
              <w:t>326</w:t>
            </w:r>
            <w:r w:rsidRPr="000A5B56">
              <w:rPr>
                <w:rFonts w:ascii="Angsana New" w:hAnsi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26792704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A9AB3" w14:textId="72303950" w:rsidR="007F73A5" w:rsidRPr="000A5B56" w:rsidRDefault="007F73A5" w:rsidP="007F73A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7" w:right="-101"/>
              <w:rPr>
                <w:rFonts w:ascii="Angsana New" w:hAnsi="Angsana New"/>
                <w:sz w:val="27"/>
                <w:szCs w:val="27"/>
              </w:rPr>
            </w:pPr>
            <w:r w:rsidRPr="000A5B56">
              <w:rPr>
                <w:rFonts w:ascii="Angsana New" w:hAnsi="Angsana New"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432</w:t>
            </w:r>
            <w:r w:rsidRPr="000A5B56">
              <w:rPr>
                <w:rFonts w:ascii="Angsana New" w:hAnsi="Angsana New"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sz w:val="27"/>
                <w:szCs w:val="27"/>
                <w:lang w:val="en-US"/>
              </w:rPr>
              <w:t>966</w:t>
            </w:r>
            <w:r w:rsidRPr="000A5B5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73A5" w:rsidRPr="002A67C3" w14:paraId="3E0F3D6E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5C195A02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rtl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EE155" w14:textId="709548F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942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432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137553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D08E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DC662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7E240" w14:textId="5BF5066E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668,712</w:t>
            </w:r>
          </w:p>
        </w:tc>
        <w:tc>
          <w:tcPr>
            <w:tcW w:w="265" w:type="dxa"/>
            <w:vAlign w:val="bottom"/>
          </w:tcPr>
          <w:p w14:paraId="08BF834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CD07A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6B84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955F7" w14:textId="1D7B3891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216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160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3AB39F1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B6F08" w14:textId="3A063A33" w:rsidR="007F73A5" w:rsidRPr="000A5B56" w:rsidRDefault="007F73A5" w:rsidP="007F73A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489,880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  <w:tr w:rsidR="007F73A5" w:rsidRPr="002A67C3" w14:paraId="412ACC5C" w14:textId="77777777" w:rsidTr="00345D3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bottom"/>
          </w:tcPr>
          <w:p w14:paraId="69B46F4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4AEA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72CD578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E0603A1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C629A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39CB2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C339A4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3044A" w14:textId="77777777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right="-10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B86AF0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7426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34D38C0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0BC0B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F73A5" w:rsidRPr="00126CB4" w14:paraId="52838279" w14:textId="77777777" w:rsidTr="00345D33">
        <w:trPr>
          <w:gridAfter w:val="1"/>
          <w:wAfter w:w="11" w:type="dxa"/>
          <w:trHeight w:val="425"/>
        </w:trPr>
        <w:tc>
          <w:tcPr>
            <w:tcW w:w="2250" w:type="dxa"/>
            <w:shd w:val="clear" w:color="auto" w:fill="auto"/>
            <w:vAlign w:val="bottom"/>
          </w:tcPr>
          <w:p w14:paraId="21EEC18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827B21" w14:textId="671EF88A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671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339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2BBA9833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06DB5FE" w14:textId="30BBD5F5" w:rsidR="007F73A5" w:rsidRPr="000A5B56" w:rsidRDefault="007F73A5" w:rsidP="007F7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0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7,104</w:t>
            </w:r>
          </w:p>
        </w:tc>
        <w:tc>
          <w:tcPr>
            <w:tcW w:w="270" w:type="dxa"/>
            <w:vAlign w:val="bottom"/>
          </w:tcPr>
          <w:p w14:paraId="7BEBA677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5E113A" w14:textId="4DC73A23" w:rsidR="007F73A5" w:rsidRPr="000A5B56" w:rsidRDefault="007F73A5" w:rsidP="007F73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9" w:right="-62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(10,982)</w:t>
            </w:r>
          </w:p>
        </w:tc>
        <w:tc>
          <w:tcPr>
            <w:tcW w:w="265" w:type="dxa"/>
            <w:vAlign w:val="bottom"/>
          </w:tcPr>
          <w:p w14:paraId="25C7AA6D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E1CE98" w14:textId="1328BC90" w:rsidR="007F73A5" w:rsidRPr="000A5B56" w:rsidRDefault="007F73A5" w:rsidP="007F73A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5,783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BF837F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476BA" w14:textId="5CFD0171" w:rsidR="007F73A5" w:rsidRPr="000A5B56" w:rsidRDefault="007F73A5" w:rsidP="007F73A5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119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915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73EBA45E" w14:textId="77777777" w:rsidR="007F73A5" w:rsidRPr="000A5B56" w:rsidRDefault="007F73A5" w:rsidP="007F73A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0DB272" w14:textId="3B2F3064" w:rsidR="007F73A5" w:rsidRPr="000A5B56" w:rsidRDefault="007F73A5" w:rsidP="007F73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789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349</w:t>
            </w:r>
            <w:r w:rsidRPr="000A5B56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1A314B9A" w14:textId="77777777" w:rsidR="003F33A6" w:rsidRDefault="003F33A6" w:rsidP="00F41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2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237"/>
        <w:gridCol w:w="933"/>
        <w:gridCol w:w="265"/>
        <w:gridCol w:w="995"/>
        <w:gridCol w:w="275"/>
        <w:gridCol w:w="1071"/>
        <w:gridCol w:w="270"/>
        <w:gridCol w:w="1080"/>
      </w:tblGrid>
      <w:tr w:rsidR="00345D33" w:rsidRPr="004E63A4" w14:paraId="177B1EA0" w14:textId="77777777" w:rsidTr="00532C1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46DC43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16" w:type="dxa"/>
            <w:gridSpan w:val="9"/>
            <w:shd w:val="clear" w:color="auto" w:fill="auto"/>
            <w:vAlign w:val="bottom"/>
          </w:tcPr>
          <w:p w14:paraId="720DD396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D33" w:rsidRPr="004E63A4" w14:paraId="1216AD79" w14:textId="77777777" w:rsidTr="00532C1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952A0C9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EF35D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70F1EF8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9" w:type="dxa"/>
            <w:gridSpan w:val="5"/>
            <w:tcBorders>
              <w:bottom w:val="single" w:sz="4" w:space="0" w:color="auto"/>
            </w:tcBorders>
            <w:vAlign w:val="bottom"/>
          </w:tcPr>
          <w:p w14:paraId="0C7F914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bottom"/>
          </w:tcPr>
          <w:p w14:paraId="14F5D65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62DB21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45D33" w:rsidRPr="004E63A4" w14:paraId="742733A4" w14:textId="77777777" w:rsidTr="00532C1B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B09B182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EB84B2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1F4E6A8C" w14:textId="6674F13D" w:rsidR="00345D33" w:rsidRPr="00063EF2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7" w:type="dxa"/>
            <w:vAlign w:val="bottom"/>
          </w:tcPr>
          <w:p w14:paraId="1E5A3415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058CDE74" w14:textId="77777777" w:rsidR="00345D33" w:rsidRPr="00063EF2" w:rsidRDefault="00345D33" w:rsidP="00345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083EACE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77D076B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  <w:p w14:paraId="42926F5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06C6EDF3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3285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4650749E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7969C68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7FAEE71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09A226B" w14:textId="51B534C6" w:rsidR="00345D33" w:rsidRPr="00063EF2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45D33" w:rsidRPr="00063E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45D33" w:rsidRPr="004E63A4" w14:paraId="4552927E" w14:textId="77777777" w:rsidTr="00532C1B">
        <w:tc>
          <w:tcPr>
            <w:tcW w:w="3150" w:type="dxa"/>
            <w:shd w:val="clear" w:color="auto" w:fill="auto"/>
            <w:vAlign w:val="bottom"/>
          </w:tcPr>
          <w:p w14:paraId="1EF51371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16" w:type="dxa"/>
            <w:gridSpan w:val="9"/>
            <w:shd w:val="clear" w:color="auto" w:fill="auto"/>
            <w:vAlign w:val="bottom"/>
          </w:tcPr>
          <w:p w14:paraId="3AF78914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5D33" w:rsidRPr="004E63A4" w14:paraId="2C3B18E4" w14:textId="77777777" w:rsidTr="00532C1B">
        <w:tc>
          <w:tcPr>
            <w:tcW w:w="3150" w:type="dxa"/>
            <w:shd w:val="clear" w:color="auto" w:fill="auto"/>
            <w:vAlign w:val="bottom"/>
          </w:tcPr>
          <w:p w14:paraId="0BCAB788" w14:textId="2D55AC64" w:rsidR="00345D33" w:rsidRPr="00063EF2" w:rsidRDefault="000D72D7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F8204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5BDAB3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4BE1D99F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668560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2177AD6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9D017BD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F2BB01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00528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3A280FC" w14:textId="77777777" w:rsidR="00345D33" w:rsidRPr="00063EF2" w:rsidRDefault="00345D33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45D33" w:rsidRPr="004E63A4" w14:paraId="4AA3126C" w14:textId="77777777" w:rsidTr="00532C1B">
        <w:tc>
          <w:tcPr>
            <w:tcW w:w="3150" w:type="dxa"/>
            <w:shd w:val="clear" w:color="auto" w:fill="auto"/>
            <w:vAlign w:val="bottom"/>
          </w:tcPr>
          <w:p w14:paraId="7236B865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384CE52A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9005A71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D9A8741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C439929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58579DD9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44F7383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70F2EB8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8049A5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09621FE" w14:textId="77777777" w:rsidR="00345D33" w:rsidRPr="00063EF2" w:rsidRDefault="00345D33" w:rsidP="00C3279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641E3" w:rsidRPr="004E63A4" w14:paraId="455DE3CD" w14:textId="77777777" w:rsidTr="00532C1B">
        <w:tc>
          <w:tcPr>
            <w:tcW w:w="3150" w:type="dxa"/>
            <w:shd w:val="clear" w:color="auto" w:fill="auto"/>
            <w:vAlign w:val="bottom"/>
          </w:tcPr>
          <w:p w14:paraId="6D068A87" w14:textId="039FE5AF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EFD6052" w14:textId="3EAF6178" w:rsidR="00A641E3" w:rsidRPr="00FA354E" w:rsidRDefault="000D72D7" w:rsidP="00FA354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641E3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237" w:type="dxa"/>
            <w:vAlign w:val="bottom"/>
          </w:tcPr>
          <w:p w14:paraId="4964E64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3EE23BDB" w14:textId="61F8CC6B" w:rsidR="00A641E3" w:rsidRPr="00063EF2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81F1E2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2CD44643" w14:textId="500E5255" w:rsidR="00A641E3" w:rsidRPr="008C1326" w:rsidRDefault="00A641E3" w:rsidP="008C132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C132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8C13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6698437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A6219BA" w14:textId="020FCBD8" w:rsidR="00A641E3" w:rsidRPr="008C1326" w:rsidRDefault="00A641E3" w:rsidP="008C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8C13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81F66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4D75ED5" w14:textId="3428D487" w:rsidR="00A641E3" w:rsidRPr="008C1326" w:rsidRDefault="000D72D7" w:rsidP="002668C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</w:tr>
      <w:tr w:rsidR="00A641E3" w:rsidRPr="004E63A4" w14:paraId="165C9851" w14:textId="77777777" w:rsidTr="00532C1B">
        <w:tc>
          <w:tcPr>
            <w:tcW w:w="3150" w:type="dxa"/>
            <w:shd w:val="clear" w:color="auto" w:fill="auto"/>
            <w:vAlign w:val="bottom"/>
          </w:tcPr>
          <w:p w14:paraId="3DF901D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7A0AB" w14:textId="7CA7007F" w:rsidR="00A641E3" w:rsidRPr="00FA354E" w:rsidRDefault="000D72D7" w:rsidP="00FA354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A641E3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6B8F9F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3E7195E3" w14:textId="20C7023C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C13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268FF81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7C2E316B" w14:textId="6261D409" w:rsidR="00A641E3" w:rsidRPr="00063EF2" w:rsidRDefault="00A641E3" w:rsidP="00BD0F8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308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132AE19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F1E14BB" w14:textId="330BD60A" w:rsidR="00A641E3" w:rsidRPr="008C1326" w:rsidRDefault="00A641E3" w:rsidP="008C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8C13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E3BD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D19EB16" w14:textId="21DD5D5F" w:rsidR="00A641E3" w:rsidRPr="008C1326" w:rsidRDefault="000D72D7" w:rsidP="002668C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</w:tr>
      <w:tr w:rsidR="00A641E3" w:rsidRPr="004E63A4" w14:paraId="1944B907" w14:textId="77777777" w:rsidTr="00532C1B">
        <w:tc>
          <w:tcPr>
            <w:tcW w:w="3150" w:type="dxa"/>
            <w:shd w:val="clear" w:color="auto" w:fill="auto"/>
            <w:vAlign w:val="bottom"/>
          </w:tcPr>
          <w:p w14:paraId="794C0F7F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75FB848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191A85" w14:textId="32637936" w:rsidR="00A641E3" w:rsidRPr="00FA354E" w:rsidRDefault="000D72D7" w:rsidP="00FA354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A641E3"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1B3F8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B61D8E4" w14:textId="0DAD77B7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3CA866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0B932CFC" w14:textId="6041F627" w:rsidR="00A641E3" w:rsidRPr="00063EF2" w:rsidRDefault="000D72D7" w:rsidP="008C1326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75" w:type="dxa"/>
            <w:vAlign w:val="bottom"/>
          </w:tcPr>
          <w:p w14:paraId="283173E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38FD4E" w14:textId="2320D359" w:rsidR="00A641E3" w:rsidRPr="00063EF2" w:rsidRDefault="00A641E3" w:rsidP="008C13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A414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E86ED26" w14:textId="6F17E753" w:rsidR="00A641E3" w:rsidRPr="008C1326" w:rsidRDefault="000D72D7" w:rsidP="002668C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</w:p>
        </w:tc>
      </w:tr>
      <w:tr w:rsidR="00A641E3" w:rsidRPr="004E63A4" w14:paraId="148FD873" w14:textId="77777777" w:rsidTr="00532C1B">
        <w:tc>
          <w:tcPr>
            <w:tcW w:w="3150" w:type="dxa"/>
            <w:shd w:val="clear" w:color="auto" w:fill="auto"/>
            <w:vAlign w:val="bottom"/>
          </w:tcPr>
          <w:p w14:paraId="7C7B080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0B1A4" w14:textId="077550DC" w:rsidR="00A641E3" w:rsidRPr="00A641E3" w:rsidRDefault="000D72D7" w:rsidP="00FA354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</w:t>
            </w:r>
            <w:r w:rsidR="00A641E3"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DBAF08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68033" w14:textId="52D658A2" w:rsidR="00A641E3" w:rsidRPr="00A641E3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8010A81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CD8E0" w14:textId="028D047C" w:rsidR="00A641E3" w:rsidRPr="00A641E3" w:rsidRDefault="00A641E3" w:rsidP="002668C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2118ACF8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06449" w14:textId="3742EA50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663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41537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D0DE" w14:textId="5B8AA5D7" w:rsidR="00A641E3" w:rsidRPr="00A641E3" w:rsidRDefault="000D72D7" w:rsidP="00FA35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A641E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</w:tr>
      <w:tr w:rsidR="00A641E3" w:rsidRPr="009E4A65" w14:paraId="65A115F9" w14:textId="77777777" w:rsidTr="00532C1B">
        <w:tc>
          <w:tcPr>
            <w:tcW w:w="3150" w:type="dxa"/>
            <w:shd w:val="clear" w:color="auto" w:fill="auto"/>
            <w:vAlign w:val="bottom"/>
          </w:tcPr>
          <w:p w14:paraId="6D6F7ABB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C458A9" w14:textId="77777777" w:rsidR="00A641E3" w:rsidRPr="009E4A65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8A27A1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021F3C56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5" w:type="dxa"/>
            <w:vAlign w:val="bottom"/>
          </w:tcPr>
          <w:p w14:paraId="035A517D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14:paraId="3AF4DC43" w14:textId="77777777" w:rsidR="00A641E3" w:rsidRPr="009E4A65" w:rsidRDefault="00A641E3" w:rsidP="0053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vAlign w:val="bottom"/>
          </w:tcPr>
          <w:p w14:paraId="5EB2DB7B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E9AF6D9" w14:textId="77777777" w:rsidR="00A641E3" w:rsidRPr="009E4A65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FC8B4B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8789962" w14:textId="77777777" w:rsidR="00A641E3" w:rsidRPr="009E4A65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41E3" w:rsidRPr="004E63A4" w14:paraId="45E467D5" w14:textId="77777777" w:rsidTr="00532C1B">
        <w:tc>
          <w:tcPr>
            <w:tcW w:w="3150" w:type="dxa"/>
            <w:shd w:val="clear" w:color="auto" w:fill="auto"/>
            <w:vAlign w:val="bottom"/>
          </w:tcPr>
          <w:p w14:paraId="6FD4D555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922F3" w14:textId="77777777" w:rsidR="00A641E3" w:rsidRPr="00A641E3" w:rsidRDefault="00A641E3" w:rsidP="008C1326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08EB4E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1DBE8F4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328A973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09D6FFD5" w14:textId="77777777" w:rsidR="00A641E3" w:rsidRPr="00063EF2" w:rsidRDefault="00A641E3" w:rsidP="00532C1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1821375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D55D256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73082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0BC07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41E3" w:rsidRPr="004E63A4" w14:paraId="039FAC5D" w14:textId="77777777" w:rsidTr="00532C1B">
        <w:tc>
          <w:tcPr>
            <w:tcW w:w="3150" w:type="dxa"/>
            <w:shd w:val="clear" w:color="auto" w:fill="auto"/>
            <w:vAlign w:val="bottom"/>
          </w:tcPr>
          <w:p w14:paraId="667029D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78025101" w14:textId="6ECF4BD7" w:rsidR="00A641E3" w:rsidRPr="00FA354E" w:rsidRDefault="00A641E3" w:rsidP="00FA354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FA354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FA354E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FA354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0BEA9824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</w:tcPr>
          <w:p w14:paraId="41DB4B75" w14:textId="3DB80DA4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4EAB20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0ABD81CE" w14:textId="15CBA4AC" w:rsidR="00A641E3" w:rsidRPr="00063EF2" w:rsidRDefault="000D72D7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641E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75" w:type="dxa"/>
            <w:vAlign w:val="bottom"/>
          </w:tcPr>
          <w:p w14:paraId="2329709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D0FF8A" w14:textId="03D3266A" w:rsidR="00A641E3" w:rsidRPr="00A641E3" w:rsidRDefault="00A641E3" w:rsidP="008C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837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E80AD3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BF43B9D" w14:textId="696C27C9" w:rsidR="00A641E3" w:rsidRPr="00063EF2" w:rsidRDefault="00A641E3" w:rsidP="00FA35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967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641E3" w:rsidRPr="004E63A4" w14:paraId="3114407A" w14:textId="77777777" w:rsidTr="00340D56">
        <w:tc>
          <w:tcPr>
            <w:tcW w:w="3150" w:type="dxa"/>
            <w:shd w:val="clear" w:color="auto" w:fill="auto"/>
            <w:vAlign w:val="bottom"/>
          </w:tcPr>
          <w:p w14:paraId="289418BA" w14:textId="75D4B253" w:rsidR="00A641E3" w:rsidRPr="00063EF2" w:rsidRDefault="00613FD1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13FD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  <w:r w:rsidRPr="00613FD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="00E04E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E04E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) </w:t>
            </w:r>
            <w:r w:rsidRPr="00613FD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54856652" w14:textId="048DD3DA" w:rsidR="00A641E3" w:rsidRPr="007C6718" w:rsidRDefault="00A641E3" w:rsidP="008C13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20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671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CB32DF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20F6E580" w14:textId="58F0115C" w:rsidR="00A641E3" w:rsidRPr="008C1326" w:rsidRDefault="00A641E3" w:rsidP="00340D5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ACF1CA4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68AA1CF" w14:textId="70D6C670" w:rsidR="00A641E3" w:rsidRPr="00063EF2" w:rsidRDefault="00A641E3" w:rsidP="00C8135C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F6E610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88E54A4" w14:textId="147A47A3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963</w:t>
            </w:r>
            <w:r w:rsidRPr="00A641E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751E97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C76B541" w14:textId="4F4C25E7" w:rsidR="00A641E3" w:rsidRPr="00063EF2" w:rsidRDefault="00A641E3" w:rsidP="00FA35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963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641E3" w:rsidRPr="004E63A4" w14:paraId="4DB88857" w14:textId="77777777" w:rsidTr="00532C1B">
        <w:tc>
          <w:tcPr>
            <w:tcW w:w="3150" w:type="dxa"/>
            <w:shd w:val="clear" w:color="auto" w:fill="auto"/>
            <w:vAlign w:val="bottom"/>
          </w:tcPr>
          <w:p w14:paraId="1FA4135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71392" w14:textId="2E593895" w:rsidR="00A641E3" w:rsidRPr="00A641E3" w:rsidRDefault="00A641E3" w:rsidP="008156AD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06CADC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8A15FD3" w14:textId="0CD6ECE3" w:rsidR="00A641E3" w:rsidRPr="0048647C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864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1E5C58B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83F8F" w14:textId="7764C56F" w:rsidR="00A641E3" w:rsidRPr="00A641E3" w:rsidRDefault="000D72D7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75" w:type="dxa"/>
            <w:vAlign w:val="bottom"/>
          </w:tcPr>
          <w:p w14:paraId="410B3787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E0311" w14:textId="1B1278D3" w:rsidR="00A641E3" w:rsidRPr="008C1326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</w:t>
            </w: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963</w:t>
            </w: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898E3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E2404" w14:textId="7D66A384" w:rsidR="00A641E3" w:rsidRPr="00A641E3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930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641E3" w:rsidRPr="004E63A4" w14:paraId="61E21ECC" w14:textId="77777777" w:rsidTr="00532C1B">
        <w:tc>
          <w:tcPr>
            <w:tcW w:w="3150" w:type="dxa"/>
            <w:shd w:val="clear" w:color="auto" w:fill="auto"/>
            <w:vAlign w:val="bottom"/>
          </w:tcPr>
          <w:p w14:paraId="3B53581C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67F03C" w14:textId="6EE4B8E4" w:rsidR="00A641E3" w:rsidRPr="00532C1B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77DAE8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615B718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4A1DF221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79DEB0BB" w14:textId="77777777" w:rsidR="00A641E3" w:rsidRPr="00532C1B" w:rsidRDefault="00A641E3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6F2EE07B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66B3E9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0DAC5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A58B69" w14:textId="77777777" w:rsidR="00A641E3" w:rsidRPr="00532C1B" w:rsidRDefault="00A641E3" w:rsidP="00A641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641E3" w:rsidRPr="004E63A4" w14:paraId="50002C56" w14:textId="77777777" w:rsidTr="00532C1B">
        <w:tc>
          <w:tcPr>
            <w:tcW w:w="3150" w:type="dxa"/>
            <w:shd w:val="clear" w:color="auto" w:fill="auto"/>
            <w:vAlign w:val="bottom"/>
          </w:tcPr>
          <w:p w14:paraId="3AC4684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E1426A" w14:textId="5B2B5ABF" w:rsidR="00A641E3" w:rsidRPr="00A641E3" w:rsidRDefault="000D72D7" w:rsidP="00FA354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="00A641E3"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BD8F16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222709C6" w14:textId="2C4A7A9C" w:rsidR="00A641E3" w:rsidRPr="00063EF2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44" w:right="-7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EAEAF0B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1E7E2917" w14:textId="77B1C8AF" w:rsidR="00A641E3" w:rsidRPr="00063EF2" w:rsidRDefault="000D72D7" w:rsidP="00532C1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751</w:t>
            </w:r>
          </w:p>
        </w:tc>
        <w:tc>
          <w:tcPr>
            <w:tcW w:w="275" w:type="dxa"/>
            <w:vAlign w:val="bottom"/>
          </w:tcPr>
          <w:p w14:paraId="68FB270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42E6E" w14:textId="23280FA9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626</w:t>
            </w:r>
            <w:r w:rsidRPr="00A641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5D600" w14:textId="77777777" w:rsidR="00A641E3" w:rsidRPr="00A641E3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FA600" w14:textId="5AE3A597" w:rsidR="00A641E3" w:rsidRPr="00A641E3" w:rsidRDefault="00A641E3" w:rsidP="0048647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641E3" w:rsidRPr="004E63A4" w14:paraId="3169E934" w14:textId="77777777" w:rsidTr="00532C1B">
        <w:tc>
          <w:tcPr>
            <w:tcW w:w="3150" w:type="dxa"/>
            <w:shd w:val="clear" w:color="auto" w:fill="auto"/>
            <w:vAlign w:val="bottom"/>
          </w:tcPr>
          <w:p w14:paraId="31B1AD05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76120" w14:textId="3F0E3CA8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65C6F7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3" w:type="dxa"/>
            <w:vAlign w:val="bottom"/>
          </w:tcPr>
          <w:p w14:paraId="1C8ED05E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5" w:type="dxa"/>
            <w:vAlign w:val="bottom"/>
          </w:tcPr>
          <w:p w14:paraId="2DDC696F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C5A581" w14:textId="77777777" w:rsidR="00A641E3" w:rsidRPr="00532C1B" w:rsidRDefault="00A641E3" w:rsidP="0053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86B526D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461681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A5D2F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B35938A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  <w:tr w:rsidR="00A641E3" w:rsidRPr="004E63A4" w14:paraId="521492E9" w14:textId="77777777" w:rsidTr="00532C1B">
        <w:tc>
          <w:tcPr>
            <w:tcW w:w="3150" w:type="dxa"/>
            <w:shd w:val="clear" w:color="auto" w:fill="auto"/>
            <w:vAlign w:val="bottom"/>
          </w:tcPr>
          <w:p w14:paraId="47244216" w14:textId="7FFB1D0B" w:rsidR="00A641E3" w:rsidRPr="00063EF2" w:rsidRDefault="000D72D7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829CC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384EDA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4C35CF92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68EDBA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74E2AC" w14:textId="77777777" w:rsidR="00A641E3" w:rsidRPr="00063EF2" w:rsidRDefault="00A641E3" w:rsidP="0053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62289BC0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AEC0897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25BA6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752E47E" w14:textId="77777777" w:rsidR="00A641E3" w:rsidRPr="00063EF2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7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641E3" w:rsidRPr="004E63A4" w14:paraId="11BE4BF4" w14:textId="77777777" w:rsidTr="00532C1B">
        <w:tc>
          <w:tcPr>
            <w:tcW w:w="3150" w:type="dxa"/>
            <w:shd w:val="clear" w:color="auto" w:fill="auto"/>
            <w:vAlign w:val="bottom"/>
          </w:tcPr>
          <w:p w14:paraId="7A54C603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13D6B5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4C4B7AA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06AD9CF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D6C1F20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47F2F594" w14:textId="77777777" w:rsidR="00A641E3" w:rsidRPr="00063EF2" w:rsidRDefault="00A641E3" w:rsidP="00532C1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4EC3F845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18502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C89168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37F326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641E3" w:rsidRPr="004E63A4" w14:paraId="4E32D322" w14:textId="77777777" w:rsidTr="00532C1B">
        <w:tc>
          <w:tcPr>
            <w:tcW w:w="3150" w:type="dxa"/>
            <w:shd w:val="clear" w:color="auto" w:fill="auto"/>
            <w:vAlign w:val="bottom"/>
          </w:tcPr>
          <w:p w14:paraId="4C7486A3" w14:textId="14BF8C04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ค่าเผื่อการด้อยค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่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าสินทรัพย์ทางการเงิน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D5E017E" w14:textId="77777777" w:rsidR="00A641E3" w:rsidRPr="00063EF2" w:rsidRDefault="00A641E3" w:rsidP="008C13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20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A6C164B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6F9FF4B7" w14:textId="2127577C" w:rsidR="00A641E3" w:rsidRPr="00063EF2" w:rsidRDefault="000D72D7" w:rsidP="008C1326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A641E3" w:rsidRPr="00063EF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65" w:type="dxa"/>
            <w:vAlign w:val="bottom"/>
          </w:tcPr>
          <w:p w14:paraId="667BF688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CADA888" w14:textId="3C18F852" w:rsidR="00A641E3" w:rsidRPr="00063EF2" w:rsidRDefault="000D72D7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641E3" w:rsidRPr="00063EF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</w:p>
        </w:tc>
        <w:tc>
          <w:tcPr>
            <w:tcW w:w="275" w:type="dxa"/>
            <w:vAlign w:val="bottom"/>
          </w:tcPr>
          <w:p w14:paraId="6D273D2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562C40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75B4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A454346" w14:textId="53649FE9" w:rsidR="00A641E3" w:rsidRPr="008C1326" w:rsidRDefault="000D72D7" w:rsidP="002668C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</w:tr>
      <w:tr w:rsidR="00A641E3" w:rsidRPr="004E63A4" w14:paraId="7AE92058" w14:textId="77777777" w:rsidTr="00532C1B">
        <w:tc>
          <w:tcPr>
            <w:tcW w:w="3150" w:type="dxa"/>
            <w:shd w:val="clear" w:color="auto" w:fill="auto"/>
            <w:vAlign w:val="bottom"/>
          </w:tcPr>
          <w:p w14:paraId="0EDA9F30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19B420" w14:textId="77777777" w:rsidR="00A641E3" w:rsidRPr="008C1326" w:rsidRDefault="00A641E3" w:rsidP="008C132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9" w:right="-20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0189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F5C91DA" w14:textId="77777777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D544418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44C515C6" w14:textId="45DF2460" w:rsidR="00A641E3" w:rsidRPr="00063EF2" w:rsidRDefault="000D72D7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A641E3"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275" w:type="dxa"/>
            <w:vAlign w:val="bottom"/>
          </w:tcPr>
          <w:p w14:paraId="57E12A9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2BBEA4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D86F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C6FDFCA" w14:textId="7634DD35" w:rsidR="00A641E3" w:rsidRPr="008C1326" w:rsidRDefault="000D72D7" w:rsidP="002668C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577</w:t>
            </w:r>
          </w:p>
        </w:tc>
      </w:tr>
      <w:tr w:rsidR="00A641E3" w:rsidRPr="004E63A4" w14:paraId="22B364A0" w14:textId="77777777" w:rsidTr="00532C1B">
        <w:tc>
          <w:tcPr>
            <w:tcW w:w="3150" w:type="dxa"/>
            <w:shd w:val="clear" w:color="auto" w:fill="auto"/>
            <w:vAlign w:val="bottom"/>
          </w:tcPr>
          <w:p w14:paraId="5C8AD99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ประมาณการหนี้สินสำหรับ</w:t>
            </w:r>
          </w:p>
          <w:p w14:paraId="55CB296F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17983" w14:textId="5E13BC2E" w:rsidR="00A641E3" w:rsidRPr="00063EF2" w:rsidRDefault="000D72D7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A641E3"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9F8FE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9604765" w14:textId="77777777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D9FA33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vAlign w:val="bottom"/>
          </w:tcPr>
          <w:p w14:paraId="00445CCE" w14:textId="4A23C258" w:rsidR="00A641E3" w:rsidRPr="00063EF2" w:rsidRDefault="00A641E3" w:rsidP="00C8135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3EF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083</w:t>
            </w:r>
            <w:r w:rsidRPr="00063EF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59A901AF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3B26EEB" w14:textId="755C21C4" w:rsidR="00A641E3" w:rsidRPr="00063EF2" w:rsidRDefault="000D72D7" w:rsidP="008C13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641E3" w:rsidRPr="00063E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5F52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FAAB376" w14:textId="2BC00850" w:rsidR="00A641E3" w:rsidRPr="008C1326" w:rsidRDefault="000D72D7" w:rsidP="00BD0F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A641E3" w:rsidRPr="008C13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</w:tr>
      <w:tr w:rsidR="00A641E3" w:rsidRPr="004E63A4" w14:paraId="124E523C" w14:textId="77777777" w:rsidTr="00532C1B">
        <w:tc>
          <w:tcPr>
            <w:tcW w:w="3150" w:type="dxa"/>
            <w:shd w:val="clear" w:color="auto" w:fill="auto"/>
            <w:vAlign w:val="bottom"/>
          </w:tcPr>
          <w:p w14:paraId="57280EC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C2BDB" w14:textId="14EBDC74" w:rsidR="00A641E3" w:rsidRPr="00063EF2" w:rsidRDefault="000D72D7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B4D8B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AB74C" w14:textId="7D02A454" w:rsidR="00A641E3" w:rsidRPr="00063EF2" w:rsidRDefault="000D72D7" w:rsidP="008C132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65" w:type="dxa"/>
            <w:vAlign w:val="bottom"/>
          </w:tcPr>
          <w:p w14:paraId="5F76A45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C881B" w14:textId="22BCCEAE" w:rsidR="00A641E3" w:rsidRPr="00063EF2" w:rsidRDefault="000D72D7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275" w:type="dxa"/>
            <w:vAlign w:val="bottom"/>
          </w:tcPr>
          <w:p w14:paraId="5B4E6B78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DB781" w14:textId="487E44DD" w:rsidR="00A641E3" w:rsidRPr="00063EF2" w:rsidRDefault="000D72D7" w:rsidP="008C13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5B2B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5208B" w14:textId="1795AADC" w:rsidR="00A641E3" w:rsidRPr="00063EF2" w:rsidRDefault="000D72D7" w:rsidP="002668C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639</w:t>
            </w:r>
          </w:p>
        </w:tc>
      </w:tr>
      <w:tr w:rsidR="00A641E3" w:rsidRPr="004E63A4" w14:paraId="39513218" w14:textId="77777777" w:rsidTr="00532C1B">
        <w:tc>
          <w:tcPr>
            <w:tcW w:w="3150" w:type="dxa"/>
            <w:shd w:val="clear" w:color="auto" w:fill="auto"/>
            <w:vAlign w:val="bottom"/>
          </w:tcPr>
          <w:p w14:paraId="61B58430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D0EB7" w14:textId="77777777" w:rsidR="00A641E3" w:rsidRPr="00532C1B" w:rsidRDefault="00A641E3" w:rsidP="00A641E3">
            <w:pPr>
              <w:tabs>
                <w:tab w:val="clear" w:pos="907"/>
                <w:tab w:val="left" w:pos="86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4A3DD3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72329C18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5" w:type="dxa"/>
            <w:vAlign w:val="bottom"/>
          </w:tcPr>
          <w:p w14:paraId="1A9B39C2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5" w:type="dxa"/>
            <w:vAlign w:val="bottom"/>
          </w:tcPr>
          <w:p w14:paraId="500396D3" w14:textId="77777777" w:rsidR="00A641E3" w:rsidRPr="00532C1B" w:rsidRDefault="00A641E3" w:rsidP="0053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vAlign w:val="bottom"/>
          </w:tcPr>
          <w:p w14:paraId="34BE0434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8B419C7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DCDCC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7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3DCD12B" w14:textId="77777777" w:rsidR="00A641E3" w:rsidRPr="00532C1B" w:rsidRDefault="00A641E3" w:rsidP="00A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41E3" w:rsidRPr="004E63A4" w14:paraId="2C5C1E70" w14:textId="77777777" w:rsidTr="00532C1B">
        <w:tc>
          <w:tcPr>
            <w:tcW w:w="3150" w:type="dxa"/>
            <w:shd w:val="clear" w:color="auto" w:fill="auto"/>
            <w:vAlign w:val="bottom"/>
          </w:tcPr>
          <w:p w14:paraId="7AFB838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1D6D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1CAE4AB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3FB35EAB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5F43AB33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vAlign w:val="bottom"/>
          </w:tcPr>
          <w:p w14:paraId="420B9EA4" w14:textId="77777777" w:rsidR="00A641E3" w:rsidRPr="00063EF2" w:rsidRDefault="00A641E3" w:rsidP="00532C1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52D1CE9F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27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5F089D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E411E3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38EE7B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41E3" w:rsidRPr="004E63A4" w14:paraId="4DC5E150" w14:textId="77777777" w:rsidTr="00532C1B">
        <w:tc>
          <w:tcPr>
            <w:tcW w:w="3150" w:type="dxa"/>
            <w:shd w:val="clear" w:color="auto" w:fill="auto"/>
            <w:vAlign w:val="bottom"/>
          </w:tcPr>
          <w:p w14:paraId="6508890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37E93D0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4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9F94F1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C5C8FA7" w14:textId="77777777" w:rsidR="00A641E3" w:rsidRPr="00063EF2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FFF99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9" w:right="-2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" w:type="dxa"/>
            <w:vAlign w:val="bottom"/>
          </w:tcPr>
          <w:p w14:paraId="38163247" w14:textId="43A9A8B9" w:rsidR="00A641E3" w:rsidRPr="00063EF2" w:rsidRDefault="00A641E3" w:rsidP="00C8135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18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46939846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457E0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00F97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06FD833" w14:textId="39BAF76F" w:rsidR="00A641E3" w:rsidRPr="00063EF2" w:rsidRDefault="00A641E3" w:rsidP="002668C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344</w:t>
            </w:r>
            <w:r w:rsidRPr="00063EF2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A641E3" w:rsidRPr="004E63A4" w14:paraId="612206C8" w14:textId="77777777" w:rsidTr="00532C1B">
        <w:tc>
          <w:tcPr>
            <w:tcW w:w="3150" w:type="dxa"/>
            <w:shd w:val="clear" w:color="auto" w:fill="auto"/>
            <w:vAlign w:val="bottom"/>
          </w:tcPr>
          <w:p w14:paraId="3B618A2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E2767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3A7275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5DCC1" w14:textId="77777777" w:rsidR="00A641E3" w:rsidRPr="008C1326" w:rsidRDefault="00A641E3" w:rsidP="008C132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C13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832A152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38C05" w14:textId="7A9FF4B1" w:rsidR="00A641E3" w:rsidRPr="00063EF2" w:rsidRDefault="00A641E3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344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5" w:type="dxa"/>
            <w:vAlign w:val="bottom"/>
          </w:tcPr>
          <w:p w14:paraId="2AFF95B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FC85A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2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5FEFC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3DEAB" w14:textId="42D7F4A4" w:rsidR="00A641E3" w:rsidRPr="00063EF2" w:rsidRDefault="00A641E3" w:rsidP="002668C6">
            <w:pPr>
              <w:pStyle w:val="acctfourfigures"/>
              <w:tabs>
                <w:tab w:val="clear" w:pos="765"/>
                <w:tab w:val="decimal" w:pos="530"/>
                <w:tab w:val="left" w:pos="620"/>
              </w:tabs>
              <w:spacing w:line="240" w:lineRule="auto"/>
              <w:ind w:right="-2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344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641E3" w:rsidRPr="004E63A4" w14:paraId="34BCA952" w14:textId="77777777" w:rsidTr="00532C1B">
        <w:tc>
          <w:tcPr>
            <w:tcW w:w="3150" w:type="dxa"/>
            <w:shd w:val="clear" w:color="auto" w:fill="auto"/>
            <w:vAlign w:val="bottom"/>
          </w:tcPr>
          <w:p w14:paraId="716B1D7D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left="90" w:right="-10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5747C3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68C759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7EB4946B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0AECD12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7CFE23A5" w14:textId="77777777" w:rsidR="00A641E3" w:rsidRPr="005D25B9" w:rsidRDefault="00A641E3" w:rsidP="00532C1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5" w:type="dxa"/>
            <w:vAlign w:val="bottom"/>
          </w:tcPr>
          <w:p w14:paraId="3CAA77BD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05ECE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1FA2C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E75535" w14:textId="77777777" w:rsidR="00A641E3" w:rsidRPr="005D25B9" w:rsidRDefault="00A641E3" w:rsidP="00A641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27" w:right="-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41E3" w:rsidRPr="004E63A4" w14:paraId="6B9096B4" w14:textId="77777777" w:rsidTr="00532C1B">
        <w:tc>
          <w:tcPr>
            <w:tcW w:w="3150" w:type="dxa"/>
            <w:shd w:val="clear" w:color="auto" w:fill="auto"/>
            <w:vAlign w:val="bottom"/>
          </w:tcPr>
          <w:p w14:paraId="44B88B2D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C015C3" w14:textId="1D783871" w:rsidR="00A641E3" w:rsidRPr="00063EF2" w:rsidRDefault="000D72D7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0FC091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  <w:vAlign w:val="bottom"/>
          </w:tcPr>
          <w:p w14:paraId="715B55B6" w14:textId="2C094193" w:rsidR="00A641E3" w:rsidRPr="00063EF2" w:rsidRDefault="000D72D7" w:rsidP="008C132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265" w:type="dxa"/>
            <w:vAlign w:val="bottom"/>
          </w:tcPr>
          <w:p w14:paraId="57F41B8E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4AD1FAEA" w14:textId="7C677454" w:rsidR="00A641E3" w:rsidRPr="00063EF2" w:rsidRDefault="000D72D7" w:rsidP="00532C1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A641E3" w:rsidRPr="00063E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75" w:type="dxa"/>
            <w:vAlign w:val="bottom"/>
          </w:tcPr>
          <w:p w14:paraId="7493C529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819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FFB426" w14:textId="1EC2595B" w:rsidR="00A641E3" w:rsidRPr="008C1326" w:rsidRDefault="000D72D7" w:rsidP="008C132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9" w:right="-2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A641E3"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EF230" w14:textId="77777777" w:rsidR="00A641E3" w:rsidRPr="00063EF2" w:rsidRDefault="00A641E3" w:rsidP="00A641E3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44"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E1A37" w14:textId="5BDD49B1" w:rsidR="00A641E3" w:rsidRPr="008C1326" w:rsidRDefault="000D72D7" w:rsidP="002668C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99" w:right="-11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="00A641E3" w:rsidRPr="008C13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295</w:t>
            </w:r>
          </w:p>
        </w:tc>
      </w:tr>
    </w:tbl>
    <w:p w14:paraId="24F278B8" w14:textId="77777777" w:rsidR="00354088" w:rsidRPr="005D25B9" w:rsidRDefault="00354088" w:rsidP="008C1326">
      <w:pPr>
        <w:pStyle w:val="acctfourfigures"/>
        <w:tabs>
          <w:tab w:val="clear" w:pos="765"/>
          <w:tab w:val="decimal" w:pos="369"/>
        </w:tabs>
        <w:spacing w:line="240" w:lineRule="auto"/>
        <w:ind w:left="-99" w:right="-207"/>
        <w:rPr>
          <w:rFonts w:ascii="Angsana New" w:hAnsi="Angsana New"/>
          <w:sz w:val="14"/>
          <w:szCs w:val="14"/>
        </w:rPr>
      </w:pP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5"/>
        <w:gridCol w:w="1165"/>
        <w:gridCol w:w="248"/>
        <w:gridCol w:w="1290"/>
        <w:gridCol w:w="272"/>
        <w:gridCol w:w="1263"/>
      </w:tblGrid>
      <w:tr w:rsidR="00BA6568" w:rsidRPr="002A4040" w14:paraId="4E37FE0F" w14:textId="77777777" w:rsidTr="0060438F">
        <w:tc>
          <w:tcPr>
            <w:tcW w:w="3600" w:type="dxa"/>
            <w:vMerge w:val="restart"/>
            <w:vAlign w:val="bottom"/>
          </w:tcPr>
          <w:p w14:paraId="050DF21B" w14:textId="77777777" w:rsidR="00BA6568" w:rsidRPr="002A4040" w:rsidRDefault="00BA6568" w:rsidP="00802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สินทรัพย์ภาษีเงินได้รอการตัดบัญชีที่</w:t>
            </w:r>
            <w:r w:rsidR="008024C7" w:rsidRPr="002A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="008024C7"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2A40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ยังไม่ได้รับรู้</w:t>
            </w:r>
          </w:p>
        </w:tc>
        <w:tc>
          <w:tcPr>
            <w:tcW w:w="2610" w:type="dxa"/>
            <w:gridSpan w:val="3"/>
            <w:vAlign w:val="bottom"/>
          </w:tcPr>
          <w:p w14:paraId="030D9F53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vAlign w:val="bottom"/>
          </w:tcPr>
          <w:p w14:paraId="3CA5D864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25" w:type="dxa"/>
            <w:gridSpan w:val="3"/>
            <w:vAlign w:val="bottom"/>
          </w:tcPr>
          <w:p w14:paraId="416B58BC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6568" w:rsidRPr="002A4040" w14:paraId="13A5AA46" w14:textId="77777777" w:rsidTr="0060438F">
        <w:tc>
          <w:tcPr>
            <w:tcW w:w="3600" w:type="dxa"/>
            <w:vMerge/>
            <w:vAlign w:val="bottom"/>
          </w:tcPr>
          <w:p w14:paraId="551A7684" w14:textId="77777777" w:rsidR="00BA6568" w:rsidRPr="002A4040" w:rsidRDefault="00BA6568" w:rsidP="002E3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418376" w14:textId="09B6ECBB" w:rsidR="00BA6568" w:rsidRPr="002A4040" w:rsidRDefault="000D72D7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35D3A15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A8A06FB" w14:textId="4516905E" w:rsidR="00BA6568" w:rsidRPr="002A4040" w:rsidRDefault="000D72D7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3A8C5F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D27F367" w14:textId="4C14CC38" w:rsidR="00BA6568" w:rsidRPr="002A4040" w:rsidRDefault="000D72D7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0B1768E" w14:textId="77777777" w:rsidR="00BA6568" w:rsidRPr="002A4040" w:rsidRDefault="00BA6568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1E1201" w14:textId="6268A055" w:rsidR="00BA6568" w:rsidRPr="002A4040" w:rsidRDefault="000D72D7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0D72D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837EF3" w:rsidRPr="002A4040" w14:paraId="68D3A566" w14:textId="77777777" w:rsidTr="0060438F">
        <w:trPr>
          <w:trHeight w:val="66"/>
        </w:trPr>
        <w:tc>
          <w:tcPr>
            <w:tcW w:w="3600" w:type="dxa"/>
            <w:vAlign w:val="bottom"/>
          </w:tcPr>
          <w:p w14:paraId="55820736" w14:textId="77777777" w:rsidR="00837EF3" w:rsidRPr="002A4040" w:rsidRDefault="00837EF3" w:rsidP="002E3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83" w:type="dxa"/>
            <w:gridSpan w:val="7"/>
            <w:vAlign w:val="bottom"/>
          </w:tcPr>
          <w:p w14:paraId="785B7CE7" w14:textId="77777777" w:rsidR="00837EF3" w:rsidRPr="002A4040" w:rsidRDefault="00837EF3" w:rsidP="002E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404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E22" w:rsidRPr="00D246FB" w14:paraId="0844CC11" w14:textId="77777777" w:rsidTr="0060438F">
        <w:trPr>
          <w:trHeight w:val="346"/>
        </w:trPr>
        <w:tc>
          <w:tcPr>
            <w:tcW w:w="3600" w:type="dxa"/>
            <w:vAlign w:val="bottom"/>
          </w:tcPr>
          <w:p w14:paraId="1A7D2115" w14:textId="77777777" w:rsidR="00797E22" w:rsidRPr="003541FB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9" w:hanging="70"/>
              <w:rPr>
                <w:rFonts w:ascii="Angsana New" w:hAnsi="Angsana New"/>
                <w:sz w:val="30"/>
                <w:szCs w:val="30"/>
                <w:cs/>
              </w:rPr>
            </w:pPr>
            <w:r w:rsidRPr="003541FB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AF31A" w14:textId="26EA67C9" w:rsidR="00797E22" w:rsidRPr="003D782F" w:rsidRDefault="000D72D7" w:rsidP="00797E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E174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797E22" w:rsidRPr="00A837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174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75" w:type="dxa"/>
            <w:vAlign w:val="bottom"/>
          </w:tcPr>
          <w:p w14:paraId="1AFD096F" w14:textId="77777777" w:rsidR="00797E22" w:rsidRPr="003D782F" w:rsidRDefault="00797E22" w:rsidP="00797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785FAAC2" w14:textId="17D798BD" w:rsidR="00797E22" w:rsidRPr="002A4040" w:rsidRDefault="000D72D7" w:rsidP="00797E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</w:t>
            </w:r>
            <w:r w:rsidR="00797E22" w:rsidRPr="003D78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48" w:type="dxa"/>
            <w:vAlign w:val="bottom"/>
          </w:tcPr>
          <w:p w14:paraId="0926C09A" w14:textId="77777777" w:rsidR="00797E22" w:rsidRPr="002A4040" w:rsidRDefault="00797E22" w:rsidP="00797E2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2EB78B9E" w14:textId="16586DFF" w:rsidR="00797E22" w:rsidRPr="002A4040" w:rsidRDefault="00BA5451" w:rsidP="00797E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443,250</w:t>
            </w:r>
          </w:p>
        </w:tc>
        <w:tc>
          <w:tcPr>
            <w:tcW w:w="272" w:type="dxa"/>
            <w:vAlign w:val="bottom"/>
          </w:tcPr>
          <w:p w14:paraId="527404AA" w14:textId="77777777" w:rsidR="00797E22" w:rsidRPr="002A4040" w:rsidRDefault="00797E22" w:rsidP="00797E2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47E3C68C" w14:textId="04459B0A" w:rsidR="00797E22" w:rsidRPr="00D246FB" w:rsidRDefault="000D72D7" w:rsidP="00797E2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7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="00797E22" w:rsidRPr="002A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</w:p>
        </w:tc>
      </w:tr>
    </w:tbl>
    <w:p w14:paraId="52556E88" w14:textId="77777777" w:rsidR="00AF34E9" w:rsidRPr="00F41D28" w:rsidRDefault="00AF34E9" w:rsidP="00F41D2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7E46C0" w14:textId="04D45995" w:rsidR="00837EF3" w:rsidRPr="00D246FB" w:rsidRDefault="00837EF3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8373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E8373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E8373D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EF3799" w:rsidRPr="00E8373D">
        <w:rPr>
          <w:rFonts w:ascii="Angsana New" w:hAnsi="Angsana New" w:hint="cs"/>
          <w:sz w:val="30"/>
          <w:szCs w:val="30"/>
          <w:cs/>
        </w:rPr>
        <w:t>มียอดคงเหลือของ</w:t>
      </w:r>
      <w:r w:rsidRPr="00E8373D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สินทรัพย์ภาษีเงินได้รอการตัดบัญชีจำนวน</w:t>
      </w:r>
      <w:r w:rsidRPr="00E8373D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249</w:t>
      </w:r>
      <w:r w:rsidR="00797E22" w:rsidRPr="00E8373D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90</w:t>
      </w:r>
      <w:r w:rsidRPr="00E8373D">
        <w:rPr>
          <w:rFonts w:ascii="Angsana New" w:hAnsi="Angsana New" w:hint="cs"/>
          <w:sz w:val="30"/>
          <w:szCs w:val="30"/>
        </w:rPr>
        <w:t xml:space="preserve"> </w:t>
      </w:r>
      <w:r w:rsidRPr="00E8373D">
        <w:rPr>
          <w:rFonts w:ascii="Angsana New" w:hAnsi="Angsana New" w:hint="cs"/>
          <w:sz w:val="30"/>
          <w:szCs w:val="30"/>
          <w:cs/>
        </w:rPr>
        <w:t>ล้าน</w:t>
      </w:r>
      <w:r w:rsidR="00EF3799" w:rsidRPr="00E8373D">
        <w:rPr>
          <w:rFonts w:ascii="Angsana New" w:hAnsi="Angsana New" w:hint="cs"/>
          <w:sz w:val="30"/>
          <w:szCs w:val="30"/>
          <w:cs/>
        </w:rPr>
        <w:t>บ</w:t>
      </w:r>
      <w:r w:rsidRPr="00E8373D">
        <w:rPr>
          <w:rFonts w:ascii="Angsana New" w:hAnsi="Angsana New" w:hint="cs"/>
          <w:sz w:val="30"/>
          <w:szCs w:val="30"/>
          <w:cs/>
        </w:rPr>
        <w:t>าท</w:t>
      </w:r>
      <w:r w:rsidRPr="00E8373D">
        <w:rPr>
          <w:rFonts w:ascii="Angsana New" w:hAnsi="Angsana New" w:hint="cs"/>
          <w:sz w:val="30"/>
          <w:szCs w:val="30"/>
        </w:rPr>
        <w:t xml:space="preserve"> </w:t>
      </w:r>
      <w:r w:rsidRPr="00E8373D">
        <w:rPr>
          <w:rFonts w:ascii="Angsana New" w:hAnsi="Angsana New" w:hint="cs"/>
          <w:sz w:val="30"/>
          <w:szCs w:val="30"/>
          <w:cs/>
        </w:rPr>
        <w:t>จากยอดขาดทุนทางภาษีสะสมของบริษัทย่อยทางอ้อมในต่างประเทศแห่งหนึ่ง ผู้บริหารของกลุ่มบริษัทได้ทำการประมาณการกำไรทางภาษีในอนาคตและพิจารณาแล้วพบว่ามีความเป็นไปได้ที่กำไรทางภาษีในอนาคตจะมี</w:t>
      </w:r>
      <w:r w:rsidR="00340D56">
        <w:rPr>
          <w:rFonts w:ascii="Angsana New" w:hAnsi="Angsana New"/>
          <w:sz w:val="30"/>
          <w:szCs w:val="30"/>
        </w:rPr>
        <w:br/>
      </w:r>
      <w:r w:rsidRPr="00E8373D">
        <w:rPr>
          <w:rFonts w:ascii="Angsana New" w:hAnsi="Angsana New" w:hint="cs"/>
          <w:sz w:val="30"/>
          <w:szCs w:val="30"/>
          <w:cs/>
        </w:rPr>
        <w:t>เพียงพอที่จะนำขาดทุนทางภาษีมาใช้ประโยชน์ทางภาษีได้</w:t>
      </w:r>
      <w:r w:rsidRPr="00E8373D">
        <w:rPr>
          <w:rFonts w:ascii="Angsana New" w:hAnsi="Angsana New" w:hint="cs"/>
          <w:sz w:val="30"/>
          <w:szCs w:val="30"/>
        </w:rPr>
        <w:t xml:space="preserve"> </w:t>
      </w:r>
      <w:r w:rsidRPr="00E8373D">
        <w:rPr>
          <w:rFonts w:ascii="Angsana New" w:hAnsi="Angsana New" w:hint="cs"/>
          <w:sz w:val="30"/>
          <w:szCs w:val="30"/>
          <w:cs/>
        </w:rPr>
        <w:t>ทั้งนี้ ขาดทุนทางภาษีในประเทศดังกล่าวไม่จำกัดจำนวนและไม่มีวันสิ้นอายุ ด้วยเหตุนี้กลุ่มบริษัทจึงรับรู้สินทรัพย์ภาษีเงินได้รอการตัดบัญชีที่เกี่ยวข้อง</w:t>
      </w:r>
    </w:p>
    <w:p w14:paraId="316D0A71" w14:textId="3E1342C8" w:rsidR="008024C7" w:rsidRDefault="008024C7" w:rsidP="00EF379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670F6" w14:textId="77777777" w:rsidR="004724E4" w:rsidRPr="00D246FB" w:rsidRDefault="004724E4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26985407" w14:textId="77777777" w:rsidR="004724E4" w:rsidRPr="00D246FB" w:rsidRDefault="004724E4" w:rsidP="0047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C4F09" w14:textId="6D8DE305" w:rsidR="00527C11" w:rsidRDefault="004E4561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บริษัท</w:t>
      </w:r>
      <w:r w:rsidRPr="0022206C">
        <w:rPr>
          <w:rFonts w:ascii="Angsana New" w:hAnsi="Angsana New" w:hint="cs"/>
          <w:sz w:val="30"/>
          <w:szCs w:val="30"/>
          <w:cs/>
        </w:rPr>
        <w:t>ย่อย</w:t>
      </w:r>
      <w:r w:rsidR="0074666B" w:rsidRPr="0022206C">
        <w:rPr>
          <w:rFonts w:ascii="Angsana New" w:hAnsi="Angsana New" w:hint="cs"/>
          <w:sz w:val="30"/>
          <w:szCs w:val="30"/>
          <w:cs/>
        </w:rPr>
        <w:t>สอง</w:t>
      </w:r>
      <w:r w:rsidRPr="0022206C">
        <w:rPr>
          <w:rFonts w:ascii="Angsana New" w:hAnsi="Angsana New" w:hint="cs"/>
          <w:sz w:val="30"/>
          <w:szCs w:val="30"/>
          <w:cs/>
        </w:rPr>
        <w:t>แห่ง</w:t>
      </w:r>
      <w:r w:rsidR="00527C11" w:rsidRPr="0022206C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</w:t>
      </w:r>
      <w:r w:rsidR="005236D3" w:rsidRPr="0022206C">
        <w:rPr>
          <w:rFonts w:ascii="Angsana New" w:hAnsi="Angsana New" w:hint="cs"/>
          <w:sz w:val="30"/>
          <w:szCs w:val="30"/>
          <w:cs/>
        </w:rPr>
        <w:t>ในกิจการผลิต</w:t>
      </w:r>
      <w:r w:rsidR="00527C11" w:rsidRPr="0022206C">
        <w:rPr>
          <w:rFonts w:ascii="Angsana New" w:hAnsi="Angsana New" w:hint="cs"/>
          <w:sz w:val="30"/>
          <w:szCs w:val="30"/>
          <w:cs/>
        </w:rPr>
        <w:t>ไฟฟ้า</w:t>
      </w:r>
      <w:r w:rsidR="00211AE4">
        <w:rPr>
          <w:rFonts w:ascii="Angsana New" w:hAnsi="Angsana New" w:hint="cs"/>
          <w:sz w:val="30"/>
          <w:szCs w:val="30"/>
          <w:cs/>
        </w:rPr>
        <w:t xml:space="preserve">และไอน้ำ </w:t>
      </w:r>
      <w:r w:rsidR="00527C11" w:rsidRPr="0022206C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</w:rPr>
        <w:t>/</w:t>
      </w:r>
      <w:r w:rsidR="0037049D" w:rsidRPr="0022206C">
        <w:rPr>
          <w:rFonts w:ascii="Angsana New" w:hAnsi="Angsana New"/>
          <w:sz w:val="30"/>
          <w:szCs w:val="30"/>
        </w:rPr>
        <w:t xml:space="preserve"> </w:t>
      </w:r>
      <w:r w:rsidR="00527C11" w:rsidRPr="0022206C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</w:t>
      </w:r>
      <w:r w:rsidR="00527C11" w:rsidRPr="00D246FB">
        <w:rPr>
          <w:rFonts w:ascii="Angsana New" w:hAnsi="Angsana New" w:hint="cs"/>
          <w:sz w:val="30"/>
          <w:szCs w:val="30"/>
          <w:cs/>
        </w:rPr>
        <w:t>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74B19A5" w14:textId="1723BF43" w:rsidR="0063121F" w:rsidRPr="0063121F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6D2B9B" w14:textId="2694A77B" w:rsidR="0063121F" w:rsidRPr="00D246FB" w:rsidRDefault="0063121F" w:rsidP="00BB50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121F">
        <w:rPr>
          <w:rFonts w:ascii="Angsana New" w:hAnsi="Angsana New"/>
          <w:sz w:val="30"/>
          <w:szCs w:val="30"/>
          <w:cs/>
        </w:rPr>
        <w:t>ในฐานะที่เป็นบริษัทที่ได้รับการส่งเสริมการลงทุน บริษัท</w:t>
      </w:r>
      <w:r w:rsidR="005A660D">
        <w:rPr>
          <w:rFonts w:ascii="Angsana New" w:hAnsi="Angsana New" w:hint="cs"/>
          <w:sz w:val="30"/>
          <w:szCs w:val="30"/>
          <w:cs/>
        </w:rPr>
        <w:t>ย่อย</w:t>
      </w:r>
      <w:r w:rsidRPr="0063121F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6AD0D27A" w14:textId="77777777" w:rsidR="008616EE" w:rsidRDefault="008616EE" w:rsidP="00DF1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2773BA" w14:textId="77777777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4C8F8581" w14:textId="77777777" w:rsidR="00780E15" w:rsidRPr="00D246FB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2"/>
        <w:gridCol w:w="1258"/>
        <w:gridCol w:w="272"/>
        <w:gridCol w:w="1076"/>
        <w:gridCol w:w="272"/>
        <w:gridCol w:w="1086"/>
      </w:tblGrid>
      <w:tr w:rsidR="00780E15" w:rsidRPr="00D246FB" w14:paraId="4C0AB7D9" w14:textId="77777777" w:rsidTr="00473250">
        <w:tc>
          <w:tcPr>
            <w:tcW w:w="2107" w:type="pct"/>
            <w:vAlign w:val="bottom"/>
          </w:tcPr>
          <w:p w14:paraId="39018506" w14:textId="77777777" w:rsidR="00780E15" w:rsidRPr="00D246FB" w:rsidRDefault="00780E15" w:rsidP="00861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  <w:vAlign w:val="bottom"/>
          </w:tcPr>
          <w:p w14:paraId="0A5904E2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vAlign w:val="bottom"/>
          </w:tcPr>
          <w:p w14:paraId="141D1371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3A7F9883" w14:textId="77777777" w:rsidR="00780E15" w:rsidRPr="00D246FB" w:rsidRDefault="00780E15" w:rsidP="00861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15" w:rsidRPr="00D246FB" w14:paraId="44516060" w14:textId="77777777" w:rsidTr="00595CB1">
        <w:tc>
          <w:tcPr>
            <w:tcW w:w="2107" w:type="pct"/>
            <w:vAlign w:val="bottom"/>
          </w:tcPr>
          <w:p w14:paraId="523BED00" w14:textId="77777777" w:rsidR="00780E15" w:rsidRPr="00D246FB" w:rsidRDefault="00780E15" w:rsidP="0078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0000BCA" w14:textId="5015A4F8" w:rsidR="00780E15" w:rsidRPr="00D246FB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7CD128B5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685" w:type="pct"/>
            <w:shd w:val="clear" w:color="auto" w:fill="auto"/>
          </w:tcPr>
          <w:p w14:paraId="7F13B045" w14:textId="208635FF" w:rsidR="00780E15" w:rsidRPr="00D246FB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15E4579" w14:textId="77777777" w:rsidR="00780E15" w:rsidRPr="00D246FB" w:rsidRDefault="00780E15" w:rsidP="0078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89BF6EC" w14:textId="39281708" w:rsidR="00780E15" w:rsidRPr="00D246FB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625C658B" w14:textId="77777777" w:rsidR="00780E15" w:rsidRPr="00D246FB" w:rsidRDefault="00780E15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1" w:type="pct"/>
            <w:shd w:val="clear" w:color="auto" w:fill="auto"/>
          </w:tcPr>
          <w:p w14:paraId="0DB06CFA" w14:textId="238749D8" w:rsidR="00780E15" w:rsidRPr="00D246FB" w:rsidRDefault="000D72D7" w:rsidP="00780E1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D72D7">
              <w:rPr>
                <w:rFonts w:ascii="Angsana New" w:hAnsi="Angsana New" w:hint="cs"/>
                <w:snapToGrid w:val="0"/>
                <w:sz w:val="30"/>
                <w:szCs w:val="30"/>
                <w:lang w:eastAsia="th-TH"/>
              </w:rPr>
              <w:t>256</w:t>
            </w:r>
            <w:r w:rsidRPr="000D72D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</w:tr>
      <w:tr w:rsidR="00780E15" w:rsidRPr="00D246FB" w14:paraId="1FC6DB12" w14:textId="77777777" w:rsidTr="00595CB1">
        <w:tc>
          <w:tcPr>
            <w:tcW w:w="2107" w:type="pct"/>
            <w:vAlign w:val="bottom"/>
          </w:tcPr>
          <w:p w14:paraId="00EB2D81" w14:textId="77777777" w:rsidR="00780E15" w:rsidRPr="00D246FB" w:rsidRDefault="00780E15" w:rsidP="008616EE">
            <w:pPr>
              <w:pStyle w:val="BodyText"/>
              <w:tabs>
                <w:tab w:val="clear" w:pos="227"/>
                <w:tab w:val="left" w:pos="0"/>
              </w:tabs>
              <w:spacing w:after="0"/>
              <w:ind w:left="-122" w:right="-1008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3" w:type="pct"/>
            <w:gridSpan w:val="7"/>
            <w:vAlign w:val="bottom"/>
          </w:tcPr>
          <w:p w14:paraId="593D4D2F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EB4875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80E15" w:rsidRPr="00D246FB" w14:paraId="156E9CF0" w14:textId="77777777" w:rsidTr="00595CB1">
        <w:tc>
          <w:tcPr>
            <w:tcW w:w="2107" w:type="pct"/>
            <w:vAlign w:val="bottom"/>
          </w:tcPr>
          <w:p w14:paraId="2ACEFC0F" w14:textId="77777777" w:rsidR="00780E15" w:rsidRPr="00D246FB" w:rsidRDefault="00780E15" w:rsidP="009A6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</w:tc>
        <w:tc>
          <w:tcPr>
            <w:tcW w:w="587" w:type="pct"/>
            <w:vAlign w:val="bottom"/>
          </w:tcPr>
          <w:p w14:paraId="61A89FF7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D0DC2BD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3F497BD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96E07A6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D284AEA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DCEC428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0480181" w14:textId="77777777" w:rsidR="00780E15" w:rsidRPr="00D246FB" w:rsidRDefault="00780E15" w:rsidP="00861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5D33" w:rsidRPr="00D246FB" w14:paraId="73A0E694" w14:textId="77777777" w:rsidTr="00595CB1">
        <w:tc>
          <w:tcPr>
            <w:tcW w:w="2107" w:type="pct"/>
            <w:vAlign w:val="bottom"/>
          </w:tcPr>
          <w:p w14:paraId="4F876C64" w14:textId="77777777" w:rsidR="00345D33" w:rsidRPr="00D246FB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623EE" w14:textId="294FAA0C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0017A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8AD0EA5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421797B9" w14:textId="5EEDDA60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48" w:type="pct"/>
            <w:vAlign w:val="bottom"/>
          </w:tcPr>
          <w:p w14:paraId="1E246E7F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76AFD341" w14:textId="1F486FA6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52484BA4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A8AA320" w14:textId="0117FE32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694</w:t>
            </w:r>
          </w:p>
        </w:tc>
      </w:tr>
      <w:tr w:rsidR="00345D33" w:rsidRPr="00D246FB" w14:paraId="26FDC3E9" w14:textId="77777777" w:rsidTr="00595CB1">
        <w:tc>
          <w:tcPr>
            <w:tcW w:w="2107" w:type="pct"/>
            <w:vAlign w:val="bottom"/>
          </w:tcPr>
          <w:p w14:paraId="7EBAA171" w14:textId="77777777" w:rsidR="00345D33" w:rsidRPr="00D246FB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0589F" w14:textId="67F06AB6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BE4AD3E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14:paraId="1ED7096E" w14:textId="219CD50D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8" w:type="pct"/>
            <w:vAlign w:val="bottom"/>
          </w:tcPr>
          <w:p w14:paraId="3A9175A3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5ABC49" w14:textId="37DE99A0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  <w:r w:rsidR="00376478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8" w:type="pct"/>
            <w:vAlign w:val="bottom"/>
          </w:tcPr>
          <w:p w14:paraId="28F64710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11051C" w14:textId="4B4C15A4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45D33" w:rsidRPr="00080D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450</w:t>
            </w:r>
            <w:r w:rsidR="00345D33" w:rsidRPr="00080D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  <w:tr w:rsidR="00345D33" w:rsidRPr="00D246FB" w14:paraId="6939D40E" w14:textId="77777777" w:rsidTr="00595CB1">
        <w:tc>
          <w:tcPr>
            <w:tcW w:w="2107" w:type="pct"/>
            <w:vAlign w:val="bottom"/>
          </w:tcPr>
          <w:p w14:paraId="70519915" w14:textId="77777777" w:rsidR="00345D33" w:rsidRPr="00D246FB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) </w:t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AB9DC" w14:textId="46541CB8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D044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A68F0E1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EDDE46" w14:textId="054973F7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4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8" w:type="pct"/>
            <w:vAlign w:val="bottom"/>
          </w:tcPr>
          <w:p w14:paraId="7E750AE7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882"/>
              </w:tabs>
              <w:spacing w:after="0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03A33" w14:textId="47478D7B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D044D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8" w:type="pct"/>
            <w:vAlign w:val="bottom"/>
          </w:tcPr>
          <w:p w14:paraId="3435A127" w14:textId="77777777" w:rsidR="00345D33" w:rsidRPr="00080D1F" w:rsidRDefault="00345D33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41AEE" w14:textId="17D67EF5" w:rsidR="00345D33" w:rsidRPr="00080D1F" w:rsidRDefault="000D72D7" w:rsidP="00345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45D33" w:rsidRPr="00080D1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</w:tr>
    </w:tbl>
    <w:p w14:paraId="27EDC04D" w14:textId="3656963B" w:rsidR="00D65E76" w:rsidRPr="00080D1F" w:rsidRDefault="00D65E76" w:rsidP="0008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451CB6" w14:textId="77777777" w:rsidR="00E6674D" w:rsidRDefault="00E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6F70670" w14:textId="4785F642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BEE6EE" w14:textId="77777777" w:rsidR="003533FB" w:rsidRPr="00D246FB" w:rsidRDefault="003533FB" w:rsidP="00C3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C57756" w:rsidRPr="00D246FB" w14:paraId="0AC2C95D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FAE160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909F2E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772D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3E693D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84B0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4283B0" w14:textId="77777777" w:rsidR="00540A8D" w:rsidRPr="00063EF2" w:rsidDel="00D43E7A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7756" w:rsidRPr="00D246FB" w14:paraId="230A8615" w14:textId="77777777" w:rsidTr="00063EF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DB3A0C4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2B70F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98C390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3485F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C5548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B706CCA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7756" w:rsidRPr="00D246FB" w14:paraId="5B8B6040" w14:textId="77777777" w:rsidTr="00063EF2">
        <w:tc>
          <w:tcPr>
            <w:tcW w:w="3330" w:type="dxa"/>
            <w:shd w:val="clear" w:color="auto" w:fill="auto"/>
            <w:vAlign w:val="bottom"/>
          </w:tcPr>
          <w:p w14:paraId="65C6A17A" w14:textId="2C946EC2" w:rsidR="00540A8D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DBAF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6A299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CA3E8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C9AA1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D54DC1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756" w:rsidRPr="00D246FB" w14:paraId="364F7B33" w14:textId="77777777" w:rsidTr="00063EF2">
        <w:tc>
          <w:tcPr>
            <w:tcW w:w="3330" w:type="dxa"/>
            <w:shd w:val="clear" w:color="auto" w:fill="auto"/>
            <w:vAlign w:val="bottom"/>
          </w:tcPr>
          <w:p w14:paraId="0CF85C8E" w14:textId="57840CF9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037D3E" w14:textId="14F49059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  <w:r w:rsidR="00B15A4A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E87C34" w14:textId="4260767A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F1B812" w14:textId="414C861A" w:rsidR="00B15A4A" w:rsidRPr="00063EF2" w:rsidRDefault="000D72D7" w:rsidP="00063EF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2F7AEE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48BE7FB" w14:textId="7BCA801A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C57756" w:rsidRPr="00D246FB" w14:paraId="465DA816" w14:textId="77777777" w:rsidTr="00063EF2">
        <w:tc>
          <w:tcPr>
            <w:tcW w:w="3330" w:type="dxa"/>
            <w:shd w:val="clear" w:color="auto" w:fill="auto"/>
            <w:vAlign w:val="bottom"/>
          </w:tcPr>
          <w:p w14:paraId="2236267A" w14:textId="721E0403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6ECCB9" w14:textId="2D7DAF64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24</w:t>
            </w:r>
            <w:r w:rsidR="00B15A4A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B083BD" w14:textId="25297296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BBC7" w14:textId="768789AB" w:rsidR="00B15A4A" w:rsidRPr="00063EF2" w:rsidRDefault="00B15A4A" w:rsidP="00063EF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2C47F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8F1B7" w14:textId="682C1A1C" w:rsidR="00B15A4A" w:rsidRPr="00063EF2" w:rsidRDefault="00B15A4A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57756" w:rsidRPr="00D246FB" w14:paraId="03264CC8" w14:textId="77777777" w:rsidTr="00063EF2">
        <w:tc>
          <w:tcPr>
            <w:tcW w:w="3330" w:type="dxa"/>
            <w:shd w:val="clear" w:color="auto" w:fill="auto"/>
            <w:vAlign w:val="bottom"/>
          </w:tcPr>
          <w:p w14:paraId="12062D16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FC6E5A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221F81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F632A" w14:textId="0B8AD1AA" w:rsidR="00B15A4A" w:rsidRPr="00063EF2" w:rsidRDefault="000D72D7" w:rsidP="00063EF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C3127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67869" w14:textId="2546BD29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C57756" w:rsidRPr="00D246FB" w14:paraId="3019F46F" w14:textId="77777777" w:rsidTr="00063EF2">
        <w:tc>
          <w:tcPr>
            <w:tcW w:w="3330" w:type="dxa"/>
            <w:shd w:val="clear" w:color="auto" w:fill="auto"/>
            <w:vAlign w:val="bottom"/>
          </w:tcPr>
          <w:p w14:paraId="6F5C5937" w14:textId="407D3114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D7748A" w14:textId="68E00736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24</w:t>
            </w:r>
            <w:r w:rsidR="00B15A4A"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EAFB9" w14:textId="061CE8D3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C7FAAA" w14:textId="5EA596AF" w:rsidR="00B15A4A" w:rsidRPr="00063EF2" w:rsidRDefault="000D72D7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816EA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C99A" w14:textId="3ACA28E1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</w:tr>
      <w:tr w:rsidR="00C57756" w:rsidRPr="00D246FB" w14:paraId="5D79B271" w14:textId="77777777" w:rsidTr="00063EF2">
        <w:tc>
          <w:tcPr>
            <w:tcW w:w="3330" w:type="dxa"/>
            <w:shd w:val="clear" w:color="auto" w:fill="auto"/>
            <w:vAlign w:val="bottom"/>
          </w:tcPr>
          <w:p w14:paraId="6EC317D8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76AB49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95E60F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A7C5C8" w14:textId="77777777" w:rsidR="00B15A4A" w:rsidRPr="00063EF2" w:rsidRDefault="00B15A4A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5B7EEC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0E18D" w14:textId="3EFA00F8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B15A4A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  <w:tr w:rsidR="00080D1F" w:rsidRPr="00D246FB" w14:paraId="5280DC91" w14:textId="77777777" w:rsidTr="00080D1F">
        <w:tc>
          <w:tcPr>
            <w:tcW w:w="3330" w:type="dxa"/>
            <w:shd w:val="clear" w:color="auto" w:fill="auto"/>
            <w:vAlign w:val="bottom"/>
          </w:tcPr>
          <w:p w14:paraId="1FEA32E0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AE749E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BCC8E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461B1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D4B559" w14:textId="77777777" w:rsidR="00080D1F" w:rsidRPr="00063EF2" w:rsidRDefault="00080D1F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83DB620" w14:textId="77777777" w:rsidR="00080D1F" w:rsidRPr="00063EF2" w:rsidRDefault="00080D1F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57756" w:rsidRPr="00D246FB" w14:paraId="35FE2E38" w14:textId="77777777" w:rsidTr="00063EF2">
        <w:tc>
          <w:tcPr>
            <w:tcW w:w="3330" w:type="dxa"/>
            <w:shd w:val="clear" w:color="auto" w:fill="auto"/>
            <w:vAlign w:val="bottom"/>
          </w:tcPr>
          <w:p w14:paraId="3F510364" w14:textId="41C41674" w:rsidR="00540A8D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FBEC0C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9B3E3B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AF4E46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C267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AE09D45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756" w:rsidRPr="00D246FB" w14:paraId="24094D02" w14:textId="77777777" w:rsidTr="00063EF2">
        <w:tc>
          <w:tcPr>
            <w:tcW w:w="3330" w:type="dxa"/>
            <w:shd w:val="clear" w:color="auto" w:fill="auto"/>
            <w:vAlign w:val="bottom"/>
          </w:tcPr>
          <w:p w14:paraId="733FDF20" w14:textId="44FA8EA5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5FC515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18BD94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2D8F7C" w14:textId="690C490F" w:rsidR="00B15A4A" w:rsidRPr="00063EF2" w:rsidRDefault="000D72D7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67525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728D1E6" w14:textId="6A3ABA79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C57756" w:rsidRPr="00D246FB" w14:paraId="26F6E8CB" w14:textId="77777777" w:rsidTr="00063EF2">
        <w:tc>
          <w:tcPr>
            <w:tcW w:w="3330" w:type="dxa"/>
            <w:shd w:val="clear" w:color="auto" w:fill="auto"/>
            <w:vAlign w:val="bottom"/>
          </w:tcPr>
          <w:p w14:paraId="13DC0126" w14:textId="2354D6C2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ครั้งที่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24C3DA" w14:textId="3988D308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23</w:t>
            </w:r>
            <w:r w:rsidR="00B15A4A" w:rsidRPr="00063EF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7A731C" w14:textId="235A2B63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EF2F" w14:textId="7B51038C" w:rsidR="00B15A4A" w:rsidRPr="00063EF2" w:rsidRDefault="00B15A4A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ABB36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CD7FD" w14:textId="23EF1EC9" w:rsidR="00B15A4A" w:rsidRPr="00063EF2" w:rsidRDefault="00B15A4A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57756" w:rsidRPr="00D246FB" w14:paraId="2C9F2416" w14:textId="77777777" w:rsidTr="00063EF2">
        <w:tc>
          <w:tcPr>
            <w:tcW w:w="3330" w:type="dxa"/>
            <w:shd w:val="clear" w:color="auto" w:fill="auto"/>
            <w:vAlign w:val="bottom"/>
          </w:tcPr>
          <w:p w14:paraId="694D6C17" w14:textId="78BC8726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ครั้งที่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สำหรับ</w:t>
            </w:r>
          </w:p>
          <w:p w14:paraId="5A389EF9" w14:textId="04E4594E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  ปี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379085" w14:textId="6379EF19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20</w:t>
            </w:r>
            <w:r w:rsidR="00B15A4A" w:rsidRPr="00063EF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B024E4" w14:textId="5AAEAF1C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3238" w14:textId="4C392F78" w:rsidR="00B15A4A" w:rsidRPr="00063EF2" w:rsidRDefault="000D72D7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75DB2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236DB" w14:textId="1A4D2391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813</w:t>
            </w:r>
          </w:p>
        </w:tc>
      </w:tr>
      <w:tr w:rsidR="00C57756" w:rsidRPr="00D246FB" w14:paraId="393C98BC" w14:textId="77777777" w:rsidTr="00063EF2">
        <w:tc>
          <w:tcPr>
            <w:tcW w:w="3330" w:type="dxa"/>
            <w:shd w:val="clear" w:color="auto" w:fill="auto"/>
            <w:vAlign w:val="bottom"/>
          </w:tcPr>
          <w:p w14:paraId="70382021" w14:textId="33558848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57E69" w14:textId="5D382D96" w:rsidR="00B15A4A" w:rsidRPr="00063EF2" w:rsidRDefault="000D72D7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24</w:t>
            </w:r>
            <w:r w:rsidR="00B15A4A" w:rsidRPr="00063EF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D72D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3F55B2" w14:textId="7744B34D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72F15" w14:textId="40B29822" w:rsidR="00B15A4A" w:rsidRPr="00063EF2" w:rsidRDefault="000D72D7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612EC" w14:textId="77777777" w:rsidR="00B15A4A" w:rsidRPr="00063EF2" w:rsidRDefault="00B15A4A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AD7D" w14:textId="7A1D0B02" w:rsidR="00B15A4A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15A4A" w:rsidRPr="00063EF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</w:tr>
      <w:tr w:rsidR="00C57756" w:rsidRPr="00D246FB" w14:paraId="47CC785D" w14:textId="77777777" w:rsidTr="00063EF2">
        <w:tc>
          <w:tcPr>
            <w:tcW w:w="3330" w:type="dxa"/>
            <w:shd w:val="clear" w:color="auto" w:fill="auto"/>
            <w:vAlign w:val="bottom"/>
          </w:tcPr>
          <w:p w14:paraId="64BC35BE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66A4E0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CFD99A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DBB393" w14:textId="77777777" w:rsidR="00540A8D" w:rsidRPr="00063EF2" w:rsidRDefault="00540A8D" w:rsidP="00063E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84E4F2" w14:textId="77777777" w:rsidR="00540A8D" w:rsidRPr="00063EF2" w:rsidRDefault="00540A8D" w:rsidP="00063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FE9E3" w14:textId="498C7820" w:rsidR="00540A8D" w:rsidRPr="00063EF2" w:rsidRDefault="000D72D7" w:rsidP="00063EF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540A8D" w:rsidRPr="00063EF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480</w:t>
            </w:r>
          </w:p>
        </w:tc>
      </w:tr>
    </w:tbl>
    <w:p w14:paraId="0A326BE5" w14:textId="77777777" w:rsidR="00540A8D" w:rsidRDefault="00540A8D" w:rsidP="00C30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61D714" w14:textId="77777777" w:rsidR="00780E15" w:rsidRPr="00D246FB" w:rsidRDefault="00780E15" w:rsidP="00780E1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84FE86" w14:textId="77777777" w:rsidR="00780E15" w:rsidRPr="00D246FB" w:rsidRDefault="00780E15" w:rsidP="00780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50F82" w14:textId="77777777" w:rsidR="00E64409" w:rsidRPr="002808B2" w:rsidRDefault="00E64409" w:rsidP="00E93203">
      <w:pPr>
        <w:pStyle w:val="ListParagraph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808B2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D0A3E0" w14:textId="77777777" w:rsidR="00E64409" w:rsidRPr="00D246FB" w:rsidRDefault="00E64409" w:rsidP="00E6440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72BA451" w14:textId="77777777" w:rsidR="00C25C41" w:rsidRPr="00D246FB" w:rsidRDefault="005A38C9" w:rsidP="00C25C41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246F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4B6608" w14:textId="77777777" w:rsidR="00C25C41" w:rsidRPr="00D246FB" w:rsidRDefault="00C25C41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579619FF" w14:textId="77777777" w:rsidR="00E64409" w:rsidRPr="00D246FB" w:rsidRDefault="00E64409" w:rsidP="005A38C9">
      <w:pPr>
        <w:pStyle w:val="block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E64409" w:rsidRPr="00D246FB" w:rsidSect="00696AD7">
          <w:headerReference w:type="default" r:id="rId24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2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3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2808B2" w:rsidRPr="00C106BE" w14:paraId="2F72D74E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3470245A" w14:textId="77777777" w:rsidR="002808B2" w:rsidRPr="00C106BE" w:rsidRDefault="002808B2" w:rsidP="00C32790">
            <w:pPr>
              <w:ind w:left="73" w:right="-90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4D2F6CEE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C106BE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2808B2" w:rsidRPr="00C106BE" w14:paraId="23C8C4B8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63BA93F1" w14:textId="77777777" w:rsidR="002808B2" w:rsidRPr="00C106BE" w:rsidRDefault="002808B2" w:rsidP="00C32790">
            <w:pPr>
              <w:ind w:left="73" w:right="-90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07CA5EC5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79A2535A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63648ED7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2808B2" w:rsidRPr="00C106BE" w14:paraId="23BE2A40" w14:textId="77777777" w:rsidTr="00E57BA3">
        <w:trPr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682F8EEC" w14:textId="0B3CD127" w:rsidR="002808B2" w:rsidRPr="00C106BE" w:rsidRDefault="002808B2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A40F61" w:rsidRPr="00C106BE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38AE9E6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pacing w:val="-6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pacing w:val="-6"/>
                <w:sz w:val="29"/>
                <w:szCs w:val="29"/>
                <w:cs/>
                <w:lang w:bidi="th-TH"/>
              </w:rPr>
              <w:t>เครื่องมือที่ใช้ในการป้องกัน</w:t>
            </w:r>
          </w:p>
          <w:p w14:paraId="033BE131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pacing w:val="-6"/>
                <w:sz w:val="29"/>
                <w:szCs w:val="29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3AD6F7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B55841F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pacing w:val="-4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  <w:lang w:bidi="th-TH"/>
              </w:rPr>
              <w:br/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  <w:cs/>
                <w:lang w:bidi="th-TH"/>
              </w:rPr>
              <w:t>ยุติธรรมผ่าน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  <w:lang w:bidi="th-TH"/>
              </w:rPr>
              <w:br/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A6131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F7D08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C426C" w14:textId="77777777" w:rsidR="002808B2" w:rsidRPr="00C106BE" w:rsidRDefault="002808B2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EAA6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ABBB" w14:textId="77777777" w:rsidR="002808B2" w:rsidRPr="00C106BE" w:rsidRDefault="002808B2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3256F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31B000F2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2113CA" w14:textId="67891502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3800F7FC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183662F4" w14:textId="58B8AFBE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97EED66" w14:textId="77777777" w:rsidR="002808B2" w:rsidRPr="00C106BE" w:rsidRDefault="002808B2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vAlign w:val="bottom"/>
          </w:tcPr>
          <w:p w14:paraId="15665C31" w14:textId="57F3363C" w:rsidR="002808B2" w:rsidRPr="00C106BE" w:rsidRDefault="002808B2" w:rsidP="00C32790">
            <w:pPr>
              <w:ind w:left="-43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ระดับ</w:t>
            </w:r>
            <w:r w:rsidRPr="00C106B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  <w:vAlign w:val="bottom"/>
          </w:tcPr>
          <w:p w14:paraId="12EB7A47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BEAB4A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2808B2" w:rsidRPr="00C106BE" w14:paraId="247463E3" w14:textId="77777777" w:rsidTr="00E57BA3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5167902C" w14:textId="77777777" w:rsidR="002808B2" w:rsidRPr="00C106BE" w:rsidRDefault="002808B2" w:rsidP="003726BE">
            <w:pPr>
              <w:ind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D12C74C" w14:textId="77777777" w:rsidR="002808B2" w:rsidRPr="00C106BE" w:rsidRDefault="002808B2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  <w:r w:rsidRPr="00C106BE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A40F61" w:rsidRPr="00C106BE" w14:paraId="285DDAE6" w14:textId="77777777" w:rsidTr="00E57BA3">
        <w:trPr>
          <w:gridAfter w:val="1"/>
          <w:wAfter w:w="10" w:type="dxa"/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028B490" w14:textId="69065CAE" w:rsidR="00A40F61" w:rsidRPr="00C106BE" w:rsidRDefault="000D72D7" w:rsidP="003726BE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2084" w:type="dxa"/>
            <w:gridSpan w:val="17"/>
            <w:vAlign w:val="bottom"/>
          </w:tcPr>
          <w:p w14:paraId="54A3BB86" w14:textId="77777777" w:rsidR="00A40F61" w:rsidRPr="00C106BE" w:rsidRDefault="00A40F6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2808B2" w:rsidRPr="00C106BE" w14:paraId="7F6EDAD5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3A36D84" w14:textId="77777777" w:rsidR="002808B2" w:rsidRPr="00C106BE" w:rsidRDefault="002808B2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GB"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FAD3121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242801A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5C39395D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1A5A8F69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F3C74D5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AC001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84E225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481F9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25B3A2C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0D3889E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E2CFF0D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6F414D8B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3748B3B3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B22AA92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BF6AD5A" w14:textId="77777777" w:rsidR="002808B2" w:rsidRPr="00C106BE" w:rsidRDefault="002808B2" w:rsidP="00C3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6561E3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969159B" w14:textId="77777777" w:rsidR="002808B2" w:rsidRPr="00C106BE" w:rsidRDefault="002808B2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2190" w:rsidRPr="00C106BE" w14:paraId="483ACB10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CE236D" w14:textId="77777777" w:rsidR="000A2190" w:rsidRPr="00C106BE" w:rsidRDefault="000A2190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3131E4CA" w14:textId="5DA3DD5C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6222EB34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0A61137" w14:textId="172410C4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DEF5754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1F5FE2B" w14:textId="4E470F55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48A7D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5E1D991" w14:textId="06E30518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6468B2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11200D" w14:textId="6A1A1D4D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7B074CB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16F8F2" w14:textId="098FB139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26594E7B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4B24941B" w14:textId="7E6B0134" w:rsidR="000A2190" w:rsidRPr="00C106BE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552BE54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25C7348" w14:textId="231CA16D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BF7809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F6CB3CE" w14:textId="25F9E24A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2190" w:rsidRPr="00C106BE" w14:paraId="32582FBE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8D0DDD" w14:textId="77777777" w:rsidR="000A2190" w:rsidRPr="00C106BE" w:rsidRDefault="000A2190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4859A416" w14:textId="16E07D22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1F8C0C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2F094606" w14:textId="095E01A0" w:rsidR="000A2190" w:rsidRPr="00C106BE" w:rsidRDefault="000D72D7" w:rsidP="005B7E7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857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234</w:t>
            </w:r>
          </w:p>
        </w:tc>
        <w:tc>
          <w:tcPr>
            <w:tcW w:w="236" w:type="dxa"/>
            <w:vAlign w:val="bottom"/>
          </w:tcPr>
          <w:p w14:paraId="11D02DF2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A7F679D" w14:textId="0D8C5572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6F5EA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04B97E" w14:textId="7DA8815B" w:rsidR="000A2190" w:rsidRPr="00C106BE" w:rsidRDefault="000D72D7" w:rsidP="000A219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D0C6A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E1F8E2" w14:textId="38551284" w:rsidR="000A2190" w:rsidRPr="00C106BE" w:rsidRDefault="000D72D7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887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229</w:t>
            </w:r>
          </w:p>
        </w:tc>
        <w:tc>
          <w:tcPr>
            <w:tcW w:w="241" w:type="dxa"/>
            <w:vAlign w:val="bottom"/>
          </w:tcPr>
          <w:p w14:paraId="7815965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34A5AC" w14:textId="695E9462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1C4B3CA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0232336A" w14:textId="0444FF56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887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388</w:t>
            </w:r>
          </w:p>
        </w:tc>
        <w:tc>
          <w:tcPr>
            <w:tcW w:w="270" w:type="dxa"/>
            <w:vAlign w:val="bottom"/>
          </w:tcPr>
          <w:p w14:paraId="5AEB139E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75C7164" w14:textId="6C6F71A1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76BD68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64CFB79" w14:textId="517BA492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887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388</w:t>
            </w:r>
          </w:p>
        </w:tc>
      </w:tr>
      <w:tr w:rsidR="000A2190" w:rsidRPr="00C106BE" w14:paraId="7D748F21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C2C68B5" w14:textId="77777777" w:rsidR="000A2190" w:rsidRPr="00C106BE" w:rsidRDefault="000A2190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4EB9DC0B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4B3B683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11AC89F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B8F5B25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5A87D0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D210B3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D7669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868BB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26A3A6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37610FB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1A4B56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6D0D730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54DC15F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A429FA9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8F3D976" w14:textId="77777777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DEA26CA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ADEB938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2190" w:rsidRPr="00C106BE" w14:paraId="7CB6BB7B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7BA3D381" w14:textId="77777777" w:rsidR="000A2190" w:rsidRPr="00C106BE" w:rsidRDefault="000A2190" w:rsidP="000A2190">
            <w:pPr>
              <w:ind w:left="160" w:right="-9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56F5F911" w14:textId="60F54541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560EF19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2C15777" w14:textId="078026F4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4551B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45C9905" w14:textId="4645ADCE" w:rsidR="000A2190" w:rsidRPr="00C106BE" w:rsidRDefault="000D72D7" w:rsidP="000A21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 w:hint="cs"/>
                <w:sz w:val="29"/>
                <w:szCs w:val="29"/>
                <w:lang w:val="en-US"/>
              </w:rPr>
              <w:t>3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 w:hint="cs"/>
                <w:sz w:val="29"/>
                <w:szCs w:val="29"/>
                <w:lang w:val="en-US"/>
              </w:rPr>
              <w:t>4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78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 w:hint="cs"/>
                <w:sz w:val="29"/>
                <w:szCs w:val="29"/>
                <w:lang w:val="en-US"/>
              </w:rPr>
              <w:t>209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2FDA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A3B2A3" w14:textId="1477F11D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8D507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8E16820" w14:textId="26E9157B" w:rsidR="000A2190" w:rsidRPr="00C106BE" w:rsidRDefault="000D72D7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478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209</w:t>
            </w:r>
          </w:p>
        </w:tc>
        <w:tc>
          <w:tcPr>
            <w:tcW w:w="241" w:type="dxa"/>
            <w:vAlign w:val="bottom"/>
          </w:tcPr>
          <w:p w14:paraId="5A6473C2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AB9B50A" w14:textId="0D8CDF67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3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023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653</w:t>
            </w:r>
          </w:p>
        </w:tc>
        <w:tc>
          <w:tcPr>
            <w:tcW w:w="241" w:type="dxa"/>
            <w:vAlign w:val="bottom"/>
          </w:tcPr>
          <w:p w14:paraId="21631920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71C7A7F4" w14:textId="491F99F9" w:rsidR="000A2190" w:rsidRPr="00C106BE" w:rsidRDefault="00980BE8" w:rsidP="000A21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38338D9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C28A464" w14:textId="28F9199D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cs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454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556</w:t>
            </w:r>
          </w:p>
        </w:tc>
        <w:tc>
          <w:tcPr>
            <w:tcW w:w="270" w:type="dxa"/>
            <w:vAlign w:val="bottom"/>
          </w:tcPr>
          <w:p w14:paraId="2E3755B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BE0089A" w14:textId="6271FC3C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3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478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209</w:t>
            </w:r>
          </w:p>
        </w:tc>
      </w:tr>
      <w:tr w:rsidR="000A2190" w:rsidRPr="00C106BE" w14:paraId="048B4ED3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09435F17" w14:textId="77777777" w:rsidR="000A2190" w:rsidRPr="00C106BE" w:rsidRDefault="000A2190" w:rsidP="000A2190">
            <w:pPr>
              <w:ind w:left="160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78A39D24" w14:textId="1D484389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7D0593A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EFBD651" w14:textId="5A63096C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59CFDF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6886DCF" w14:textId="246D6993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98932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412BB0" w14:textId="737CC36C" w:rsidR="000A2190" w:rsidRPr="00C106BE" w:rsidRDefault="000D72D7" w:rsidP="000A219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535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5E7C4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E09022C" w14:textId="7FF9694A" w:rsidR="000A2190" w:rsidRPr="00C106BE" w:rsidRDefault="000D72D7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535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939</w:t>
            </w:r>
          </w:p>
        </w:tc>
        <w:tc>
          <w:tcPr>
            <w:tcW w:w="241" w:type="dxa"/>
            <w:vAlign w:val="bottom"/>
          </w:tcPr>
          <w:p w14:paraId="3AA54620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1800214" w14:textId="5869AEAA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6DCABE8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ABBB9D2" w14:textId="26BCBF89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554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270" w:type="dxa"/>
            <w:vAlign w:val="bottom"/>
          </w:tcPr>
          <w:p w14:paraId="3ED4A5A0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EE2BA05" w14:textId="5C62C2D1" w:rsidR="000A2190" w:rsidRPr="00C106BE" w:rsidRDefault="00980BE8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B075C48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46C29C5" w14:textId="2D7AF662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554</w:t>
            </w:r>
            <w:r w:rsidR="000A219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821</w:t>
            </w:r>
          </w:p>
        </w:tc>
      </w:tr>
      <w:tr w:rsidR="000A2190" w:rsidRPr="00C106BE" w14:paraId="7C92EC80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F5BA979" w14:textId="77777777" w:rsidR="000A2190" w:rsidRPr="00C106BE" w:rsidRDefault="000A2190" w:rsidP="000A2190">
            <w:pPr>
              <w:ind w:right="-90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2A818955" w14:textId="0F5C2C8B" w:rsidR="000A2190" w:rsidRPr="00C106BE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467E5DD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8E1EFE4" w14:textId="0DA41982" w:rsidR="000A2190" w:rsidRPr="00C106BE" w:rsidRDefault="000D72D7" w:rsidP="000A2190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834</w:t>
            </w:r>
          </w:p>
        </w:tc>
        <w:tc>
          <w:tcPr>
            <w:tcW w:w="236" w:type="dxa"/>
            <w:vAlign w:val="bottom"/>
          </w:tcPr>
          <w:p w14:paraId="0EBCFD49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4D8BF3" w14:textId="41FB389D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EA61E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37B99F" w14:textId="308D90DD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8E8BE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65B503" w14:textId="40102107" w:rsidR="000A2190" w:rsidRPr="00C106BE" w:rsidRDefault="000D72D7" w:rsidP="000A219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834</w:t>
            </w:r>
          </w:p>
        </w:tc>
        <w:tc>
          <w:tcPr>
            <w:tcW w:w="241" w:type="dxa"/>
            <w:vAlign w:val="bottom"/>
          </w:tcPr>
          <w:p w14:paraId="3CDE14D3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ED1A93C" w14:textId="0A671B43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C5640AF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53FC43E7" w14:textId="54166F7A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834</w:t>
            </w:r>
          </w:p>
        </w:tc>
        <w:tc>
          <w:tcPr>
            <w:tcW w:w="270" w:type="dxa"/>
            <w:vAlign w:val="bottom"/>
          </w:tcPr>
          <w:p w14:paraId="0FC5D5F4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3ADADBC" w14:textId="5DB7C011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8EED2B3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D15E8DA" w14:textId="7EEC8A4C" w:rsidR="000A2190" w:rsidRPr="00C106BE" w:rsidRDefault="000D72D7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834</w:t>
            </w:r>
          </w:p>
        </w:tc>
      </w:tr>
      <w:tr w:rsidR="000A2190" w:rsidRPr="00C106BE" w14:paraId="1C250366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2B87EDB3" w14:textId="77777777" w:rsidR="000A2190" w:rsidRPr="00C106BE" w:rsidRDefault="000A2190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9" w:type="dxa"/>
            <w:vAlign w:val="bottom"/>
          </w:tcPr>
          <w:p w14:paraId="18B6C7F8" w14:textId="0528F56E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72223B3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3C0631E" w14:textId="3D618B44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76A74E9C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B7FB947" w14:textId="2F1E6DA8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F37CFC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10E9F1F" w14:textId="41ECA90F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FB3E5A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993F796" w14:textId="2CC94F1C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0C8DF6C2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D402BF8" w14:textId="4383A7CD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61E3AB79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76362DC0" w14:textId="13551E9A" w:rsidR="000A2190" w:rsidRPr="00C106BE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786151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DE2D976" w14:textId="00994768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2BD44C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203857E" w14:textId="5301A163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106BE" w:rsidRPr="00C106BE" w14:paraId="7EB3E4C6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0FF503C" w14:textId="77777777" w:rsidR="00C106BE" w:rsidRPr="00C106BE" w:rsidRDefault="00C106BE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9" w:type="dxa"/>
            <w:vAlign w:val="bottom"/>
          </w:tcPr>
          <w:p w14:paraId="1DB5D98D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6467C233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B91FF68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B0033AA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1CAD667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8FF880" w14:textId="77777777" w:rsidR="00C106BE" w:rsidRPr="00C106BE" w:rsidRDefault="00C106BE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3CFA20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547D3C" w14:textId="77777777" w:rsidR="00C106BE" w:rsidRPr="00C106BE" w:rsidRDefault="00C106BE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5537F1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55500DE3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B31A8AF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3B213F01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057AE5E7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6D28EE8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6C138C4" w14:textId="77777777" w:rsidR="00C106BE" w:rsidRPr="00C106BE" w:rsidRDefault="00C106BE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DAB92EB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30016F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106BE" w:rsidRPr="00C106BE" w14:paraId="119A9BE8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5621F5A3" w14:textId="77777777" w:rsidR="00C106BE" w:rsidRPr="00C106BE" w:rsidRDefault="00C106BE" w:rsidP="000A2190">
            <w:pPr>
              <w:ind w:right="-9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9" w:type="dxa"/>
            <w:vAlign w:val="bottom"/>
          </w:tcPr>
          <w:p w14:paraId="6FD94E0C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7E940869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0138D46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91F63E9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448C54D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5E4C8" w14:textId="77777777" w:rsidR="00C106BE" w:rsidRPr="00C106BE" w:rsidRDefault="00C106BE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E67CE9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2CF95" w14:textId="77777777" w:rsidR="00C106BE" w:rsidRPr="00C106BE" w:rsidRDefault="00C106BE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4F27846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54FCD38B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4C6B98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8C84F81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479EE4ED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5C13981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0C7E8CC" w14:textId="77777777" w:rsidR="00C106BE" w:rsidRPr="00C106BE" w:rsidRDefault="00C106BE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03AB945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7E259C5" w14:textId="77777777" w:rsidR="00C106BE" w:rsidRPr="00C106BE" w:rsidRDefault="00C106BE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B7E74" w:rsidRPr="00C106BE" w14:paraId="29C875FC" w14:textId="77777777" w:rsidTr="00E57BA3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3D0BD0A8" w14:textId="12FD5A1C" w:rsidR="005B7E74" w:rsidRPr="00C106BE" w:rsidRDefault="000D72D7" w:rsidP="000A2190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169" w:type="dxa"/>
            <w:vAlign w:val="bottom"/>
          </w:tcPr>
          <w:p w14:paraId="0950A470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C10346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8A7832D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1D601ACF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AF1394A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2F874D" w14:textId="77777777" w:rsidR="005B7E74" w:rsidRPr="00C106BE" w:rsidRDefault="005B7E74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1667063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25085" w14:textId="77777777" w:rsidR="005B7E74" w:rsidRPr="00C106BE" w:rsidRDefault="005B7E74" w:rsidP="000A21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07CDE5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2E7279EC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8BC2142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6454C89A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23A09DE1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3D583B9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12B38E3" w14:textId="77777777" w:rsidR="005B7E74" w:rsidRPr="00C106BE" w:rsidRDefault="005B7E74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232066D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42D52A6" w14:textId="77777777" w:rsidR="005B7E74" w:rsidRPr="00C106BE" w:rsidRDefault="005B7E74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2190" w:rsidRPr="00C106BE" w14:paraId="02326EEA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300249D" w14:textId="77777777" w:rsidR="000A2190" w:rsidRPr="00C106BE" w:rsidRDefault="000A2190" w:rsidP="000A219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47897C9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07D99BB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D7F4B7C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477FC8DC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498C32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941FB2" w14:textId="77777777" w:rsidR="000A2190" w:rsidRPr="00C106BE" w:rsidRDefault="000A2190" w:rsidP="000A21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990DF15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B065E" w14:textId="77777777" w:rsidR="000A2190" w:rsidRPr="00C106BE" w:rsidRDefault="000A2190" w:rsidP="000A219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8C0008A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78E19767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17A5291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CBE39CD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38BC3EFF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C9938E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82E7D09" w14:textId="77777777" w:rsidR="000A2190" w:rsidRPr="00C106BE" w:rsidRDefault="000A2190" w:rsidP="000A2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A7FA2EE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9A4413" w14:textId="77777777" w:rsidR="000A2190" w:rsidRPr="00C106BE" w:rsidRDefault="000A2190" w:rsidP="000A21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726BE" w:rsidRPr="00C106BE" w14:paraId="0D916C7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3D5AA99" w14:textId="77777777" w:rsidR="003726BE" w:rsidRPr="00C106BE" w:rsidRDefault="003726BE" w:rsidP="003726BE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16FE9424" w14:textId="6D502EA1" w:rsidR="003726BE" w:rsidRPr="00C106BE" w:rsidRDefault="003726BE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85EA6A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F7ECD56" w14:textId="5D4405B6" w:rsidR="003726BE" w:rsidRPr="00C106BE" w:rsidRDefault="003726BE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981424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96FE2" w14:textId="2D4B0573" w:rsidR="003726BE" w:rsidRPr="00C106BE" w:rsidRDefault="003726BE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623E4" w14:textId="77777777" w:rsidR="003726BE" w:rsidRPr="00C106BE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ABC628" w14:textId="77AA6B28" w:rsidR="003726BE" w:rsidRPr="00C106BE" w:rsidRDefault="003726BE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415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722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DCEB0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4F0DD5" w14:textId="5C7973A9" w:rsidR="003726BE" w:rsidRPr="00C106BE" w:rsidRDefault="003726BE" w:rsidP="00980BE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29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415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722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4DD25A54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9E019F7" w14:textId="193AF60A" w:rsidR="003726BE" w:rsidRPr="00C106BE" w:rsidRDefault="003726BE" w:rsidP="003726B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550DD37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4A436192" w14:textId="3953E063" w:rsidR="003726BE" w:rsidRPr="00C106BE" w:rsidRDefault="003726BE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29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452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622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1602E8AC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8A4BEAB" w14:textId="564A7E01" w:rsidR="003726BE" w:rsidRPr="00C106BE" w:rsidRDefault="003726BE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3351BB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2D341D5" w14:textId="1CE2A0DE" w:rsidR="003726BE" w:rsidRPr="00C106BE" w:rsidRDefault="003726BE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29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452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622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3726BE" w:rsidRPr="00C106BE" w14:paraId="22124D9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220018" w14:textId="43609CE4" w:rsidR="003726BE" w:rsidRPr="00C106BE" w:rsidRDefault="003726BE" w:rsidP="003726BE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656A9180" w14:textId="424D2843" w:rsidR="003726BE" w:rsidRPr="00C106BE" w:rsidRDefault="003726BE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5CD436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845E6FF" w14:textId="159C0364" w:rsidR="003726BE" w:rsidRPr="00C106BE" w:rsidRDefault="003726BE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BB9422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2ED1D6" w14:textId="321CCBA5" w:rsidR="003726BE" w:rsidRPr="00C106BE" w:rsidRDefault="003726BE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F7C0" w14:textId="77777777" w:rsidR="003726BE" w:rsidRPr="00C106BE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116814" w14:textId="3A403B1A" w:rsidR="003726BE" w:rsidRPr="00C106BE" w:rsidRDefault="003726BE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320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28D40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7819CC0" w14:textId="1AAC8AE0" w:rsidR="003726BE" w:rsidRPr="00C106BE" w:rsidRDefault="003726BE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320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72675D0B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97366" w14:textId="05FDA33F" w:rsidR="003726BE" w:rsidRPr="00C106BE" w:rsidRDefault="003726BE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27CC209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272C8CAB" w14:textId="5B679E2D" w:rsidR="003726BE" w:rsidRPr="00C106BE" w:rsidRDefault="00980BE8" w:rsidP="00980BE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1D4BD8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45F3817F" w14:textId="53933471" w:rsidR="003726BE" w:rsidRPr="00C106BE" w:rsidRDefault="00980BE8" w:rsidP="00980B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353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340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784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29BBD1DC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6EADE7" w14:textId="7C996B1A" w:rsidR="003726BE" w:rsidRPr="00C106BE" w:rsidRDefault="003726BE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340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784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3726BE" w:rsidRPr="00C106BE" w14:paraId="63F20157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EFB9E4D" w14:textId="77777777" w:rsidR="003726BE" w:rsidRPr="00C106BE" w:rsidRDefault="003726BE" w:rsidP="003726BE">
            <w:pPr>
              <w:ind w:left="-14" w:right="-90"/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35F4ADDD" w14:textId="023B620B" w:rsidR="003726BE" w:rsidRPr="00C106BE" w:rsidRDefault="003726BE" w:rsidP="003726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6BED27A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19D47F8" w14:textId="1D3AD8DD" w:rsidR="003726BE" w:rsidRPr="00C106BE" w:rsidRDefault="003726BE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69DED107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405F4E1" w14:textId="15BD3BA1" w:rsidR="003726BE" w:rsidRPr="00C106BE" w:rsidRDefault="003726BE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00E78" w14:textId="77777777" w:rsidR="003726BE" w:rsidRPr="00C106BE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87C3F3" w14:textId="2DC95C99" w:rsidR="003726BE" w:rsidRPr="00C106BE" w:rsidRDefault="003726BE" w:rsidP="003726B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351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692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4F727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3A5DA6" w14:textId="03A08AF5" w:rsidR="003726BE" w:rsidRPr="00C106BE" w:rsidRDefault="003726BE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24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351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692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772771E8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F49D1DC" w14:textId="6E6C518B" w:rsidR="003726BE" w:rsidRPr="00C106BE" w:rsidRDefault="003726BE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  <w:vAlign w:val="bottom"/>
          </w:tcPr>
          <w:p w14:paraId="0E04B313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556A4AF" w14:textId="615BB339" w:rsidR="003726BE" w:rsidRPr="00C106BE" w:rsidRDefault="003726BE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26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802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264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47F8C409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D856DC7" w14:textId="21D2D21D" w:rsidR="003726BE" w:rsidRPr="00C106BE" w:rsidRDefault="003726BE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2D14355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110FE20" w14:textId="5244303E" w:rsidR="003726BE" w:rsidRPr="00C106BE" w:rsidRDefault="003726BE" w:rsidP="003726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26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802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264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</w:tr>
      <w:tr w:rsidR="003726BE" w:rsidRPr="00C106BE" w14:paraId="36B19237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562A6023" w14:textId="77777777" w:rsidR="003726BE" w:rsidRPr="00C106BE" w:rsidRDefault="003726BE" w:rsidP="003726BE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สัญญาแลกเปลี่ยนอัตราดอกเบี้ยที่ใช้ใน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br/>
              <w:t xml:space="preserve"> 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32B71062" w14:textId="4B5A3421" w:rsidR="003726BE" w:rsidRPr="00C106BE" w:rsidRDefault="003726BE" w:rsidP="00980BE8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667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451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33FC4822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0681398" w14:textId="759E5F56" w:rsidR="003726BE" w:rsidRPr="00C106BE" w:rsidRDefault="003726BE" w:rsidP="003726B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C4A6DA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A41E41F" w14:textId="5E18711C" w:rsidR="003726BE" w:rsidRPr="00C106BE" w:rsidRDefault="003726BE" w:rsidP="003726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93475" w14:textId="77777777" w:rsidR="003726BE" w:rsidRPr="00C106BE" w:rsidRDefault="003726BE" w:rsidP="003726B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3BE3303" w14:textId="6AB83016" w:rsidR="003726BE" w:rsidRPr="00C106BE" w:rsidRDefault="003726BE" w:rsidP="003726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7D102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0DA082E" w14:textId="25D368F8" w:rsidR="003726BE" w:rsidRPr="00C106BE" w:rsidRDefault="003726BE" w:rsidP="003726B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667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451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67788701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5E01758" w14:textId="4C814166" w:rsidR="003726BE" w:rsidRPr="00C106BE" w:rsidRDefault="003726BE" w:rsidP="003726B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  <w:vAlign w:val="bottom"/>
          </w:tcPr>
          <w:p w14:paraId="50EC469C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135DBEFE" w14:textId="467B8E0A" w:rsidR="003726BE" w:rsidRPr="00C106BE" w:rsidRDefault="003726BE" w:rsidP="003726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667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451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0E74D478" w14:textId="77777777" w:rsidR="003726BE" w:rsidRPr="00C106BE" w:rsidRDefault="003726BE" w:rsidP="003726B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307A9EE" w14:textId="2FD3629A" w:rsidR="003726BE" w:rsidRPr="00C106BE" w:rsidRDefault="003726BE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80EDAFD" w14:textId="77777777" w:rsidR="003726BE" w:rsidRPr="00C106BE" w:rsidRDefault="003726BE" w:rsidP="003726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CF3F958" w14:textId="13BC8B9A" w:rsidR="003726BE" w:rsidRPr="00C106BE" w:rsidRDefault="003726BE" w:rsidP="00372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667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451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F6EB0" w:rsidRPr="00C106BE" w14:paraId="5245E26E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7B715543" w14:textId="057A1090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45E0F309" w14:textId="274FB5C3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793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61D8784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88C58F3" w14:textId="118FB4C5" w:rsidR="008F6EB0" w:rsidRPr="00C106BE" w:rsidRDefault="008F6EB0" w:rsidP="008F6EB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3D2B7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4B9F949" w14:textId="5116B34C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D12B3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DE34B2C" w14:textId="6EE93A41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7B16C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EE5F4A" w14:textId="76800C5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1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9"/>
                <w:szCs w:val="29"/>
                <w:lang w:val="en-US"/>
              </w:rPr>
              <w:t>793</w:t>
            </w:r>
            <w:r w:rsidRPr="00C106BE">
              <w:rPr>
                <w:rFonts w:ascii="Angsana New" w:hAnsi="Angsana New"/>
                <w:spacing w:val="-4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09CA78A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840958" w14:textId="3E4A448E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  <w:vAlign w:val="bottom"/>
          </w:tcPr>
          <w:p w14:paraId="5F674AE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18B1B399" w14:textId="5814AB41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793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7443BE15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5E03319" w14:textId="5E080E00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5152F8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8CC5781" w14:textId="4C6CEF5B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793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F6EB0" w:rsidRPr="00C106BE" w14:paraId="06E5FB0F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5431B86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169" w:type="dxa"/>
            <w:vAlign w:val="bottom"/>
          </w:tcPr>
          <w:p w14:paraId="0A83D1D4" w14:textId="256D7D5D" w:rsidR="008F6EB0" w:rsidRPr="00C106BE" w:rsidRDefault="008F6EB0" w:rsidP="008F6E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E1565F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5F4A3AC" w14:textId="7B69E1B5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C0442D">
              <w:rPr>
                <w:rFonts w:ascii="Angsana New" w:hAnsi="Angsana New"/>
                <w:sz w:val="29"/>
                <w:szCs w:val="29"/>
              </w:rPr>
              <w:t>137</w:t>
            </w:r>
            <w:r w:rsidR="00D737AD">
              <w:rPr>
                <w:rFonts w:ascii="Angsana New" w:hAnsi="Angsana New"/>
                <w:sz w:val="29"/>
                <w:szCs w:val="29"/>
              </w:rPr>
              <w:t>,</w:t>
            </w:r>
            <w:r w:rsidR="00C0442D">
              <w:rPr>
                <w:rFonts w:ascii="Angsana New" w:hAnsi="Angsana New"/>
                <w:sz w:val="29"/>
                <w:szCs w:val="29"/>
              </w:rPr>
              <w:t>826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6537BE2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868848" w14:textId="32053BE6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6E8C8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BD0417" w14:textId="0DD7A8A5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2D27A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B61705A" w14:textId="6C9D99F0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C0442D">
              <w:rPr>
                <w:rFonts w:ascii="Angsana New" w:hAnsi="Angsana New"/>
                <w:sz w:val="29"/>
                <w:szCs w:val="29"/>
              </w:rPr>
              <w:t>137</w:t>
            </w:r>
            <w:r w:rsidR="00D737AD">
              <w:rPr>
                <w:rFonts w:ascii="Angsana New" w:hAnsi="Angsana New"/>
                <w:sz w:val="29"/>
                <w:szCs w:val="29"/>
              </w:rPr>
              <w:t>,</w:t>
            </w:r>
            <w:r w:rsidR="00C0442D">
              <w:rPr>
                <w:rFonts w:ascii="Angsana New" w:hAnsi="Angsana New"/>
                <w:sz w:val="29"/>
                <w:szCs w:val="29"/>
              </w:rPr>
              <w:t>826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41" w:type="dxa"/>
            <w:vAlign w:val="bottom"/>
          </w:tcPr>
          <w:p w14:paraId="64202B5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12AE818" w14:textId="6278092F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  <w:vAlign w:val="bottom"/>
          </w:tcPr>
          <w:p w14:paraId="2616AB8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4EBE0B9D" w14:textId="02D6E74E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C0442D">
              <w:rPr>
                <w:rFonts w:ascii="Angsana New" w:hAnsi="Angsana New"/>
                <w:sz w:val="29"/>
                <w:szCs w:val="29"/>
              </w:rPr>
              <w:t>137</w:t>
            </w:r>
            <w:r w:rsidR="00D737AD">
              <w:rPr>
                <w:rFonts w:ascii="Angsana New" w:hAnsi="Angsana New"/>
                <w:sz w:val="29"/>
                <w:szCs w:val="29"/>
              </w:rPr>
              <w:t>,</w:t>
            </w:r>
            <w:r w:rsidR="00C0442D">
              <w:rPr>
                <w:rFonts w:ascii="Angsana New" w:hAnsi="Angsana New"/>
                <w:sz w:val="29"/>
                <w:szCs w:val="29"/>
              </w:rPr>
              <w:t>826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6BD07620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7509FA3" w14:textId="75F8BD03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B090D5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5520712" w14:textId="659632D1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C0442D">
              <w:rPr>
                <w:rFonts w:ascii="Angsana New" w:hAnsi="Angsana New"/>
                <w:sz w:val="29"/>
                <w:szCs w:val="29"/>
              </w:rPr>
              <w:t>137</w:t>
            </w:r>
            <w:r w:rsidR="00D737AD">
              <w:rPr>
                <w:rFonts w:ascii="Angsana New" w:hAnsi="Angsana New"/>
                <w:sz w:val="29"/>
                <w:szCs w:val="29"/>
              </w:rPr>
              <w:t>,</w:t>
            </w:r>
            <w:r w:rsidR="00C0442D">
              <w:rPr>
                <w:rFonts w:ascii="Angsana New" w:hAnsi="Angsana New"/>
                <w:sz w:val="29"/>
                <w:szCs w:val="29"/>
              </w:rPr>
              <w:t>826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F6EB0" w:rsidRPr="00C106BE" w14:paraId="5A7FDAC6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8AC8AED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1E5A711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EB1C57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54F149F6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47AF3324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749BE9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20E6B7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03FE81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7FD52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7DFE6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639526B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BFBBD0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3390BC3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52918D2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4E1F993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C304A67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3A32EA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640AED4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7DAC2C47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FDD26CC" w14:textId="14A91E04" w:rsidR="008F6EB0" w:rsidRPr="00C106BE" w:rsidRDefault="000D72D7" w:rsidP="008F6E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169" w:type="dxa"/>
            <w:vAlign w:val="bottom"/>
          </w:tcPr>
          <w:p w14:paraId="22262A5E" w14:textId="535A546F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D340BD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0B76A69" w14:textId="2EECF406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77A0B2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00B6656" w14:textId="232A7591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61B26E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F0700DA" w14:textId="12DF7F7C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878F8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205B0C3" w14:textId="278ACCCC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F5B0D8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3236C21" w14:textId="1AF441BE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0F817A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08AFA667" w14:textId="145EFBF2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58F7D42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CC51D85" w14:textId="058D2F5F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10A81A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B1C09AD" w14:textId="36C38334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432A127F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12B9880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1086585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CF6F1E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8AAA931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4629B62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93F0CC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DB0B9D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859322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E674F0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420E27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C9BFF4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79D85A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711C8A3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EEE5AD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91F7FE9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87AE216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D405B0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8F1111B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4857D7F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0147C3C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6CEEEB6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4CAA87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DACA3A3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30E5A9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B70DE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9E3595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7A71F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72EC97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EB513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97AEA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1335C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3403AEB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0C53B4D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24DAC0C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78CDF936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0DE76F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185E2BA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7776FCE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D058CED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08FC4AA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1C8812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41037AC" w14:textId="22A328B6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842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546</w:t>
            </w:r>
          </w:p>
        </w:tc>
        <w:tc>
          <w:tcPr>
            <w:tcW w:w="236" w:type="dxa"/>
            <w:vAlign w:val="bottom"/>
          </w:tcPr>
          <w:p w14:paraId="4D348E4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443675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FCF11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179904" w14:textId="681320F0" w:rsidR="008F6EB0" w:rsidRPr="00C106BE" w:rsidRDefault="000D72D7" w:rsidP="008F6EB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8F6EB0" w:rsidRPr="00C106BE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022</w:t>
            </w:r>
            <w:r w:rsidR="008F6EB0" w:rsidRPr="00C106BE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60020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74FA503" w14:textId="20E35FB8" w:rsidR="008F6EB0" w:rsidRPr="00C106BE" w:rsidRDefault="000D72D7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864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931</w:t>
            </w:r>
          </w:p>
        </w:tc>
        <w:tc>
          <w:tcPr>
            <w:tcW w:w="241" w:type="dxa"/>
            <w:vAlign w:val="bottom"/>
          </w:tcPr>
          <w:p w14:paraId="257A58A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1A8D6F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54B8DB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5E8839A2" w14:textId="08E3059F" w:rsidR="008F6EB0" w:rsidRPr="00C106BE" w:rsidRDefault="000D72D7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865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289</w:t>
            </w:r>
          </w:p>
        </w:tc>
        <w:tc>
          <w:tcPr>
            <w:tcW w:w="270" w:type="dxa"/>
            <w:vAlign w:val="bottom"/>
          </w:tcPr>
          <w:p w14:paraId="2B17F6BC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1615FF0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AA6BA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7EFD97A" w14:textId="33F8C676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2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865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289</w:t>
            </w:r>
          </w:p>
        </w:tc>
      </w:tr>
      <w:tr w:rsidR="008F6EB0" w:rsidRPr="00C106BE" w14:paraId="12C4B285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AD2079C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567ABAB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D5A16E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442CC779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4ED51F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F6E1E84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560C1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3ADABC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A48939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B3140E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B94892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C5F95A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39FE2AA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6B7E8F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8723051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FB45750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486614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24E594E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09F1F984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F01601A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12D0906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663F7EE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2CF531F3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58A07A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554DD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90536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6987A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8559B3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0CEFE9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008F90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345B6F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4489EC1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7A33029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F6A18A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D9FE068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970D53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8B16EBC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645F1C48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22FE00EA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0575E12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164C893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137CA5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245AEFA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FA9D242" w14:textId="2F2A785A" w:rsidR="008F6EB0" w:rsidRPr="00C106BE" w:rsidRDefault="000D72D7" w:rsidP="008F6EB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286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04F8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6F738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F4521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0FBC30E" w14:textId="43F45725" w:rsidR="008F6EB0" w:rsidRPr="00C106BE" w:rsidRDefault="000D72D7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286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190</w:t>
            </w:r>
          </w:p>
        </w:tc>
        <w:tc>
          <w:tcPr>
            <w:tcW w:w="241" w:type="dxa"/>
            <w:vAlign w:val="bottom"/>
          </w:tcPr>
          <w:p w14:paraId="5576AF2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52B28F1" w14:textId="53A6BE07" w:rsidR="008F6EB0" w:rsidRPr="00C106BE" w:rsidRDefault="000D72D7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286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190</w:t>
            </w:r>
          </w:p>
        </w:tc>
        <w:tc>
          <w:tcPr>
            <w:tcW w:w="241" w:type="dxa"/>
            <w:vAlign w:val="bottom"/>
          </w:tcPr>
          <w:p w14:paraId="23CE717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41E3490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7676BA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6B592D7" w14:textId="3FCB55A4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ECF10B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8C0B7FD" w14:textId="086C2990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1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GB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286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GB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190</w:t>
            </w:r>
          </w:p>
        </w:tc>
      </w:tr>
      <w:tr w:rsidR="008F6EB0" w:rsidRPr="00C106BE" w14:paraId="7AC99E88" w14:textId="77777777" w:rsidTr="00E57BA3">
        <w:trPr>
          <w:trHeight w:val="261"/>
        </w:trPr>
        <w:tc>
          <w:tcPr>
            <w:tcW w:w="3330" w:type="dxa"/>
            <w:shd w:val="clear" w:color="auto" w:fill="auto"/>
          </w:tcPr>
          <w:p w14:paraId="2FCCD8EA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C106BE">
              <w:rPr>
                <w:rFonts w:ascii="Angsana New" w:hAnsi="Angsana New"/>
                <w:sz w:val="29"/>
                <w:szCs w:val="29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60AA4BE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02F581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352CBB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A5DD3C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C92F05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AC1B3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985BB2E" w14:textId="1C76A641" w:rsidR="008F6EB0" w:rsidRPr="00C106BE" w:rsidRDefault="000D72D7" w:rsidP="008F6EB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542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6AB4AB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AA1DF9B" w14:textId="14BBEF9F" w:rsidR="008F6EB0" w:rsidRPr="00C106BE" w:rsidRDefault="000D72D7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542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595</w:t>
            </w:r>
          </w:p>
        </w:tc>
        <w:tc>
          <w:tcPr>
            <w:tcW w:w="241" w:type="dxa"/>
            <w:vAlign w:val="bottom"/>
          </w:tcPr>
          <w:p w14:paraId="2F0C353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618A9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30FA5D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3A5B00A8" w14:textId="6E710DF6" w:rsidR="008F6EB0" w:rsidRPr="00C106BE" w:rsidRDefault="000D72D7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558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282</w:t>
            </w:r>
          </w:p>
        </w:tc>
        <w:tc>
          <w:tcPr>
            <w:tcW w:w="270" w:type="dxa"/>
            <w:vAlign w:val="bottom"/>
          </w:tcPr>
          <w:p w14:paraId="5034F0B1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A0290F7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F80255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224D9F0" w14:textId="1E0DA321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558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282</w:t>
            </w:r>
          </w:p>
        </w:tc>
      </w:tr>
      <w:tr w:rsidR="008F6EB0" w:rsidRPr="00C106BE" w14:paraId="66E995CF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3D3B926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0C72B67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7CE5D34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2DA5E4C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7E604B3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F338E3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3EE90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E43B33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3F724B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105FE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E3B93F4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EA7E79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7A6C273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2228DB3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46DD6D2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4D6FEF8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5700514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23ADAD3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64F91785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A251924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6C4245F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83881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208FFB8" w14:textId="561D1262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5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236" w:type="dxa"/>
            <w:vAlign w:val="bottom"/>
          </w:tcPr>
          <w:p w14:paraId="0E47317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C41E3E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19CF7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27F8D7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2F0FC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8C3DCD2" w14:textId="0EC7C2BD" w:rsidR="008F6EB0" w:rsidRPr="00C106BE" w:rsidRDefault="000D72D7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5</w:t>
            </w:r>
            <w:r w:rsidR="008F6EB0"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821</w:t>
            </w:r>
          </w:p>
        </w:tc>
        <w:tc>
          <w:tcPr>
            <w:tcW w:w="241" w:type="dxa"/>
            <w:vAlign w:val="bottom"/>
          </w:tcPr>
          <w:p w14:paraId="3CFB45F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EB91C1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E77204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B1F1F88" w14:textId="64757ECC" w:rsidR="008F6EB0" w:rsidRPr="00C106BE" w:rsidRDefault="000D72D7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  <w:lang w:val="en-US"/>
              </w:rPr>
              <w:t>821</w:t>
            </w:r>
          </w:p>
        </w:tc>
        <w:tc>
          <w:tcPr>
            <w:tcW w:w="270" w:type="dxa"/>
            <w:vAlign w:val="bottom"/>
          </w:tcPr>
          <w:p w14:paraId="2409A476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0F706AE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FC8037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7391C21" w14:textId="0E4CAFDD" w:rsidR="008F6EB0" w:rsidRPr="00C106BE" w:rsidRDefault="000D72D7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0D72D7">
              <w:rPr>
                <w:rFonts w:ascii="Angsana New" w:hAnsi="Angsana New"/>
                <w:sz w:val="29"/>
                <w:szCs w:val="29"/>
              </w:rPr>
              <w:t>5</w:t>
            </w:r>
            <w:r w:rsidR="008F6EB0"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Pr="000D72D7">
              <w:rPr>
                <w:rFonts w:ascii="Angsana New" w:hAnsi="Angsana New"/>
                <w:sz w:val="29"/>
                <w:szCs w:val="29"/>
              </w:rPr>
              <w:t>821</w:t>
            </w:r>
          </w:p>
        </w:tc>
      </w:tr>
      <w:tr w:rsidR="008F6EB0" w:rsidRPr="00C106BE" w14:paraId="05F71A1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3083B22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2DD15DD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54090C4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A296C43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222B506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2B9832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EA0873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52F92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2BEFD4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9C827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B46D39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730546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242383C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0183739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AF70D5A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62C7FBD4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D14D9F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3FA5763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7F370E4C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54FC1FA" w14:textId="5BCFCC33" w:rsidR="008F6EB0" w:rsidRPr="00C106BE" w:rsidRDefault="000D72D7" w:rsidP="008F6EB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169" w:type="dxa"/>
            <w:vAlign w:val="bottom"/>
          </w:tcPr>
          <w:p w14:paraId="2FD152C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0C60CC7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891ECD0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1136EF1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37FCF4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3FA2EB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5A003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2415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862E9C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5B07C2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E9872E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097C2C4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7BBB9A5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71E3502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CE4695E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1AAF43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668D81A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50C0A1C2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73B12691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6E2181A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1678FDE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AB14CFA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EE2E64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1A98C1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6EF9DD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C7441A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08014E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526FDE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3E673D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AF69D2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11F7B4D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6E25813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459D049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54982BE7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D91D4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044F6E5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E5772" w:rsidRPr="000E5772" w14:paraId="1385FF8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1DD3790" w14:textId="7C8EB3CD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2EA964BB" w14:textId="0F4264D0" w:rsidR="000E5772" w:rsidRPr="000E5772" w:rsidRDefault="000E5772" w:rsidP="000E57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338A3679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58587FF2" w14:textId="2554F06B" w:rsidR="000E5772" w:rsidRPr="000E5772" w:rsidRDefault="000E5772" w:rsidP="000E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6314566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B4035C4" w14:textId="076CEFB2" w:rsidR="000E5772" w:rsidRPr="000E5772" w:rsidRDefault="000E5772" w:rsidP="000E577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B86A2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748B3F1" w14:textId="1009EC6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(18,254,294)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BFC23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174D7E1" w14:textId="10A1523F" w:rsidR="000E5772" w:rsidRPr="002A454B" w:rsidRDefault="000E5772" w:rsidP="002A454B">
            <w:pPr>
              <w:tabs>
                <w:tab w:val="clear" w:pos="907"/>
                <w:tab w:val="left" w:pos="844"/>
              </w:tabs>
              <w:ind w:left="-14" w:right="-90"/>
              <w:rPr>
                <w:rFonts w:ascii="Angsana New" w:hAnsi="Angsana New"/>
                <w:spacing w:val="-4"/>
                <w:sz w:val="29"/>
                <w:szCs w:val="29"/>
                <w:lang w:val="en-GB"/>
              </w:rPr>
            </w:pPr>
            <w:r w:rsidRPr="002A454B">
              <w:rPr>
                <w:rFonts w:ascii="Angsana New" w:hAnsi="Angsana New"/>
                <w:spacing w:val="-4"/>
                <w:sz w:val="29"/>
                <w:szCs w:val="29"/>
                <w:lang w:val="en-GB"/>
              </w:rPr>
              <w:t>(18,254,294)</w:t>
            </w:r>
          </w:p>
        </w:tc>
        <w:tc>
          <w:tcPr>
            <w:tcW w:w="241" w:type="dxa"/>
            <w:vAlign w:val="bottom"/>
          </w:tcPr>
          <w:p w14:paraId="5A8AB4AB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641ED79" w14:textId="17DCF52F" w:rsidR="000E5772" w:rsidRPr="000E5772" w:rsidRDefault="000E5772" w:rsidP="000E577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  <w:vAlign w:val="bottom"/>
          </w:tcPr>
          <w:p w14:paraId="7A3FFD44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03E41065" w14:textId="3107BE90" w:rsidR="000E5772" w:rsidRPr="000E5772" w:rsidRDefault="000E5772" w:rsidP="000E577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(18,254,294)</w:t>
            </w:r>
          </w:p>
        </w:tc>
        <w:tc>
          <w:tcPr>
            <w:tcW w:w="270" w:type="dxa"/>
            <w:vAlign w:val="bottom"/>
          </w:tcPr>
          <w:p w14:paraId="5F559B60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236A3EA" w14:textId="75F76999" w:rsidR="000E5772" w:rsidRPr="000E5772" w:rsidRDefault="000E5772" w:rsidP="000E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  <w:lang w:val="en-GB"/>
              </w:rPr>
            </w:pPr>
            <w:r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53B3362" w14:textId="77777777" w:rsidR="000E5772" w:rsidRPr="000E5772" w:rsidRDefault="000E5772" w:rsidP="000E5772">
            <w:pPr>
              <w:ind w:left="-14" w:right="-90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B2EF551" w14:textId="1DBBD8E0" w:rsidR="000E5772" w:rsidRPr="000E5772" w:rsidRDefault="000E5772" w:rsidP="000E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pacing w:val="-6"/>
                <w:sz w:val="29"/>
                <w:szCs w:val="29"/>
                <w:lang w:val="en-GB"/>
              </w:rPr>
            </w:pPr>
            <w:r w:rsidRPr="000E5772">
              <w:rPr>
                <w:rFonts w:ascii="Angsana New" w:hAnsi="Angsana New"/>
                <w:spacing w:val="-6"/>
                <w:sz w:val="29"/>
                <w:szCs w:val="29"/>
                <w:lang w:val="en-GB"/>
              </w:rPr>
              <w:t>(18,254,294)</w:t>
            </w:r>
          </w:p>
        </w:tc>
      </w:tr>
      <w:tr w:rsidR="008F6EB0" w:rsidRPr="00C106BE" w14:paraId="000160F8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90A5EE7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6DE78C1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66F58BA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74FC0625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0384B04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6B70EF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D82BD4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8166E43" w14:textId="3117D4AF" w:rsidR="008F6EB0" w:rsidRPr="00C106BE" w:rsidRDefault="008F6EB0" w:rsidP="008F6EB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23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338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357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0B8C3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E0CE210" w14:textId="13575AD2" w:rsidR="008F6EB0" w:rsidRPr="00C106BE" w:rsidRDefault="008F6EB0" w:rsidP="00AE2AE6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23</w:t>
            </w: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338</w:t>
            </w: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357</w:t>
            </w: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2F4955C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B6BB411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DE7B9A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1DCB2952" w14:textId="2676F48F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27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738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853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15FCF1DA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3D7017A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A60718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0EFF11B" w14:textId="2883D0A6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27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738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853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F6EB0" w:rsidRPr="00C106BE" w14:paraId="359A6DEB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FF1BA7F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078C810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343E46DA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5430EF36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vAlign w:val="bottom"/>
          </w:tcPr>
          <w:p w14:paraId="7455D88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C60EB8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80896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9AE2FF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30FE4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B356CB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B98FFA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955D1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  <w:vAlign w:val="bottom"/>
          </w:tcPr>
          <w:p w14:paraId="68216C6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548DA4C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6EB93DD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694619A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70FC0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818364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F6EB0" w:rsidRPr="00C106BE" w14:paraId="7240DA0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0779B01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0782258C" w14:textId="3E88A3C0" w:rsidR="008F6EB0" w:rsidRPr="00C106BE" w:rsidRDefault="008F6EB0" w:rsidP="008F6EB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008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679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26E7177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A7C3100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5970730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9F9A13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A3F54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64C418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A7A83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3BABC59" w14:textId="3D950F5D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008</w:t>
            </w: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679</w:t>
            </w: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7DD8641E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185BF2B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303C098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32005751" w14:textId="04F13661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008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679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52229EEF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15380EDE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29F1E89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D6336F9" w14:textId="3E19DCF5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1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008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679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F6EB0" w:rsidRPr="00C106BE" w14:paraId="18615F7D" w14:textId="77777777" w:rsidTr="00E57BA3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CFA1EA2" w14:textId="77777777" w:rsidR="008F6EB0" w:rsidRPr="00C106BE" w:rsidRDefault="008F6EB0" w:rsidP="008F6EB0">
            <w:pPr>
              <w:ind w:left="-14" w:right="-90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106BE">
              <w:rPr>
                <w:rFonts w:ascii="Angsana New" w:hAnsi="Angsana New"/>
                <w:sz w:val="29"/>
                <w:szCs w:val="29"/>
                <w:cs/>
                <w:lang w:val="en-GB"/>
              </w:rPr>
              <w:t>หนี้สินอนุพันธ์</w:t>
            </w:r>
            <w:r w:rsidRPr="00C106BE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6275F4B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6239A502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587C3516" w14:textId="5CA6CDFA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268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852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vAlign w:val="bottom"/>
          </w:tcPr>
          <w:p w14:paraId="300D746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F3713A5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96952" w14:textId="77777777" w:rsidR="008F6EB0" w:rsidRPr="00C106BE" w:rsidRDefault="008F6EB0" w:rsidP="008F6EB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4A5A76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D3B62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5BE243" w14:textId="0FCC7C1C" w:rsidR="008F6EB0" w:rsidRPr="00C106BE" w:rsidRDefault="008F6EB0" w:rsidP="008F6EB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268</w:t>
            </w: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 w:bidi="th-TH"/>
              </w:rPr>
              <w:t>852</w:t>
            </w:r>
            <w:r w:rsidRPr="00C106BE">
              <w:rPr>
                <w:rFonts w:ascii="Angsana New" w:hAnsi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F03FF00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5A9AF7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39F7A1D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5" w:type="dxa"/>
            <w:vAlign w:val="bottom"/>
          </w:tcPr>
          <w:p w14:paraId="6C097499" w14:textId="53F6B4D1" w:rsidR="008F6EB0" w:rsidRPr="00C106BE" w:rsidRDefault="008F6EB0" w:rsidP="008F6E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268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  <w:lang w:val="en-US"/>
              </w:rPr>
              <w:t>852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41CAFF34" w14:textId="77777777" w:rsidR="008F6EB0" w:rsidRPr="00C106BE" w:rsidRDefault="008F6EB0" w:rsidP="008F6EB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23AD3DD7" w14:textId="77777777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82A33AD" w14:textId="77777777" w:rsidR="008F6EB0" w:rsidRPr="00C106BE" w:rsidRDefault="008F6EB0" w:rsidP="008F6E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60D5422" w14:textId="1EDC4BCC" w:rsidR="008F6EB0" w:rsidRPr="00C106BE" w:rsidRDefault="008F6EB0" w:rsidP="008F6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="Angsana New" w:hAnsi="Angsana New"/>
                <w:sz w:val="29"/>
                <w:szCs w:val="29"/>
              </w:rPr>
            </w:pPr>
            <w:r w:rsidRPr="00C106BE">
              <w:rPr>
                <w:rFonts w:ascii="Angsana New" w:hAnsi="Angsana New"/>
                <w:sz w:val="29"/>
                <w:szCs w:val="29"/>
              </w:rPr>
              <w:t>(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268</w:t>
            </w:r>
            <w:r w:rsidRPr="00C106BE">
              <w:rPr>
                <w:rFonts w:ascii="Angsana New" w:hAnsi="Angsana New"/>
                <w:sz w:val="29"/>
                <w:szCs w:val="29"/>
              </w:rPr>
              <w:t>,</w:t>
            </w:r>
            <w:r w:rsidR="000D72D7" w:rsidRPr="000D72D7">
              <w:rPr>
                <w:rFonts w:ascii="Angsana New" w:hAnsi="Angsana New"/>
                <w:sz w:val="29"/>
                <w:szCs w:val="29"/>
              </w:rPr>
              <w:t>852</w:t>
            </w:r>
            <w:r w:rsidRPr="00C106B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6A990EA8" w14:textId="784E8951" w:rsidR="008F6EB0" w:rsidRDefault="008F6EB0">
      <w:pPr>
        <w:rPr>
          <w:rFonts w:ascii="Angsana New" w:hAnsi="Angsana New"/>
          <w:sz w:val="24"/>
          <w:szCs w:val="24"/>
        </w:rPr>
      </w:pPr>
    </w:p>
    <w:p w14:paraId="57F54B17" w14:textId="57B169F0" w:rsidR="00C70907" w:rsidRPr="00182D9E" w:rsidRDefault="008F6EB0" w:rsidP="008F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1529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235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610321" w:rsidRPr="00C106BE" w14:paraId="5CB49AE5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0CD4317B" w14:textId="77777777" w:rsidR="00610321" w:rsidRPr="00C106BE" w:rsidRDefault="00610321" w:rsidP="008F6EB0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37AE51E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0321" w:rsidRPr="00C106BE" w14:paraId="2496358C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17A72BB8" w14:textId="77777777" w:rsidR="00610321" w:rsidRPr="00C106BE" w:rsidRDefault="00610321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0344F43C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075A52BB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2F247481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321" w:rsidRPr="00C106BE" w14:paraId="3C44A5D8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31910B66" w14:textId="1E209FE9" w:rsidR="00610321" w:rsidRPr="00C106BE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40F61" w:rsidRPr="00C106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6F077C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527EDD73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8026C37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3FFE5DA3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5B0006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966E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3F943" w14:textId="77777777" w:rsidR="00610321" w:rsidRPr="00C106BE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E707C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032A" w14:textId="77777777" w:rsidR="00610321" w:rsidRPr="00C106BE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2BFC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09B05890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4D424316" w14:textId="2A54F172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214745E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C0F7AA" w14:textId="003DA4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36EA1378" w14:textId="77777777" w:rsidR="00610321" w:rsidRPr="00C106BE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4CF9C3DA" w14:textId="6E94A89B" w:rsidR="00610321" w:rsidRPr="00C106BE" w:rsidRDefault="00610321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24DB5332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D136635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321" w:rsidRPr="00C106BE" w14:paraId="0C01EE61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309B17DA" w14:textId="77777777" w:rsidR="00610321" w:rsidRPr="00C106BE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8EECB81" w14:textId="77777777" w:rsidR="00610321" w:rsidRPr="00C106BE" w:rsidRDefault="00610321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0907" w:rsidRPr="00C106BE" w14:paraId="0CF651F2" w14:textId="77777777" w:rsidTr="00E57BA3">
        <w:trPr>
          <w:trHeight w:val="261"/>
          <w:tblHeader/>
        </w:trPr>
        <w:tc>
          <w:tcPr>
            <w:tcW w:w="3235" w:type="dxa"/>
            <w:shd w:val="clear" w:color="auto" w:fill="auto"/>
            <w:vAlign w:val="bottom"/>
          </w:tcPr>
          <w:p w14:paraId="4122C2E6" w14:textId="09ADAFA1" w:rsidR="00C70907" w:rsidRPr="00C106BE" w:rsidRDefault="000D72D7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060" w:type="dxa"/>
            <w:gridSpan w:val="17"/>
            <w:vAlign w:val="bottom"/>
          </w:tcPr>
          <w:p w14:paraId="6D9BCC37" w14:textId="77777777" w:rsidR="00C70907" w:rsidRPr="00C106BE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321" w:rsidRPr="00C106BE" w14:paraId="7FBEDFE1" w14:textId="77777777" w:rsidTr="00E57BA3">
        <w:trPr>
          <w:trHeight w:val="333"/>
        </w:trPr>
        <w:tc>
          <w:tcPr>
            <w:tcW w:w="3235" w:type="dxa"/>
            <w:shd w:val="clear" w:color="auto" w:fill="auto"/>
            <w:vAlign w:val="bottom"/>
          </w:tcPr>
          <w:p w14:paraId="60B25D0C" w14:textId="77777777" w:rsidR="00610321" w:rsidRPr="00C106BE" w:rsidRDefault="00610321" w:rsidP="00C32790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5A86EAD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9AAAA1B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34C9DAF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D4A0E2D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0EB8C0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8D286E0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D1325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2244F20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5FC72E9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D1513F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926E0CA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8A6572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2ABDD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7683B3E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4B57A09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117942C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09C1ADA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321" w:rsidRPr="00C106BE" w14:paraId="72DF915E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589FB967" w14:textId="77777777" w:rsidR="00610321" w:rsidRPr="00C106BE" w:rsidRDefault="00610321" w:rsidP="00C32790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2987CEA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FCBDFA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10F6AA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2D3B63D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F03443C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B5D9838" w14:textId="77777777" w:rsidR="00610321" w:rsidRPr="00C106BE" w:rsidRDefault="00610321" w:rsidP="00C3279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A829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E3104A2" w14:textId="77777777" w:rsidR="00610321" w:rsidRPr="00C106BE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98BAF97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EDC0DB2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B063757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85B7A1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E29014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ABE1B05" w14:textId="77777777" w:rsidR="00610321" w:rsidRPr="00C106BE" w:rsidRDefault="00610321" w:rsidP="00C3279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A1F5ACC" w14:textId="77777777" w:rsidR="00610321" w:rsidRPr="00C106BE" w:rsidRDefault="00610321" w:rsidP="00C3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FEAFEA2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5373B02" w14:textId="77777777" w:rsidR="00610321" w:rsidRPr="00C106BE" w:rsidRDefault="00610321" w:rsidP="00C32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3CA" w:rsidRPr="00C106BE" w14:paraId="38E088E8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05D8B498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594DEFE" w14:textId="19595F66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B3BA3D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A087831" w14:textId="531D751A" w:rsidR="00D733CA" w:rsidRPr="00C106BE" w:rsidRDefault="000D72D7" w:rsidP="00D733CA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669</w:t>
            </w:r>
          </w:p>
        </w:tc>
        <w:tc>
          <w:tcPr>
            <w:tcW w:w="240" w:type="dxa"/>
            <w:vAlign w:val="bottom"/>
          </w:tcPr>
          <w:p w14:paraId="11F7E5E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E3B197E" w14:textId="14AD800F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C4DE36B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A6866" w14:textId="1FE66C80" w:rsidR="00D733CA" w:rsidRPr="00C106BE" w:rsidRDefault="000D72D7" w:rsidP="00D733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723D385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4764D38" w14:textId="26DEEB2E" w:rsidR="00D733CA" w:rsidRPr="00C106BE" w:rsidRDefault="000D72D7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240" w:type="dxa"/>
            <w:vAlign w:val="bottom"/>
          </w:tcPr>
          <w:p w14:paraId="697D14C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E93731A" w14:textId="5F16752C" w:rsidR="00D733CA" w:rsidRPr="00C106BE" w:rsidRDefault="00D733CA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B3B7F5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53A98" w14:textId="3D3514B6" w:rsidR="00D733CA" w:rsidRPr="00C106BE" w:rsidRDefault="000D72D7" w:rsidP="00980BE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280" w:type="dxa"/>
            <w:vAlign w:val="bottom"/>
          </w:tcPr>
          <w:p w14:paraId="23C5DE85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8F64D2F" w14:textId="7B99FBE3" w:rsidR="00D733CA" w:rsidRPr="00C106BE" w:rsidRDefault="00D733CA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1BFBFF1C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D76928A" w14:textId="173446AA" w:rsidR="00D733CA" w:rsidRPr="00C106BE" w:rsidRDefault="000D72D7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</w:tr>
      <w:tr w:rsidR="00D733CA" w:rsidRPr="00C106BE" w14:paraId="254E8179" w14:textId="77777777" w:rsidTr="00E57BA3">
        <w:trPr>
          <w:trHeight w:val="213"/>
        </w:trPr>
        <w:tc>
          <w:tcPr>
            <w:tcW w:w="3235" w:type="dxa"/>
            <w:shd w:val="clear" w:color="auto" w:fill="auto"/>
            <w:vAlign w:val="bottom"/>
          </w:tcPr>
          <w:p w14:paraId="18F0FEC8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06AF19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1C3B4EE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0" w:type="dxa"/>
            <w:vAlign w:val="bottom"/>
          </w:tcPr>
          <w:p w14:paraId="5C00DE6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86134B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43030C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7CB9257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9E3D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516710A4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F6336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51DD4DF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47C578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1370B99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C4A47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DE6C97F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9CCBEA9" w14:textId="77777777" w:rsidR="00D733CA" w:rsidRPr="00C106BE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EBB5C1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4C7EFFD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733CA" w:rsidRPr="00C106BE" w14:paraId="519ED584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4FC9BA26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08F730AE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E1333C5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1B5B4A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2E04B5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1B6952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483F500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5ABBA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14DE7194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B8082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1E257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68F7FB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23B8F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7BD6FD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44F37A08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B9D61BE" w14:textId="77777777" w:rsidR="00D733CA" w:rsidRPr="00C106BE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FBB91E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9D87F7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33CA" w:rsidRPr="00C106BE" w14:paraId="42D77EEB" w14:textId="77777777" w:rsidTr="00E57BA3">
        <w:trPr>
          <w:trHeight w:val="261"/>
        </w:trPr>
        <w:tc>
          <w:tcPr>
            <w:tcW w:w="3235" w:type="dxa"/>
            <w:shd w:val="clear" w:color="auto" w:fill="auto"/>
          </w:tcPr>
          <w:p w14:paraId="55720843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12B3CDFB" w14:textId="5D612AAD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6F1CF4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5A9C05E" w14:textId="73AF0862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C45AD5D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18B31C" w14:textId="7001A3E9" w:rsidR="00D733CA" w:rsidRPr="00C106BE" w:rsidRDefault="000D72D7" w:rsidP="00D733CA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69C096B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23C50" w14:textId="1CE19A21" w:rsidR="00D733CA" w:rsidRPr="00C106BE" w:rsidRDefault="00D733CA" w:rsidP="00D733C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B70BF60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F6A9872" w14:textId="5A4506EC" w:rsidR="00D733CA" w:rsidRPr="00C106BE" w:rsidRDefault="000D72D7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240" w:type="dxa"/>
            <w:vAlign w:val="bottom"/>
          </w:tcPr>
          <w:p w14:paraId="77672DB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C50EF2A" w14:textId="675A7DB4" w:rsidR="00D733CA" w:rsidRPr="00C106BE" w:rsidRDefault="000D72D7" w:rsidP="00D733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270" w:type="dxa"/>
            <w:vAlign w:val="bottom"/>
          </w:tcPr>
          <w:p w14:paraId="57F3EE8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11B94F" w14:textId="4788060A" w:rsidR="00D733CA" w:rsidRPr="00C106BE" w:rsidRDefault="00D733CA" w:rsidP="00D733C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76FEDB7F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A378223" w14:textId="412EA089" w:rsidR="00D733CA" w:rsidRPr="00C106BE" w:rsidRDefault="000D72D7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264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80" w:type="dxa"/>
            <w:vAlign w:val="bottom"/>
          </w:tcPr>
          <w:p w14:paraId="2E883AE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478C20" w14:textId="757E9268" w:rsidR="00D733CA" w:rsidRPr="00C106BE" w:rsidRDefault="000D72D7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</w:tr>
      <w:tr w:rsidR="00D733CA" w:rsidRPr="00C106BE" w14:paraId="066CE012" w14:textId="77777777" w:rsidTr="00E57BA3">
        <w:trPr>
          <w:trHeight w:val="261"/>
        </w:trPr>
        <w:tc>
          <w:tcPr>
            <w:tcW w:w="3235" w:type="dxa"/>
            <w:shd w:val="clear" w:color="auto" w:fill="auto"/>
          </w:tcPr>
          <w:p w14:paraId="602CC84C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310CFE07" w14:textId="15E2A7A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A7A1407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85F474F" w14:textId="334665F8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A3F515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A20D79E" w14:textId="2EC2ACB1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FC8DC9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D81322" w14:textId="4F036494" w:rsidR="00D733CA" w:rsidRPr="00C106BE" w:rsidRDefault="000D72D7" w:rsidP="00D733C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B630B9E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1C18771" w14:textId="4F70C5F9" w:rsidR="00D733CA" w:rsidRPr="00C106BE" w:rsidRDefault="000D72D7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937</w:t>
            </w:r>
          </w:p>
        </w:tc>
        <w:tc>
          <w:tcPr>
            <w:tcW w:w="240" w:type="dxa"/>
            <w:vAlign w:val="bottom"/>
          </w:tcPr>
          <w:p w14:paraId="4875A1C3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3CB9A04" w14:textId="7D67D4B8" w:rsidR="00D733CA" w:rsidRPr="00C106BE" w:rsidRDefault="00D733CA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E0860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82E768" w14:textId="621341B0" w:rsidR="00D733CA" w:rsidRPr="00C106BE" w:rsidRDefault="000D72D7" w:rsidP="00D733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  <w:tc>
          <w:tcPr>
            <w:tcW w:w="280" w:type="dxa"/>
            <w:vAlign w:val="bottom"/>
          </w:tcPr>
          <w:p w14:paraId="2CF435FB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FC7B6AD" w14:textId="13588F8E" w:rsidR="00D733CA" w:rsidRPr="00C106BE" w:rsidRDefault="00D733CA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1BB7D22F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07058D" w14:textId="01BC24D0" w:rsidR="00D733CA" w:rsidRPr="00C106BE" w:rsidRDefault="000D72D7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D733CA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</w:p>
        </w:tc>
      </w:tr>
      <w:tr w:rsidR="00D733CA" w:rsidRPr="00C106BE" w14:paraId="42F77161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19DCD11B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74EC5FC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40E31D5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290" w:type="dxa"/>
            <w:vAlign w:val="bottom"/>
          </w:tcPr>
          <w:p w14:paraId="1F9A97B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8BA169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600E4DC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B58B57F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7A05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20F8704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8BB9AFE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035C363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99580E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77E48B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B8CD4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56A70D9B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1C1C8BA" w14:textId="77777777" w:rsidR="00D733CA" w:rsidRPr="00C106BE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623E641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E93462A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733CA" w:rsidRPr="00C106BE" w14:paraId="1DB8DBF1" w14:textId="77777777" w:rsidTr="00E57BA3">
        <w:trPr>
          <w:trHeight w:val="270"/>
        </w:trPr>
        <w:tc>
          <w:tcPr>
            <w:tcW w:w="3235" w:type="dxa"/>
            <w:shd w:val="clear" w:color="auto" w:fill="auto"/>
            <w:vAlign w:val="bottom"/>
          </w:tcPr>
          <w:p w14:paraId="29C571F4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6B15DB5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64A7D8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987E11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CD1E34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B07F02E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A95FE0F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406E2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0DCD91F4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264E65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3E4F03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0DF732C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5243FD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07150F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CBF9341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C80DDEE" w14:textId="77777777" w:rsidR="00D733CA" w:rsidRPr="00C106BE" w:rsidRDefault="00D733CA" w:rsidP="00D7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6CEF1F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247567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3CA" w:rsidRPr="00C106BE" w14:paraId="5EEDF8DC" w14:textId="77777777" w:rsidTr="00E57BA3">
        <w:trPr>
          <w:trHeight w:val="270"/>
        </w:trPr>
        <w:tc>
          <w:tcPr>
            <w:tcW w:w="3235" w:type="dxa"/>
            <w:shd w:val="clear" w:color="auto" w:fill="auto"/>
            <w:vAlign w:val="bottom"/>
          </w:tcPr>
          <w:p w14:paraId="57DA7934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736892C2" w14:textId="7E3B8DB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DD318A3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664D7F0" w14:textId="4DB8B3D8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5BD1145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14C39F1" w14:textId="6A6B4155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4579D08" w14:textId="77777777" w:rsidR="00D733CA" w:rsidRPr="00C106BE" w:rsidRDefault="00D733CA" w:rsidP="00D733C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00484" w14:textId="04277DD4" w:rsidR="00D733CA" w:rsidRPr="00C106BE" w:rsidRDefault="00D733CA" w:rsidP="00D733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D29EFCD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CE17FFC" w14:textId="4044DD40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1F7D1C4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B3749B5" w14:textId="7E497039" w:rsidR="00D733CA" w:rsidRPr="00C106BE" w:rsidRDefault="00D733CA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138830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C4E56" w14:textId="0B387C65" w:rsidR="00D733CA" w:rsidRPr="00C106BE" w:rsidRDefault="00D733CA" w:rsidP="00D733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029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53361C39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DE58E86" w14:textId="15B218FB" w:rsidR="00D733CA" w:rsidRPr="00C106BE" w:rsidRDefault="00D733CA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4A998006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DD13BBF" w14:textId="1F5A6075" w:rsidR="00D733CA" w:rsidRPr="00C106BE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06B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</w:t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029</w:t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453</w:t>
            </w:r>
            <w:r w:rsidRPr="00C106B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D733CA" w:rsidRPr="00C106BE" w14:paraId="43145DDD" w14:textId="77777777" w:rsidTr="00E57BA3">
        <w:trPr>
          <w:trHeight w:val="261"/>
        </w:trPr>
        <w:tc>
          <w:tcPr>
            <w:tcW w:w="3235" w:type="dxa"/>
            <w:shd w:val="clear" w:color="auto" w:fill="auto"/>
            <w:vAlign w:val="bottom"/>
          </w:tcPr>
          <w:p w14:paraId="6A70EE1B" w14:textId="77777777" w:rsidR="00D733CA" w:rsidRPr="00C106BE" w:rsidRDefault="00D733CA" w:rsidP="00D733CA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6B6804" w14:textId="41D843CE" w:rsidR="00D733CA" w:rsidRPr="00C106BE" w:rsidRDefault="00D733CA" w:rsidP="00D733C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78820BA2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005502C" w14:textId="20AE039D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56E16773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4A7AD9" w14:textId="2FB64387" w:rsidR="00D733CA" w:rsidRPr="00C106BE" w:rsidRDefault="00D733CA" w:rsidP="00D733C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57A907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C555A" w14:textId="5DFB32F3" w:rsidR="00D733CA" w:rsidRPr="00C106BE" w:rsidRDefault="00D733CA" w:rsidP="00D733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8630F13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B461A47" w14:textId="6D4E69B0" w:rsidR="00D733CA" w:rsidRPr="00C106BE" w:rsidRDefault="00D733CA" w:rsidP="00D733C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734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3B6AEF7C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0722BC9" w14:textId="62634745" w:rsidR="00D733CA" w:rsidRPr="00C106BE" w:rsidRDefault="00D733CA" w:rsidP="00D733C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06794B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67D95C" w14:textId="6E7155E4" w:rsidR="00D733CA" w:rsidRPr="00C106BE" w:rsidRDefault="00D733CA" w:rsidP="00D733C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10A7139" w14:textId="77777777" w:rsidR="00D733CA" w:rsidRPr="00C106BE" w:rsidRDefault="00D733CA" w:rsidP="00D733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8A6402B" w14:textId="4F55F5E1" w:rsidR="00D733CA" w:rsidRPr="00C106BE" w:rsidRDefault="00D733CA" w:rsidP="00D73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dxa"/>
            <w:vAlign w:val="bottom"/>
          </w:tcPr>
          <w:p w14:paraId="7CF88EC1" w14:textId="77777777" w:rsidR="00D733CA" w:rsidRPr="00C106BE" w:rsidRDefault="00D733CA" w:rsidP="00D733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68979D9" w14:textId="0A79C53A" w:rsidR="00D733CA" w:rsidRPr="00C106BE" w:rsidRDefault="00D733CA" w:rsidP="00D733C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F61AD90" w14:textId="77777777" w:rsidR="00453D98" w:rsidRPr="00182D9E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14C7C0D" w14:textId="625E1B9B" w:rsidR="00453D98" w:rsidRPr="00182D9E" w:rsidRDefault="00453D98" w:rsidP="0015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  <w:sectPr w:rsidR="00453D98" w:rsidRPr="00182D9E" w:rsidSect="00696AD7">
          <w:headerReference w:type="default" r:id="rId25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302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240"/>
        <w:gridCol w:w="1310"/>
        <w:gridCol w:w="240"/>
        <w:gridCol w:w="1290"/>
        <w:gridCol w:w="240"/>
        <w:gridCol w:w="1180"/>
        <w:gridCol w:w="270"/>
        <w:gridCol w:w="1080"/>
        <w:gridCol w:w="270"/>
        <w:gridCol w:w="900"/>
        <w:gridCol w:w="270"/>
        <w:gridCol w:w="1080"/>
        <w:gridCol w:w="270"/>
        <w:gridCol w:w="900"/>
        <w:gridCol w:w="270"/>
        <w:gridCol w:w="1082"/>
      </w:tblGrid>
      <w:tr w:rsidR="00C32790" w:rsidRPr="00C106BE" w14:paraId="5421B068" w14:textId="77777777" w:rsidTr="00E57BA3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14:paraId="4E3FD99C" w14:textId="77777777" w:rsidR="00C32790" w:rsidRPr="00C106BE" w:rsidRDefault="00C32790" w:rsidP="00C32790">
            <w:pPr>
              <w:pStyle w:val="acctfourfigures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62" w:type="dxa"/>
            <w:gridSpan w:val="17"/>
            <w:shd w:val="clear" w:color="auto" w:fill="auto"/>
            <w:vAlign w:val="bottom"/>
          </w:tcPr>
          <w:p w14:paraId="028C1C2E" w14:textId="77777777" w:rsidR="00C32790" w:rsidRPr="00C106BE" w:rsidRDefault="00C32790" w:rsidP="00C3279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C70907" w:rsidRPr="00C106B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32790" w:rsidRPr="00C106BE" w14:paraId="6061048A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B795941" w14:textId="77777777" w:rsidR="00C32790" w:rsidRPr="00C106BE" w:rsidRDefault="00C32790" w:rsidP="00C32790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6961EA6D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C6B534D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vAlign w:val="bottom"/>
          </w:tcPr>
          <w:p w14:paraId="6C67ACE7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32790" w:rsidRPr="00C106BE" w14:paraId="2C295914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04F80E42" w14:textId="50F17018" w:rsidR="00C32790" w:rsidRPr="00C106BE" w:rsidRDefault="00C32790" w:rsidP="00C32790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106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7B193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87425B3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AD720F1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A177A05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ind w:left="-60" w:right="-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C106BE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1B0DBB3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1940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A8112" w14:textId="77777777" w:rsidR="00C32790" w:rsidRPr="00C106BE" w:rsidRDefault="00C32790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5AB1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1942" w14:textId="77777777" w:rsidR="00C32790" w:rsidRPr="00C106BE" w:rsidRDefault="00C32790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D477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B96AAC2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217991" w14:textId="1B891569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5418624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C40472" w14:textId="503FC939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3EB5C6F" w14:textId="77777777" w:rsidR="00C32790" w:rsidRPr="00C106BE" w:rsidRDefault="00C32790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45F20E" w14:textId="3E11FC14" w:rsidR="00C32790" w:rsidRPr="00C106BE" w:rsidRDefault="00C32790" w:rsidP="00C3279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C106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163D3EF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C6514A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32790" w:rsidRPr="00C106BE" w14:paraId="23342BA5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494B1BE6" w14:textId="77777777" w:rsidR="00C32790" w:rsidRPr="00C106BE" w:rsidRDefault="00C32790" w:rsidP="00C32790">
            <w:pPr>
              <w:ind w:left="-14" w:right="-90" w:firstLine="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62" w:type="dxa"/>
            <w:gridSpan w:val="17"/>
            <w:vAlign w:val="bottom"/>
          </w:tcPr>
          <w:p w14:paraId="617A12E8" w14:textId="77777777" w:rsidR="00C32790" w:rsidRPr="00C106BE" w:rsidRDefault="00C32790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106BE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0907" w:rsidRPr="00C106BE" w14:paraId="6619F5B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37B18DB" w14:textId="410D38BF" w:rsidR="00C70907" w:rsidRPr="00C106BE" w:rsidRDefault="000D72D7" w:rsidP="00C32790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62" w:type="dxa"/>
            <w:gridSpan w:val="17"/>
            <w:vAlign w:val="bottom"/>
          </w:tcPr>
          <w:p w14:paraId="44756113" w14:textId="77777777" w:rsidR="00C70907" w:rsidRPr="00C106BE" w:rsidRDefault="00C70907" w:rsidP="00C32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70907" w:rsidRPr="00C106BE" w14:paraId="5E3ED96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CF5135A" w14:textId="77777777" w:rsidR="00C70907" w:rsidRPr="00C106BE" w:rsidRDefault="00C70907" w:rsidP="00C70907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106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0F4264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16E6A8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3F9C85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087586B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357DE2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CF283D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EB8AAB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7B1A8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6AA3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AC66F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F6853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61825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D345D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2BF07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B52CD9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8640F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577568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58B2CCEB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C27EB6A" w14:textId="77777777" w:rsidR="00C70907" w:rsidRPr="00C106BE" w:rsidRDefault="00C70907" w:rsidP="00C70907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127EF98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38915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12C2E1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6F000E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5F05F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873C397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C237E4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03E89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BF85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52208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B5CFF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F87ED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27C46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71870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6132F6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ED030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498E5BF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4BB9BCF1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E6C28DD" w14:textId="77777777" w:rsidR="00C70907" w:rsidRPr="00C106BE" w:rsidRDefault="00C70907" w:rsidP="00C70907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66889C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37AEC9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DD421F8" w14:textId="3D2C02E2" w:rsidR="00C70907" w:rsidRPr="00C106BE" w:rsidRDefault="000D72D7" w:rsidP="00C70907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056</w:t>
            </w:r>
          </w:p>
        </w:tc>
        <w:tc>
          <w:tcPr>
            <w:tcW w:w="240" w:type="dxa"/>
            <w:vAlign w:val="bottom"/>
          </w:tcPr>
          <w:p w14:paraId="0E28064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084B95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619C3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0D736AA" w14:textId="39C8EDA9" w:rsidR="00C70907" w:rsidRPr="00C106BE" w:rsidRDefault="000D72D7" w:rsidP="00C7090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C70907" w:rsidRPr="00C106B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8F618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5C47F" w14:textId="30BAE59C" w:rsidR="00C70907" w:rsidRPr="00C106BE" w:rsidRDefault="000D72D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043</w:t>
            </w:r>
          </w:p>
        </w:tc>
        <w:tc>
          <w:tcPr>
            <w:tcW w:w="270" w:type="dxa"/>
            <w:vAlign w:val="bottom"/>
          </w:tcPr>
          <w:p w14:paraId="0FB0047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A747C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895C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5AA1D" w14:textId="6E27DB1E" w:rsidR="00C70907" w:rsidRPr="00C106BE" w:rsidRDefault="000D72D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328</w:t>
            </w:r>
            <w:r w:rsidR="00C70907" w:rsidRPr="00C106B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270" w:type="dxa"/>
            <w:vAlign w:val="bottom"/>
          </w:tcPr>
          <w:p w14:paraId="652BD953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3D273B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16F9B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B76E846" w14:textId="56D70D62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328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402</w:t>
            </w:r>
          </w:p>
        </w:tc>
      </w:tr>
      <w:tr w:rsidR="00C70907" w:rsidRPr="00C106BE" w14:paraId="2AA82D3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2F92389A" w14:textId="77777777" w:rsidR="00C70907" w:rsidRPr="00C106BE" w:rsidRDefault="00C70907" w:rsidP="00C70907">
            <w:pPr>
              <w:ind w:left="166" w:right="-90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9237A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F6CBA2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92D8F5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3E16A3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B4260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24C6C6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EA4BA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6436E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5980B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16C9F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4EFF1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9DFB7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C3D3D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A315B5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848D7B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34818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59C35A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11C2BACE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0DC32F6" w14:textId="77777777" w:rsidR="00C70907" w:rsidRPr="00C106BE" w:rsidRDefault="00C70907" w:rsidP="00C70907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6A9BCAE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5C2E67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1103D1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703AD4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1BA9E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50E6FE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BA7857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A761D2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0825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742CC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E68F7B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1B3CB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F5534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88D556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6D1877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50470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C0A68F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42664EE8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</w:tcPr>
          <w:p w14:paraId="7685383D" w14:textId="77777777" w:rsidR="00C70907" w:rsidRPr="00C106BE" w:rsidRDefault="00C70907" w:rsidP="00C70907">
            <w:pPr>
              <w:ind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FCB805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D07269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660C72C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9C5CC1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43421F2" w14:textId="5211AA6C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247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06F73C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947AD1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7FB3C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FE0942" w14:textId="17380836" w:rsidR="00C70907" w:rsidRPr="00C106BE" w:rsidRDefault="000D72D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247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270" w:type="dxa"/>
            <w:vAlign w:val="bottom"/>
          </w:tcPr>
          <w:p w14:paraId="1BB6085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6B9407" w14:textId="77777777" w:rsidR="00C70907" w:rsidRPr="00C106BE" w:rsidRDefault="00C70907" w:rsidP="0092395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1AABE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40C0B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2CF3A2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8B6393" w14:textId="1A38DF4A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108" w:right="-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247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5977AA1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EC4E3DC" w14:textId="6EBA5774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247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C70907" w:rsidRPr="00C106BE" w14:paraId="16EDB298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</w:tcPr>
          <w:p w14:paraId="69EDE7E8" w14:textId="77777777" w:rsidR="00C70907" w:rsidRPr="00C106BE" w:rsidRDefault="00C70907" w:rsidP="00C70907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106B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66E69003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62FB00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E812727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BC7F3D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0E31FF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DB61A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4FAA7C" w14:textId="130324EA" w:rsidR="00C70907" w:rsidRPr="00C106BE" w:rsidRDefault="000D72D7" w:rsidP="00C70907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C22DF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E2BE52" w14:textId="036C3A7D" w:rsidR="00C70907" w:rsidRPr="00C106BE" w:rsidRDefault="000D72D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270" w:type="dxa"/>
            <w:vAlign w:val="bottom"/>
          </w:tcPr>
          <w:p w14:paraId="53AC2CA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38D1F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DCA4E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AF5BDB" w14:textId="7A85EF7B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93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270" w:type="dxa"/>
            <w:vAlign w:val="bottom"/>
          </w:tcPr>
          <w:p w14:paraId="5A63B8E6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92F50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58EF2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BDB4B8A" w14:textId="05C8B05F" w:rsidR="00C70907" w:rsidRPr="00C106BE" w:rsidRDefault="000D72D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93</w:t>
            </w:r>
            <w:r w:rsidR="00C70907"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C70907" w:rsidRPr="00C106BE" w14:paraId="2FFEE72C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"/>
        </w:trPr>
        <w:tc>
          <w:tcPr>
            <w:tcW w:w="3240" w:type="dxa"/>
            <w:shd w:val="clear" w:color="auto" w:fill="auto"/>
            <w:vAlign w:val="bottom"/>
          </w:tcPr>
          <w:p w14:paraId="37E9334E" w14:textId="77777777" w:rsidR="00C70907" w:rsidRPr="00C106BE" w:rsidRDefault="00C70907" w:rsidP="00C70907">
            <w:pPr>
              <w:ind w:left="166" w:right="-90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862191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66A6F5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C3D1A9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F32EEF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069C8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B09BC0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53D603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4612F3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1B04B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E51A0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24E7F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3019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BFB24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713C7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2E85CC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CFA80B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46E8C08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64B0E385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F75BC6" w14:textId="77777777" w:rsidR="00C70907" w:rsidRPr="00C106BE" w:rsidRDefault="00C70907" w:rsidP="00C70907">
            <w:pPr>
              <w:ind w:right="-90" w:firstLine="4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C889E23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0276B1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34380E2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FB434F2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F5FEF64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6FDA79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1D134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792A90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2B0C1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2398CE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A9F5A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0A5FC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C8A7E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C9C45D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7EED4A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6210FD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32A355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907" w:rsidRPr="00C106BE" w14:paraId="39A5B590" w14:textId="77777777" w:rsidTr="00E57B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11557E1" w14:textId="77777777" w:rsidR="00C70907" w:rsidRPr="00C106BE" w:rsidRDefault="00C70907" w:rsidP="00C70907">
            <w:pPr>
              <w:ind w:right="-90" w:firstLine="4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AD94886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CC02B33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3461A4B" w14:textId="77777777" w:rsidR="00C70907" w:rsidRPr="00C106BE" w:rsidRDefault="00C70907" w:rsidP="0092395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36B961F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16B0C2A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BE661F" w14:textId="77777777" w:rsidR="00C70907" w:rsidRPr="00C106BE" w:rsidRDefault="00C70907" w:rsidP="00C7090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D609C4F" w14:textId="47298FBF" w:rsidR="00C70907" w:rsidRPr="00C106BE" w:rsidRDefault="00C70907" w:rsidP="0092395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986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975DE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B802B" w14:textId="590C4510" w:rsidR="00C70907" w:rsidRPr="00C106BE" w:rsidRDefault="00C70907" w:rsidP="00C70907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/>
              </w:rPr>
              <w:t>986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40C625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FE28B9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6D0C48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7D2681" w14:textId="43227B9F" w:rsidR="00C70907" w:rsidRPr="00C106BE" w:rsidRDefault="00C70907" w:rsidP="00923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8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162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577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B28E9" w14:textId="77777777" w:rsidR="00C70907" w:rsidRPr="00C106BE" w:rsidRDefault="00C70907" w:rsidP="00C70907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9D4AD6" w14:textId="77777777" w:rsidR="00C70907" w:rsidRPr="00C106BE" w:rsidRDefault="00C70907" w:rsidP="00C709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4CC590" w14:textId="77777777" w:rsidR="00C70907" w:rsidRPr="00C106BE" w:rsidRDefault="00C70907" w:rsidP="00C709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440CA3" w14:textId="562F1256" w:rsidR="00C70907" w:rsidRPr="00C106BE" w:rsidRDefault="00C7090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C106BE">
              <w:rPr>
                <w:rFonts w:ascii="Angsana New" w:hAnsi="Angsana New"/>
                <w:sz w:val="28"/>
                <w:szCs w:val="28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8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162</w:t>
            </w:r>
            <w:r w:rsidRPr="00C106BE">
              <w:rPr>
                <w:rFonts w:ascii="Angsana New" w:hAnsi="Angsana New"/>
                <w:sz w:val="28"/>
                <w:szCs w:val="28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577</w:t>
            </w:r>
            <w:r w:rsidRPr="00C106B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53321D1" w14:textId="77777777" w:rsidR="00C32790" w:rsidRPr="00182D9E" w:rsidRDefault="00C32790">
      <w:pPr>
        <w:rPr>
          <w:sz w:val="24"/>
          <w:szCs w:val="24"/>
        </w:rPr>
        <w:sectPr w:rsidR="00C32790" w:rsidRPr="00182D9E" w:rsidSect="00C32790">
          <w:headerReference w:type="default" r:id="rId26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5A513DC" w14:textId="77777777" w:rsidR="000375D7" w:rsidRPr="00ED4195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เงินลงทุนในตราสารทุน </w:t>
      </w:r>
      <w:r w:rsidRPr="00ED4195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หุ้นสามัญของบริษัท พริ้นซิเพิล แคปิตอล จำกัด (มหาชน)</w:t>
      </w:r>
    </w:p>
    <w:p w14:paraId="18F7BCF6" w14:textId="77777777" w:rsidR="000375D7" w:rsidRPr="00ED4195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</w:p>
    <w:p w14:paraId="7318DB44" w14:textId="2AB364C7" w:rsidR="000375D7" w:rsidRPr="00063EF2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63EF2">
        <w:rPr>
          <w:rFonts w:ascii="Angsana New" w:hAnsi="Angsana New"/>
          <w:color w:val="000000"/>
          <w:spacing w:val="-2"/>
          <w:sz w:val="30"/>
          <w:szCs w:val="30"/>
          <w:cs/>
        </w:rPr>
        <w:t>เมื่อวันที่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พฤษภาคม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บริษัทได้เข้าลงทุนในหุ้นสามัญเดิมและหุ้นสามัญเพิ่มทุนในบริษัท พริ้นซิเพิล แคปิตอล จำกัด (มหาชน) (“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 xml:space="preserve">PRINC”) 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ซึ่งเป็นบริษัทจดทะเบียนในตลาดหลักทรัพย์แห่งประเทศไทย ในสัดส่วนการลงทุน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>ร้อยละ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10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ของทุนที่ออกและชำระแล้ว รวมจำนวน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380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86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ล้านหุ้น ราคาหุ้นละ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09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บาท เป็นจำนวนเงิน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557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71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เพื่อเข้าร่วมลงทุนในธุรกิจโรงพยาบาลเอกชน โดยมีมูลค่ายุติธรรม ณ วันรับรู้รายการเมื่อเริ่มแรกจำนวนเงิน 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713</w:t>
      </w:r>
      <w:r w:rsidRPr="00063EF2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0D72D7" w:rsidRPr="000D72D7">
        <w:rPr>
          <w:rFonts w:ascii="Angsana New" w:hAnsi="Angsana New"/>
          <w:color w:val="000000"/>
          <w:spacing w:val="-2"/>
          <w:sz w:val="30"/>
          <w:szCs w:val="30"/>
        </w:rPr>
        <w:t>86</w:t>
      </w:r>
      <w:r w:rsidRPr="00063EF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เงินลงทุนดังกล่าวจัดประเภทเป็นตราสารทุนที่อยู่ในความต้องการของตลาดซึ่งวัดมูลค่ายุติธรรมผ่านกำไรขาดทุนเบ็ดเสร็จอื่น</w:t>
      </w:r>
    </w:p>
    <w:p w14:paraId="1BA0BEDC" w14:textId="77777777" w:rsidR="000375D7" w:rsidRPr="000375D7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highlight w:val="yellow"/>
          <w:lang w:eastAsia="th-TH"/>
        </w:rPr>
      </w:pPr>
    </w:p>
    <w:p w14:paraId="00C6BAD8" w14:textId="5B409AC1" w:rsidR="000375D7" w:rsidRPr="00ED4195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D41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="00ED4195" w:rsidRPr="00ED4195">
        <w:rPr>
          <w:rFonts w:ascii="Angsana New" w:hAnsi="Angsana New"/>
          <w:sz w:val="30"/>
          <w:szCs w:val="30"/>
        </w:rPr>
        <w:t xml:space="preserve"> </w:t>
      </w:r>
      <w:r w:rsidR="00ED4195" w:rsidRPr="00ED4195">
        <w:rPr>
          <w:rFonts w:ascii="Angsana New" w:hAnsi="Angsana New" w:hint="cs"/>
          <w:sz w:val="30"/>
          <w:szCs w:val="30"/>
          <w:cs/>
        </w:rPr>
        <w:t>ธันวาคม</w:t>
      </w:r>
      <w:r w:rsidRPr="00ED4195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ED4195">
        <w:rPr>
          <w:rFonts w:ascii="Angsana New" w:hAnsi="Angsana New"/>
          <w:sz w:val="30"/>
          <w:szCs w:val="30"/>
        </w:rPr>
        <w:t xml:space="preserve"> </w:t>
      </w:r>
      <w:r w:rsidRPr="00ED4195">
        <w:rPr>
          <w:rFonts w:ascii="Angsana New" w:hAnsi="Angsana New" w:hint="cs"/>
          <w:sz w:val="30"/>
          <w:szCs w:val="30"/>
          <w:cs/>
        </w:rPr>
        <w:t xml:space="preserve">บริษัท พริ้นซิเพิล </w:t>
      </w:r>
      <w:r w:rsidRPr="00F200F1">
        <w:rPr>
          <w:rFonts w:ascii="Angsana New" w:hAnsi="Angsana New" w:hint="cs"/>
          <w:sz w:val="30"/>
          <w:szCs w:val="30"/>
          <w:cs/>
        </w:rPr>
        <w:t>แคปิตอล จำกัด (มหาชน) มีราคาปิดของหุ้นสามัญเท่ากับ</w:t>
      </w:r>
      <w:r w:rsidRPr="00F200F1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4</w:t>
      </w:r>
      <w:r w:rsidR="00CF378F" w:rsidRPr="00F200F1">
        <w:rPr>
          <w:rFonts w:ascii="Angsana New" w:hAnsi="Angsana New" w:hint="cs"/>
          <w:sz w:val="30"/>
          <w:szCs w:val="30"/>
          <w:cs/>
        </w:rPr>
        <w:t>.</w:t>
      </w:r>
      <w:r w:rsidR="000D72D7" w:rsidRPr="000D72D7">
        <w:rPr>
          <w:rFonts w:ascii="Angsana New" w:hAnsi="Angsana New" w:hint="cs"/>
          <w:sz w:val="30"/>
          <w:szCs w:val="30"/>
        </w:rPr>
        <w:t>74</w:t>
      </w:r>
      <w:r w:rsidRPr="00F200F1">
        <w:rPr>
          <w:rFonts w:ascii="Angsana New" w:hAnsi="Angsana New"/>
          <w:sz w:val="30"/>
          <w:szCs w:val="30"/>
        </w:rPr>
        <w:t xml:space="preserve"> </w:t>
      </w:r>
      <w:r w:rsidRPr="00F200F1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F200F1">
        <w:rPr>
          <w:rFonts w:ascii="Angsana New" w:hAnsi="Angsana New" w:hint="cs"/>
          <w:sz w:val="30"/>
          <w:szCs w:val="30"/>
          <w:cs/>
        </w:rPr>
        <w:br/>
        <w:t>ต่อหุ้น มูลค่ายุติธรรมของเงินลงทุนเท่ากับ</w:t>
      </w:r>
      <w:r w:rsidRPr="00F200F1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="00CF378F" w:rsidRPr="00F200F1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805</w:t>
      </w:r>
      <w:r w:rsidR="00CF378F" w:rsidRPr="00F200F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26</w:t>
      </w:r>
      <w:r w:rsidRPr="00F200F1">
        <w:rPr>
          <w:rFonts w:ascii="Angsana New" w:hAnsi="Angsana New"/>
          <w:sz w:val="30"/>
          <w:szCs w:val="30"/>
        </w:rPr>
        <w:t xml:space="preserve"> </w:t>
      </w:r>
      <w:r w:rsidRPr="00F200F1">
        <w:rPr>
          <w:rFonts w:ascii="Angsana New" w:hAnsi="Angsana New" w:hint="cs"/>
          <w:sz w:val="30"/>
          <w:szCs w:val="30"/>
          <w:cs/>
        </w:rPr>
        <w:t>ล้านบาท</w:t>
      </w:r>
    </w:p>
    <w:p w14:paraId="62FA976E" w14:textId="77777777" w:rsidR="000375D7" w:rsidRPr="000375D7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290422F" w14:textId="77777777" w:rsidR="000375D7" w:rsidRPr="00ED4195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เงินลงทุนในตราสารทุน </w:t>
      </w:r>
      <w:r w:rsidRPr="00ED4195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หุ้นสามัญของบริษัท 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Bangkok Chain International (Lao) Co.,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Ltd. (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"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BCIL</w:t>
      </w:r>
      <w:r w:rsidRPr="00ED419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")</w:t>
      </w:r>
    </w:p>
    <w:p w14:paraId="3347E79B" w14:textId="77777777" w:rsidR="000375D7" w:rsidRPr="00ED4195" w:rsidRDefault="000375D7" w:rsidP="000375D7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88CF9AD" w14:textId="0304F8CF" w:rsidR="000375D7" w:rsidRDefault="000375D7" w:rsidP="000375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D72D7" w:rsidRPr="000D72D7">
        <w:rPr>
          <w:rFonts w:ascii="Angsana New" w:hAnsi="Angsana New"/>
          <w:sz w:val="30"/>
          <w:szCs w:val="30"/>
        </w:rPr>
        <w:t>30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กรกฎาคม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บริษัท ราช-ลาว เซอร์วิส จำกัด </w:t>
      </w:r>
      <w:r w:rsidRPr="00ED4195">
        <w:rPr>
          <w:rFonts w:ascii="Angsana New" w:hAnsi="Angsana New"/>
          <w:sz w:val="30"/>
          <w:szCs w:val="30"/>
        </w:rPr>
        <w:t>(</w:t>
      </w:r>
      <w:r w:rsidRPr="00ED4195">
        <w:rPr>
          <w:rFonts w:ascii="Angsana New" w:hAnsi="Angsana New" w:hint="cs"/>
          <w:sz w:val="30"/>
          <w:szCs w:val="30"/>
          <w:cs/>
        </w:rPr>
        <w:t>“</w:t>
      </w:r>
      <w:r w:rsidRPr="00ED4195">
        <w:rPr>
          <w:rFonts w:ascii="Angsana New" w:hAnsi="Angsana New"/>
          <w:sz w:val="30"/>
          <w:szCs w:val="30"/>
        </w:rPr>
        <w:t>RL</w:t>
      </w:r>
      <w:r w:rsidRPr="00ED4195">
        <w:rPr>
          <w:rFonts w:ascii="Angsana New" w:hAnsi="Angsana New" w:hint="cs"/>
          <w:sz w:val="30"/>
          <w:szCs w:val="30"/>
          <w:cs/>
        </w:rPr>
        <w:t>”)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ซึ่งเป็นบริษัทย่อยทางตรง ได้ลงนามสัญญาซื้อขายหุ้นเพิ่มทุน </w:t>
      </w:r>
      <w:bookmarkStart w:id="14" w:name="_Hlk78787627"/>
      <w:r w:rsidRPr="00ED4195">
        <w:rPr>
          <w:rFonts w:ascii="Angsana New" w:hAnsi="Angsana New"/>
          <w:sz w:val="30"/>
          <w:szCs w:val="30"/>
          <w:lang w:val="th-TH"/>
        </w:rPr>
        <w:t>Bangkok Chain International (Lao) Co., Ltd.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("</w:t>
      </w:r>
      <w:r w:rsidRPr="00ED4195">
        <w:rPr>
          <w:rFonts w:ascii="Angsana New" w:hAnsi="Angsana New"/>
          <w:sz w:val="30"/>
          <w:szCs w:val="30"/>
          <w:lang w:val="th-TH"/>
        </w:rPr>
        <w:t>BCIL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") </w:t>
      </w:r>
      <w:bookmarkEnd w:id="14"/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สัดส่วนร้อยละ </w:t>
      </w:r>
      <w:r w:rsidR="000D72D7" w:rsidRPr="000D72D7">
        <w:rPr>
          <w:rFonts w:ascii="Angsana New" w:hAnsi="Angsana New"/>
          <w:sz w:val="30"/>
          <w:szCs w:val="30"/>
        </w:rPr>
        <w:t>9</w:t>
      </w:r>
      <w:r w:rsidRPr="00ED4195">
        <w:rPr>
          <w:rFonts w:ascii="Angsana New" w:hAnsi="Angsana New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z w:val="30"/>
          <w:szCs w:val="30"/>
        </w:rPr>
        <w:t>91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คิดเป็นเงินจำนวน </w:t>
      </w:r>
      <w:r w:rsidR="000D72D7" w:rsidRPr="000D72D7">
        <w:rPr>
          <w:rFonts w:ascii="Angsana New" w:hAnsi="Angsana New"/>
          <w:sz w:val="30"/>
          <w:szCs w:val="30"/>
        </w:rPr>
        <w:t>190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D4195">
        <w:rPr>
          <w:rFonts w:ascii="Angsana New" w:hAnsi="Angsana New"/>
          <w:sz w:val="30"/>
          <w:szCs w:val="30"/>
          <w:cs/>
          <w:lang w:val="th-TH"/>
        </w:rPr>
        <w:br/>
        <w:t>ล้านบาท โดยมีวัตถุประสงค์เพื่อลงทุนใน</w:t>
      </w:r>
      <w:bookmarkStart w:id="15" w:name="_Hlk78784099"/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โรงพยาบาลเกษมราษฎร์อินเตอร์เนชั่นแนล ในนครหลวงเวียงจันทน์ 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>สปป. ลาว</w:t>
      </w:r>
      <w:bookmarkEnd w:id="15"/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ซึ่งภายหลังการซื้อหุ้นเพิ่มทุนดังกล่าวแล้วเสร็จ ผู้ถือหุ้นของ </w:t>
      </w:r>
      <w:r w:rsidRPr="00ED4195">
        <w:rPr>
          <w:rFonts w:ascii="Angsana New" w:hAnsi="Angsana New"/>
          <w:spacing w:val="-4"/>
          <w:sz w:val="30"/>
          <w:szCs w:val="30"/>
          <w:lang w:val="th-TH"/>
        </w:rPr>
        <w:t xml:space="preserve">BCIL 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>จะประกอบด้วย บริษัท บางกอก เชน ฮอสปิทอล จำกัด (มหาชน) ("</w:t>
      </w:r>
      <w:r w:rsidRPr="00ED4195">
        <w:rPr>
          <w:rFonts w:ascii="Angsana New" w:hAnsi="Angsana New"/>
          <w:spacing w:val="-4"/>
          <w:sz w:val="30"/>
          <w:szCs w:val="30"/>
          <w:lang w:val="th-TH"/>
        </w:rPr>
        <w:t>BCH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") 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68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pacing w:val="-4"/>
          <w:sz w:val="30"/>
          <w:szCs w:val="30"/>
        </w:rPr>
        <w:t>47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บริษัท ราช-ลาว เซอร์วิส จำกัด 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9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pacing w:val="-4"/>
          <w:sz w:val="30"/>
          <w:szCs w:val="30"/>
        </w:rPr>
        <w:t>91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และผู้ถือหุ้นรายย่อย</w:t>
      </w:r>
      <w:r w:rsidRPr="00ED4195">
        <w:rPr>
          <w:rFonts w:ascii="Angsana New" w:hAnsi="Angsana New"/>
          <w:sz w:val="30"/>
          <w:szCs w:val="30"/>
          <w:cs/>
          <w:lang w:val="th-TH"/>
        </w:rPr>
        <w:t xml:space="preserve">ใน 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สปป. ลาว และประเทศไทย รวมร้อยละ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21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>.</w:t>
      </w:r>
      <w:r w:rsidR="000D72D7" w:rsidRPr="000D72D7">
        <w:rPr>
          <w:rFonts w:ascii="Angsana New" w:hAnsi="Angsana New"/>
          <w:spacing w:val="-4"/>
          <w:sz w:val="30"/>
          <w:szCs w:val="30"/>
        </w:rPr>
        <w:t>62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โดยเปิดให้บริการเชิงพาณิชย์เมื่อวันที่ </w:t>
      </w:r>
      <w:r w:rsidR="000D72D7" w:rsidRPr="000D72D7">
        <w:rPr>
          <w:rFonts w:ascii="Angsana New" w:hAnsi="Angsana New"/>
          <w:spacing w:val="-4"/>
          <w:sz w:val="30"/>
          <w:szCs w:val="30"/>
        </w:rPr>
        <w:t>19</w:t>
      </w:r>
      <w:r w:rsidRPr="00ED4195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สิงหาคม </w:t>
      </w:r>
      <w:r w:rsidR="000D72D7" w:rsidRPr="000D72D7">
        <w:rPr>
          <w:rFonts w:ascii="Angsana New" w:hAnsi="Angsana New"/>
          <w:spacing w:val="-4"/>
          <w:sz w:val="30"/>
          <w:szCs w:val="30"/>
        </w:rPr>
        <w:t>2564</w:t>
      </w:r>
      <w:r w:rsidRPr="00ED4195">
        <w:rPr>
          <w:rFonts w:ascii="Angsana New" w:hAnsi="Angsana New" w:hint="cs"/>
          <w:spacing w:val="-4"/>
          <w:sz w:val="30"/>
          <w:szCs w:val="30"/>
          <w:cs/>
        </w:rPr>
        <w:t xml:space="preserve"> ต่อมาเมื่อ</w:t>
      </w:r>
      <w:r w:rsidRPr="00ED4195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0D72D7" w:rsidRPr="000D72D7">
        <w:rPr>
          <w:rFonts w:ascii="Angsana New" w:hAnsi="Angsana New"/>
          <w:spacing w:val="-6"/>
          <w:sz w:val="30"/>
          <w:szCs w:val="30"/>
        </w:rPr>
        <w:t>26</w:t>
      </w:r>
      <w:r w:rsidRPr="00ED4195">
        <w:rPr>
          <w:rFonts w:ascii="Angsana New" w:hAnsi="Angsana New"/>
          <w:spacing w:val="-6"/>
          <w:sz w:val="30"/>
          <w:szCs w:val="30"/>
        </w:rPr>
        <w:t xml:space="preserve"> </w:t>
      </w:r>
      <w:r w:rsidRPr="00ED4195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Pr="00ED4195">
        <w:rPr>
          <w:rFonts w:ascii="Angsana New" w:hAnsi="Angsana New"/>
          <w:spacing w:val="-6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pacing w:val="-6"/>
          <w:sz w:val="30"/>
          <w:szCs w:val="30"/>
        </w:rPr>
        <w:t>2564</w:t>
      </w:r>
      <w:r w:rsidRPr="00ED419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D4195">
        <w:rPr>
          <w:rFonts w:ascii="Angsana New" w:hAnsi="Angsana New"/>
          <w:spacing w:val="-6"/>
          <w:sz w:val="30"/>
          <w:szCs w:val="30"/>
        </w:rPr>
        <w:t xml:space="preserve">RL </w:t>
      </w:r>
      <w:r w:rsidRPr="00ED4195">
        <w:rPr>
          <w:rFonts w:ascii="Angsana New" w:hAnsi="Angsana New" w:hint="cs"/>
          <w:spacing w:val="-6"/>
          <w:sz w:val="30"/>
          <w:szCs w:val="30"/>
          <w:cs/>
        </w:rPr>
        <w:t xml:space="preserve">ได้จ่ายชำระค่าหุ้นเพิ่มทุนตามสัดส่วนการลงทุนร้อยละ </w:t>
      </w:r>
      <w:r w:rsidR="000D72D7" w:rsidRPr="000D72D7">
        <w:rPr>
          <w:rFonts w:ascii="Angsana New" w:hAnsi="Angsana New"/>
          <w:spacing w:val="-6"/>
          <w:sz w:val="30"/>
          <w:szCs w:val="30"/>
        </w:rPr>
        <w:t>9</w:t>
      </w:r>
      <w:r w:rsidRPr="00ED4195">
        <w:rPr>
          <w:rFonts w:ascii="Angsana New" w:hAnsi="Angsana New"/>
          <w:spacing w:val="-6"/>
          <w:sz w:val="30"/>
          <w:szCs w:val="30"/>
        </w:rPr>
        <w:t>.</w:t>
      </w:r>
      <w:r w:rsidR="000D72D7" w:rsidRPr="000D72D7">
        <w:rPr>
          <w:rFonts w:ascii="Angsana New" w:hAnsi="Angsana New"/>
          <w:spacing w:val="-6"/>
          <w:sz w:val="30"/>
          <w:szCs w:val="30"/>
        </w:rPr>
        <w:t>91</w:t>
      </w:r>
      <w:r w:rsidRPr="00ED4195">
        <w:rPr>
          <w:rFonts w:ascii="Angsana New" w:hAnsi="Angsana New"/>
          <w:spacing w:val="-6"/>
          <w:sz w:val="30"/>
          <w:szCs w:val="30"/>
        </w:rPr>
        <w:t xml:space="preserve"> </w:t>
      </w:r>
      <w:r w:rsidRPr="00ED4195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เป็นจำนวนเงินทั้งสิ้น </w:t>
      </w:r>
      <w:r w:rsidR="000D72D7" w:rsidRPr="000D72D7">
        <w:rPr>
          <w:rFonts w:ascii="Angsana New" w:hAnsi="Angsana New"/>
          <w:spacing w:val="-6"/>
          <w:sz w:val="30"/>
          <w:szCs w:val="30"/>
        </w:rPr>
        <w:t>190</w:t>
      </w:r>
      <w:r w:rsidRPr="00ED4195">
        <w:rPr>
          <w:rFonts w:ascii="Angsana New" w:hAnsi="Angsana New"/>
          <w:spacing w:val="-6"/>
          <w:sz w:val="30"/>
          <w:szCs w:val="30"/>
        </w:rPr>
        <w:t xml:space="preserve"> </w:t>
      </w:r>
      <w:r w:rsidRPr="00ED4195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03534FEC" w14:textId="77777777" w:rsidR="000375D7" w:rsidRDefault="000375D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E2DBDB1" w14:textId="77777777" w:rsidR="00E04E3D" w:rsidRPr="00C70907" w:rsidRDefault="00C7090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70907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BD3088B" w14:textId="77777777" w:rsidR="00C70907" w:rsidRPr="00B25F7D" w:rsidRDefault="00C70907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600"/>
        <w:gridCol w:w="360"/>
        <w:gridCol w:w="5400"/>
      </w:tblGrid>
      <w:tr w:rsidR="00E93203" w:rsidRPr="00D246FB" w14:paraId="2649B463" w14:textId="77777777" w:rsidTr="000F28E8">
        <w:trPr>
          <w:tblHeader/>
        </w:trPr>
        <w:tc>
          <w:tcPr>
            <w:tcW w:w="3600" w:type="dxa"/>
            <w:shd w:val="clear" w:color="auto" w:fill="auto"/>
          </w:tcPr>
          <w:p w14:paraId="59FB93C9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16" w:name="_Hlk61474391"/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360" w:type="dxa"/>
            <w:shd w:val="clear" w:color="auto" w:fill="auto"/>
          </w:tcPr>
          <w:p w14:paraId="23617750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6D2B041D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93203" w:rsidRPr="00D246FB" w14:paraId="5E817538" w14:textId="77777777" w:rsidTr="000F28E8">
        <w:tc>
          <w:tcPr>
            <w:tcW w:w="3600" w:type="dxa"/>
            <w:shd w:val="clear" w:color="auto" w:fill="auto"/>
          </w:tcPr>
          <w:p w14:paraId="749A0A83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360" w:type="dxa"/>
            <w:shd w:val="clear" w:color="auto" w:fill="auto"/>
          </w:tcPr>
          <w:p w14:paraId="5492278B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0603E554" w14:textId="4525629E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="00E01903" w:rsidRPr="00063EF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</w:t>
            </w:r>
            <w:r w:rsidRPr="00063EF2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063EF2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Pr="00063EF2">
              <w:rPr>
                <w:rFonts w:ascii="Angsana New" w:hAnsi="Angsana New" w:hint="cs"/>
                <w:sz w:val="30"/>
                <w:szCs w:val="30"/>
              </w:rPr>
              <w:t>illiquidity factor</w:t>
            </w:r>
          </w:p>
        </w:tc>
      </w:tr>
      <w:tr w:rsidR="00E93203" w:rsidRPr="00B25F7D" w14:paraId="10E522A8" w14:textId="77777777" w:rsidTr="000F28E8">
        <w:tc>
          <w:tcPr>
            <w:tcW w:w="3600" w:type="dxa"/>
            <w:shd w:val="clear" w:color="auto" w:fill="auto"/>
          </w:tcPr>
          <w:p w14:paraId="277ADDE8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2F9FCAB9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396" w:type="dxa"/>
            <w:shd w:val="clear" w:color="auto" w:fill="auto"/>
          </w:tcPr>
          <w:p w14:paraId="2030F2F3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</w:tr>
      <w:tr w:rsidR="00E93203" w:rsidRPr="00D246FB" w14:paraId="4D9C4FBC" w14:textId="77777777" w:rsidTr="000F28E8">
        <w:tc>
          <w:tcPr>
            <w:tcW w:w="3600" w:type="dxa"/>
            <w:shd w:val="clear" w:color="auto" w:fill="auto"/>
          </w:tcPr>
          <w:p w14:paraId="416F3A5B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  <w:r w:rsidR="00B25F7D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631E9F28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28CCA32A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E01903" w:rsidRPr="00B25F7D" w14:paraId="07FEC9B1" w14:textId="77777777" w:rsidTr="000F28E8">
        <w:tc>
          <w:tcPr>
            <w:tcW w:w="3600" w:type="dxa"/>
            <w:shd w:val="clear" w:color="auto" w:fill="auto"/>
          </w:tcPr>
          <w:p w14:paraId="00ABB219" w14:textId="77777777" w:rsidR="00E01903" w:rsidRPr="00063EF2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5DC118B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699DEA1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</w:p>
        </w:tc>
      </w:tr>
      <w:tr w:rsidR="00E01903" w:rsidRPr="00D246FB" w14:paraId="7C53B329" w14:textId="77777777" w:rsidTr="000F28E8">
        <w:tc>
          <w:tcPr>
            <w:tcW w:w="3600" w:type="dxa"/>
            <w:shd w:val="clear" w:color="auto" w:fill="auto"/>
          </w:tcPr>
          <w:p w14:paraId="548C40E0" w14:textId="77777777" w:rsidR="00E01903" w:rsidRPr="00063EF2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360" w:type="dxa"/>
            <w:shd w:val="clear" w:color="auto" w:fill="auto"/>
          </w:tcPr>
          <w:p w14:paraId="23A1A659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B775710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01903" w:rsidRPr="00B25F7D" w14:paraId="774E1077" w14:textId="77777777" w:rsidTr="000F28E8">
        <w:tc>
          <w:tcPr>
            <w:tcW w:w="3600" w:type="dxa"/>
            <w:shd w:val="clear" w:color="auto" w:fill="auto"/>
          </w:tcPr>
          <w:p w14:paraId="320D2E7F" w14:textId="77777777" w:rsidR="00E01903" w:rsidRPr="00063EF2" w:rsidRDefault="00E019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3EBD88B1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0831BDE1" w14:textId="77777777" w:rsidR="00E01903" w:rsidRPr="00063EF2" w:rsidRDefault="00E019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E93203" w:rsidRPr="00D246FB" w14:paraId="702AE026" w14:textId="77777777" w:rsidTr="000F28E8">
        <w:tc>
          <w:tcPr>
            <w:tcW w:w="3600" w:type="dxa"/>
            <w:shd w:val="clear" w:color="auto" w:fill="auto"/>
          </w:tcPr>
          <w:p w14:paraId="08DA9A1F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360" w:type="dxa"/>
            <w:shd w:val="clear" w:color="auto" w:fill="auto"/>
          </w:tcPr>
          <w:p w14:paraId="4557588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42EBEE89" w14:textId="77777777" w:rsidR="00E93203" w:rsidRPr="00063EF2" w:rsidRDefault="003E7BA2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Swap model </w:t>
            </w: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86551C" w:rsidRPr="0086551C" w14:paraId="452E011F" w14:textId="77777777" w:rsidTr="000F28E8">
        <w:tc>
          <w:tcPr>
            <w:tcW w:w="3600" w:type="dxa"/>
            <w:shd w:val="clear" w:color="auto" w:fill="auto"/>
          </w:tcPr>
          <w:p w14:paraId="37E5FE9A" w14:textId="77777777" w:rsidR="0086551C" w:rsidRPr="00063EF2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D6529E6" w14:textId="77777777" w:rsidR="0086551C" w:rsidRPr="00063EF2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D0508C2" w14:textId="77777777" w:rsidR="0086551C" w:rsidRPr="00063EF2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4"/>
                <w:sz w:val="20"/>
              </w:rPr>
            </w:pPr>
          </w:p>
        </w:tc>
      </w:tr>
      <w:tr w:rsidR="00E93203" w:rsidRPr="00D246FB" w14:paraId="54CEA2B0" w14:textId="77777777" w:rsidTr="000F28E8">
        <w:tc>
          <w:tcPr>
            <w:tcW w:w="3600" w:type="dxa"/>
            <w:shd w:val="clear" w:color="auto" w:fill="auto"/>
          </w:tcPr>
          <w:p w14:paraId="10EDEBD7" w14:textId="77777777" w:rsidR="00E93203" w:rsidRPr="00063EF2" w:rsidRDefault="00E93203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360" w:type="dxa"/>
            <w:shd w:val="clear" w:color="auto" w:fill="auto"/>
          </w:tcPr>
          <w:p w14:paraId="127D47F6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6B3E6C53" w14:textId="77777777" w:rsidR="00E93203" w:rsidRPr="00063EF2" w:rsidRDefault="00E93203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063EF2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86551C" w:rsidRPr="0086551C" w14:paraId="74D3BBCB" w14:textId="77777777" w:rsidTr="000F28E8">
        <w:tc>
          <w:tcPr>
            <w:tcW w:w="3600" w:type="dxa"/>
            <w:shd w:val="clear" w:color="auto" w:fill="auto"/>
          </w:tcPr>
          <w:p w14:paraId="16442191" w14:textId="77777777" w:rsidR="0086551C" w:rsidRPr="00063EF2" w:rsidRDefault="0086551C" w:rsidP="00063E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4EC8732B" w14:textId="77777777" w:rsidR="0086551C" w:rsidRPr="00063EF2" w:rsidRDefault="0086551C" w:rsidP="00063EF2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7AF71B00" w14:textId="77777777" w:rsidR="0086551C" w:rsidRPr="00063EF2" w:rsidRDefault="0086551C" w:rsidP="00063E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pacing w:val="-5"/>
                <w:szCs w:val="22"/>
                <w:lang w:bidi="th-TH"/>
              </w:rPr>
            </w:pPr>
          </w:p>
        </w:tc>
      </w:tr>
      <w:bookmarkEnd w:id="16"/>
      <w:tr w:rsidR="0086551C" w:rsidRPr="00D246FB" w14:paraId="4D14E16A" w14:textId="77777777" w:rsidTr="000F28E8">
        <w:tc>
          <w:tcPr>
            <w:tcW w:w="3600" w:type="dxa"/>
            <w:shd w:val="clear" w:color="auto" w:fill="auto"/>
          </w:tcPr>
          <w:p w14:paraId="7AAA7F18" w14:textId="08DAF0FD" w:rsidR="0086551C" w:rsidRPr="00063EF2" w:rsidRDefault="0086551C" w:rsidP="00EA34EC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ตราสารหนี้และหนี้สินทางการเงินอื่น</w:t>
            </w:r>
          </w:p>
        </w:tc>
        <w:tc>
          <w:tcPr>
            <w:tcW w:w="360" w:type="dxa"/>
            <w:shd w:val="clear" w:color="auto" w:fill="auto"/>
          </w:tcPr>
          <w:p w14:paraId="79DAA30B" w14:textId="77777777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shd w:val="clear" w:color="auto" w:fill="auto"/>
          </w:tcPr>
          <w:p w14:paraId="53ADC96B" w14:textId="77777777" w:rsidR="0086551C" w:rsidRPr="00063EF2" w:rsidRDefault="0086551C" w:rsidP="00063EF2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</w:tbl>
    <w:p w14:paraId="35188DA7" w14:textId="77777777" w:rsidR="00AF34E9" w:rsidRPr="0086551C" w:rsidRDefault="00AF34E9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val="en-US" w:bidi="th-TH"/>
        </w:rPr>
      </w:pPr>
    </w:p>
    <w:p w14:paraId="09FF19F6" w14:textId="77777777" w:rsidR="00266080" w:rsidRPr="003E7BA2" w:rsidRDefault="00266080" w:rsidP="00266080">
      <w:pPr>
        <w:pStyle w:val="block"/>
        <w:numPr>
          <w:ilvl w:val="1"/>
          <w:numId w:val="18"/>
        </w:numPr>
        <w:spacing w:after="0" w:line="240" w:lineRule="atLeast"/>
        <w:ind w:right="-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E7B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</w:p>
    <w:p w14:paraId="1A93A120" w14:textId="77777777" w:rsidR="00266080" w:rsidRPr="0086551C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18"/>
          <w:szCs w:val="18"/>
          <w:lang w:val="en-US" w:bidi="th-TH"/>
        </w:rPr>
      </w:pPr>
    </w:p>
    <w:p w14:paraId="2C99094A" w14:textId="77777777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06062C5C" w14:textId="77777777" w:rsidR="003E7BA2" w:rsidRPr="0086551C" w:rsidRDefault="003E7BA2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18"/>
          <w:szCs w:val="18"/>
          <w:lang w:val="en-US" w:bidi="th-TH"/>
        </w:rPr>
      </w:pPr>
    </w:p>
    <w:p w14:paraId="35E07C0C" w14:textId="77777777" w:rsidR="00BB09AD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63EF2">
        <w:rPr>
          <w:rFonts w:ascii="Angsana New" w:hAnsi="Angsana New" w:hint="cs"/>
          <w:sz w:val="30"/>
          <w:szCs w:val="30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0039BCD" w14:textId="77777777" w:rsidR="003E7BA2" w:rsidRPr="00063EF2" w:rsidRDefault="003E7BA2" w:rsidP="00865E70">
      <w:pPr>
        <w:spacing w:line="240" w:lineRule="auto"/>
        <w:ind w:right="-7"/>
        <w:jc w:val="thaiDistribute"/>
        <w:rPr>
          <w:rFonts w:ascii="Angsana New" w:hAnsi="Angsana New"/>
          <w:sz w:val="22"/>
          <w:szCs w:val="22"/>
        </w:rPr>
      </w:pPr>
    </w:p>
    <w:p w14:paraId="257CA6DF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</w:t>
      </w:r>
      <w:r w:rsidRPr="00063EF2">
        <w:rPr>
          <w:rFonts w:ascii="Angsana New" w:hAnsi="Angsana New"/>
          <w:sz w:val="30"/>
          <w:szCs w:val="30"/>
          <w:cs/>
        </w:rPr>
        <w:t>สภาวการณ์ในตลาดและการดำเนินงานของกลุ่มบริษัท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A1A709C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22"/>
          <w:szCs w:val="22"/>
        </w:rPr>
      </w:pPr>
    </w:p>
    <w:p w14:paraId="235EEFCC" w14:textId="77777777" w:rsidR="00266080" w:rsidRPr="00063EF2" w:rsidRDefault="00266080" w:rsidP="0026608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13BDF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221C1C" w14:textId="77777777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val="en-US" w:bidi="th-TH"/>
        </w:rPr>
      </w:pPr>
    </w:p>
    <w:p w14:paraId="139D1E17" w14:textId="15FD2FDE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3E7BA2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0D980983" w14:textId="77777777" w:rsidR="00266080" w:rsidRPr="00063EF2" w:rsidRDefault="00266080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Cs w:val="22"/>
          <w:lang w:val="en-US" w:bidi="th-TH"/>
        </w:rPr>
      </w:pPr>
    </w:p>
    <w:p w14:paraId="1CB1A010" w14:textId="77777777" w:rsidR="00266080" w:rsidRPr="00063EF2" w:rsidRDefault="00266080" w:rsidP="00326964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65564580" w14:textId="77777777" w:rsidR="00266080" w:rsidRPr="00063EF2" w:rsidRDefault="00266080" w:rsidP="0032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firstLine="450"/>
        <w:jc w:val="thaiDistribute"/>
        <w:rPr>
          <w:rFonts w:ascii="Angsana New" w:hAnsi="Angsana New"/>
          <w:sz w:val="22"/>
          <w:szCs w:val="22"/>
        </w:rPr>
      </w:pPr>
    </w:p>
    <w:p w14:paraId="39B5287A" w14:textId="5011B75B" w:rsidR="00266080" w:rsidRPr="00063EF2" w:rsidRDefault="00266080" w:rsidP="003C21F5">
      <w:pPr>
        <w:pStyle w:val="block"/>
        <w:spacing w:after="0" w:line="240" w:lineRule="atLeast"/>
        <w:ind w:left="540" w:right="-7" w:firstLine="45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3E7BA2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5DE9627" w14:textId="77777777" w:rsidR="00266080" w:rsidRPr="00063EF2" w:rsidRDefault="00266080" w:rsidP="00326964">
      <w:pPr>
        <w:pStyle w:val="block"/>
        <w:spacing w:after="0" w:line="240" w:lineRule="atLeast"/>
        <w:ind w:left="540" w:right="-7" w:firstLine="450"/>
        <w:jc w:val="both"/>
        <w:rPr>
          <w:rFonts w:ascii="Angsana New" w:hAnsi="Angsana New"/>
          <w:szCs w:val="22"/>
          <w:lang w:bidi="th-TH"/>
        </w:rPr>
      </w:pPr>
    </w:p>
    <w:p w14:paraId="77333B18" w14:textId="77777777" w:rsidR="00DB15D1" w:rsidRPr="00D246FB" w:rsidRDefault="00DB15D1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ๆ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</w:t>
      </w:r>
      <w:r w:rsidR="00DA2091" w:rsidRPr="00D246FB">
        <w:rPr>
          <w:rFonts w:ascii="Angsana New" w:hAnsi="Angsana New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เนื่องจากลูกค้ารายหลักของกลุ่มบริษัทเป็นหน่วยงานภาครัฐ หน่วยงานรัฐวิสาหกิจและบริษัทเอกชนขนาดใหญ่และมีความเสี่ยงด้าน</w:t>
      </w:r>
      <w:r w:rsidR="00DA2091" w:rsidRPr="00D246FB">
        <w:rPr>
          <w:rFonts w:ascii="Angsana New" w:hAnsi="Angsana New" w:hint="cs"/>
          <w:sz w:val="30"/>
          <w:szCs w:val="30"/>
          <w:cs/>
        </w:rPr>
        <w:t>เครดิต</w:t>
      </w:r>
      <w:r w:rsidRPr="00D246FB">
        <w:rPr>
          <w:rFonts w:ascii="Angsana New" w:hAnsi="Angsana New" w:hint="cs"/>
          <w:sz w:val="30"/>
          <w:szCs w:val="30"/>
          <w:cs/>
        </w:rPr>
        <w:t>ในระดับต่ำ ฝ่ายบริหารไม่ได้คาดว่าจะเกิดผลเสียหายที่มีสาระสำคัญจากการเก็บหนี้ไม่ได้</w:t>
      </w:r>
    </w:p>
    <w:p w14:paraId="036EFB56" w14:textId="77777777" w:rsidR="00266080" w:rsidRPr="00063EF2" w:rsidRDefault="00266080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2"/>
          <w:szCs w:val="22"/>
        </w:rPr>
      </w:pPr>
    </w:p>
    <w:p w14:paraId="53ACD035" w14:textId="5C039231" w:rsidR="00266080" w:rsidRPr="00080D1F" w:rsidRDefault="00266080" w:rsidP="003C21F5">
      <w:pPr>
        <w:tabs>
          <w:tab w:val="clear" w:pos="907"/>
          <w:tab w:val="clear" w:pos="1644"/>
          <w:tab w:val="left" w:pos="1080"/>
          <w:tab w:val="left" w:pos="135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80D1F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4229D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1</w:t>
      </w:r>
      <w:r w:rsidRPr="00080D1F">
        <w:rPr>
          <w:rFonts w:ascii="Angsana New" w:hAnsi="Angsana New"/>
          <w:sz w:val="30"/>
          <w:szCs w:val="30"/>
        </w:rPr>
        <w:t xml:space="preserve"> </w:t>
      </w:r>
      <w:r w:rsidRPr="00080D1F">
        <w:rPr>
          <w:rFonts w:ascii="Angsana New" w:hAnsi="Angsana New"/>
          <w:sz w:val="30"/>
          <w:szCs w:val="30"/>
          <w:cs/>
        </w:rPr>
        <w:t>เดือน</w:t>
      </w:r>
      <w:r w:rsidR="00D03A85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</w:t>
      </w:r>
      <w:r w:rsidR="0086551C" w:rsidRPr="00080D1F">
        <w:rPr>
          <w:rFonts w:ascii="Angsana New" w:hAnsi="Angsana New" w:hint="cs"/>
          <w:sz w:val="30"/>
          <w:szCs w:val="30"/>
          <w:cs/>
        </w:rPr>
        <w:t>ัท</w:t>
      </w:r>
      <w:r w:rsidR="00D03A85" w:rsidRPr="00080D1F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="00D03A85" w:rsidRPr="00080D1F">
        <w:rPr>
          <w:rFonts w:ascii="Angsana New" w:hAnsi="Angsana New" w:hint="cs"/>
          <w:sz w:val="30"/>
          <w:szCs w:val="30"/>
          <w:cs/>
        </w:rPr>
        <w:t xml:space="preserve"> </w:t>
      </w:r>
      <w:r w:rsidR="00D03A85" w:rsidRPr="00080D1F">
        <w:rPr>
          <w:rFonts w:ascii="Angsana New" w:hAnsi="Angsana New"/>
          <w:sz w:val="30"/>
          <w:szCs w:val="30"/>
          <w:cs/>
        </w:rPr>
        <w:t>กลุ่มบริษัทที่มีต่อสภาวะเศรษฐกิจตลอดอายุที่คาดการณ์ไว้ของลูกหนี้</w:t>
      </w:r>
    </w:p>
    <w:p w14:paraId="27BC6369" w14:textId="77777777" w:rsidR="00D03A85" w:rsidRPr="00080D1F" w:rsidRDefault="00D03A85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2"/>
          <w:szCs w:val="22"/>
        </w:rPr>
      </w:pPr>
    </w:p>
    <w:p w14:paraId="013E8B0A" w14:textId="3D832FEB" w:rsidR="0086551C" w:rsidRPr="00063EF2" w:rsidRDefault="00D03A85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080D1F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0D72D7" w:rsidRPr="000D72D7">
        <w:rPr>
          <w:rFonts w:ascii="Angsana New" w:hAnsi="Angsana New"/>
          <w:sz w:val="30"/>
          <w:szCs w:val="30"/>
        </w:rPr>
        <w:t>7</w:t>
      </w:r>
      <w:r w:rsidR="0086551C" w:rsidRPr="00063EF2">
        <w:rPr>
          <w:rFonts w:ascii="Angsana New" w:hAnsi="Angsana New"/>
          <w:sz w:val="30"/>
          <w:szCs w:val="30"/>
          <w:highlight w:val="cyan"/>
        </w:rPr>
        <w:br w:type="page"/>
      </w:r>
    </w:p>
    <w:p w14:paraId="5768B495" w14:textId="5FD46A1C" w:rsidR="006F498F" w:rsidRPr="00063EF2" w:rsidRDefault="001571F7" w:rsidP="003C21F5">
      <w:pPr>
        <w:pStyle w:val="block"/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D03A85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</w:t>
      </w:r>
      <w:r w:rsidR="00BB09AD" w:rsidRPr="00063EF2">
        <w:rPr>
          <w:rFonts w:ascii="Angsana New" w:hAnsi="Angsana New" w:hint="cs"/>
          <w:sz w:val="30"/>
          <w:szCs w:val="30"/>
          <w:cs/>
          <w:lang w:bidi="th-TH"/>
        </w:rPr>
        <w:t xml:space="preserve"> เงินให้กู้ยืม และลูกหนี้ตามสัญญาเช่า</w:t>
      </w:r>
    </w:p>
    <w:p w14:paraId="66E48993" w14:textId="77777777" w:rsidR="001571F7" w:rsidRPr="00063EF2" w:rsidRDefault="001571F7" w:rsidP="00F93E01">
      <w:pPr>
        <w:pStyle w:val="block"/>
        <w:spacing w:after="0" w:line="240" w:lineRule="atLeast"/>
        <w:ind w:left="1530" w:right="-7" w:firstLine="90"/>
        <w:jc w:val="both"/>
        <w:rPr>
          <w:rFonts w:ascii="Angsana New" w:hAnsi="Angsana New"/>
          <w:szCs w:val="22"/>
          <w:lang w:bidi="th-TH"/>
        </w:rPr>
      </w:pPr>
    </w:p>
    <w:p w14:paraId="6200B90D" w14:textId="2FE76770" w:rsidR="003F08E6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22659A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ด้วยการลงทุนในตราสารหนี้ที่มีสภาพคล่องและคู่สัญญาที่มีความน่าเชื่อถือ ซึ่งจะต้องพิจารณาอันดับเครดิตของคู่สัญญาที่จัดอันดับโดยสถาบันจัดอันดับความน่าเชื่อถือระดับสากล</w:t>
      </w:r>
    </w:p>
    <w:p w14:paraId="5B780270" w14:textId="77777777" w:rsidR="0022659A" w:rsidRPr="00063EF2" w:rsidRDefault="0022659A" w:rsidP="003C21F5">
      <w:pPr>
        <w:tabs>
          <w:tab w:val="clear" w:pos="907"/>
          <w:tab w:val="clear" w:pos="1644"/>
          <w:tab w:val="clear" w:pos="1871"/>
          <w:tab w:val="left" w:pos="1080"/>
          <w:tab w:val="left" w:pos="1260"/>
          <w:tab w:val="left" w:pos="1800"/>
          <w:tab w:val="left" w:pos="1890"/>
        </w:tabs>
        <w:ind w:left="1620"/>
        <w:jc w:val="thaiDistribute"/>
        <w:rPr>
          <w:rFonts w:ascii="Angsana New" w:hAnsi="Angsana New"/>
          <w:sz w:val="22"/>
          <w:szCs w:val="22"/>
          <w:shd w:val="clear" w:color="auto" w:fill="E0E0E0"/>
        </w:rPr>
      </w:pPr>
    </w:p>
    <w:p w14:paraId="50C80801" w14:textId="77777777" w:rsidR="001571F7" w:rsidRPr="004E61BA" w:rsidRDefault="001571F7" w:rsidP="003C21F5">
      <w:pPr>
        <w:tabs>
          <w:tab w:val="clear" w:pos="907"/>
          <w:tab w:val="clear" w:pos="1644"/>
          <w:tab w:val="left" w:pos="1080"/>
          <w:tab w:val="left" w:pos="180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0F4112">
        <w:rPr>
          <w:rFonts w:ascii="Angsana New" w:hAnsi="Angsana New" w:hint="cs"/>
          <w:sz w:val="30"/>
          <w:szCs w:val="30"/>
          <w:cs/>
        </w:rPr>
        <w:t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</w:t>
      </w:r>
      <w:r w:rsidRPr="004E61B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4E7F7DD" w14:textId="77777777" w:rsidR="00963CB7" w:rsidRPr="00063EF2" w:rsidRDefault="00963CB7" w:rsidP="003C21F5">
      <w:pPr>
        <w:pStyle w:val="block"/>
        <w:spacing w:after="0" w:line="240" w:lineRule="atLeast"/>
        <w:ind w:left="1620" w:right="-7"/>
        <w:jc w:val="both"/>
        <w:rPr>
          <w:rFonts w:ascii="Angsana New" w:hAnsi="Angsana New"/>
          <w:szCs w:val="22"/>
          <w:lang w:bidi="th-TH"/>
        </w:rPr>
      </w:pPr>
    </w:p>
    <w:p w14:paraId="721CA988" w14:textId="77777777" w:rsidR="00BB09AD" w:rsidRDefault="00D03A85" w:rsidP="003C2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rPr>
          <w:rFonts w:ascii="Angsana New" w:hAnsi="Angsana New"/>
          <w:sz w:val="30"/>
          <w:szCs w:val="30"/>
        </w:rPr>
      </w:pPr>
      <w:r w:rsidRPr="00D03A85">
        <w:rPr>
          <w:rFonts w:ascii="Angsana New" w:hAnsi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50A0B4DA" w14:textId="77777777" w:rsidR="000375D7" w:rsidRPr="00063EF2" w:rsidRDefault="000375D7" w:rsidP="00E23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="Angsana New" w:hAnsi="Angsana New"/>
          <w:sz w:val="22"/>
          <w:szCs w:val="22"/>
          <w:shd w:val="clear" w:color="auto" w:fill="E0E0E0"/>
          <w:lang w:bidi="ar-SA"/>
        </w:rPr>
      </w:pPr>
    </w:p>
    <w:tbl>
      <w:tblPr>
        <w:tblW w:w="8730" w:type="dxa"/>
        <w:tblInd w:w="1530" w:type="dxa"/>
        <w:tblLook w:val="04A0" w:firstRow="1" w:lastRow="0" w:firstColumn="1" w:lastColumn="0" w:noHBand="0" w:noVBand="1"/>
      </w:tblPr>
      <w:tblGrid>
        <w:gridCol w:w="2784"/>
        <w:gridCol w:w="1349"/>
        <w:gridCol w:w="270"/>
        <w:gridCol w:w="1258"/>
        <w:gridCol w:w="270"/>
        <w:gridCol w:w="1348"/>
        <w:gridCol w:w="270"/>
        <w:gridCol w:w="1181"/>
      </w:tblGrid>
      <w:tr w:rsidR="001571F7" w:rsidRPr="00D246FB" w14:paraId="55F5905F" w14:textId="77777777" w:rsidTr="003C21F5">
        <w:trPr>
          <w:trHeight w:val="20"/>
          <w:tblHeader/>
        </w:trPr>
        <w:tc>
          <w:tcPr>
            <w:tcW w:w="2784" w:type="dxa"/>
            <w:vAlign w:val="bottom"/>
          </w:tcPr>
          <w:p w14:paraId="4046DF25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6" w:type="dxa"/>
            <w:gridSpan w:val="7"/>
            <w:vAlign w:val="bottom"/>
            <w:hideMark/>
          </w:tcPr>
          <w:p w14:paraId="79EB6102" w14:textId="77777777" w:rsidR="001571F7" w:rsidRPr="00063EF2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571F7" w:rsidRPr="00D246FB" w14:paraId="72D5ABA5" w14:textId="77777777" w:rsidTr="003C21F5">
        <w:trPr>
          <w:trHeight w:val="83"/>
          <w:tblHeader/>
        </w:trPr>
        <w:tc>
          <w:tcPr>
            <w:tcW w:w="2784" w:type="dxa"/>
            <w:vAlign w:val="bottom"/>
            <w:hideMark/>
          </w:tcPr>
          <w:p w14:paraId="48B07616" w14:textId="7B7E6CDD" w:rsidR="001571F7" w:rsidRPr="00063EF2" w:rsidRDefault="001571F7" w:rsidP="00DD1562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49" w:type="dxa"/>
            <w:vAlign w:val="bottom"/>
            <w:hideMark/>
          </w:tcPr>
          <w:p w14:paraId="34AF0136" w14:textId="22C164B5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12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8CE3894" w14:textId="77777777" w:rsidR="001571F7" w:rsidRPr="00063EF2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5A5D55F0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49B6BFAA" w14:textId="77777777" w:rsidR="001571F7" w:rsidRPr="004E61BA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02E3B0AE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3FDC778" w14:textId="77777777" w:rsidR="001571F7" w:rsidRPr="00063EF2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  <w:hideMark/>
          </w:tcPr>
          <w:p w14:paraId="69DA32A4" w14:textId="77777777" w:rsidR="001571F7" w:rsidRPr="00063EF2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3E525F70" w14:textId="77777777" w:rsidTr="003C21F5">
        <w:trPr>
          <w:trHeight w:val="20"/>
          <w:tblHeader/>
        </w:trPr>
        <w:tc>
          <w:tcPr>
            <w:tcW w:w="2784" w:type="dxa"/>
            <w:vAlign w:val="bottom"/>
          </w:tcPr>
          <w:p w14:paraId="0A26D2A1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6" w:type="dxa"/>
            <w:gridSpan w:val="7"/>
            <w:vAlign w:val="bottom"/>
            <w:hideMark/>
          </w:tcPr>
          <w:p w14:paraId="0E6B1D5E" w14:textId="77777777" w:rsidR="001571F7" w:rsidRPr="00063EF2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42543"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9116F" w:rsidRPr="00D246FB" w14:paraId="2C2F6B66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9241FAE" w14:textId="5D68A065" w:rsidR="0049116F" w:rsidRPr="00063EF2" w:rsidRDefault="000D72D7" w:rsidP="0049116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2564</w:t>
            </w:r>
          </w:p>
        </w:tc>
        <w:tc>
          <w:tcPr>
            <w:tcW w:w="5946" w:type="dxa"/>
            <w:gridSpan w:val="7"/>
            <w:vAlign w:val="bottom"/>
          </w:tcPr>
          <w:p w14:paraId="79E047CD" w14:textId="77777777" w:rsidR="0049116F" w:rsidRPr="00063EF2" w:rsidRDefault="0049116F" w:rsidP="0049116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7E74" w:rsidRPr="00D246FB" w14:paraId="0E702E0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3237FF7F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4E61B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49" w:type="dxa"/>
            <w:vAlign w:val="bottom"/>
          </w:tcPr>
          <w:p w14:paraId="29518401" w14:textId="13CADE9F" w:rsidR="005B7E74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563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3741DE2D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4F52695" w14:textId="1E6322A9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D611D8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E778513" w14:textId="650BEC19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39229D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CF1AC69" w14:textId="55B8AD26" w:rsidR="005B7E74" w:rsidRPr="00063EF2" w:rsidRDefault="000D72D7" w:rsidP="00F6500E">
            <w:pPr>
              <w:tabs>
                <w:tab w:val="clear" w:pos="680"/>
                <w:tab w:val="clear" w:pos="907"/>
                <w:tab w:val="left" w:pos="699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563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</w:tr>
      <w:tr w:rsidR="005B7E74" w:rsidRPr="00D246FB" w14:paraId="64F05902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0A1D1EE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49" w:type="dxa"/>
            <w:vAlign w:val="bottom"/>
          </w:tcPr>
          <w:p w14:paraId="5AFF4AB6" w14:textId="09E14851" w:rsidR="005B7E74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377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179</w:t>
            </w:r>
          </w:p>
        </w:tc>
        <w:tc>
          <w:tcPr>
            <w:tcW w:w="270" w:type="dxa"/>
            <w:vAlign w:val="bottom"/>
          </w:tcPr>
          <w:p w14:paraId="0EE20B40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0D6611B" w14:textId="5C3581FD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580DE5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C19CFCD" w14:textId="156D724C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45BB80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F36D0AD" w14:textId="7180D8E0" w:rsidR="005B7E74" w:rsidRPr="00063EF2" w:rsidRDefault="000D72D7" w:rsidP="00F6500E">
            <w:pPr>
              <w:tabs>
                <w:tab w:val="clear" w:pos="90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377</w:t>
            </w:r>
            <w:r w:rsidR="005B7E74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179</w:t>
            </w:r>
          </w:p>
        </w:tc>
      </w:tr>
      <w:tr w:rsidR="005B7E74" w:rsidRPr="00D246FB" w14:paraId="38852E55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3938B99" w14:textId="496EB222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</w:t>
            </w:r>
            <w:r w:rsidR="00161D8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E5F5FAB" w14:textId="1E3920A3" w:rsidR="005B7E74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28</w:t>
            </w:r>
            <w:r w:rsidR="00D549C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3C6513">
              <w:rPr>
                <w:rFonts w:ascii="Angsana New" w:hAnsi="Angsana New"/>
                <w:sz w:val="30"/>
                <w:szCs w:val="30"/>
                <w:lang w:bidi="ar-SA"/>
              </w:rPr>
              <w:t>170,235</w:t>
            </w:r>
          </w:p>
        </w:tc>
        <w:tc>
          <w:tcPr>
            <w:tcW w:w="270" w:type="dxa"/>
            <w:vAlign w:val="bottom"/>
          </w:tcPr>
          <w:p w14:paraId="2BE62353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6E5F8E6" w14:textId="0BC8A386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8A6FEA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CF42E1C" w14:textId="22C680B6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99DAA9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F667437" w14:textId="3B9FF039" w:rsidR="005B7E74" w:rsidRPr="00063EF2" w:rsidRDefault="000D72D7" w:rsidP="00F6500E">
            <w:pPr>
              <w:tabs>
                <w:tab w:val="clear" w:pos="907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28</w:t>
            </w:r>
            <w:r w:rsidR="00D549C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3C6513">
              <w:rPr>
                <w:rFonts w:ascii="Angsana New" w:hAnsi="Angsana New"/>
                <w:sz w:val="30"/>
                <w:szCs w:val="30"/>
                <w:lang w:bidi="ar-SA"/>
              </w:rPr>
              <w:t>170,235</w:t>
            </w:r>
          </w:p>
        </w:tc>
      </w:tr>
      <w:tr w:rsidR="005B7E74" w:rsidRPr="00D246FB" w14:paraId="5DAB74A4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84F503D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5C61A70" w14:textId="272D8F4B" w:rsidR="005B7E74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32</w:t>
            </w:r>
            <w:r w:rsidR="00D549C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="003C65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110,414</w:t>
            </w:r>
          </w:p>
        </w:tc>
        <w:tc>
          <w:tcPr>
            <w:tcW w:w="270" w:type="dxa"/>
            <w:vAlign w:val="bottom"/>
          </w:tcPr>
          <w:p w14:paraId="5BF11234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A5434B9" w14:textId="2B3612A3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778343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2F363F3" w14:textId="34449B50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4E4D79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CFEFFE2" w14:textId="18C171F0" w:rsidR="005B7E74" w:rsidRPr="00063EF2" w:rsidRDefault="000D72D7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32</w:t>
            </w:r>
            <w:r w:rsidR="00D549C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="003C65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10,414</w:t>
            </w:r>
          </w:p>
        </w:tc>
      </w:tr>
      <w:tr w:rsidR="005B7E74" w:rsidRPr="00D246FB" w14:paraId="07A96ACC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15A69504" w14:textId="77777777" w:rsidR="005B7E74" w:rsidRPr="00063EF2" w:rsidRDefault="005B7E74" w:rsidP="005B7E74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2AF8156" w14:textId="087DB385" w:rsidR="005B7E74" w:rsidRPr="00063EF2" w:rsidRDefault="005B7E74" w:rsidP="00F6500E">
            <w:pPr>
              <w:spacing w:line="240" w:lineRule="auto"/>
              <w:ind w:left="-95" w:right="-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160</w:t>
            </w:r>
            <w:r w:rsidR="00D549C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804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20193A4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189B46C" w14:textId="5475D194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DB75C3" w14:textId="77777777" w:rsidR="005B7E74" w:rsidRPr="00063EF2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041B492" w14:textId="470713B2" w:rsidR="005B7E74" w:rsidRPr="00063EF2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B93343" w14:textId="77777777" w:rsidR="005B7E74" w:rsidRPr="00063EF2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2F04C3B" w14:textId="52E9A3BC" w:rsidR="005B7E74" w:rsidRPr="00063EF2" w:rsidRDefault="00D549C3" w:rsidP="00E16E84">
            <w:pPr>
              <w:tabs>
                <w:tab w:val="clear" w:pos="907"/>
                <w:tab w:val="left" w:pos="522"/>
              </w:tabs>
              <w:spacing w:line="240" w:lineRule="auto"/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160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804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5B7E74" w:rsidRPr="00D246FB" w14:paraId="16D238F8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972D53A" w14:textId="77777777" w:rsidR="005B7E74" w:rsidRPr="004E61BA" w:rsidRDefault="005B7E74" w:rsidP="005B7E7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ABFA1" w14:textId="5BDF4B74" w:rsidR="005B7E74" w:rsidRPr="005B7E74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3C65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1,949,610</w:t>
            </w:r>
          </w:p>
        </w:tc>
        <w:tc>
          <w:tcPr>
            <w:tcW w:w="270" w:type="dxa"/>
            <w:vAlign w:val="bottom"/>
          </w:tcPr>
          <w:p w14:paraId="3B4647C0" w14:textId="77777777" w:rsidR="005B7E74" w:rsidRPr="005B7E74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B5670" w14:textId="46F5F6DA" w:rsidR="005B7E74" w:rsidRPr="005B7E74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E7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6FB752" w14:textId="77777777" w:rsidR="005B7E74" w:rsidRPr="005B7E74" w:rsidRDefault="005B7E74" w:rsidP="005B7E74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873D9" w14:textId="758B6003" w:rsidR="005B7E74" w:rsidRPr="005B7E74" w:rsidRDefault="005B7E74" w:rsidP="005B7E74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E10202" w14:textId="77777777" w:rsidR="005B7E74" w:rsidRPr="005B7E74" w:rsidRDefault="005B7E74" w:rsidP="005B7E74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6C6B7" w14:textId="7CC53153" w:rsidR="005B7E74" w:rsidRPr="005B7E74" w:rsidRDefault="000D72D7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3C651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1,949,610</w:t>
            </w:r>
          </w:p>
        </w:tc>
      </w:tr>
      <w:tr w:rsidR="002874A8" w:rsidRPr="00596420" w14:paraId="10141632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19E03772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49BBD07A" w14:textId="77777777" w:rsidR="002874A8" w:rsidRPr="00063EF2" w:rsidRDefault="002874A8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539BDC6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3322C85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E2D11E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067D4DD5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1FA75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9648376" w14:textId="77777777" w:rsidR="002874A8" w:rsidRPr="00063EF2" w:rsidRDefault="002874A8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21D268BD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7D9ED0AA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50B8022B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380190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5A0D845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957236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2E4B3C5D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577ED9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2AA141D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4C3C5D0A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3FD08473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3D75F9BB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1FA5F7C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D2E0F1C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0670C6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21214056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ADE602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15D8823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15712886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77CA43CD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25980915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4A13CF9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8AD0E33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068A07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3FE9FDAB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B55BC5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5E8E5574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229D9AA6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213875BA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0E09189F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E023A25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67D61A1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171C35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78A1D200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024567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392D86EA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7420F9DB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3B8CE118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26A41962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06E78E8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9210784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2A255F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32E8B1B9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F6E059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51097D83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18C70423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60A84FEA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340EA5B7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0F831ED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CA01FC6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EFBE20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395DD19A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3EE413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0AC092A9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3343" w:rsidRPr="00596420" w14:paraId="63AE6A27" w14:textId="77777777" w:rsidTr="00ED3343">
        <w:trPr>
          <w:trHeight w:val="20"/>
        </w:trPr>
        <w:tc>
          <w:tcPr>
            <w:tcW w:w="2784" w:type="dxa"/>
            <w:vAlign w:val="bottom"/>
          </w:tcPr>
          <w:p w14:paraId="11D4BDED" w14:textId="77777777" w:rsidR="00ED3343" w:rsidRPr="00063EF2" w:rsidRDefault="00ED3343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2986D915" w14:textId="77777777" w:rsidR="00ED3343" w:rsidRPr="00063EF2" w:rsidRDefault="00ED3343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542C602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5DB30A39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9C2232" w14:textId="77777777" w:rsidR="00ED3343" w:rsidRPr="00063EF2" w:rsidRDefault="00ED3343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58D8AACF" w14:textId="77777777" w:rsidR="00ED3343" w:rsidRPr="00063EF2" w:rsidRDefault="00ED3343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1DAE74" w14:textId="77777777" w:rsidR="00ED3343" w:rsidRPr="00063EF2" w:rsidRDefault="00ED3343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0CBA5729" w14:textId="77777777" w:rsidR="00ED3343" w:rsidRPr="00063EF2" w:rsidRDefault="00ED3343" w:rsidP="002874A8">
            <w:pPr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74A8" w:rsidRPr="00D246FB" w14:paraId="186B57FD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DA424D9" w14:textId="0CA1C02A" w:rsidR="002874A8" w:rsidRPr="0049116F" w:rsidRDefault="000D72D7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49" w:type="dxa"/>
            <w:vAlign w:val="bottom"/>
          </w:tcPr>
          <w:p w14:paraId="4D268ADF" w14:textId="77777777" w:rsidR="002874A8" w:rsidRPr="00063EF2" w:rsidRDefault="002874A8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AAA7888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8DEEC58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1DDE3B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43E37DB6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5A87C3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116F2BE" w14:textId="77777777" w:rsidR="002874A8" w:rsidRPr="00063EF2" w:rsidRDefault="002874A8" w:rsidP="00287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4A8" w:rsidRPr="00D246FB" w14:paraId="0C094E7C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691B4D37" w14:textId="77777777" w:rsidR="002874A8" w:rsidRPr="004E61BA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4E61B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49" w:type="dxa"/>
            <w:vAlign w:val="bottom"/>
          </w:tcPr>
          <w:p w14:paraId="576E1BAF" w14:textId="174DD133" w:rsidR="002874A8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566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004</w:t>
            </w:r>
          </w:p>
        </w:tc>
        <w:tc>
          <w:tcPr>
            <w:tcW w:w="270" w:type="dxa"/>
            <w:vAlign w:val="bottom"/>
          </w:tcPr>
          <w:p w14:paraId="3628E736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A3AC5E7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C70D1B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E4E84A6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43A4DA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F182326" w14:textId="0DC4F772" w:rsidR="002874A8" w:rsidRPr="00063EF2" w:rsidRDefault="000D72D7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566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004</w:t>
            </w:r>
          </w:p>
        </w:tc>
      </w:tr>
      <w:tr w:rsidR="002874A8" w:rsidRPr="004E61BA" w14:paraId="6B539EE4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5C14B141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49" w:type="dxa"/>
            <w:vAlign w:val="bottom"/>
          </w:tcPr>
          <w:p w14:paraId="20E0EC06" w14:textId="24C43B99" w:rsidR="002874A8" w:rsidRPr="00063EF2" w:rsidRDefault="000D72D7" w:rsidP="00F6500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941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6FCB5ABF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76556E8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C3F67F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9D43569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11DDBB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1740794" w14:textId="0872E87B" w:rsidR="002874A8" w:rsidRPr="00063EF2" w:rsidRDefault="000D72D7" w:rsidP="00F6500E">
            <w:pPr>
              <w:tabs>
                <w:tab w:val="clear" w:pos="907"/>
                <w:tab w:val="left" w:pos="710"/>
              </w:tabs>
              <w:spacing w:line="240" w:lineRule="auto"/>
              <w:ind w:right="7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941</w:t>
            </w:r>
            <w:r w:rsidR="002874A8"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864</w:t>
            </w:r>
          </w:p>
        </w:tc>
      </w:tr>
      <w:tr w:rsidR="00C559DF" w:rsidRPr="004E61BA" w14:paraId="5A72867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020380C6" w14:textId="0D04C806" w:rsidR="00C559DF" w:rsidRPr="00063EF2" w:rsidRDefault="00C559DF" w:rsidP="00C559D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B6FEDCA" w14:textId="23927CB5" w:rsidR="00C559DF" w:rsidRPr="00063EF2" w:rsidRDefault="00C559DF" w:rsidP="00C559DF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13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139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323</w:t>
            </w:r>
          </w:p>
        </w:tc>
        <w:tc>
          <w:tcPr>
            <w:tcW w:w="270" w:type="dxa"/>
            <w:vAlign w:val="bottom"/>
          </w:tcPr>
          <w:p w14:paraId="7002519F" w14:textId="77777777" w:rsidR="00C559DF" w:rsidRPr="00063EF2" w:rsidRDefault="00C559DF" w:rsidP="00C559DF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4023F8B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4C77DD" w14:textId="77777777" w:rsidR="00C559DF" w:rsidRPr="00063EF2" w:rsidRDefault="00C559DF" w:rsidP="00C559DF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19F0DE2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E48493" w14:textId="77777777" w:rsidR="00C559DF" w:rsidRPr="00063EF2" w:rsidRDefault="00C559DF" w:rsidP="00C559DF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2BEBD57" w14:textId="40834166" w:rsidR="00C559DF" w:rsidRPr="00C559DF" w:rsidRDefault="00C559DF" w:rsidP="00C559DF">
            <w:pPr>
              <w:spacing w:line="240" w:lineRule="auto"/>
              <w:ind w:left="-95" w:right="72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559DF">
              <w:rPr>
                <w:rFonts w:ascii="Angsana New" w:hAnsi="Angsana New"/>
                <w:sz w:val="30"/>
                <w:szCs w:val="30"/>
                <w:lang w:bidi="ar-SA"/>
              </w:rPr>
              <w:t>13,139,323</w:t>
            </w:r>
          </w:p>
        </w:tc>
      </w:tr>
      <w:tr w:rsidR="00C559DF" w:rsidRPr="004E61BA" w14:paraId="18E81F43" w14:textId="77777777" w:rsidTr="003C21F5">
        <w:trPr>
          <w:trHeight w:val="20"/>
        </w:trPr>
        <w:tc>
          <w:tcPr>
            <w:tcW w:w="2784" w:type="dxa"/>
            <w:vAlign w:val="bottom"/>
          </w:tcPr>
          <w:p w14:paraId="769CCD6E" w14:textId="77777777" w:rsidR="00C559DF" w:rsidRPr="00063EF2" w:rsidRDefault="00C559DF" w:rsidP="00C559DF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881E520" w14:textId="2212FC08" w:rsidR="00C559DF" w:rsidRPr="00063EF2" w:rsidRDefault="00C559DF" w:rsidP="00C559DF">
            <w:pPr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647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191</w:t>
            </w:r>
          </w:p>
        </w:tc>
        <w:tc>
          <w:tcPr>
            <w:tcW w:w="270" w:type="dxa"/>
            <w:vAlign w:val="bottom"/>
          </w:tcPr>
          <w:p w14:paraId="2A3FF9AF" w14:textId="77777777" w:rsidR="00C559DF" w:rsidRPr="00063EF2" w:rsidRDefault="00C559DF" w:rsidP="00C559DF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35A6831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5C13CA" w14:textId="77777777" w:rsidR="00C559DF" w:rsidRPr="00063EF2" w:rsidRDefault="00C559DF" w:rsidP="00C559DF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D700D1D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B3FE8F" w14:textId="77777777" w:rsidR="00C559DF" w:rsidRPr="00063EF2" w:rsidRDefault="00C559DF" w:rsidP="00C559DF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A397270" w14:textId="2F367D96" w:rsidR="00C559DF" w:rsidRPr="00C559DF" w:rsidRDefault="00C559DF" w:rsidP="00C559DF">
            <w:pPr>
              <w:spacing w:line="240" w:lineRule="auto"/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559D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18,647,191</w:t>
            </w:r>
          </w:p>
        </w:tc>
      </w:tr>
      <w:tr w:rsidR="00C559DF" w:rsidRPr="004E61BA" w14:paraId="283300B0" w14:textId="77777777" w:rsidTr="003C21F5">
        <w:trPr>
          <w:trHeight w:val="20"/>
        </w:trPr>
        <w:tc>
          <w:tcPr>
            <w:tcW w:w="2784" w:type="dxa"/>
            <w:vAlign w:val="bottom"/>
            <w:hideMark/>
          </w:tcPr>
          <w:p w14:paraId="1C040863" w14:textId="77777777" w:rsidR="00C559DF" w:rsidRPr="00063EF2" w:rsidRDefault="00C559DF" w:rsidP="00C559DF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61C27689" w14:textId="749DCAD9" w:rsidR="00C559DF" w:rsidRPr="00063EF2" w:rsidRDefault="00C559DF" w:rsidP="00C559DF">
            <w:pPr>
              <w:spacing w:line="240" w:lineRule="auto"/>
              <w:ind w:left="-95" w:right="-2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37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291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C4A44ED" w14:textId="77777777" w:rsidR="00C559DF" w:rsidRPr="00063EF2" w:rsidRDefault="00C559DF" w:rsidP="00C559DF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8432C29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0208AB" w14:textId="77777777" w:rsidR="00C559DF" w:rsidRPr="00063EF2" w:rsidRDefault="00C559DF" w:rsidP="00C559DF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D1377E9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EC2626" w14:textId="77777777" w:rsidR="00C559DF" w:rsidRPr="00063EF2" w:rsidRDefault="00C559DF" w:rsidP="00C559DF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80470F" w14:textId="451EF00D" w:rsidR="00C559DF" w:rsidRPr="00063EF2" w:rsidRDefault="00C559DF" w:rsidP="00C559DF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37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291</w:t>
            </w:r>
            <w:r w:rsidRPr="00063EF2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C559DF" w:rsidRPr="00851914" w14:paraId="65FFB7F8" w14:textId="77777777" w:rsidTr="003C21F5">
        <w:trPr>
          <w:trHeight w:val="20"/>
        </w:trPr>
        <w:tc>
          <w:tcPr>
            <w:tcW w:w="2784" w:type="dxa"/>
            <w:vAlign w:val="bottom"/>
            <w:hideMark/>
          </w:tcPr>
          <w:p w14:paraId="47AE2B8A" w14:textId="77777777" w:rsidR="00C559DF" w:rsidRPr="00063EF2" w:rsidRDefault="00C559DF" w:rsidP="00C559D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93188" w14:textId="41152871" w:rsidR="00C559DF" w:rsidRPr="00063EF2" w:rsidRDefault="00C559DF" w:rsidP="00C559DF">
            <w:pPr>
              <w:spacing w:line="240" w:lineRule="auto"/>
              <w:ind w:left="-95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609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900</w:t>
            </w:r>
          </w:p>
        </w:tc>
        <w:tc>
          <w:tcPr>
            <w:tcW w:w="270" w:type="dxa"/>
            <w:vAlign w:val="bottom"/>
          </w:tcPr>
          <w:p w14:paraId="647E3DE4" w14:textId="77777777" w:rsidR="00C559DF" w:rsidRPr="00063EF2" w:rsidRDefault="00C559DF" w:rsidP="00C559D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94E09" w14:textId="77777777" w:rsidR="00C559DF" w:rsidRPr="00063EF2" w:rsidRDefault="00C559DF" w:rsidP="00C559DF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D392ED" w14:textId="77777777" w:rsidR="00C559DF" w:rsidRPr="00063EF2" w:rsidRDefault="00C559DF" w:rsidP="00C559D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857E7" w14:textId="77777777" w:rsidR="00C559DF" w:rsidRPr="00063EF2" w:rsidRDefault="00C559DF" w:rsidP="00C559DF">
            <w:pPr>
              <w:tabs>
                <w:tab w:val="clear" w:pos="907"/>
                <w:tab w:val="left" w:pos="62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110F88" w14:textId="77777777" w:rsidR="00C559DF" w:rsidRPr="00063EF2" w:rsidRDefault="00C559DF" w:rsidP="00C559D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8DD3B6" w14:textId="4CE08205" w:rsidR="00C559DF" w:rsidRPr="00C559DF" w:rsidRDefault="00C559DF" w:rsidP="00C559DF">
            <w:pPr>
              <w:spacing w:line="240" w:lineRule="auto"/>
              <w:ind w:left="-9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559D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18,609,900</w:t>
            </w:r>
          </w:p>
        </w:tc>
      </w:tr>
    </w:tbl>
    <w:p w14:paraId="1E41908B" w14:textId="77777777" w:rsidR="00BB09AD" w:rsidRPr="00544DF9" w:rsidRDefault="00BB09AD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8"/>
          <w:szCs w:val="28"/>
        </w:rPr>
      </w:pPr>
    </w:p>
    <w:tbl>
      <w:tblPr>
        <w:tblW w:w="8732" w:type="dxa"/>
        <w:tblInd w:w="153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1571F7" w:rsidRPr="00D246FB" w14:paraId="72AA0DE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5452EA1B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0BEBDDD6" w14:textId="77777777" w:rsidR="001571F7" w:rsidRPr="00063EF2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571F7" w:rsidRPr="00D246FB" w14:paraId="2DCEAAA7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00E4CC89" w14:textId="2D5360A1" w:rsidR="001571F7" w:rsidRPr="00063EF2" w:rsidRDefault="0027391F" w:rsidP="00DD1562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  <w:hideMark/>
          </w:tcPr>
          <w:p w14:paraId="6487676E" w14:textId="21E97642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12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997C1A0" w14:textId="77777777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DEBF430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30039FD8" w14:textId="77777777" w:rsidR="001571F7" w:rsidRPr="004E61BA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1617E31C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2D706125" w14:textId="77777777" w:rsidR="001571F7" w:rsidRPr="004E61BA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4B4B9637" w14:textId="77777777" w:rsidR="001571F7" w:rsidRPr="004E61BA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09375126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6C758702" w14:textId="77777777" w:rsidR="001571F7" w:rsidRPr="00063EF2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3C9365C" w14:textId="77777777" w:rsidR="001571F7" w:rsidRPr="00063EF2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42543"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078BA" w:rsidRPr="00D246FB" w14:paraId="75AE44E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A30DDAC" w14:textId="302A1DDB" w:rsidR="001078BA" w:rsidRPr="00063EF2" w:rsidRDefault="000D72D7" w:rsidP="004E61BA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2FB4D22C" w14:textId="77777777" w:rsidR="001078BA" w:rsidRPr="00063EF2" w:rsidRDefault="001078BA" w:rsidP="008B2A99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6EFAEC9" w14:textId="77777777" w:rsidR="001078BA" w:rsidRPr="00063EF2" w:rsidRDefault="001078BA" w:rsidP="001078BA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1135D3" w14:textId="77777777" w:rsidR="001078BA" w:rsidRPr="00063EF2" w:rsidRDefault="001078BA" w:rsidP="00804ED6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AD391" w14:textId="77777777" w:rsidR="001078BA" w:rsidRPr="00063EF2" w:rsidRDefault="001078BA" w:rsidP="001078BA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A33B83" w14:textId="77777777" w:rsidR="001078BA" w:rsidRPr="00063EF2" w:rsidRDefault="001078BA" w:rsidP="004D6679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92F08A0" w14:textId="77777777" w:rsidR="001078BA" w:rsidRPr="00063EF2" w:rsidRDefault="001078BA" w:rsidP="001078BA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C6ABBAB" w14:textId="77777777" w:rsidR="001078BA" w:rsidRPr="00063EF2" w:rsidRDefault="001078BA" w:rsidP="008B2A99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4A8" w:rsidRPr="00D246FB" w14:paraId="1EC0211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996D53F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063E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50" w:type="dxa"/>
            <w:vAlign w:val="bottom"/>
          </w:tcPr>
          <w:p w14:paraId="6A7F9EB0" w14:textId="387C1FE1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113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270" w:type="dxa"/>
            <w:vAlign w:val="bottom"/>
          </w:tcPr>
          <w:p w14:paraId="3CF7A6BF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C4BAF1" w14:textId="61756F5E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4462F4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4F558" w14:textId="14210658" w:rsidR="002874A8" w:rsidRPr="00063EF2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4950E7A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5595289" w14:textId="004D1611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113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000</w:t>
            </w:r>
          </w:p>
        </w:tc>
      </w:tr>
      <w:tr w:rsidR="002874A8" w:rsidRPr="00D246FB" w14:paraId="00586D4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BC36373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CB0DAB" w14:textId="4A7B6229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042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116</w:t>
            </w:r>
          </w:p>
        </w:tc>
        <w:tc>
          <w:tcPr>
            <w:tcW w:w="270" w:type="dxa"/>
            <w:vAlign w:val="bottom"/>
          </w:tcPr>
          <w:p w14:paraId="05D81943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4DE566" w14:textId="713E5C16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D664D87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8F4DA" w14:textId="51FD1723" w:rsidR="002874A8" w:rsidRPr="00063EF2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9653F7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42025D7" w14:textId="756A1A08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042</w:t>
            </w:r>
            <w:r w:rsidR="002874A8"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bidi="ar-SA"/>
              </w:rPr>
              <w:t>116</w:t>
            </w:r>
          </w:p>
        </w:tc>
      </w:tr>
      <w:tr w:rsidR="002874A8" w:rsidRPr="00D246FB" w14:paraId="736A3D1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B6594F6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107C7B" w14:textId="751582E2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2874A8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155</w:t>
            </w:r>
            <w:r w:rsidR="002874A8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116</w:t>
            </w:r>
          </w:p>
        </w:tc>
        <w:tc>
          <w:tcPr>
            <w:tcW w:w="270" w:type="dxa"/>
            <w:vAlign w:val="bottom"/>
          </w:tcPr>
          <w:p w14:paraId="0A845E1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1B59CD" w14:textId="59C103C3" w:rsidR="002874A8" w:rsidRPr="00063EF2" w:rsidRDefault="005B7E74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50CA18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5AC2D" w14:textId="5CBA366A" w:rsidR="002874A8" w:rsidRPr="00063EF2" w:rsidRDefault="005B7E74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8AE954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4261115" w14:textId="3BA00038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2874A8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155</w:t>
            </w:r>
            <w:r w:rsidR="002874A8" w:rsidRPr="001C1CD3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116</w:t>
            </w:r>
          </w:p>
        </w:tc>
      </w:tr>
      <w:tr w:rsidR="002874A8" w:rsidRPr="00D246FB" w14:paraId="0A8D2F8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DB6ECA1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A0C2C3" w14:textId="4D3AAFE3" w:rsidR="002874A8" w:rsidRPr="00F53EBE" w:rsidRDefault="002874A8" w:rsidP="00F53EBE">
            <w:pPr>
              <w:tabs>
                <w:tab w:val="clear" w:pos="907"/>
                <w:tab w:val="left" w:pos="793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D72D7" w:rsidRPr="00F53EBE">
              <w:rPr>
                <w:rFonts w:ascii="Angsana New" w:hAnsi="Angsana New"/>
                <w:sz w:val="30"/>
                <w:szCs w:val="30"/>
                <w:lang w:bidi="ar-SA"/>
              </w:rPr>
              <w:t>52</w:t>
            </w: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D72D7" w:rsidRPr="00F53EBE">
              <w:rPr>
                <w:rFonts w:ascii="Angsana New" w:hAnsi="Angsana New"/>
                <w:sz w:val="30"/>
                <w:szCs w:val="30"/>
                <w:lang w:bidi="ar-SA"/>
              </w:rPr>
              <w:t>469</w:t>
            </w:r>
            <w:r w:rsidRPr="00F53EBE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B5CB0B9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F462AD" w14:textId="005FAA43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7A6CE7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B09C87" w14:textId="756D8A41" w:rsidR="002874A8" w:rsidRPr="00063EF2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71D33D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C1B016" w14:textId="75AD4246" w:rsidR="002874A8" w:rsidRPr="00063EF2" w:rsidRDefault="002874A8" w:rsidP="00CD0258">
            <w:pPr>
              <w:tabs>
                <w:tab w:val="clear" w:pos="907"/>
                <w:tab w:val="left" w:pos="79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52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bidi="ar-SA"/>
              </w:rPr>
              <w:t>469</w:t>
            </w:r>
            <w:r w:rsidRPr="001C1CD3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</w:p>
        </w:tc>
      </w:tr>
      <w:tr w:rsidR="002874A8" w:rsidRPr="00D246FB" w14:paraId="5B7E7B3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56551D7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9259" w14:textId="6D35F334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2874A8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102</w:t>
            </w:r>
            <w:r w:rsidR="002874A8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647</w:t>
            </w:r>
          </w:p>
        </w:tc>
        <w:tc>
          <w:tcPr>
            <w:tcW w:w="270" w:type="dxa"/>
            <w:vAlign w:val="bottom"/>
          </w:tcPr>
          <w:p w14:paraId="06585A18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04A4" w14:textId="4E590DE7" w:rsidR="002874A8" w:rsidRPr="005B7E74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E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0FCAB7" w14:textId="77777777" w:rsidR="002874A8" w:rsidRPr="005B7E74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9EBA" w14:textId="065DD913" w:rsidR="002874A8" w:rsidRPr="005B7E74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E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363404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4D41" w14:textId="66218FE1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</w:t>
            </w:r>
            <w:r w:rsidR="002874A8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102</w:t>
            </w:r>
            <w:r w:rsidR="002874A8" w:rsidRPr="00845B8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647</w:t>
            </w:r>
          </w:p>
        </w:tc>
      </w:tr>
      <w:tr w:rsidR="002874A8" w:rsidRPr="00D246FB" w14:paraId="1202E537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D376478" w14:textId="698BAF53" w:rsidR="002874A8" w:rsidRPr="00544DF9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165412" w14:textId="77777777" w:rsidR="002874A8" w:rsidRPr="00544DF9" w:rsidRDefault="002874A8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0A3EF69" w14:textId="77777777" w:rsidR="002874A8" w:rsidRPr="00544DF9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2463D1" w14:textId="77777777" w:rsidR="002874A8" w:rsidRPr="00544DF9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16119B" w14:textId="77777777" w:rsidR="002874A8" w:rsidRPr="00544DF9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AE487D" w14:textId="77777777" w:rsidR="002874A8" w:rsidRPr="00544DF9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11FD3CD" w14:textId="77777777" w:rsidR="002874A8" w:rsidRPr="00544DF9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D0D4AFF" w14:textId="77777777" w:rsidR="002874A8" w:rsidRPr="00544DF9" w:rsidRDefault="002874A8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7C17" w:rsidRPr="00D246FB" w14:paraId="14E68A5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7978C6D" w14:textId="77777777" w:rsidR="00E77C17" w:rsidRPr="000D72D7" w:rsidRDefault="00E77C17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318C6" w14:textId="77777777" w:rsidR="00E77C17" w:rsidRPr="00063EF2" w:rsidRDefault="00E77C17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80A4256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9FD859" w14:textId="77777777" w:rsidR="00E77C17" w:rsidRPr="00063EF2" w:rsidRDefault="00E77C17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3BB8E1" w14:textId="77777777" w:rsidR="00E77C17" w:rsidRPr="00063EF2" w:rsidRDefault="00E77C17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3074F7" w14:textId="77777777" w:rsidR="00E77C17" w:rsidRPr="00063EF2" w:rsidRDefault="00E77C17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0410C7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049575" w14:textId="77777777" w:rsidR="00E77C17" w:rsidRPr="00063EF2" w:rsidRDefault="00E77C1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C17" w:rsidRPr="00D246FB" w14:paraId="52A03A0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241A6FF" w14:textId="2ED1EE9A" w:rsidR="00E77C17" w:rsidRPr="000D72D7" w:rsidRDefault="00E77C17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BB07CAC" w14:textId="77777777" w:rsidR="00E77C17" w:rsidRPr="00063EF2" w:rsidRDefault="00E77C17" w:rsidP="002874A8">
            <w:pPr>
              <w:spacing w:line="240" w:lineRule="auto"/>
              <w:ind w:left="-95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CABAC07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F33E58" w14:textId="77777777" w:rsidR="00E77C17" w:rsidRPr="00063EF2" w:rsidRDefault="00E77C17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AB797C" w14:textId="77777777" w:rsidR="00E77C17" w:rsidRPr="00063EF2" w:rsidRDefault="00E77C17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603069" w14:textId="77777777" w:rsidR="00E77C17" w:rsidRPr="00063EF2" w:rsidRDefault="00E77C17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2E117B" w14:textId="77777777" w:rsidR="00E77C17" w:rsidRPr="00063EF2" w:rsidRDefault="00E77C17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61A268" w14:textId="77777777" w:rsidR="00E77C17" w:rsidRPr="00063EF2" w:rsidRDefault="00E77C1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74A8" w:rsidRPr="00D246FB" w14:paraId="50E2641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4203AE3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</w:t>
            </w:r>
            <w:r w:rsidRPr="00063EF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350" w:type="dxa"/>
            <w:vAlign w:val="bottom"/>
          </w:tcPr>
          <w:p w14:paraId="337FCA04" w14:textId="09F32DF8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113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875D418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5671FC" w14:textId="77777777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5FC582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28FAE5" w14:textId="77777777" w:rsidR="002874A8" w:rsidRPr="00063EF2" w:rsidRDefault="002874A8" w:rsidP="002874A8">
            <w:pPr>
              <w:tabs>
                <w:tab w:val="clear" w:pos="454"/>
                <w:tab w:val="clear" w:pos="680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E07F9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F49AC5" w14:textId="4DF053D0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113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874A8" w:rsidRPr="004E61BA" w14:paraId="6B9DF9BD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8259441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B53E4D" w14:textId="10D0C296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865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70" w:type="dxa"/>
            <w:vAlign w:val="bottom"/>
          </w:tcPr>
          <w:p w14:paraId="6824151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4B178F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D3A5DD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ECBC1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2B74FE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F3411DB" w14:textId="344FF55D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865</w:t>
            </w:r>
            <w:r w:rsidR="002874A8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2874A8" w:rsidRPr="004E61BA" w14:paraId="180AC81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682B92E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6D462" w14:textId="7BF5B3E8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978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888</w:t>
            </w:r>
          </w:p>
        </w:tc>
        <w:tc>
          <w:tcPr>
            <w:tcW w:w="270" w:type="dxa"/>
            <w:vAlign w:val="bottom"/>
          </w:tcPr>
          <w:p w14:paraId="210E6FB2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DFCD11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CADEA4" w14:textId="77777777" w:rsidR="002874A8" w:rsidRPr="00063EF2" w:rsidRDefault="002874A8" w:rsidP="002874A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CC0EC6" w14:textId="77777777" w:rsidR="002874A8" w:rsidRPr="00063EF2" w:rsidRDefault="002874A8" w:rsidP="002874A8">
            <w:pPr>
              <w:tabs>
                <w:tab w:val="clear" w:pos="454"/>
                <w:tab w:val="clear" w:pos="907"/>
                <w:tab w:val="left" w:pos="624"/>
                <w:tab w:val="left" w:pos="714"/>
              </w:tabs>
              <w:spacing w:line="240" w:lineRule="auto"/>
              <w:ind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5F8990" w14:textId="77777777" w:rsidR="002874A8" w:rsidRPr="00063EF2" w:rsidRDefault="002874A8" w:rsidP="002874A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D2D25AB" w14:textId="5A6B314E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</w:tr>
      <w:tr w:rsidR="002874A8" w:rsidRPr="00D246FB" w14:paraId="5BCB9599" w14:textId="77777777" w:rsidTr="003C21F5">
        <w:trPr>
          <w:trHeight w:val="20"/>
        </w:trPr>
        <w:tc>
          <w:tcPr>
            <w:tcW w:w="2790" w:type="dxa"/>
            <w:vAlign w:val="bottom"/>
            <w:hideMark/>
          </w:tcPr>
          <w:p w14:paraId="70AC0D2C" w14:textId="77777777" w:rsidR="002874A8" w:rsidRPr="00063EF2" w:rsidRDefault="002874A8" w:rsidP="002874A8">
            <w:pPr>
              <w:pStyle w:val="BodyText"/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824EDE" w14:textId="71E80C82" w:rsidR="002874A8" w:rsidRPr="00063EF2" w:rsidRDefault="002874A8" w:rsidP="00F53EBE">
            <w:pPr>
              <w:tabs>
                <w:tab w:val="clear" w:pos="907"/>
                <w:tab w:val="left" w:pos="790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52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504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18541F" w14:textId="77777777" w:rsidR="002874A8" w:rsidRPr="00063EF2" w:rsidRDefault="002874A8" w:rsidP="002874A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FE8F4" w14:textId="77777777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789B40" w14:textId="77777777" w:rsidR="002874A8" w:rsidRPr="00063EF2" w:rsidRDefault="002874A8" w:rsidP="002874A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CE8D272" w14:textId="77777777" w:rsidR="002874A8" w:rsidRPr="00063EF2" w:rsidRDefault="002874A8" w:rsidP="002874A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DE4458" w14:textId="77777777" w:rsidR="002874A8" w:rsidRPr="00063EF2" w:rsidRDefault="002874A8" w:rsidP="002874A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F0B137" w14:textId="4C16D46B" w:rsidR="002874A8" w:rsidRPr="00063EF2" w:rsidRDefault="002874A8" w:rsidP="002874A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52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504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74A8" w:rsidRPr="00D246FB" w14:paraId="5CC85481" w14:textId="77777777" w:rsidTr="003C21F5">
        <w:trPr>
          <w:trHeight w:val="20"/>
        </w:trPr>
        <w:tc>
          <w:tcPr>
            <w:tcW w:w="2790" w:type="dxa"/>
            <w:vAlign w:val="bottom"/>
            <w:hideMark/>
          </w:tcPr>
          <w:p w14:paraId="2C36E9EC" w14:textId="77777777" w:rsidR="002874A8" w:rsidRPr="00063EF2" w:rsidRDefault="002874A8" w:rsidP="002874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8C652" w14:textId="495FB90B" w:rsidR="002874A8" w:rsidRPr="00063EF2" w:rsidRDefault="000D72D7" w:rsidP="00F53EBE">
            <w:pPr>
              <w:spacing w:line="240" w:lineRule="auto"/>
              <w:ind w:left="-95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  <w:vAlign w:val="bottom"/>
          </w:tcPr>
          <w:p w14:paraId="389D0B7C" w14:textId="77777777" w:rsidR="002874A8" w:rsidRPr="00063EF2" w:rsidRDefault="002874A8" w:rsidP="002874A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E69C3" w14:textId="77777777" w:rsidR="002874A8" w:rsidRPr="00063EF2" w:rsidRDefault="002874A8" w:rsidP="002874A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BC5640" w14:textId="77777777" w:rsidR="002874A8" w:rsidRPr="00063EF2" w:rsidRDefault="002874A8" w:rsidP="002874A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5AB32" w14:textId="77777777" w:rsidR="002874A8" w:rsidRPr="00063EF2" w:rsidRDefault="002874A8" w:rsidP="002874A8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C55DC2" w14:textId="77777777" w:rsidR="002874A8" w:rsidRPr="00063EF2" w:rsidRDefault="002874A8" w:rsidP="002874A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A7E9E" w14:textId="655BA3A9" w:rsidR="002874A8" w:rsidRPr="00063EF2" w:rsidRDefault="000D72D7" w:rsidP="002874A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  <w:r w:rsidR="002874A8" w:rsidRPr="00063E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</w:tr>
    </w:tbl>
    <w:p w14:paraId="0C5EC24A" w14:textId="77777777" w:rsidR="00C7151C" w:rsidRPr="00063EF2" w:rsidRDefault="00C7151C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2" w:type="dxa"/>
        <w:tblInd w:w="144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1571F7" w:rsidRPr="00D246FB" w14:paraId="7800834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2A505A2A" w14:textId="77777777" w:rsidR="001571F7" w:rsidRPr="00D246FB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679FC975" w14:textId="77777777" w:rsidR="001571F7" w:rsidRPr="00D246FB" w:rsidRDefault="001571F7" w:rsidP="00DD1562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1571F7" w:rsidRPr="00D246FB" w14:paraId="18C5A4E6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46B99C67" w14:textId="0695B70E" w:rsidR="001571F7" w:rsidRPr="00D246FB" w:rsidRDefault="001571F7" w:rsidP="00DD156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 w:rsidR="004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="004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9B1F242" w14:textId="33B3C8D4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AA7BBD3" w14:textId="77777777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FDD4C12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7BC0DC7" w14:textId="77777777" w:rsidR="001571F7" w:rsidRPr="00D246FB" w:rsidRDefault="001571F7" w:rsidP="00DD156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46970D2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C1A06D9" w14:textId="77777777" w:rsidR="001571F7" w:rsidRPr="00D246FB" w:rsidRDefault="001571F7" w:rsidP="00DD156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4D859583" w14:textId="77777777" w:rsidR="001571F7" w:rsidRPr="00D246FB" w:rsidRDefault="001571F7" w:rsidP="00DD156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71F7" w:rsidRPr="00D246FB" w14:paraId="3F98A0D0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7153CB04" w14:textId="77777777" w:rsidR="001571F7" w:rsidRPr="00D246FB" w:rsidRDefault="001571F7" w:rsidP="00DD156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36A052E3" w14:textId="77777777" w:rsidR="001571F7" w:rsidRPr="00D246FB" w:rsidRDefault="001571F7" w:rsidP="00DD15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E42543"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571F7" w:rsidRPr="00D246FB" w14:paraId="3838AA8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D5E16F0" w14:textId="56C59939" w:rsidR="001571F7" w:rsidRPr="00020139" w:rsidRDefault="000D72D7" w:rsidP="004B583F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7DA2EB0C" w14:textId="77777777" w:rsidR="001571F7" w:rsidRPr="00D246FB" w:rsidRDefault="001571F7" w:rsidP="00386C5F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020D8" w14:textId="77777777" w:rsidR="001571F7" w:rsidRPr="00D246FB" w:rsidRDefault="001571F7" w:rsidP="00DD156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8F77A" w14:textId="77777777" w:rsidR="001571F7" w:rsidRPr="00063EF2" w:rsidRDefault="001571F7" w:rsidP="00804ED6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5AEAA6" w14:textId="77777777" w:rsidR="001571F7" w:rsidRPr="00D246FB" w:rsidRDefault="001571F7" w:rsidP="00DD156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8A849" w14:textId="77777777" w:rsidR="001571F7" w:rsidRPr="00063EF2" w:rsidRDefault="001571F7" w:rsidP="00804ED6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8CEB62" w14:textId="77777777" w:rsidR="001571F7" w:rsidRPr="00D246FB" w:rsidRDefault="001571F7" w:rsidP="00DD156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2EF9FA" w14:textId="77777777" w:rsidR="001571F7" w:rsidRPr="00D246FB" w:rsidRDefault="001571F7" w:rsidP="00804ED6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55" w:rsidRPr="00D246FB" w14:paraId="08BD7AFE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0F324E1" w14:textId="516C741E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3ADAC725" w14:textId="00F3E989" w:rsidR="00783755" w:rsidRPr="00D246FB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37</w:t>
            </w:r>
            <w:r w:rsidR="00783755"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  <w:vAlign w:val="bottom"/>
          </w:tcPr>
          <w:p w14:paraId="7616B692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6700F7" w14:textId="745D67E9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9CDC5E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BEFDC8" w14:textId="3E6838C6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1AB042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AE89C35" w14:textId="0DA86B9E" w:rsidR="00783755" w:rsidRPr="00D246FB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 w:hint="cs"/>
                <w:sz w:val="30"/>
                <w:szCs w:val="30"/>
              </w:rPr>
              <w:t>37</w:t>
            </w:r>
            <w:r w:rsidR="00783755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783755" w:rsidRPr="00D246FB" w14:paraId="08A8FB5C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8241EAA" w14:textId="77777777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4CB94908" w14:textId="41C522C9" w:rsidR="00783755" w:rsidRPr="00D246FB" w:rsidRDefault="00783755" w:rsidP="00CD0258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698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B33999C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98F07C" w14:textId="3F56E9C2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4E6D6F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C9117D" w14:textId="04528B8D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B0E445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F31E849" w14:textId="66E19F0A" w:rsidR="00783755" w:rsidRPr="00D246FB" w:rsidRDefault="00783755" w:rsidP="00CD0258">
            <w:pPr>
              <w:tabs>
                <w:tab w:val="clear" w:pos="907"/>
                <w:tab w:val="left" w:pos="79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</w:t>
            </w:r>
            <w:r w:rsidRPr="00BB0596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698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3755" w:rsidRPr="00D246FB" w14:paraId="55F0B5A5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5BFACCC" w14:textId="77777777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54E6AD" w14:textId="29BC5824" w:rsidR="00783755" w:rsidRPr="00D246FB" w:rsidRDefault="00783755" w:rsidP="00CD0258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615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5224927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5D0986" w14:textId="6DC04C0E" w:rsidR="00783755" w:rsidRPr="00CD0258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4347E7" w14:textId="77777777" w:rsidR="00783755" w:rsidRPr="00CD0258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2A23D0" w14:textId="053298E5" w:rsidR="00783755" w:rsidRPr="00CD0258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02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ACB390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6715C59" w14:textId="1CAA6BE7" w:rsidR="00783755" w:rsidRPr="00D246FB" w:rsidRDefault="00783755" w:rsidP="00CD0258">
            <w:pPr>
              <w:tabs>
                <w:tab w:val="clear" w:pos="907"/>
                <w:tab w:val="left" w:pos="79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59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615</w:t>
            </w:r>
            <w:r w:rsidRPr="00BB05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3755" w:rsidRPr="00D246FB" w14:paraId="442447E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E7569B0" w14:textId="37A75F5A" w:rsidR="00783755" w:rsidRDefault="00783755" w:rsidP="00080D1F">
            <w:pPr>
              <w:pStyle w:val="BodyText"/>
              <w:tabs>
                <w:tab w:val="clear" w:pos="258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9644A3F" w14:textId="2C979C67" w:rsidR="00783755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  <w:vAlign w:val="bottom"/>
          </w:tcPr>
          <w:p w14:paraId="27812D67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78C15" w14:textId="01203A93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85B5EE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A13D0F" w14:textId="4C73C16A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B03ADE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CF4F5B" w14:textId="7B3AE439" w:rsidR="00783755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5A3B60" w:rsidRPr="00D246FB" w14:paraId="560FD5E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9CC9815" w14:textId="181D7424" w:rsidR="005A3B60" w:rsidRPr="00D246FB" w:rsidRDefault="005A3B60" w:rsidP="0078375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F325A4" w14:textId="7D99B098" w:rsidR="005A3B60" w:rsidRPr="00BB0596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130</w:t>
            </w:r>
            <w:r w:rsidR="005A3B6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  <w:vAlign w:val="bottom"/>
          </w:tcPr>
          <w:p w14:paraId="72F7A70B" w14:textId="77777777" w:rsidR="005A3B60" w:rsidRPr="00D246FB" w:rsidRDefault="005A3B60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D0401E" w14:textId="6C7744CD" w:rsidR="005A3B60" w:rsidRPr="00063EF2" w:rsidRDefault="005A3B60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3880C3" w14:textId="77777777" w:rsidR="005A3B60" w:rsidRPr="00D246FB" w:rsidRDefault="005A3B60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B085B8" w14:textId="36975D04" w:rsidR="005A3B60" w:rsidRPr="00063EF2" w:rsidRDefault="005A3B60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06A542" w14:textId="77777777" w:rsidR="005A3B60" w:rsidRPr="00D246FB" w:rsidRDefault="005A3B60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FFE9E68" w14:textId="2CD10A15" w:rsidR="005A3B60" w:rsidRPr="00BB0596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130</w:t>
            </w:r>
            <w:r w:rsidR="005A3B60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783755" w:rsidRPr="00D246FB" w14:paraId="0E72021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EE632EB" w14:textId="2870AD3B" w:rsidR="00783755" w:rsidRPr="00D246FB" w:rsidRDefault="00783755" w:rsidP="0078375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3358" w14:textId="5BDCC9EC" w:rsidR="00783755" w:rsidRPr="00DB71A4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5A3B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408A85DE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79C1" w14:textId="0FCFD934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D1AE5E" w14:textId="77777777" w:rsidR="00783755" w:rsidRPr="00D246FB" w:rsidRDefault="00783755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B0A0B" w14:textId="33CC48BA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CFCD3" w14:textId="77777777" w:rsidR="00783755" w:rsidRPr="00D246FB" w:rsidRDefault="00783755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BEBCE" w14:textId="3E4745C7" w:rsidR="00783755" w:rsidRPr="005A3B60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="005A3B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8C2B1B" w:rsidRPr="00D246FB" w14:paraId="06AF77C5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59D8AE9" w14:textId="77777777" w:rsidR="008C2B1B" w:rsidRPr="00D246FB" w:rsidRDefault="008C2B1B" w:rsidP="0078375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E6E3CA" w14:textId="77777777" w:rsidR="008C2B1B" w:rsidRPr="00893DA2" w:rsidRDefault="008C2B1B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D9060" w14:textId="77777777" w:rsidR="008C2B1B" w:rsidRPr="00D246FB" w:rsidRDefault="008C2B1B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58A478" w14:textId="77777777" w:rsidR="008C2B1B" w:rsidRPr="00063EF2" w:rsidRDefault="008C2B1B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AA5129" w14:textId="77777777" w:rsidR="008C2B1B" w:rsidRPr="00D246FB" w:rsidRDefault="008C2B1B" w:rsidP="00783755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DF842E6" w14:textId="77777777" w:rsidR="008C2B1B" w:rsidRPr="00063EF2" w:rsidRDefault="008C2B1B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2B4373" w14:textId="77777777" w:rsidR="008C2B1B" w:rsidRPr="00D246FB" w:rsidRDefault="008C2B1B" w:rsidP="00783755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3EC78112" w14:textId="77777777" w:rsidR="008C2B1B" w:rsidRPr="00893DA2" w:rsidRDefault="008C2B1B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6CCC" w:rsidRPr="00D246FB" w14:paraId="342F28B6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0BB36F6" w14:textId="77777777" w:rsidR="008D6CCC" w:rsidRPr="000D72D7" w:rsidRDefault="008D6CCC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8725A" w14:textId="77777777" w:rsidR="008D6CCC" w:rsidRPr="00D246FB" w:rsidRDefault="008D6CCC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7D19E" w14:textId="77777777" w:rsidR="008D6CCC" w:rsidRPr="00D246FB" w:rsidRDefault="008D6CCC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817BF5" w14:textId="77777777" w:rsidR="008D6CCC" w:rsidRPr="00063EF2" w:rsidRDefault="008D6CCC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7D2C83" w14:textId="77777777" w:rsidR="008D6CCC" w:rsidRPr="00D246FB" w:rsidRDefault="008D6CCC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217481" w14:textId="77777777" w:rsidR="008D6CCC" w:rsidRPr="00063EF2" w:rsidRDefault="008D6CCC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7F6DAD" w14:textId="77777777" w:rsidR="008D6CCC" w:rsidRPr="00D246FB" w:rsidRDefault="008D6CCC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E9F6695" w14:textId="77777777" w:rsidR="008D6CCC" w:rsidRPr="00D246FB" w:rsidRDefault="008D6CCC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55" w:rsidRPr="00D246FB" w14:paraId="43DAD951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582095B" w14:textId="6ACDD616" w:rsidR="00783755" w:rsidRPr="00D246FB" w:rsidRDefault="000D72D7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8ADCD97" w14:textId="77777777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B4D20E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EB1F67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094B8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6630A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422469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77BCFAC" w14:textId="77777777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755" w:rsidRPr="00D246FB" w14:paraId="0690126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DCFDE7B" w14:textId="7953D523" w:rsidR="00783755" w:rsidRPr="00D246FB" w:rsidRDefault="00783755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6A96D74B" w14:textId="0C9B0E0B" w:rsidR="00783755" w:rsidRPr="00D246FB" w:rsidRDefault="000D72D7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783755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  <w:vAlign w:val="bottom"/>
          </w:tcPr>
          <w:p w14:paraId="37CE4472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2487FA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81755C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8027DB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85E9CD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675762" w14:textId="63D2AD47" w:rsidR="00783755" w:rsidRPr="00D246FB" w:rsidRDefault="000D72D7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783755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783755" w:rsidRPr="00D246FB" w14:paraId="0D38FC3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01E13E3" w14:textId="77777777" w:rsidR="00783755" w:rsidRPr="00D246FB" w:rsidRDefault="00783755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7CEDE6F1" w14:textId="2FCEF9DB" w:rsidR="00783755" w:rsidRPr="00D246FB" w:rsidRDefault="000D72D7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783755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70" w:type="dxa"/>
            <w:vAlign w:val="bottom"/>
          </w:tcPr>
          <w:p w14:paraId="4DC1B8F1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0C61A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1C910A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F4EBF2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0C8F6A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E68996" w14:textId="605A7B80" w:rsidR="00783755" w:rsidRPr="00D246FB" w:rsidRDefault="000D72D7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783755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783755" w:rsidRPr="00D246FB" w14:paraId="1073764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E2F75DB" w14:textId="77777777" w:rsidR="00783755" w:rsidRPr="00D246FB" w:rsidRDefault="00783755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C94A25" w14:textId="4CDABA90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37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2E4363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DBED8E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352A17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9C9577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1EB94B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0B73B88" w14:textId="2F29F073" w:rsidR="00783755" w:rsidRPr="00D246FB" w:rsidRDefault="00783755" w:rsidP="0078375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37</w:t>
            </w:r>
            <w:r w:rsidRPr="00D246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3755" w:rsidRPr="00D246FB" w14:paraId="334A0AF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88C1E50" w14:textId="77777777" w:rsidR="00783755" w:rsidRPr="00D246FB" w:rsidRDefault="00783755" w:rsidP="00783755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3B6B8" w14:textId="71BC58B4" w:rsidR="00783755" w:rsidRPr="00D246FB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="00783755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14:paraId="5C35964C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3B95B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7A8011" w14:textId="77777777" w:rsidR="00783755" w:rsidRPr="00D246FB" w:rsidRDefault="00783755" w:rsidP="00783755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00C3A" w14:textId="77777777" w:rsidR="00783755" w:rsidRPr="00063EF2" w:rsidRDefault="00783755" w:rsidP="00783755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31F73F" w14:textId="77777777" w:rsidR="00783755" w:rsidRPr="00D246FB" w:rsidRDefault="00783755" w:rsidP="00783755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6EE20" w14:textId="67673DC2" w:rsidR="00783755" w:rsidRPr="00D246FB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="00783755" w:rsidRPr="00D246FB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783755" w:rsidRPr="00D246FB" w14:paraId="23F4B77D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A94125B" w14:textId="5F20E236" w:rsidR="00783755" w:rsidRPr="00D246FB" w:rsidRDefault="00783755" w:rsidP="007837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0F85C" w14:textId="22D47827" w:rsidR="00783755" w:rsidRPr="00386C5F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783755" w:rsidRPr="00386C5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  <w:vAlign w:val="bottom"/>
          </w:tcPr>
          <w:p w14:paraId="1D94D051" w14:textId="77777777" w:rsidR="00783755" w:rsidRPr="00D246FB" w:rsidRDefault="00783755" w:rsidP="00783755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0886AB" w14:textId="77777777" w:rsidR="00783755" w:rsidRPr="00063EF2" w:rsidRDefault="00783755" w:rsidP="00783755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2346C1" w14:textId="77777777" w:rsidR="00783755" w:rsidRPr="00D246FB" w:rsidRDefault="00783755" w:rsidP="0078375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E4509" w14:textId="77777777" w:rsidR="00783755" w:rsidRPr="00063EF2" w:rsidRDefault="00783755" w:rsidP="00783755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8B4BE7" w14:textId="77777777" w:rsidR="00783755" w:rsidRPr="00D246FB" w:rsidRDefault="00783755" w:rsidP="00783755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BAA66" w14:textId="7201DF2D" w:rsidR="00783755" w:rsidRPr="00D246FB" w:rsidRDefault="000D72D7" w:rsidP="00783755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783755" w:rsidRPr="00D24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291</w:t>
            </w:r>
          </w:p>
        </w:tc>
      </w:tr>
    </w:tbl>
    <w:p w14:paraId="7E30053B" w14:textId="77777777" w:rsidR="00963CB7" w:rsidRPr="00063EF2" w:rsidRDefault="00963CB7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2" w:type="dxa"/>
        <w:tblInd w:w="1440" w:type="dxa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1260"/>
        <w:gridCol w:w="270"/>
        <w:gridCol w:w="1350"/>
        <w:gridCol w:w="270"/>
        <w:gridCol w:w="1172"/>
      </w:tblGrid>
      <w:tr w:rsidR="004E22DA" w:rsidRPr="00D246FB" w14:paraId="59C05EEA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1345ABF0" w14:textId="77777777" w:rsidR="004E22DA" w:rsidRPr="00D246FB" w:rsidRDefault="004E22DA" w:rsidP="0065369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2E1C145" w14:textId="77777777" w:rsidR="004E22DA" w:rsidRPr="004E22DA" w:rsidRDefault="004E22DA" w:rsidP="00653692">
            <w:pPr>
              <w:pStyle w:val="acctmergecolhdg"/>
              <w:shd w:val="clear" w:color="auto" w:fill="FFFFFF"/>
              <w:spacing w:line="240" w:lineRule="auto"/>
              <w:rPr>
                <w:rFonts w:ascii="Angsana New" w:eastAsia="AngsanaNew" w:hAnsi="Angsana New"/>
                <w:bCs/>
                <w:sz w:val="30"/>
                <w:szCs w:val="30"/>
                <w:highlight w:val="red"/>
                <w:lang w:eastAsia="en-GB" w:bidi="th-TH"/>
              </w:rPr>
            </w:pPr>
            <w:r w:rsidRPr="004E22DA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E22DA" w:rsidRPr="00D246FB" w14:paraId="1ADE3A79" w14:textId="77777777" w:rsidTr="003C21F5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440611BF" w14:textId="6D7A90AA" w:rsidR="004E22DA" w:rsidRPr="00D246FB" w:rsidRDefault="004E22DA" w:rsidP="0065369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7E3A4F4" w14:textId="4ED3EF15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33BF2F1" w14:textId="77777777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DE3DA46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49397749" w14:textId="77777777" w:rsidR="004E22DA" w:rsidRPr="00D246FB" w:rsidRDefault="004E22DA" w:rsidP="0065369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A20CC7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E61B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4E61B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2FD0FF4B" w14:textId="77777777" w:rsidR="004E22DA" w:rsidRPr="00D246FB" w:rsidRDefault="004E22DA" w:rsidP="0065369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  <w:hideMark/>
          </w:tcPr>
          <w:p w14:paraId="7FDEA148" w14:textId="77777777" w:rsidR="004E22DA" w:rsidRPr="00D246FB" w:rsidRDefault="004E22DA" w:rsidP="00653692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E22DA" w:rsidRPr="00D246FB" w14:paraId="5C190769" w14:textId="77777777" w:rsidTr="003C21F5">
        <w:trPr>
          <w:trHeight w:val="20"/>
          <w:tblHeader/>
        </w:trPr>
        <w:tc>
          <w:tcPr>
            <w:tcW w:w="2790" w:type="dxa"/>
            <w:vAlign w:val="bottom"/>
          </w:tcPr>
          <w:p w14:paraId="5A75FC69" w14:textId="77777777" w:rsidR="004E22DA" w:rsidRPr="00D246FB" w:rsidRDefault="004E22DA" w:rsidP="00653692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42" w:type="dxa"/>
            <w:gridSpan w:val="7"/>
            <w:vAlign w:val="bottom"/>
            <w:hideMark/>
          </w:tcPr>
          <w:p w14:paraId="7B613AC8" w14:textId="77777777" w:rsidR="004E22DA" w:rsidRPr="00D246FB" w:rsidRDefault="004E22DA" w:rsidP="006536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E22DA" w:rsidRPr="00D246FB" w14:paraId="441D6A07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73E319E" w14:textId="5CA7316D" w:rsidR="004E22DA" w:rsidRPr="00020139" w:rsidRDefault="000D72D7" w:rsidP="00653692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38025882" w14:textId="77777777" w:rsidR="004E22DA" w:rsidRPr="00D246FB" w:rsidRDefault="004E22DA" w:rsidP="0065369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0A5276" w14:textId="77777777" w:rsidR="004E22DA" w:rsidRPr="00D246FB" w:rsidRDefault="004E22DA" w:rsidP="0065369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A4D8A" w14:textId="77777777" w:rsidR="004E22DA" w:rsidRPr="00063EF2" w:rsidRDefault="004E22DA" w:rsidP="0065369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D6459" w14:textId="77777777" w:rsidR="004E22DA" w:rsidRPr="00D246FB" w:rsidRDefault="004E22DA" w:rsidP="00653692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0F9389" w14:textId="77777777" w:rsidR="004E22DA" w:rsidRPr="00063EF2" w:rsidRDefault="004E22DA" w:rsidP="00653692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BA325" w14:textId="77777777" w:rsidR="004E22DA" w:rsidRPr="00D246FB" w:rsidRDefault="004E22DA" w:rsidP="00653692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FCE9B02" w14:textId="77777777" w:rsidR="004E22DA" w:rsidRPr="00D246FB" w:rsidRDefault="004E22DA" w:rsidP="00653692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5F10D34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7796144" w14:textId="42757A1F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4695358F" w14:textId="384738A3" w:rsidR="00C56168" w:rsidRPr="00D246FB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52</w:t>
            </w:r>
            <w:r w:rsidR="00C56168"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0" w:type="dxa"/>
            <w:vAlign w:val="bottom"/>
          </w:tcPr>
          <w:p w14:paraId="65349034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8D1241" w14:textId="03E97D0D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0208A7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12BB9E" w14:textId="2F6F01A3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48B24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4ACFC0" w14:textId="69639096" w:rsidR="00C56168" w:rsidRPr="00D246FB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52</w:t>
            </w:r>
            <w:r w:rsidR="00C56168"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C56168" w:rsidRPr="00D246FB" w14:paraId="75D600A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3859B5E" w14:textId="77777777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57A61973" w14:textId="3A5CEB24" w:rsidR="00C56168" w:rsidRPr="00D246FB" w:rsidRDefault="00C56168" w:rsidP="005B7E74">
            <w:pPr>
              <w:tabs>
                <w:tab w:val="clear" w:pos="907"/>
                <w:tab w:val="left" w:pos="79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11</w:t>
            </w:r>
            <w:r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553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A2B2260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28F4D" w14:textId="509EA09B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028F5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C00A62" w14:textId="708444B4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5B2119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11B192" w14:textId="3C8A0E76" w:rsidR="00C56168" w:rsidRPr="00D246FB" w:rsidRDefault="00C56168" w:rsidP="005B7E74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11</w:t>
            </w:r>
            <w:r w:rsidRPr="00880D9F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553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6168" w:rsidRPr="00D246FB" w14:paraId="36B1DBCA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DE520D4" w14:textId="77777777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A29242E" w14:textId="65948721" w:rsidR="00C56168" w:rsidRPr="00D246FB" w:rsidRDefault="00C56168" w:rsidP="005B7E74">
            <w:pPr>
              <w:tabs>
                <w:tab w:val="clear" w:pos="907"/>
                <w:tab w:val="left" w:pos="79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345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75DD746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1854BF" w14:textId="1D4CAAE6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7805B0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7F3D20" w14:textId="2144F6A0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58EF21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FDAC483" w14:textId="39A936AF" w:rsidR="00C56168" w:rsidRPr="00D246FB" w:rsidRDefault="00C56168" w:rsidP="005B7E74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0D9F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345</w:t>
            </w:r>
            <w:r w:rsidRPr="00880D9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6168" w:rsidRPr="00D246FB" w14:paraId="6461C1F9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0499425" w14:textId="77777777" w:rsidR="00C56168" w:rsidRDefault="00C56168" w:rsidP="00080D1F">
            <w:pPr>
              <w:pStyle w:val="BodyText"/>
              <w:tabs>
                <w:tab w:val="clear" w:pos="2580"/>
                <w:tab w:val="left" w:pos="23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C53F63" w14:textId="25BEAC21" w:rsidR="00C56168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</w:t>
            </w:r>
            <w:r w:rsidR="00C56168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70" w:type="dxa"/>
            <w:vAlign w:val="bottom"/>
          </w:tcPr>
          <w:p w14:paraId="071D7AAE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F82428" w14:textId="6DB60D06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8FCCD2" w14:textId="77777777" w:rsidR="00C56168" w:rsidRPr="00D246FB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B144A8" w14:textId="7C1E8228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A3B13E" w14:textId="77777777" w:rsidR="00C56168" w:rsidRPr="00D246FB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2D36F4D" w14:textId="4ACAC2FF" w:rsidR="00C56168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11</w:t>
            </w:r>
            <w:r w:rsidR="00C56168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C56168" w:rsidRPr="00D246FB" w14:paraId="69B631C8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55B67F8" w14:textId="318737DB" w:rsidR="00C56168" w:rsidRPr="00D246FB" w:rsidRDefault="00C56168" w:rsidP="00C5616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047E5" w14:textId="3AD40C58" w:rsidR="00C56168" w:rsidRPr="00C56168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56168" w:rsidRPr="00C561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7BC2FBDF" w14:textId="77777777" w:rsidR="00C56168" w:rsidRPr="00C56168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59892" w14:textId="397436C9" w:rsidR="00C56168" w:rsidRPr="00C56168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61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FAC493" w14:textId="77777777" w:rsidR="00C56168" w:rsidRPr="00C56168" w:rsidRDefault="00C56168" w:rsidP="00C56168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40356" w14:textId="3A669968" w:rsidR="00C56168" w:rsidRPr="00C56168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61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0D31C" w14:textId="77777777" w:rsidR="00C56168" w:rsidRPr="00C56168" w:rsidRDefault="00C56168" w:rsidP="00C56168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9CFB" w14:textId="02422886" w:rsidR="00C56168" w:rsidRPr="00C56168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56168" w:rsidRPr="00C561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</w:tr>
      <w:tr w:rsidR="00C56168" w:rsidRPr="00D246FB" w14:paraId="24BF584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DA0B561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95AF70B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C452A9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3A40C4A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84622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273243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BFF8BF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3DB6B15F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48245B06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BA9D882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3C8B9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81E59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D11E90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8E592B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FFC52C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3C213F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0D435E4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2E7D84AA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35C4BDF0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B761F9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3679BB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E8C078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2C84A7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E9B1F7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5D2C85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481B158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D1F" w:rsidRPr="00D246FB" w14:paraId="58B32D5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51C97BDC" w14:textId="77777777" w:rsidR="00080D1F" w:rsidRPr="00D246FB" w:rsidRDefault="00080D1F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A19238" w14:textId="77777777" w:rsidR="00080D1F" w:rsidRPr="00D246FB" w:rsidRDefault="00080D1F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734C62" w14:textId="77777777" w:rsidR="00080D1F" w:rsidRPr="00D246FB" w:rsidRDefault="00080D1F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45FD82" w14:textId="77777777" w:rsidR="00080D1F" w:rsidRPr="00063EF2" w:rsidRDefault="00080D1F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B16A7" w14:textId="77777777" w:rsidR="00080D1F" w:rsidRPr="00D246FB" w:rsidRDefault="00080D1F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40E7DF" w14:textId="77777777" w:rsidR="00080D1F" w:rsidRPr="00063EF2" w:rsidRDefault="00080D1F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0C42BC" w14:textId="77777777" w:rsidR="00080D1F" w:rsidRPr="00D246FB" w:rsidRDefault="00080D1F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468EF5A" w14:textId="77777777" w:rsidR="00080D1F" w:rsidRPr="00D246FB" w:rsidRDefault="00080D1F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0BF" w:rsidRPr="00D246FB" w14:paraId="055BD163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7C50EE0D" w14:textId="77777777" w:rsidR="004600BF" w:rsidRPr="00D246FB" w:rsidRDefault="004600BF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C95CB6" w14:textId="77777777" w:rsidR="004600BF" w:rsidRPr="00D246FB" w:rsidRDefault="004600BF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F692DA" w14:textId="77777777" w:rsidR="004600BF" w:rsidRPr="00D246FB" w:rsidRDefault="004600BF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6C7BC8" w14:textId="77777777" w:rsidR="004600BF" w:rsidRPr="00063EF2" w:rsidRDefault="004600BF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D55F2E" w14:textId="77777777" w:rsidR="004600BF" w:rsidRPr="00D246FB" w:rsidRDefault="004600BF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B1320A" w14:textId="77777777" w:rsidR="004600BF" w:rsidRPr="00063EF2" w:rsidRDefault="004600BF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D98AAB" w14:textId="77777777" w:rsidR="004600BF" w:rsidRPr="00D246FB" w:rsidRDefault="004600BF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4A97E36" w14:textId="77777777" w:rsidR="004600BF" w:rsidRPr="00D246FB" w:rsidRDefault="004600BF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0BD35881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205745CD" w14:textId="649BEB5D" w:rsidR="00C56168" w:rsidRPr="00D246FB" w:rsidRDefault="000D72D7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F1D8D5B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C4CBA1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C4A4BA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F020C1" w14:textId="77777777" w:rsidR="00C56168" w:rsidRPr="00D246FB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2553E6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10527B" w14:textId="77777777" w:rsidR="00C56168" w:rsidRPr="00D246FB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4390DCE" w14:textId="77777777" w:rsidR="00C56168" w:rsidRPr="00D246FB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168" w:rsidRPr="00D246FB" w14:paraId="1F2C8E8F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45F6F6F9" w14:textId="7D883E09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D72D7" w:rsidRPr="000D72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2E6D8B72" w14:textId="466D3F81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  <w:vAlign w:val="bottom"/>
          </w:tcPr>
          <w:p w14:paraId="3B8B57DA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B60BF4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F56D9A" w14:textId="77777777" w:rsidR="00C56168" w:rsidRPr="004E22DA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7A7E64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4FAD2E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0B37217" w14:textId="2E91B39C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15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C56168" w:rsidRPr="00D246FB" w14:paraId="67282DB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B65D241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การวัดมูลค่าใหม่สุทธิของค่าเผื่อ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</w:t>
            </w:r>
          </w:p>
        </w:tc>
        <w:tc>
          <w:tcPr>
            <w:tcW w:w="1350" w:type="dxa"/>
            <w:vAlign w:val="bottom"/>
          </w:tcPr>
          <w:p w14:paraId="5C3FB3F8" w14:textId="6F04470D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36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70" w:type="dxa"/>
            <w:vAlign w:val="bottom"/>
          </w:tcPr>
          <w:p w14:paraId="12E81F51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062151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3917C9" w14:textId="77777777" w:rsidR="00C56168" w:rsidRPr="004E22DA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52617F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731922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E97F894" w14:textId="7020A392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36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C56168" w:rsidRPr="00D246FB" w14:paraId="4E6DCC1B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0B6DB6AC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059005" w14:textId="05B178EE" w:rsidR="00C56168" w:rsidRPr="004E22DA" w:rsidRDefault="00C56168" w:rsidP="00C56168">
            <w:pPr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781</w:t>
            </w:r>
            <w:r w:rsidRPr="004E22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72D7BF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CBA29D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2A2DFC" w14:textId="77777777" w:rsidR="00C56168" w:rsidRPr="004E22DA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30B4B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45018E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2597F19" w14:textId="3090DD93" w:rsidR="00C56168" w:rsidRPr="004E22DA" w:rsidRDefault="00C56168" w:rsidP="00C5616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</w:t>
            </w:r>
            <w:r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781</w:t>
            </w:r>
            <w:r w:rsidRPr="004E22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6168" w:rsidRPr="00D246FB" w14:paraId="79785E00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653C0278" w14:textId="77777777" w:rsidR="00C56168" w:rsidRPr="00D246FB" w:rsidRDefault="00C56168" w:rsidP="00C5616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7AD8E" w14:textId="614489AF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vAlign w:val="bottom"/>
          </w:tcPr>
          <w:p w14:paraId="5509F302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C6612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A4B248" w14:textId="77777777" w:rsidR="00C56168" w:rsidRPr="004E22DA" w:rsidRDefault="00C56168" w:rsidP="00C5616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843CF" w14:textId="77777777" w:rsidR="00C56168" w:rsidRPr="00063EF2" w:rsidRDefault="00C56168" w:rsidP="00C56168">
            <w:pPr>
              <w:tabs>
                <w:tab w:val="clear" w:pos="907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2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2E12E6" w14:textId="77777777" w:rsidR="00C56168" w:rsidRPr="004E22DA" w:rsidRDefault="00C56168" w:rsidP="00C5616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7CBF6" w14:textId="74854722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</w:t>
            </w:r>
            <w:r w:rsidR="00C56168" w:rsidRPr="004E22DA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C56168" w:rsidRPr="00D246FB" w14:paraId="19E333EC" w14:textId="77777777" w:rsidTr="003C21F5">
        <w:trPr>
          <w:trHeight w:val="20"/>
        </w:trPr>
        <w:tc>
          <w:tcPr>
            <w:tcW w:w="2790" w:type="dxa"/>
            <w:vAlign w:val="bottom"/>
          </w:tcPr>
          <w:p w14:paraId="19BB2AB3" w14:textId="7990D584" w:rsidR="00C56168" w:rsidRPr="00D246FB" w:rsidRDefault="00C56168" w:rsidP="00C561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D72D7" w:rsidRPr="000D72D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1E2E1" w14:textId="7DDEB657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56168" w:rsidRPr="004E22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  <w:vAlign w:val="bottom"/>
          </w:tcPr>
          <w:p w14:paraId="1249A104" w14:textId="77777777" w:rsidR="00C56168" w:rsidRPr="004E22DA" w:rsidRDefault="00C56168" w:rsidP="00C56168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2D0AD" w14:textId="77777777" w:rsidR="00C56168" w:rsidRPr="00063EF2" w:rsidRDefault="00C56168" w:rsidP="00C56168">
            <w:pPr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2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FC357E" w14:textId="77777777" w:rsidR="00C56168" w:rsidRPr="004E22DA" w:rsidRDefault="00C56168" w:rsidP="00C5616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D08E7" w14:textId="77777777" w:rsidR="00C56168" w:rsidRPr="00063EF2" w:rsidRDefault="00C56168" w:rsidP="00C56168">
            <w:pPr>
              <w:tabs>
                <w:tab w:val="clear" w:pos="907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2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6B4F80" w14:textId="77777777" w:rsidR="00C56168" w:rsidRPr="004E22DA" w:rsidRDefault="00C56168" w:rsidP="00C56168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5A337" w14:textId="3B10D33C" w:rsidR="00C56168" w:rsidRPr="004E22DA" w:rsidRDefault="000D72D7" w:rsidP="00C56168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56168" w:rsidRPr="004E22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</w:tr>
    </w:tbl>
    <w:p w14:paraId="3C4BAE64" w14:textId="77777777" w:rsidR="00E602D1" w:rsidRPr="00036EEE" w:rsidRDefault="00E602D1" w:rsidP="0011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4"/>
          <w:szCs w:val="24"/>
        </w:rPr>
      </w:pPr>
    </w:p>
    <w:p w14:paraId="3E6DFB02" w14:textId="2E6268AC" w:rsidR="001571F7" w:rsidRPr="00063EF2" w:rsidRDefault="001571F7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AF02D9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1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)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1C435CE9" w14:textId="77777777" w:rsidR="009F398C" w:rsidRPr="00036EEE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24"/>
          <w:szCs w:val="24"/>
          <w:shd w:val="clear" w:color="auto" w:fill="E0E0E0"/>
          <w:lang w:val="en-US" w:bidi="th-TH"/>
        </w:rPr>
      </w:pPr>
    </w:p>
    <w:p w14:paraId="5F5020AC" w14:textId="77777777" w:rsidR="009F398C" w:rsidRPr="00063EF2" w:rsidRDefault="009F398C" w:rsidP="00F93E01">
      <w:pPr>
        <w:pStyle w:val="block"/>
        <w:spacing w:after="0" w:line="240" w:lineRule="auto"/>
        <w:ind w:left="16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>ความเสี่ยงด้านเครดิตของ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ที่เกิดจากเงินสดและรายการเทียบเท่าเงินสดและสินทรัพย์อนุพันธ์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E22DA" w:rsidRPr="00063EF2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EE7883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พิจารณาว่ามีความเสี่ยงด้านเครดิตต่ำ</w:t>
      </w:r>
    </w:p>
    <w:p w14:paraId="20025202" w14:textId="77777777" w:rsidR="009F398C" w:rsidRPr="00036EEE" w:rsidRDefault="009F398C" w:rsidP="00E602D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24"/>
          <w:szCs w:val="24"/>
          <w:shd w:val="clear" w:color="auto" w:fill="E0E0E0"/>
          <w:lang w:val="en-US" w:bidi="th-TH"/>
        </w:rPr>
      </w:pPr>
    </w:p>
    <w:p w14:paraId="1410E34E" w14:textId="38012BF3" w:rsidR="009F398C" w:rsidRPr="00A239D2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hanging="450"/>
        <w:jc w:val="thaiDistribute"/>
        <w:rPr>
          <w:rFonts w:ascii="Angsana New" w:hAnsi="Angsana New"/>
          <w:sz w:val="30"/>
          <w:szCs w:val="30"/>
          <w:shd w:val="clear" w:color="auto" w:fill="E0E0E0"/>
          <w:lang w:val="en-US" w:bidi="th-TH"/>
        </w:rPr>
      </w:pPr>
      <w:r w:rsidRPr="00A239D2">
        <w:rPr>
          <w:rFonts w:ascii="Angsana New" w:hAnsi="Angsana New"/>
          <w:sz w:val="30"/>
          <w:szCs w:val="30"/>
        </w:rPr>
        <w:t>(</w:t>
      </w:r>
      <w:r w:rsidR="00AF02D9" w:rsidRPr="00A239D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A239D2">
        <w:rPr>
          <w:rFonts w:ascii="Angsana New" w:hAnsi="Angsana New"/>
          <w:sz w:val="30"/>
          <w:szCs w:val="30"/>
        </w:rPr>
        <w:t>.</w:t>
      </w:r>
      <w:r w:rsidR="000D72D7" w:rsidRPr="00A239D2">
        <w:rPr>
          <w:rFonts w:ascii="Angsana New" w:hAnsi="Angsana New"/>
          <w:sz w:val="30"/>
          <w:szCs w:val="30"/>
          <w:lang w:val="en-US"/>
        </w:rPr>
        <w:t>1</w:t>
      </w:r>
      <w:r w:rsidRPr="00A239D2">
        <w:rPr>
          <w:rFonts w:ascii="Angsana New" w:hAnsi="Angsana New"/>
          <w:sz w:val="30"/>
          <w:szCs w:val="30"/>
        </w:rPr>
        <w:t>.</w:t>
      </w:r>
      <w:r w:rsidR="000D72D7" w:rsidRPr="00A239D2">
        <w:rPr>
          <w:rFonts w:ascii="Angsana New" w:hAnsi="Angsana New"/>
          <w:sz w:val="30"/>
          <w:szCs w:val="30"/>
          <w:lang w:val="en-US"/>
        </w:rPr>
        <w:t>4</w:t>
      </w:r>
      <w:r w:rsidRPr="00A239D2">
        <w:rPr>
          <w:rFonts w:ascii="Angsana New" w:hAnsi="Angsana New"/>
          <w:sz w:val="30"/>
          <w:szCs w:val="30"/>
        </w:rPr>
        <w:t>)</w:t>
      </w:r>
      <w:r w:rsidRPr="00A239D2">
        <w:rPr>
          <w:rFonts w:ascii="Angsana New" w:hAnsi="Angsana New"/>
          <w:i/>
          <w:iCs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</w:p>
    <w:p w14:paraId="66ECF33C" w14:textId="77777777" w:rsidR="00266080" w:rsidRPr="00A239D2" w:rsidRDefault="00266080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24"/>
          <w:szCs w:val="24"/>
          <w:shd w:val="clear" w:color="auto" w:fill="E0E0E0"/>
          <w:lang w:val="en-US" w:bidi="th-TH"/>
        </w:rPr>
      </w:pPr>
    </w:p>
    <w:p w14:paraId="2B3C4513" w14:textId="4B1172F8" w:rsidR="009F398C" w:rsidRPr="00063EF2" w:rsidRDefault="009F398C" w:rsidP="00B51639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39D2">
        <w:rPr>
          <w:rFonts w:ascii="Angsana New" w:hAnsi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587B6A" w:rsidRPr="00A239D2">
        <w:rPr>
          <w:rFonts w:ascii="Angsana New" w:hAnsi="Angsana New" w:hint="cs"/>
          <w:sz w:val="30"/>
          <w:szCs w:val="30"/>
          <w:cs/>
        </w:rPr>
        <w:t>ภายในกลุ่ม</w:t>
      </w:r>
      <w:r w:rsidRPr="00A239D2">
        <w:rPr>
          <w:rFonts w:ascii="Angsana New" w:hAnsi="Angsana New"/>
          <w:sz w:val="30"/>
          <w:szCs w:val="30"/>
          <w:cs/>
        </w:rPr>
        <w:t xml:space="preserve">บริษัทเท่านั้น ณ วันที่ </w:t>
      </w:r>
      <w:r w:rsidR="00B51639" w:rsidRPr="00A239D2">
        <w:rPr>
          <w:rFonts w:ascii="Angsana New" w:hAnsi="Angsana New"/>
          <w:sz w:val="30"/>
          <w:szCs w:val="30"/>
          <w:cs/>
        </w:rPr>
        <w:br/>
      </w:r>
      <w:r w:rsidR="000D72D7" w:rsidRPr="00A239D2">
        <w:rPr>
          <w:rFonts w:ascii="Angsana New" w:hAnsi="Angsana New"/>
          <w:sz w:val="30"/>
          <w:szCs w:val="30"/>
        </w:rPr>
        <w:t>31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72D7" w:rsidRPr="00A239D2">
        <w:rPr>
          <w:rFonts w:ascii="Angsana New" w:hAnsi="Angsana New"/>
          <w:sz w:val="30"/>
          <w:szCs w:val="30"/>
        </w:rPr>
        <w:t>2564</w:t>
      </w:r>
      <w:r w:rsidR="00A87200" w:rsidRPr="00A239D2">
        <w:rPr>
          <w:rFonts w:ascii="Angsana New" w:hAnsi="Angsana New"/>
          <w:sz w:val="30"/>
          <w:szCs w:val="30"/>
        </w:rPr>
        <w:t xml:space="preserve"> </w:t>
      </w:r>
      <w:r w:rsidRPr="00A239D2">
        <w:rPr>
          <w:rFonts w:ascii="Angsana New" w:hAnsi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587B6A" w:rsidRPr="00A239D2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="00DD3EB8" w:rsidRPr="00A239D2">
        <w:rPr>
          <w:rFonts w:ascii="Angsana New" w:hAnsi="Angsana New" w:hint="cs"/>
          <w:sz w:val="30"/>
          <w:szCs w:val="30"/>
          <w:cs/>
        </w:rPr>
        <w:t>หลาย</w:t>
      </w:r>
      <w:r w:rsidRPr="00A239D2">
        <w:rPr>
          <w:rFonts w:ascii="Angsana New" w:hAnsi="Angsana New"/>
          <w:sz w:val="30"/>
          <w:szCs w:val="30"/>
          <w:cs/>
        </w:rPr>
        <w:t xml:space="preserve">แห่ง </w:t>
      </w:r>
      <w:r w:rsidRPr="00A239D2">
        <w:rPr>
          <w:rFonts w:ascii="Angsana New" w:hAnsi="Angsana New"/>
          <w:sz w:val="30"/>
          <w:szCs w:val="30"/>
        </w:rPr>
        <w:t>(</w:t>
      </w:r>
      <w:r w:rsidRPr="00A239D2">
        <w:rPr>
          <w:rFonts w:ascii="Angsana New" w:hAnsi="Angsana New"/>
          <w:sz w:val="30"/>
          <w:szCs w:val="30"/>
          <w:cs/>
        </w:rPr>
        <w:t>ดูหมายเหตุข้อ</w:t>
      </w:r>
      <w:r w:rsidRPr="00A239D2">
        <w:rPr>
          <w:rFonts w:ascii="Angsana New" w:hAnsi="Angsana New"/>
          <w:sz w:val="30"/>
          <w:szCs w:val="30"/>
        </w:rPr>
        <w:t xml:space="preserve"> </w:t>
      </w:r>
      <w:r w:rsidR="006E0395">
        <w:rPr>
          <w:rFonts w:ascii="Angsana New" w:hAnsi="Angsana New"/>
          <w:sz w:val="30"/>
          <w:szCs w:val="30"/>
        </w:rPr>
        <w:t xml:space="preserve">5, </w:t>
      </w:r>
      <w:r w:rsidR="000D72D7" w:rsidRPr="00A239D2">
        <w:rPr>
          <w:rFonts w:ascii="Angsana New" w:hAnsi="Angsana New"/>
          <w:sz w:val="30"/>
          <w:szCs w:val="30"/>
        </w:rPr>
        <w:t>16</w:t>
      </w:r>
      <w:r w:rsidRPr="00A239D2">
        <w:rPr>
          <w:rFonts w:ascii="Angsana New" w:hAnsi="Angsana New"/>
          <w:sz w:val="30"/>
          <w:szCs w:val="30"/>
        </w:rPr>
        <w:t>)</w:t>
      </w:r>
    </w:p>
    <w:p w14:paraId="4232C28B" w14:textId="77777777" w:rsidR="009F398C" w:rsidRPr="00587B6A" w:rsidRDefault="009F398C" w:rsidP="00F93E01">
      <w:pPr>
        <w:pStyle w:val="block"/>
        <w:tabs>
          <w:tab w:val="left" w:pos="1440"/>
          <w:tab w:val="left" w:pos="1800"/>
        </w:tabs>
        <w:spacing w:after="0" w:line="240" w:lineRule="atLeast"/>
        <w:ind w:left="1440" w:right="-7" w:firstLine="180"/>
        <w:jc w:val="thaiDistribute"/>
        <w:rPr>
          <w:rFonts w:ascii="Angsana New" w:hAnsi="Angsana New"/>
          <w:sz w:val="24"/>
          <w:szCs w:val="24"/>
          <w:shd w:val="clear" w:color="auto" w:fill="E0E0E0"/>
          <w:lang w:val="en-US" w:bidi="th-TH"/>
        </w:rPr>
      </w:pPr>
    </w:p>
    <w:p w14:paraId="305E23C4" w14:textId="657873F0" w:rsidR="009F398C" w:rsidRPr="00063EF2" w:rsidRDefault="009F398C" w:rsidP="00DD1562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bidi="th-TH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AF02D9" w:rsidRPr="00063EF2">
        <w:rPr>
          <w:rFonts w:ascii="Angsana New" w:hAnsi="Angsana New" w:hint="cs"/>
          <w:i/>
          <w:iCs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063EF2">
        <w:rPr>
          <w:rFonts w:ascii="Angsana New" w:hAnsi="Angsana New"/>
          <w:i/>
          <w:iCs/>
          <w:sz w:val="30"/>
          <w:szCs w:val="30"/>
        </w:rPr>
        <w:t>)</w:t>
      </w:r>
      <w:r w:rsidR="00DD1562" w:rsidRPr="00063EF2">
        <w:rPr>
          <w:rFonts w:ascii="Angsana New" w:hAnsi="Angsana New"/>
          <w:i/>
          <w:iCs/>
          <w:sz w:val="30"/>
          <w:szCs w:val="30"/>
        </w:rPr>
        <w:t xml:space="preserve"> </w:t>
      </w:r>
      <w:r w:rsidR="00DD1562" w:rsidRPr="00063EF2">
        <w:rPr>
          <w:rFonts w:ascii="Angsana New" w:hAnsi="Angsana New"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268EE4CE" w14:textId="77777777" w:rsidR="00DD1562" w:rsidRPr="00036EEE" w:rsidRDefault="00DD1562" w:rsidP="001E39B8">
      <w:pPr>
        <w:spacing w:line="240" w:lineRule="auto"/>
        <w:ind w:left="900" w:firstLine="90"/>
        <w:jc w:val="thaiDistribute"/>
        <w:rPr>
          <w:rFonts w:ascii="Angsana New" w:hAnsi="Angsana New"/>
          <w:sz w:val="24"/>
          <w:szCs w:val="24"/>
        </w:rPr>
      </w:pPr>
    </w:p>
    <w:p w14:paraId="52EC7B11" w14:textId="3E92E7EE" w:rsidR="00DD1562" w:rsidRDefault="00DD1562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</w:t>
      </w:r>
      <w:r w:rsidR="004A63BF" w:rsidRPr="00063EF2">
        <w:rPr>
          <w:rFonts w:ascii="Angsana New" w:hAnsi="Angsana New" w:hint="cs"/>
          <w:sz w:val="30"/>
          <w:szCs w:val="30"/>
          <w:cs/>
        </w:rPr>
        <w:t>ท</w:t>
      </w:r>
      <w:r w:rsidRPr="00063EF2">
        <w:rPr>
          <w:rFonts w:ascii="Angsana New" w:hAnsi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D868DC" w14:textId="77777777" w:rsidR="00036EEE" w:rsidRPr="00063EF2" w:rsidRDefault="00036EEE" w:rsidP="00F93E0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0DA8567" w14:textId="77777777" w:rsidR="00DD1562" w:rsidRPr="00063EF2" w:rsidRDefault="00DD1562" w:rsidP="00F93E01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63EF2">
        <w:rPr>
          <w:rFonts w:ascii="Angsana New" w:hAnsi="Angsana New" w:hint="cs"/>
          <w:sz w:val="30"/>
          <w:szCs w:val="30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Pr="00063EF2">
        <w:rPr>
          <w:rFonts w:ascii="Angsana New" w:hAnsi="Angsana New" w:hint="cs"/>
          <w:sz w:val="30"/>
          <w:szCs w:val="30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63EF2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4A3C8354" w14:textId="77777777" w:rsidR="00DC2511" w:rsidRPr="00CF098A" w:rsidRDefault="00DC2511" w:rsidP="00AF34E9">
      <w:pPr>
        <w:spacing w:line="240" w:lineRule="auto"/>
        <w:ind w:left="900" w:firstLine="90"/>
        <w:jc w:val="thaiDistribute"/>
        <w:rPr>
          <w:rFonts w:ascii="Angsana New" w:hAnsi="Angsana New"/>
          <w:sz w:val="14"/>
          <w:szCs w:val="14"/>
        </w:rPr>
      </w:pPr>
    </w:p>
    <w:tbl>
      <w:tblPr>
        <w:tblW w:w="104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69"/>
        <w:gridCol w:w="1255"/>
        <w:gridCol w:w="239"/>
        <w:gridCol w:w="1114"/>
        <w:gridCol w:w="240"/>
        <w:gridCol w:w="1110"/>
        <w:gridCol w:w="267"/>
        <w:gridCol w:w="1089"/>
        <w:gridCol w:w="1089"/>
      </w:tblGrid>
      <w:tr w:rsidR="00DA2E9E" w:rsidRPr="000C4FBF" w14:paraId="2965028E" w14:textId="77777777" w:rsidTr="00737DE5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0E870F3A" w14:textId="77777777" w:rsidR="00DA2E9E" w:rsidRPr="00063EF2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4ADD5DD1" w14:textId="77777777" w:rsidR="00DA2E9E" w:rsidRPr="00063EF2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7756" w:rsidRPr="000C4FBF" w14:paraId="7E4A953D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231FBD15" w14:textId="77777777" w:rsidR="00447284" w:rsidRPr="00063EF2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58AA6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0C4C8BD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5CA9C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0C4FBF" w14:paraId="62ACC801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0E4C4BCF" w14:textId="25954753" w:rsidR="00447284" w:rsidRPr="00063EF2" w:rsidRDefault="00447284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005076A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BFA1E5C" w14:textId="77777777" w:rsidR="00447284" w:rsidRPr="00063EF2" w:rsidRDefault="00447284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6B99BF" w14:textId="77777777" w:rsidR="00447284" w:rsidRPr="00063EF2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604A2" w14:textId="1B394596" w:rsidR="00447284" w:rsidRPr="00063EF2" w:rsidRDefault="00447284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CA94C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979869" w14:textId="0558F214" w:rsidR="00447284" w:rsidRPr="00063EF2" w:rsidRDefault="00447284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EB8C7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C392D2" w14:textId="2FC05716" w:rsidR="00447284" w:rsidRPr="00063EF2" w:rsidRDefault="00447284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444AE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2B7824" w14:textId="77777777" w:rsidR="00447284" w:rsidRPr="00063EF2" w:rsidRDefault="00447284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A7445" w:rsidRPr="000C4FBF" w14:paraId="62D3ADD6" w14:textId="77777777" w:rsidTr="007167E4">
        <w:trPr>
          <w:gridAfter w:val="1"/>
          <w:wAfter w:w="1089" w:type="dxa"/>
          <w:tblHeader/>
        </w:trPr>
        <w:tc>
          <w:tcPr>
            <w:tcW w:w="2700" w:type="dxa"/>
            <w:shd w:val="clear" w:color="auto" w:fill="auto"/>
            <w:vAlign w:val="bottom"/>
          </w:tcPr>
          <w:p w14:paraId="1981C0C8" w14:textId="77777777" w:rsidR="001A7445" w:rsidRPr="00063EF2" w:rsidRDefault="001A7445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  <w:shd w:val="clear" w:color="auto" w:fill="auto"/>
            <w:vAlign w:val="bottom"/>
          </w:tcPr>
          <w:p w14:paraId="21CD7A25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0C4FBF" w14:paraId="4A07977F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DC0E71F" w14:textId="71ACD12D" w:rsidR="004E22DA" w:rsidRPr="00063EF2" w:rsidRDefault="000D72D7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F7E2F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C489688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7C3C7DC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D6FE7D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EDEAC2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FD4D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29513B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1E319B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61D3D0" w14:textId="77777777" w:rsidR="004E22DA" w:rsidRPr="00063EF2" w:rsidRDefault="004E22DA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0C4FBF" w14:paraId="0B024276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04BC12D" w14:textId="77777777" w:rsidR="00497B6F" w:rsidRPr="00063EF2" w:rsidRDefault="00497B6F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E8D41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BDA90B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0AC7D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A1497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8C233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2FA57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EB6759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EE8A61C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3965C6" w14:textId="77777777" w:rsidR="00497B6F" w:rsidRPr="00063EF2" w:rsidRDefault="00497B6F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6168" w:rsidRPr="000C4FBF" w14:paraId="705A7F0E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0BC6110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4857F" w14:textId="1ACF4C8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7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676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E2152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E5265F7" w14:textId="4D06B84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7</w:t>
            </w:r>
            <w:r w:rsidR="00C56168" w:rsidRPr="00F66AFE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676</w:t>
            </w:r>
            <w:r w:rsidR="00C56168" w:rsidRPr="00F66AFE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E84A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D4D9C7" w14:textId="3EDD4EDC" w:rsidR="00C56168" w:rsidRPr="00063EF2" w:rsidRDefault="00C56168" w:rsidP="005B7E74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AE1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2A7981" w14:textId="4B271481" w:rsidR="00C56168" w:rsidRPr="00063EF2" w:rsidRDefault="00C56168" w:rsidP="005B7E74">
            <w:pPr>
              <w:tabs>
                <w:tab w:val="clear" w:pos="907"/>
                <w:tab w:val="left" w:pos="280"/>
                <w:tab w:val="decimal" w:pos="708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8418D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5B9B4D0" w14:textId="4E9295CA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7</w:t>
            </w:r>
            <w:r w:rsidR="00C56168" w:rsidRPr="00F66AFE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676</w:t>
            </w:r>
            <w:r w:rsidR="00C56168" w:rsidRPr="00F66AFE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876</w:t>
            </w:r>
          </w:p>
        </w:tc>
      </w:tr>
      <w:tr w:rsidR="00C56168" w:rsidRPr="000C4FBF" w14:paraId="2F827740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AC920B7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8E438" w14:textId="26F11C2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780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582D1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CC65878" w14:textId="230DAD75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9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047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CC544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689B18" w14:textId="0B1B4D64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222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784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12B5F2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DAD0AC" w14:textId="3F8F236B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265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83FC1A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96B2BF7" w14:textId="60A2A257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37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535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881</w:t>
            </w:r>
          </w:p>
        </w:tc>
      </w:tr>
      <w:tr w:rsidR="00C56168" w:rsidRPr="000C4FBF" w14:paraId="70AFDE34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E6EFF49" w14:textId="69076ECA" w:rsidR="00C56168" w:rsidRPr="00063EF2" w:rsidRDefault="00C56168" w:rsidP="00C5044B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5616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AB22F7">
              <w:rPr>
                <w:rFonts w:ascii="Angsana New" w:hAnsi="Angsana New" w:hint="cs"/>
                <w:sz w:val="28"/>
                <w:szCs w:val="28"/>
                <w:cs/>
              </w:rPr>
              <w:t>จากกิจการ</w:t>
            </w:r>
            <w:r w:rsidR="008D6CC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44F03" w14:textId="5E3A17E5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320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98087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89D064" w14:textId="572B725C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11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0C5C4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3CE25E" w14:textId="1F50D8BD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44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C4EA11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F5477AD" w14:textId="27342704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329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67FF818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5D9F2A" w14:textId="7DE0159B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385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605</w:t>
            </w:r>
          </w:p>
        </w:tc>
      </w:tr>
      <w:tr w:rsidR="00C56168" w:rsidRPr="000C4FBF" w14:paraId="6CDD3CEC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B25A7E5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6C745" w14:textId="4D54F13D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666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377C0E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9F04B2" w14:textId="75504EA8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166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83F1CF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E0878A" w14:textId="38C157E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504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BC7DD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334909A" w14:textId="626A6066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719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29C2236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D94949" w14:textId="10011B0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391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283</w:t>
            </w:r>
          </w:p>
        </w:tc>
      </w:tr>
      <w:tr w:rsidR="00C56168" w:rsidRPr="000C4FBF" w14:paraId="04D0A167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7E772DE8" w14:textId="77777777" w:rsidR="00C56168" w:rsidRPr="00063EF2" w:rsidRDefault="00C56168" w:rsidP="00C5616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0701" w14:textId="2B6094EA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351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FE9697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07E7" w14:textId="0E1127C5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231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101C15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2326F" w14:textId="4902E34D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213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25C03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CBDED" w14:textId="0A603FB8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24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446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1EF7CD" w14:textId="77777777" w:rsidR="00C56168" w:rsidRPr="00063EF2" w:rsidRDefault="00C56168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550FC" w14:textId="02458A1E" w:rsidR="00C56168" w:rsidRPr="00063EF2" w:rsidRDefault="000D72D7" w:rsidP="00AF4F73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29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890</w:t>
            </w:r>
            <w:r w:rsidR="00C56168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420</w:t>
            </w:r>
          </w:p>
        </w:tc>
      </w:tr>
      <w:tr w:rsidR="00AF4F73" w:rsidRPr="000C4FBF" w14:paraId="151BF90E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52CC9554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9981A" w14:textId="14F6A4E5" w:rsidR="00AF4F73" w:rsidRPr="00063EF2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68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796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122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9CD617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E167D" w14:textId="06AC79E9" w:rsidR="00AF4F73" w:rsidRPr="00063EF2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19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133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779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415CB3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E2E12" w14:textId="6901A1DE" w:rsidR="00AF4F73" w:rsidRPr="00063EF2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27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985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684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A49B9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083D" w14:textId="6580DC04" w:rsidR="00AF4F73" w:rsidRPr="00063EF2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31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760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602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B7D152" w14:textId="77777777" w:rsidR="00AF4F73" w:rsidRPr="00063EF2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6035D" w14:textId="7E4FFDBE" w:rsidR="00AF4F73" w:rsidRPr="00063EF2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78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880</w:t>
            </w:r>
            <w:r w:rsidR="00AF4F73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065</w:t>
            </w:r>
          </w:p>
        </w:tc>
      </w:tr>
      <w:tr w:rsidR="00AF4F73" w:rsidRPr="00CF098A" w14:paraId="012A9390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D2E41B6" w14:textId="77777777" w:rsidR="00AF4F73" w:rsidRPr="00CF098A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BC2BA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C8A2AB8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5A3D1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BA73FF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00ED35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8CF7D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CC1F4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E899BCA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A4875" w14:textId="77777777" w:rsidR="00AF4F73" w:rsidRPr="00CF098A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AF4F73" w:rsidRPr="000C4FBF" w14:paraId="196A032A" w14:textId="77777777" w:rsidTr="007167E4">
        <w:trPr>
          <w:gridAfter w:val="1"/>
          <w:wAfter w:w="1089" w:type="dxa"/>
          <w:trHeight w:val="290"/>
        </w:trPr>
        <w:tc>
          <w:tcPr>
            <w:tcW w:w="2700" w:type="dxa"/>
            <w:shd w:val="clear" w:color="auto" w:fill="auto"/>
            <w:vAlign w:val="bottom"/>
          </w:tcPr>
          <w:p w14:paraId="596BB3BB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B0486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44943B9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9B7EF25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05E173D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AE4CD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C77B9F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8DE6B96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D237C1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6B1ADEB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F73" w:rsidRPr="000C4FBF" w14:paraId="16BCCE1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308203A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90CDD" w14:textId="4FD84AD0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FF522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E0064AA" w14:textId="16F61B7B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278D8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82BAF5" w14:textId="1C5E4F35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294</w:t>
            </w:r>
            <w:r w:rsidR="00AF4F73" w:rsidRPr="005B7E74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4AFD3C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EE18B0F" w14:textId="3A49B477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A0BB5B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A407B08" w14:textId="7707F07B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AF4F73" w:rsidRPr="000C4FBF" w14:paraId="41B144D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43BA05F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5E84500D" w14:textId="77777777" w:rsidR="00AF4F73" w:rsidRPr="00063EF2" w:rsidRDefault="00AF4F73" w:rsidP="00AF4F7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FE003" w14:textId="59774A19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418C09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A610E8" w14:textId="497AF848" w:rsidR="00AF4F73" w:rsidRPr="00C5044B" w:rsidRDefault="00AF4F73" w:rsidP="00F60DBD">
            <w:pPr>
              <w:tabs>
                <w:tab w:val="clear" w:pos="680"/>
                <w:tab w:val="clear" w:pos="907"/>
                <w:tab w:val="decimal" w:pos="380"/>
                <w:tab w:val="left" w:pos="518"/>
                <w:tab w:val="left" w:pos="968"/>
              </w:tabs>
              <w:spacing w:line="240" w:lineRule="auto"/>
              <w:ind w:right="-4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E373BD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DC033C" w14:textId="4C44AAD6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137</w:t>
            </w:r>
            <w:r w:rsidR="00AF4F73" w:rsidRPr="005B7E74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74EC04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08F196B" w14:textId="50A8AAC5" w:rsidR="00AF4F73" w:rsidRPr="00C5044B" w:rsidRDefault="00AF4F73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CEC7AE" w14:textId="77777777" w:rsidR="00AF4F73" w:rsidRPr="005B7E74" w:rsidRDefault="00AF4F73" w:rsidP="00AF4F7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CF45B1" w14:textId="42D31242" w:rsidR="00AF4F73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AF4F73" w:rsidRPr="005B7E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C5044B" w:rsidRPr="000C4FBF" w14:paraId="55C8CD60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</w:tcPr>
          <w:p w14:paraId="457B62CA" w14:textId="1084F686" w:rsidR="00C5044B" w:rsidRPr="00D86B68" w:rsidRDefault="00C5044B" w:rsidP="00C5044B">
            <w:pPr>
              <w:spacing w:line="240" w:lineRule="auto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D86B6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D86B68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86B68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9C5D0" w14:textId="5DAF858B" w:rsidR="00C5044B" w:rsidRPr="00C5044B" w:rsidRDefault="00C5044B" w:rsidP="00F60DBD">
            <w:pPr>
              <w:tabs>
                <w:tab w:val="clear" w:pos="680"/>
                <w:tab w:val="clear" w:pos="907"/>
                <w:tab w:val="decimal" w:pos="380"/>
                <w:tab w:val="left" w:pos="70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5767BA7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D728D42" w14:textId="010FFED3" w:rsidR="00C5044B" w:rsidRPr="00C5044B" w:rsidRDefault="00C5044B" w:rsidP="00F60DBD">
            <w:pPr>
              <w:tabs>
                <w:tab w:val="clear" w:pos="680"/>
                <w:tab w:val="clear" w:pos="907"/>
                <w:tab w:val="decimal" w:pos="380"/>
                <w:tab w:val="left" w:pos="518"/>
                <w:tab w:val="left" w:pos="968"/>
              </w:tabs>
              <w:spacing w:line="240" w:lineRule="auto"/>
              <w:ind w:right="-4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A203C7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77CB39" w14:textId="21C44176" w:rsidR="00C5044B" w:rsidRPr="00C5044B" w:rsidRDefault="00C5044B" w:rsidP="00F60DBD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BC330E" w14:textId="77777777" w:rsidR="00C5044B" w:rsidRPr="00EA2FFE" w:rsidRDefault="00C5044B" w:rsidP="00F60DBD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CFF88C4" w14:textId="108D8F6F" w:rsidR="00C5044B" w:rsidRPr="00C5044B" w:rsidRDefault="00C5044B" w:rsidP="00F60DBD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22E712A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AB82750" w14:textId="22757EC8" w:rsidR="00C5044B" w:rsidRPr="00F60DBD" w:rsidRDefault="00C5044B" w:rsidP="00F60DBD">
            <w:pPr>
              <w:tabs>
                <w:tab w:val="clear" w:pos="907"/>
                <w:tab w:val="left" w:pos="707"/>
              </w:tabs>
              <w:spacing w:line="240" w:lineRule="auto"/>
              <w:ind w:right="-2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044B" w:rsidRPr="000C4FBF" w14:paraId="5274E355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37BC740" w14:textId="77777777" w:rsidR="00C5044B" w:rsidRPr="00063EF2" w:rsidRDefault="00C5044B" w:rsidP="00C5044B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7A0E5" w14:textId="7D2528E1" w:rsidR="00C5044B" w:rsidRPr="00C5044B" w:rsidRDefault="00C5044B" w:rsidP="00C50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041EF8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B250F9F" w14:textId="73584EAC" w:rsidR="00C5044B" w:rsidRPr="00C5044B" w:rsidRDefault="00C5044B" w:rsidP="00C5044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D52673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6730BB87" w14:textId="59CECFA1" w:rsidR="00C5044B" w:rsidRPr="00C5044B" w:rsidRDefault="00C5044B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3971B42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</w:tcPr>
          <w:p w14:paraId="66FD9E6C" w14:textId="11B5C6C8" w:rsidR="00C5044B" w:rsidRPr="00C5044B" w:rsidRDefault="00C5044B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C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AB38135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3709E47" w14:textId="2E7AF307" w:rsidR="00C5044B" w:rsidRPr="00C5044B" w:rsidRDefault="00C5044B" w:rsidP="00C50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C504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5044B" w:rsidRPr="000C4FBF" w14:paraId="234D1AA7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942100A" w14:textId="77777777" w:rsidR="00C5044B" w:rsidRPr="00063EF2" w:rsidRDefault="00C5044B" w:rsidP="00C5044B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E3982" w14:textId="2FBCC1BE" w:rsidR="00C5044B" w:rsidRPr="00C5044B" w:rsidRDefault="00D737AD" w:rsidP="00C50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A7CD4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7CD4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A0FCF3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F67B" w14:textId="70BE8F55" w:rsidR="00C5044B" w:rsidRPr="00C5044B" w:rsidRDefault="00D737AD" w:rsidP="00C5044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A7CD4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7CD4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09E6E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10AC252" w14:textId="02D04EB3" w:rsidR="00C5044B" w:rsidRPr="00C5044B" w:rsidRDefault="00C5044B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44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CD8DE5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CC95651" w14:textId="249C150B" w:rsidR="00C5044B" w:rsidRPr="00C5044B" w:rsidRDefault="00C5044B" w:rsidP="00C5044B">
            <w:pPr>
              <w:tabs>
                <w:tab w:val="clear" w:pos="907"/>
                <w:tab w:val="decimal" w:pos="380"/>
                <w:tab w:val="left" w:pos="740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C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01503E" w14:textId="77777777" w:rsidR="00C5044B" w:rsidRPr="00EA2FFE" w:rsidRDefault="00C5044B" w:rsidP="00C504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04D2A" w14:textId="13033E52" w:rsidR="00C5044B" w:rsidRPr="00C5044B" w:rsidRDefault="007A7CD4" w:rsidP="00C50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  <w:r w:rsidR="00D737A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</w:tr>
      <w:tr w:rsidR="00911756" w:rsidRPr="000C4FBF" w14:paraId="3B2D32B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60043CB4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99C89" w14:textId="27F394BF" w:rsidR="00911756" w:rsidRPr="005B7E74" w:rsidRDefault="007A7CD4" w:rsidP="005B7E74">
            <w:pPr>
              <w:tabs>
                <w:tab w:val="clear" w:pos="227"/>
                <w:tab w:val="clear" w:pos="907"/>
                <w:tab w:val="left" w:pos="61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  <w:r w:rsidR="00D7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6F0C3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F3D22" w14:textId="2191BDB0" w:rsidR="00911756" w:rsidRPr="005B7E74" w:rsidRDefault="00D737AD" w:rsidP="007A7CD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A7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A7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92873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1C195" w14:textId="0CFD1FA7" w:rsidR="00911756" w:rsidRPr="005B7E74" w:rsidRDefault="000D72D7" w:rsidP="005B7E74">
            <w:pPr>
              <w:tabs>
                <w:tab w:val="clear" w:pos="907"/>
                <w:tab w:val="left" w:pos="65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  <w:r w:rsidR="00C504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3C4A12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25F51" w14:textId="0A0668C6" w:rsidR="00911756" w:rsidRPr="005B7E74" w:rsidRDefault="000D72D7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2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  <w:r w:rsidR="00911756" w:rsidRPr="005B7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034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03F8AE8" w14:textId="77777777" w:rsidR="00911756" w:rsidRPr="005B7E74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0B003" w14:textId="5DF3FC64" w:rsidR="00911756" w:rsidRPr="005B7E74" w:rsidRDefault="007A7CD4" w:rsidP="005B7E74">
            <w:pPr>
              <w:tabs>
                <w:tab w:val="clear" w:pos="227"/>
                <w:tab w:val="clear" w:pos="680"/>
                <w:tab w:val="clear" w:pos="907"/>
                <w:tab w:val="left" w:pos="530"/>
                <w:tab w:val="decimal" w:pos="708"/>
                <w:tab w:val="left" w:pos="1070"/>
              </w:tabs>
              <w:spacing w:line="240" w:lineRule="auto"/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  <w:r w:rsidR="00D737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</w:tr>
      <w:tr w:rsidR="00080D1F" w:rsidRPr="00CF098A" w14:paraId="3A148EE8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3F883A56" w14:textId="77777777" w:rsidR="00080D1F" w:rsidRPr="00CF098A" w:rsidRDefault="00080D1F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2C989" w14:textId="77777777" w:rsidR="00080D1F" w:rsidRPr="00CF098A" w:rsidRDefault="00080D1F" w:rsidP="005B7E74">
            <w:pPr>
              <w:tabs>
                <w:tab w:val="clear" w:pos="227"/>
                <w:tab w:val="clear" w:pos="907"/>
                <w:tab w:val="left" w:pos="61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F6A73DE" w14:textId="77777777" w:rsidR="00080D1F" w:rsidRPr="00CF098A" w:rsidRDefault="00080D1F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1EC0974" w14:textId="77777777" w:rsidR="00080D1F" w:rsidRPr="00CF098A" w:rsidRDefault="00080D1F" w:rsidP="005B7E74">
            <w:pPr>
              <w:tabs>
                <w:tab w:val="decimal" w:pos="708"/>
              </w:tabs>
              <w:spacing w:line="240" w:lineRule="auto"/>
              <w:ind w:right="-290" w:firstLine="22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338015" w14:textId="77777777" w:rsidR="00080D1F" w:rsidRPr="00CF098A" w:rsidRDefault="00080D1F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DC57069" w14:textId="77777777" w:rsidR="00080D1F" w:rsidRPr="00CF098A" w:rsidRDefault="00080D1F" w:rsidP="005B7E74">
            <w:pPr>
              <w:tabs>
                <w:tab w:val="clear" w:pos="907"/>
                <w:tab w:val="left" w:pos="650"/>
                <w:tab w:val="decimal" w:pos="708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762A43" w14:textId="77777777" w:rsidR="00080D1F" w:rsidRPr="00CF098A" w:rsidRDefault="00080D1F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2401611" w14:textId="77777777" w:rsidR="00080D1F" w:rsidRPr="00CF098A" w:rsidRDefault="00080D1F" w:rsidP="005B7E74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F9B8030" w14:textId="77777777" w:rsidR="00080D1F" w:rsidRPr="00CF098A" w:rsidRDefault="00080D1F" w:rsidP="0091175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B918E80" w14:textId="77777777" w:rsidR="00080D1F" w:rsidRPr="00CF098A" w:rsidRDefault="00080D1F" w:rsidP="005B7E74">
            <w:pPr>
              <w:tabs>
                <w:tab w:val="clear" w:pos="227"/>
                <w:tab w:val="clear" w:pos="680"/>
                <w:tab w:val="clear" w:pos="907"/>
                <w:tab w:val="left" w:pos="530"/>
                <w:tab w:val="decimal" w:pos="708"/>
                <w:tab w:val="left" w:pos="1070"/>
              </w:tabs>
              <w:spacing w:line="240" w:lineRule="auto"/>
              <w:ind w:right="-28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11756" w:rsidRPr="000C4FBF" w14:paraId="79F6898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2B1BBBE9" w14:textId="09B1939F" w:rsidR="00911756" w:rsidRPr="00063EF2" w:rsidRDefault="000D72D7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49C2E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5E88453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4294869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CB98F8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83E1B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E336DC0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6060D5A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13B3527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72CB86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756" w:rsidRPr="000C4FBF" w14:paraId="390C294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0207D712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26FEF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11CE59E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CA194F1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DBBCC0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E51028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BA9927D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365BBF2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0E81A8A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4F01FD" w14:textId="77777777" w:rsidR="00911756" w:rsidRPr="00063EF2" w:rsidRDefault="00911756" w:rsidP="0091175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1756" w:rsidRPr="000C4FBF" w14:paraId="1CDE248F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2298E8C1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260B07" w14:textId="466C8AED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643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82005B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35483B8" w14:textId="0E099C16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643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4DE975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20F83" w14:textId="77777777" w:rsidR="00911756" w:rsidRPr="00063EF2" w:rsidRDefault="00911756" w:rsidP="00911756">
            <w:pPr>
              <w:tabs>
                <w:tab w:val="clear" w:pos="454"/>
                <w:tab w:val="clear" w:pos="680"/>
                <w:tab w:val="left" w:pos="474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19F58C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4EDD759" w14:textId="77777777" w:rsidR="00911756" w:rsidRPr="00063EF2" w:rsidRDefault="00911756" w:rsidP="00911756">
            <w:pPr>
              <w:tabs>
                <w:tab w:val="clear" w:pos="454"/>
                <w:tab w:val="clear" w:pos="680"/>
                <w:tab w:val="left" w:pos="469"/>
              </w:tabs>
              <w:spacing w:line="240" w:lineRule="auto"/>
              <w:ind w:right="-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6B42DB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F09704" w14:textId="50D37406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643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030</w:t>
            </w:r>
          </w:p>
        </w:tc>
      </w:tr>
      <w:tr w:rsidR="00911756" w:rsidRPr="000C4FBF" w14:paraId="00C437A8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12D4CF5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DFFAA" w14:textId="086C94FE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18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314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75DA1F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E3DCE66" w14:textId="75D7CD89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621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3F1B4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FC4747" w14:textId="46EE087E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15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924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47542D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974EC9B" w14:textId="71296E99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503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A5E13C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BE7611" w14:textId="0FE35397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20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049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671</w:t>
            </w:r>
          </w:p>
        </w:tc>
      </w:tr>
      <w:tr w:rsidR="00911756" w:rsidRPr="000C4FBF" w14:paraId="34563F1F" w14:textId="77777777" w:rsidTr="007167E4">
        <w:trPr>
          <w:gridAfter w:val="1"/>
          <w:wAfter w:w="1089" w:type="dxa"/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0297D478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EA80F" w14:textId="1AAA64CE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480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4209B8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7BC739" w14:textId="4540F4A9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122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6C31A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C79DC6" w14:textId="372FCB24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430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FCB341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75CE42" w14:textId="7160AF95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557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A768761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0346011" w14:textId="6B3E0828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110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911756" w:rsidRPr="000C4FBF" w14:paraId="124C8A7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6BC06505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06C13" w14:textId="37884CD7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338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EE718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48DE3" w14:textId="5E5F011C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261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1535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E60A1" w14:textId="28FCE23C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268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9DDA2D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7DA71" w14:textId="488C4776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23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831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714290B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77EE9" w14:textId="2ED3327C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29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361</w:t>
            </w:r>
            <w:r w:rsidR="00911756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822</w:t>
            </w:r>
          </w:p>
        </w:tc>
      </w:tr>
      <w:tr w:rsidR="00911756" w:rsidRPr="000C4FBF" w14:paraId="39304794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D6988B9" w14:textId="77777777" w:rsidR="00911756" w:rsidRPr="00063EF2" w:rsidRDefault="00911756" w:rsidP="00911756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AED43B" w14:textId="627B5877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776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0D005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941F0" w14:textId="1A995172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339E1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02E39" w14:textId="612EEF79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624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A3779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ECC9D" w14:textId="64AFE88C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892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AC6A99" w14:textId="77777777" w:rsidR="00911756" w:rsidRPr="00063EF2" w:rsidRDefault="00911756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21A1B" w14:textId="03AD29E8" w:rsidR="00911756" w:rsidRPr="00063EF2" w:rsidRDefault="000D72D7" w:rsidP="0091175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165</w:t>
            </w:r>
            <w:r w:rsidR="00911756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396</w:t>
            </w:r>
          </w:p>
        </w:tc>
      </w:tr>
      <w:tr w:rsidR="007167E4" w:rsidRPr="000C4FBF" w14:paraId="5C176170" w14:textId="38F766C3" w:rsidTr="007167E4">
        <w:tc>
          <w:tcPr>
            <w:tcW w:w="2700" w:type="dxa"/>
            <w:shd w:val="clear" w:color="auto" w:fill="auto"/>
            <w:vAlign w:val="bottom"/>
            <w:hideMark/>
          </w:tcPr>
          <w:p w14:paraId="75EC668A" w14:textId="77777777" w:rsidR="007167E4" w:rsidRPr="00063EF2" w:rsidRDefault="007167E4" w:rsidP="007167E4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6AB8E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B901DF6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DA22C2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7455C1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0A8875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21C4F3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08D6CF5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C999BD7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FC60B9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2E2088" w14:textId="77777777" w:rsidR="007167E4" w:rsidRPr="000C4FBF" w:rsidRDefault="007167E4" w:rsidP="0071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167E4" w:rsidRPr="000C4FBF" w14:paraId="1C2B3288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801E36D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E88FD" w14:textId="6641D253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032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5A3B2F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09D5BC8" w14:textId="6BE01F68" w:rsidR="007167E4" w:rsidRPr="00063EF2" w:rsidRDefault="007167E4" w:rsidP="007167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222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6DC1A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C6A020" w14:textId="7A0F62A6" w:rsidR="007167E4" w:rsidRPr="00063EF2" w:rsidRDefault="007167E4" w:rsidP="007167E4">
            <w:pPr>
              <w:tabs>
                <w:tab w:val="clear" w:pos="680"/>
                <w:tab w:val="left" w:pos="384"/>
                <w:tab w:val="decimal" w:pos="564"/>
              </w:tabs>
              <w:spacing w:line="240" w:lineRule="auto"/>
              <w:ind w:right="-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299</w:t>
            </w:r>
            <w:r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F99476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7C14C7B" w14:textId="659F29D6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510</w:t>
            </w:r>
            <w:r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9FEDD1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B732A51" w14:textId="44B3C027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032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</w:p>
        </w:tc>
      </w:tr>
      <w:tr w:rsidR="007167E4" w:rsidRPr="000C4FBF" w14:paraId="3BACE21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403E3B5C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</w:p>
          <w:p w14:paraId="2E781BDA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15575" w14:textId="7DC08637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C84C7D" w14:textId="77777777" w:rsidR="007167E4" w:rsidRPr="00063EF2" w:rsidRDefault="007167E4" w:rsidP="007167E4">
            <w:pPr>
              <w:tabs>
                <w:tab w:val="clear" w:pos="907"/>
                <w:tab w:val="left" w:pos="167"/>
                <w:tab w:val="decimal" w:pos="706"/>
              </w:tabs>
              <w:spacing w:line="240" w:lineRule="auto"/>
              <w:ind w:right="-46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42B08DC" w14:textId="77777777" w:rsidR="007167E4" w:rsidRPr="00063EF2" w:rsidRDefault="007167E4" w:rsidP="007167E4">
            <w:pPr>
              <w:tabs>
                <w:tab w:val="clear" w:pos="680"/>
                <w:tab w:val="clear" w:pos="907"/>
                <w:tab w:val="left" w:pos="384"/>
                <w:tab w:val="decimal" w:pos="564"/>
                <w:tab w:val="left" w:pos="1061"/>
              </w:tabs>
              <w:spacing w:line="240" w:lineRule="auto"/>
              <w:ind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FDBA0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9850F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92548F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BC2D010" w14:textId="7369C98F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241</w:t>
            </w:r>
            <w:r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B4AEB0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9E443D" w14:textId="3E73F256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</w:p>
        </w:tc>
      </w:tr>
      <w:tr w:rsidR="007167E4" w:rsidRPr="000C4FBF" w14:paraId="21674B8B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726AE8B8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0A6EBC8E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441AA" w14:textId="77777777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6980BCC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2096050" w14:textId="77777777" w:rsidR="007167E4" w:rsidRPr="00063EF2" w:rsidRDefault="007167E4" w:rsidP="007167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C09050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6D3032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DEC48E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765FD" w14:textId="77777777" w:rsidR="007167E4" w:rsidRPr="00063EF2" w:rsidRDefault="007167E4" w:rsidP="007167E4">
            <w:pPr>
              <w:tabs>
                <w:tab w:val="clear" w:pos="680"/>
                <w:tab w:val="decimal" w:pos="379"/>
              </w:tabs>
              <w:spacing w:line="240" w:lineRule="auto"/>
              <w:ind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4804BB1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8E4824A" w14:textId="77777777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167E4" w:rsidRPr="000C4FBF" w14:paraId="608FB35D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12C9D43D" w14:textId="77777777" w:rsidR="007167E4" w:rsidRPr="00063EF2" w:rsidRDefault="007167E4" w:rsidP="007167E4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FD93D" w14:textId="7E0F349B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9DD207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A8F1A5A" w14:textId="6C341172" w:rsidR="007167E4" w:rsidRPr="00063EF2" w:rsidRDefault="007167E4" w:rsidP="007167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F2D74B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3A47F6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E7A1FA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C3DC62A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8E82B00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DC66EA7" w14:textId="77550813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063EF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167E4" w:rsidRPr="000C4FBF" w14:paraId="32D0E38F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  <w:hideMark/>
          </w:tcPr>
          <w:p w14:paraId="03E0E78E" w14:textId="77777777" w:rsidR="007167E4" w:rsidRPr="00063EF2" w:rsidRDefault="007167E4" w:rsidP="007167E4">
            <w:pPr>
              <w:pStyle w:val="ListParagraph"/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FF439" w14:textId="33C1295A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90D0A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62CC5" w14:textId="2E2EAD6E" w:rsidR="007167E4" w:rsidRPr="00063EF2" w:rsidRDefault="007167E4" w:rsidP="007167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107063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45252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74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C6CACA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674C" w14:textId="77777777" w:rsidR="007167E4" w:rsidRPr="00063EF2" w:rsidRDefault="007167E4" w:rsidP="007167E4">
            <w:pPr>
              <w:tabs>
                <w:tab w:val="clear" w:pos="454"/>
                <w:tab w:val="clear" w:pos="907"/>
                <w:tab w:val="decimal" w:pos="706"/>
                <w:tab w:val="left" w:pos="829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5ADA621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AF976" w14:textId="1926D34A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</w:tr>
      <w:tr w:rsidR="007167E4" w:rsidRPr="001A7445" w14:paraId="367381C9" w14:textId="77777777" w:rsidTr="007167E4">
        <w:trPr>
          <w:gridAfter w:val="1"/>
          <w:wAfter w:w="1089" w:type="dxa"/>
        </w:trPr>
        <w:tc>
          <w:tcPr>
            <w:tcW w:w="2700" w:type="dxa"/>
            <w:shd w:val="clear" w:color="auto" w:fill="auto"/>
            <w:vAlign w:val="bottom"/>
          </w:tcPr>
          <w:p w14:paraId="12B6A790" w14:textId="77777777" w:rsidR="007167E4" w:rsidRPr="00063EF2" w:rsidRDefault="007167E4" w:rsidP="007167E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70526" w14:textId="55DD3219" w:rsidR="007167E4" w:rsidRPr="00063EF2" w:rsidRDefault="007167E4" w:rsidP="007167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277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D415F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E1A6B0" w14:textId="08AF4900" w:rsidR="007167E4" w:rsidRPr="00063EF2" w:rsidRDefault="007167E4" w:rsidP="007167E4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225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48B3A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DE904" w14:textId="01A05AB0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811A18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2C3D1" w14:textId="5EA6D2A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AEEC23" w14:textId="77777777" w:rsidR="007167E4" w:rsidRPr="00063EF2" w:rsidRDefault="007167E4" w:rsidP="007167E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A5D1EF" w14:textId="167BDC33" w:rsidR="007167E4" w:rsidRPr="00063EF2" w:rsidRDefault="007167E4" w:rsidP="007167E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277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531</w:t>
            </w:r>
          </w:p>
        </w:tc>
      </w:tr>
    </w:tbl>
    <w:p w14:paraId="0846CC32" w14:textId="77777777" w:rsidR="001A7445" w:rsidRPr="007167E4" w:rsidRDefault="001A744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700"/>
        <w:gridCol w:w="1081"/>
        <w:gridCol w:w="269"/>
        <w:gridCol w:w="1258"/>
        <w:gridCol w:w="236"/>
        <w:gridCol w:w="1114"/>
        <w:gridCol w:w="240"/>
        <w:gridCol w:w="1110"/>
        <w:gridCol w:w="267"/>
        <w:gridCol w:w="1086"/>
      </w:tblGrid>
      <w:tr w:rsidR="00DA2E9E" w:rsidRPr="000C4FBF" w14:paraId="5C9E40B2" w14:textId="77777777" w:rsidTr="00737DE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AFE86B6" w14:textId="77777777" w:rsidR="00DA2E9E" w:rsidRPr="00063EF2" w:rsidRDefault="00DA2E9E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4800AA9E" w14:textId="77777777" w:rsidR="00DA2E9E" w:rsidRPr="00063EF2" w:rsidRDefault="00DA2E9E" w:rsidP="00063E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56" w:rsidRPr="000C4FBF" w14:paraId="609AC324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E24C993" w14:textId="77777777" w:rsidR="001A7445" w:rsidRPr="00063EF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55EF3C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FC79AAE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BC6E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57756" w:rsidRPr="000C4FBF" w14:paraId="1C7BDF51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  <w:hideMark/>
          </w:tcPr>
          <w:p w14:paraId="2C3D2D99" w14:textId="11E62BB0" w:rsidR="001A7445" w:rsidRPr="00063EF2" w:rsidRDefault="001A7445" w:rsidP="00063E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420B012D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B38F6D6" w14:textId="77777777" w:rsidR="001A7445" w:rsidRPr="00063EF2" w:rsidRDefault="001A7445" w:rsidP="00063EF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69" w:type="dxa"/>
            <w:shd w:val="clear" w:color="auto" w:fill="auto"/>
          </w:tcPr>
          <w:p w14:paraId="13624144" w14:textId="77777777" w:rsidR="001A7445" w:rsidRPr="00063EF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6E9928" w14:textId="25B0A3D8" w:rsidR="001A7445" w:rsidRPr="00063EF2" w:rsidRDefault="001A7445" w:rsidP="00063EF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6A00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4D4D01" w14:textId="51CA30E5" w:rsidR="001A7445" w:rsidRPr="00063EF2" w:rsidRDefault="001A7445" w:rsidP="00063EF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1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FF263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527D54" w14:textId="4ACA9C2B" w:rsidR="001A7445" w:rsidRPr="00063EF2" w:rsidRDefault="001A7445" w:rsidP="00063EF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72D7" w:rsidRPr="000D72D7">
              <w:rPr>
                <w:rFonts w:ascii="Angsana New" w:hAnsi="Angsana New"/>
                <w:sz w:val="28"/>
                <w:szCs w:val="28"/>
              </w:rPr>
              <w:t>5</w:t>
            </w:r>
            <w:r w:rsidRPr="00063E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63E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EF6A8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693750" w14:textId="77777777" w:rsidR="001A7445" w:rsidRPr="00063EF2" w:rsidRDefault="001A7445" w:rsidP="00063EF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5162" w:rsidRPr="000C4FBF" w14:paraId="4455E168" w14:textId="77777777" w:rsidTr="001C4034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732E570" w14:textId="77777777" w:rsidR="00175162" w:rsidRPr="00063EF2" w:rsidRDefault="00175162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5698F0AC" w14:textId="77777777" w:rsidR="00175162" w:rsidRPr="00063EF2" w:rsidRDefault="00175162" w:rsidP="00063EF2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3E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57756" w:rsidRPr="000C4FBF" w14:paraId="0264146E" w14:textId="77777777" w:rsidTr="001C4034">
        <w:tc>
          <w:tcPr>
            <w:tcW w:w="2700" w:type="dxa"/>
            <w:shd w:val="clear" w:color="auto" w:fill="auto"/>
            <w:vAlign w:val="bottom"/>
            <w:hideMark/>
          </w:tcPr>
          <w:p w14:paraId="2DB53457" w14:textId="7513CED8" w:rsidR="001A7445" w:rsidRPr="00063EF2" w:rsidRDefault="000D72D7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BA5B41E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EFB9374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4549797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485C83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11F392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EB9E3AF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C607A86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C497199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897CB6E" w14:textId="77777777" w:rsidR="001A7445" w:rsidRPr="00063EF2" w:rsidRDefault="001A7445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7756" w:rsidRPr="002C6959" w14:paraId="36B9D8FD" w14:textId="77777777" w:rsidTr="001C4034">
        <w:tc>
          <w:tcPr>
            <w:tcW w:w="2700" w:type="dxa"/>
            <w:shd w:val="clear" w:color="auto" w:fill="auto"/>
            <w:vAlign w:val="bottom"/>
          </w:tcPr>
          <w:p w14:paraId="54706ECA" w14:textId="77777777" w:rsidR="002C6959" w:rsidRPr="00063EF2" w:rsidRDefault="002C6959" w:rsidP="00063E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8572960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2DB5198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2D608A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7306F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A9E1AC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436B0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16E1329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6E1CC08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5D3B53" w14:textId="77777777" w:rsidR="002C6959" w:rsidRPr="00063EF2" w:rsidRDefault="002C6959" w:rsidP="00063EF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4A0" w:rsidRPr="002C6959" w14:paraId="07E02112" w14:textId="77777777" w:rsidTr="001C4034">
        <w:tc>
          <w:tcPr>
            <w:tcW w:w="2700" w:type="dxa"/>
            <w:shd w:val="clear" w:color="auto" w:fill="auto"/>
            <w:vAlign w:val="bottom"/>
          </w:tcPr>
          <w:p w14:paraId="12C622E0" w14:textId="556A18C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34B15B" w14:textId="497BE429" w:rsidR="000364A0" w:rsidRPr="00063EF2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12,676,000</w:t>
            </w:r>
          </w:p>
        </w:tc>
        <w:tc>
          <w:tcPr>
            <w:tcW w:w="269" w:type="dxa"/>
            <w:shd w:val="clear" w:color="auto" w:fill="auto"/>
          </w:tcPr>
          <w:p w14:paraId="3E84E2E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026309" w14:textId="55FC6AC6" w:rsidR="000364A0" w:rsidRPr="00063EF2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7,751,497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E07F0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AA380D1" w14:textId="52866C6D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5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096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91AAD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854D16D" w14:textId="2940B818" w:rsidR="000364A0" w:rsidRPr="00063EF2" w:rsidRDefault="000364A0" w:rsidP="00EA2F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F3273A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334B3BD" w14:textId="30AC7234" w:rsidR="000364A0" w:rsidRPr="00063EF2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12,847,585</w:t>
            </w:r>
          </w:p>
        </w:tc>
      </w:tr>
      <w:tr w:rsidR="000364A0" w:rsidRPr="002C6959" w14:paraId="6A138B01" w14:textId="77777777" w:rsidTr="001C4034">
        <w:tc>
          <w:tcPr>
            <w:tcW w:w="2700" w:type="dxa"/>
            <w:shd w:val="clear" w:color="auto" w:fill="auto"/>
            <w:vAlign w:val="bottom"/>
          </w:tcPr>
          <w:p w14:paraId="3C6166FD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FB8BB44" w14:textId="768C4D8D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31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269" w:type="dxa"/>
            <w:shd w:val="clear" w:color="auto" w:fill="auto"/>
          </w:tcPr>
          <w:p w14:paraId="6CF52B3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87E594" w14:textId="46355073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16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F175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AF1D66" w14:textId="4BEDC2D2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16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07C61E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4854AD" w14:textId="32E335A7" w:rsidR="000364A0" w:rsidRPr="00063EF2" w:rsidRDefault="000364A0" w:rsidP="00EA2FFE">
            <w:pPr>
              <w:tabs>
                <w:tab w:val="clear" w:pos="680"/>
                <w:tab w:val="clear" w:pos="907"/>
                <w:tab w:val="decimal" w:pos="189"/>
                <w:tab w:val="left" w:pos="369"/>
                <w:tab w:val="left" w:pos="549"/>
              </w:tabs>
              <w:spacing w:line="240" w:lineRule="auto"/>
              <w:ind w:right="-2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E53A4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DF98FEE" w14:textId="0B500D82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33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551</w:t>
            </w:r>
          </w:p>
        </w:tc>
      </w:tr>
      <w:tr w:rsidR="000364A0" w:rsidRPr="002C6959" w14:paraId="7386838A" w14:textId="77777777" w:rsidTr="001C4034">
        <w:tc>
          <w:tcPr>
            <w:tcW w:w="2700" w:type="dxa"/>
            <w:shd w:val="clear" w:color="auto" w:fill="auto"/>
            <w:vAlign w:val="bottom"/>
          </w:tcPr>
          <w:p w14:paraId="0AC894C9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9A51" w14:textId="00FEAC5A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7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989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269" w:type="dxa"/>
            <w:shd w:val="clear" w:color="auto" w:fill="auto"/>
          </w:tcPr>
          <w:p w14:paraId="4E2CF13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E9204" w14:textId="74B107CC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196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45E6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72D34" w14:textId="5C331D50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3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213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DE0F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F243" w14:textId="26356D65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6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690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99FDAF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5FA77" w14:textId="49D72180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</w:rPr>
              <w:t>10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099</w:t>
            </w:r>
            <w:r w:rsidR="000364A0">
              <w:rPr>
                <w:rFonts w:ascii="Angsana New" w:hAnsi="Angsana New"/>
                <w:sz w:val="28"/>
              </w:rPr>
              <w:t>,</w:t>
            </w:r>
            <w:r w:rsidRPr="000D72D7">
              <w:rPr>
                <w:rFonts w:ascii="Angsana New" w:hAnsi="Angsana New"/>
                <w:sz w:val="28"/>
              </w:rPr>
              <w:t>549</w:t>
            </w:r>
          </w:p>
        </w:tc>
      </w:tr>
      <w:tr w:rsidR="000364A0" w:rsidRPr="000C4FBF" w14:paraId="4C5E38E6" w14:textId="77777777" w:rsidTr="001C4034">
        <w:tc>
          <w:tcPr>
            <w:tcW w:w="2700" w:type="dxa"/>
            <w:shd w:val="clear" w:color="auto" w:fill="auto"/>
            <w:vAlign w:val="bottom"/>
          </w:tcPr>
          <w:p w14:paraId="0A713CF2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BD479" w14:textId="228575BF" w:rsidR="000364A0" w:rsidRPr="00EA2FFE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20,697</w:t>
            </w:r>
            <w:r w:rsidR="00C805B1">
              <w:rPr>
                <w:rFonts w:ascii="Angsana New" w:hAnsi="Angsana New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076</w:t>
            </w:r>
          </w:p>
        </w:tc>
        <w:tc>
          <w:tcPr>
            <w:tcW w:w="269" w:type="dxa"/>
            <w:shd w:val="clear" w:color="auto" w:fill="auto"/>
          </w:tcPr>
          <w:p w14:paraId="53530783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41976" w14:textId="75E6E4BE" w:rsidR="000364A0" w:rsidRPr="00EA2FFE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7,964,731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9AC9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BDF79" w14:textId="3E4F2423" w:rsidR="000364A0" w:rsidRPr="00EA2FFE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8</w:t>
            </w:r>
            <w:r w:rsidR="000364A0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325</w:t>
            </w:r>
            <w:r w:rsidR="000364A0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862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38DF41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9803A" w14:textId="09B0D62D" w:rsidR="000364A0" w:rsidRPr="00EA2FFE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</w:rPr>
              <w:t>6</w:t>
            </w:r>
            <w:r w:rsidR="000364A0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690</w:t>
            </w:r>
            <w:r w:rsidR="000364A0" w:rsidRPr="00EA2FFE">
              <w:rPr>
                <w:rFonts w:ascii="Angsana New" w:hAnsi="Angsana New"/>
                <w:b/>
                <w:bCs/>
                <w:sz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</w:rPr>
              <w:t>092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191314" w14:textId="77777777" w:rsidR="000364A0" w:rsidRPr="00EA2FFE" w:rsidRDefault="000364A0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DB039" w14:textId="2D15204F" w:rsidR="000364A0" w:rsidRPr="00EA2FFE" w:rsidRDefault="008D6CCC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22,980,685</w:t>
            </w:r>
          </w:p>
        </w:tc>
      </w:tr>
      <w:tr w:rsidR="005D4F1E" w:rsidRPr="005D4F1E" w14:paraId="7467A884" w14:textId="77777777" w:rsidTr="005D4F1E">
        <w:tc>
          <w:tcPr>
            <w:tcW w:w="2700" w:type="dxa"/>
            <w:shd w:val="clear" w:color="auto" w:fill="auto"/>
            <w:vAlign w:val="bottom"/>
          </w:tcPr>
          <w:p w14:paraId="457572D7" w14:textId="77777777" w:rsidR="005D4F1E" w:rsidRPr="005D4F1E" w:rsidRDefault="005D4F1E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8995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7981ED0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FCFF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ABC4E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6DA4C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D166E9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AF32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4FECDA3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389BB" w14:textId="77777777" w:rsidR="005D4F1E" w:rsidRPr="005D4F1E" w:rsidRDefault="005D4F1E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364A0" w:rsidRPr="000C4FBF" w14:paraId="5A143983" w14:textId="77777777" w:rsidTr="005D4F1E">
        <w:tc>
          <w:tcPr>
            <w:tcW w:w="2700" w:type="dxa"/>
            <w:shd w:val="clear" w:color="auto" w:fill="auto"/>
            <w:vAlign w:val="bottom"/>
          </w:tcPr>
          <w:p w14:paraId="55B9A040" w14:textId="537858D9" w:rsidR="000364A0" w:rsidRPr="00063EF2" w:rsidRDefault="000D72D7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D45A924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76A785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70539D6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889A22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8E10E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2C1044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78D512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193019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B190F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4A0" w:rsidRPr="000C4FBF" w14:paraId="577996E1" w14:textId="77777777" w:rsidTr="001C4034">
        <w:tc>
          <w:tcPr>
            <w:tcW w:w="2700" w:type="dxa"/>
            <w:shd w:val="clear" w:color="auto" w:fill="auto"/>
            <w:vAlign w:val="bottom"/>
          </w:tcPr>
          <w:p w14:paraId="54EF48DB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ACAD378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21FA199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2873FED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AC3CA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A0303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67258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31824B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045EE9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5DF6D87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4A0" w:rsidRPr="000C4FBF" w14:paraId="5A8F7269" w14:textId="77777777" w:rsidTr="001C4034">
        <w:tc>
          <w:tcPr>
            <w:tcW w:w="2700" w:type="dxa"/>
            <w:shd w:val="clear" w:color="auto" w:fill="auto"/>
            <w:vAlign w:val="bottom"/>
          </w:tcPr>
          <w:p w14:paraId="6E9E1079" w14:textId="3730650A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EAF0E3" w14:textId="44F8E8E4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465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102802EB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A04ABAA" w14:textId="422A40E4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483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A7EBC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1CD44D" w14:textId="77777777" w:rsidR="000364A0" w:rsidRPr="00063EF2" w:rsidRDefault="000364A0" w:rsidP="000364A0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097E4A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73EC183" w14:textId="77777777" w:rsidR="000364A0" w:rsidRPr="00063EF2" w:rsidRDefault="000364A0" w:rsidP="000364A0">
            <w:pPr>
              <w:tabs>
                <w:tab w:val="clear" w:pos="907"/>
                <w:tab w:val="left" w:pos="643"/>
                <w:tab w:val="decimal" w:pos="708"/>
              </w:tabs>
              <w:spacing w:line="240" w:lineRule="auto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D929641" w14:textId="77777777" w:rsidR="000364A0" w:rsidRPr="00063EF2" w:rsidRDefault="000364A0" w:rsidP="000364A0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B9B2963" w14:textId="361F95ED" w:rsidR="000364A0" w:rsidRPr="00063EF2" w:rsidRDefault="000D72D7" w:rsidP="000364A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483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813</w:t>
            </w:r>
          </w:p>
        </w:tc>
      </w:tr>
      <w:tr w:rsidR="000364A0" w:rsidRPr="000C4FBF" w14:paraId="523E82B3" w14:textId="77777777" w:rsidTr="001C4034">
        <w:trPr>
          <w:trHeight w:val="119"/>
        </w:trPr>
        <w:tc>
          <w:tcPr>
            <w:tcW w:w="2700" w:type="dxa"/>
            <w:shd w:val="clear" w:color="auto" w:fill="auto"/>
            <w:vAlign w:val="bottom"/>
            <w:hideMark/>
          </w:tcPr>
          <w:p w14:paraId="4C250FDE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4DE9CCD" w14:textId="7B4F87DE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42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269" w:type="dxa"/>
            <w:shd w:val="clear" w:color="auto" w:fill="auto"/>
          </w:tcPr>
          <w:p w14:paraId="2B32468E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C98682" w14:textId="1C245971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18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A09A9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916977" w14:textId="32F00808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28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87E899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F324DB" w14:textId="77777777" w:rsidR="000364A0" w:rsidRPr="00063EF2" w:rsidRDefault="000364A0" w:rsidP="000364A0">
            <w:pPr>
              <w:tabs>
                <w:tab w:val="clear" w:pos="907"/>
                <w:tab w:val="left" w:pos="643"/>
                <w:tab w:val="decimal" w:pos="706"/>
              </w:tabs>
              <w:spacing w:line="240" w:lineRule="auto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8D98EEB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D4CB167" w14:textId="48A34910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46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0364A0" w:rsidRPr="000C4FBF" w14:paraId="36482915" w14:textId="77777777" w:rsidTr="001C4034">
        <w:tc>
          <w:tcPr>
            <w:tcW w:w="2700" w:type="dxa"/>
            <w:shd w:val="clear" w:color="auto" w:fill="auto"/>
            <w:vAlign w:val="bottom"/>
            <w:hideMark/>
          </w:tcPr>
          <w:p w14:paraId="4328F567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B4B3C" w14:textId="12B1CA10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7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987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1F5F7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5F546" w14:textId="5200E331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ind w:right="-4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196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F5187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76C61" w14:textId="01D28F9A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252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7591E5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AAAB3" w14:textId="3BA218B6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6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846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9236AD2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5D34D" w14:textId="54B85565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D7">
              <w:rPr>
                <w:rFonts w:ascii="Angsana New" w:hAnsi="Angsana New"/>
                <w:sz w:val="28"/>
                <w:szCs w:val="28"/>
              </w:rPr>
              <w:t>10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295</w:t>
            </w:r>
            <w:r w:rsidR="000364A0" w:rsidRPr="00063EF2">
              <w:rPr>
                <w:rFonts w:ascii="Angsana New" w:hAnsi="Angsana New"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0364A0" w:rsidRPr="000C4FBF" w14:paraId="56C32F55" w14:textId="77777777" w:rsidTr="001C4034">
        <w:tc>
          <w:tcPr>
            <w:tcW w:w="2700" w:type="dxa"/>
            <w:shd w:val="clear" w:color="auto" w:fill="auto"/>
            <w:vAlign w:val="bottom"/>
          </w:tcPr>
          <w:p w14:paraId="095CEB11" w14:textId="77777777" w:rsidR="000364A0" w:rsidRPr="00063EF2" w:rsidRDefault="000364A0" w:rsidP="000364A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B295E2" w14:textId="25939506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495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2CED78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F03CA" w14:textId="4CDBD9A8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698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12523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A97DD" w14:textId="2B4D5057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281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019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00E5B5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9243A" w14:textId="5EF2F7D7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846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6F85E2" w14:textId="77777777" w:rsidR="000364A0" w:rsidRPr="00063EF2" w:rsidRDefault="000364A0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00D83" w14:textId="6268C3BF" w:rsidR="000364A0" w:rsidRPr="00063EF2" w:rsidRDefault="000D72D7" w:rsidP="000364A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  <w:r w:rsidR="000364A0" w:rsidRPr="00063EF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</w:tr>
    </w:tbl>
    <w:p w14:paraId="18FBBA6E" w14:textId="77777777" w:rsidR="00BB0E95" w:rsidRPr="00063EF2" w:rsidRDefault="00BB0E95" w:rsidP="0011440C">
      <w:pPr>
        <w:tabs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0C2BCCAE" w14:textId="77777777" w:rsidR="00DD1562" w:rsidRPr="00063EF2" w:rsidRDefault="00DD1562" w:rsidP="00DD156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กระแสเงินสดเข้า</w:t>
      </w:r>
      <w:r w:rsidR="00996CAF" w:rsidRPr="00063EF2">
        <w:rPr>
          <w:rFonts w:ascii="Angsana New" w:hAnsi="Angsana New" w:hint="cs"/>
          <w:sz w:val="30"/>
          <w:szCs w:val="30"/>
          <w:cs/>
        </w:rPr>
        <w:t>และ</w:t>
      </w:r>
      <w:r w:rsidRPr="00063EF2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96CAF" w:rsidRPr="00063EF2">
        <w:rPr>
          <w:rFonts w:ascii="Angsana New" w:hAnsi="Angsana New"/>
          <w:sz w:val="30"/>
          <w:szCs w:val="30"/>
          <w:cs/>
        </w:rPr>
        <w:br/>
      </w:r>
      <w:r w:rsidRPr="00063EF2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 xml:space="preserve"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3059ED" w:rsidRPr="00063EF2">
        <w:rPr>
          <w:rFonts w:ascii="Angsana New" w:hAnsi="Angsana New"/>
          <w:sz w:val="30"/>
          <w:szCs w:val="30"/>
        </w:rPr>
        <w:br/>
      </w:r>
      <w:r w:rsidRPr="00063EF2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  <w:r w:rsidRPr="00063EF2">
        <w:rPr>
          <w:rFonts w:ascii="Angsana New" w:hAnsi="Angsana New"/>
          <w:sz w:val="30"/>
          <w:szCs w:val="30"/>
        </w:rPr>
        <w:t xml:space="preserve"> </w:t>
      </w:r>
    </w:p>
    <w:p w14:paraId="0757E3F7" w14:textId="77777777" w:rsidR="00DD1562" w:rsidRPr="00063EF2" w:rsidRDefault="00DD1562" w:rsidP="00656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1D12969" w14:textId="79D71222" w:rsidR="00DD1562" w:rsidRPr="00063EF2" w:rsidRDefault="00DD1562" w:rsidP="00326964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</w:rPr>
        <w:t>(</w:t>
      </w:r>
      <w:r w:rsidR="002C6959" w:rsidRPr="00063EF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3</w:t>
      </w:r>
      <w:r w:rsidRPr="00063EF2">
        <w:rPr>
          <w:rFonts w:ascii="Angsana New" w:hAnsi="Angsana New"/>
          <w:i/>
          <w:iCs/>
          <w:sz w:val="30"/>
          <w:szCs w:val="30"/>
        </w:rPr>
        <w:t xml:space="preserve">) </w:t>
      </w:r>
      <w:r w:rsidRPr="00063EF2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602E8133" w14:textId="77777777" w:rsidR="00DD1562" w:rsidRPr="00063EF2" w:rsidRDefault="00DD1562" w:rsidP="00DD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31F7C7B" w14:textId="77777777" w:rsidR="00DD1562" w:rsidRPr="00063EF2" w:rsidRDefault="00DD1562" w:rsidP="00326964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กลุ่มบริษัท</w:t>
      </w:r>
      <w:r w:rsidR="00360F58" w:rsidRPr="00063EF2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60F58" w:rsidRPr="00063EF2">
        <w:rPr>
          <w:rFonts w:ascii="Angsana New" w:hAnsi="Angsana New"/>
          <w:sz w:val="30"/>
          <w:szCs w:val="30"/>
          <w:cs/>
        </w:rPr>
        <w:br/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19F77DA9" w14:textId="77777777" w:rsidR="00DD1562" w:rsidRPr="00063EF2" w:rsidRDefault="00DD1562" w:rsidP="00657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9C835A" w14:textId="7F88DD79" w:rsidR="00DD1562" w:rsidRPr="00063EF2" w:rsidRDefault="00DD1562" w:rsidP="009B7CCB">
      <w:pPr>
        <w:pStyle w:val="block"/>
        <w:spacing w:after="0" w:line="240" w:lineRule="auto"/>
        <w:ind w:right="-7" w:firstLine="423"/>
        <w:jc w:val="both"/>
        <w:rPr>
          <w:rFonts w:ascii="Angsana New" w:hAnsi="Angsana New"/>
          <w:sz w:val="30"/>
          <w:szCs w:val="30"/>
          <w:lang w:val="en-US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360F58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1</w:t>
      </w:r>
      <w:r w:rsidRPr="00473E93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473E93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D67EE0E" w14:textId="77777777" w:rsidR="00DD1562" w:rsidRPr="00063EF2" w:rsidRDefault="00DD1562" w:rsidP="00963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4"/>
          <w:szCs w:val="24"/>
        </w:rPr>
      </w:pPr>
    </w:p>
    <w:p w14:paraId="1724918A" w14:textId="77777777" w:rsidR="00DD1562" w:rsidRPr="00063EF2" w:rsidRDefault="008537DE" w:rsidP="009B7CCB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63EF2">
        <w:rPr>
          <w:rFonts w:ascii="Angsana New" w:hAnsi="Angsana New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C67230" w:rsidRPr="00063EF2">
        <w:rPr>
          <w:rFonts w:ascii="Angsana New" w:hAnsi="Angsana New"/>
          <w:sz w:val="30"/>
          <w:szCs w:val="30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0F017BF" w14:textId="77777777" w:rsidR="00E602D1" w:rsidRPr="00063EF2" w:rsidRDefault="00E602D1" w:rsidP="008D71C3">
      <w:pPr>
        <w:pStyle w:val="block"/>
        <w:tabs>
          <w:tab w:val="left" w:pos="810"/>
        </w:tabs>
        <w:spacing w:after="0" w:line="240" w:lineRule="atLeast"/>
        <w:ind w:left="1620" w:right="-7"/>
        <w:jc w:val="thaiDistribute"/>
        <w:rPr>
          <w:rFonts w:ascii="Angsana New" w:hAnsi="Angsana New"/>
          <w:szCs w:val="22"/>
          <w:lang w:bidi="th-TH"/>
        </w:rPr>
      </w:pPr>
    </w:p>
    <w:p w14:paraId="45CBF891" w14:textId="22079882" w:rsidR="00C67230" w:rsidRPr="00D72D73" w:rsidRDefault="00C67230" w:rsidP="009B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D72D7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31</w:t>
      </w:r>
      <w:r w:rsidRPr="00D72D73">
        <w:rPr>
          <w:rFonts w:ascii="Angsana New" w:hAnsi="Angsana New" w:hint="cs"/>
          <w:sz w:val="30"/>
          <w:szCs w:val="30"/>
        </w:rPr>
        <w:t xml:space="preserve"> </w:t>
      </w:r>
      <w:r w:rsidRPr="00D72D73"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ที่มีสาระสำคัญดังนี้</w:t>
      </w:r>
    </w:p>
    <w:p w14:paraId="3D0BA805" w14:textId="77777777" w:rsidR="00C67230" w:rsidRPr="00063EF2" w:rsidRDefault="00C67230" w:rsidP="007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2"/>
          <w:szCs w:val="22"/>
        </w:rPr>
      </w:pPr>
    </w:p>
    <w:tbl>
      <w:tblPr>
        <w:tblW w:w="8390" w:type="dxa"/>
        <w:tblInd w:w="1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125"/>
        <w:gridCol w:w="180"/>
        <w:gridCol w:w="1053"/>
        <w:gridCol w:w="180"/>
        <w:gridCol w:w="1098"/>
        <w:gridCol w:w="180"/>
        <w:gridCol w:w="1064"/>
      </w:tblGrid>
      <w:tr w:rsidR="00C67230" w:rsidRPr="00D246FB" w14:paraId="450E651E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03399D63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457A313" w14:textId="77777777" w:rsidR="00C67230" w:rsidRPr="00D246FB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7EE04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4E12DF53" w14:textId="77777777" w:rsidR="00C67230" w:rsidRPr="00D246FB" w:rsidRDefault="00C67230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7230" w:rsidRPr="00D246FB" w14:paraId="19B1EDC9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44A144D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F9B719" w14:textId="5D028B0A" w:rsidR="00C67230" w:rsidRPr="00D246FB" w:rsidRDefault="000D72D7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F20DDA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0A40E3" w14:textId="2DF2A294" w:rsidR="00C67230" w:rsidRPr="00D246FB" w:rsidRDefault="000D72D7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7EC07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D69EC9" w14:textId="39F4EC28" w:rsidR="00C67230" w:rsidRPr="00D246FB" w:rsidRDefault="000D72D7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96617C" w14:textId="77777777" w:rsidR="00C67230" w:rsidRPr="00D246FB" w:rsidRDefault="00C67230" w:rsidP="00C6723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8268B12" w14:textId="25BD847A" w:rsidR="00C67230" w:rsidRPr="00D246FB" w:rsidRDefault="000D72D7" w:rsidP="00C672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C67230" w:rsidRPr="00D246FB" w14:paraId="45BE7C67" w14:textId="77777777" w:rsidTr="009B7CCB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59FBECFE" w14:textId="77777777" w:rsidR="00C67230" w:rsidRPr="00D246FB" w:rsidRDefault="00C67230" w:rsidP="00C6723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0" w:type="dxa"/>
            <w:gridSpan w:val="7"/>
            <w:shd w:val="clear" w:color="auto" w:fill="auto"/>
            <w:vAlign w:val="bottom"/>
          </w:tcPr>
          <w:p w14:paraId="30BFB639" w14:textId="77777777" w:rsidR="00C67230" w:rsidRPr="00D246FB" w:rsidRDefault="00C67230" w:rsidP="00C6723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67230" w:rsidRPr="00D246FB" w14:paraId="7C8A1DF0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B75123" w14:textId="77777777" w:rsidR="00C67230" w:rsidRPr="00D246FB" w:rsidRDefault="00C67230" w:rsidP="0064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B07DC4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D577B6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F5E3ABD" w14:textId="77777777" w:rsidR="00C67230" w:rsidRPr="00D246FB" w:rsidRDefault="00C67230" w:rsidP="008D71C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003249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95FB41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4B346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1EE42EC" w14:textId="77777777" w:rsidR="00C67230" w:rsidRPr="00D246FB" w:rsidRDefault="00C67230" w:rsidP="00C6723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80DA1" w:rsidRPr="00D246FB" w14:paraId="70B15111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476B10A" w14:textId="1453DFA3" w:rsidR="00780DA1" w:rsidRPr="00780DA1" w:rsidRDefault="00780DA1" w:rsidP="0064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7280A1" w14:textId="2EA48A71" w:rsidR="00780DA1" w:rsidRPr="00780DA1" w:rsidRDefault="00780DA1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BDA2F0" w14:textId="77777777" w:rsidR="00780DA1" w:rsidRPr="00D246FB" w:rsidRDefault="00780DA1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20B42C" w14:textId="795FD322" w:rsidR="00780DA1" w:rsidRPr="00D246FB" w:rsidRDefault="00780DA1" w:rsidP="00780D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ACAD70" w14:textId="77777777" w:rsidR="00780DA1" w:rsidRPr="00D246FB" w:rsidRDefault="00780DA1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5867708" w14:textId="4EB96F1F" w:rsidR="00780DA1" w:rsidRPr="00D246FB" w:rsidRDefault="00780DA1" w:rsidP="00C515E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65,055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1437A" w14:textId="77777777" w:rsidR="00780DA1" w:rsidRPr="00D246FB" w:rsidRDefault="00780DA1" w:rsidP="00C672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D6636E" w14:textId="3AE8C7C3" w:rsidR="00780DA1" w:rsidRPr="00D246FB" w:rsidRDefault="00780DA1" w:rsidP="00C6723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62A58CE5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9AB87F5" w14:textId="77777777" w:rsidR="00473E93" w:rsidRPr="009B7CCB" w:rsidRDefault="00473E93" w:rsidP="009B7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 w:right="-78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B7C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8BA0F1" w14:textId="1A648EF4" w:rsidR="00473E93" w:rsidRPr="00D246FB" w:rsidRDefault="000D72D7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="00473E9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A9F659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5C8208" w14:textId="0E2677A9" w:rsidR="00473E93" w:rsidRPr="00D246FB" w:rsidRDefault="000D72D7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538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5549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BBA723" w14:textId="6794DDD2" w:rsidR="00473E93" w:rsidRPr="00473E93" w:rsidRDefault="000D72D7" w:rsidP="00C515E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73E93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  <w:r w:rsidR="00473E93" w:rsidRPr="00473E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7A19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4CFCAD7" w14:textId="2EDA7636" w:rsidR="00473E93" w:rsidRPr="00D246FB" w:rsidRDefault="000D72D7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</w:tr>
      <w:tr w:rsidR="00473E93" w:rsidRPr="00D246FB" w14:paraId="2CCB6A2D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41B1186" w14:textId="77777777" w:rsidR="00473E93" w:rsidRPr="00D246FB" w:rsidRDefault="00473E93" w:rsidP="0047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7BFD7A" w14:textId="266FF7DB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7E2D9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1867B26" w14:textId="37D5B701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0BE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AE7EE50" w14:textId="0279454D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AE5927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19F068E" w14:textId="080517A3" w:rsidR="00473E93" w:rsidRPr="00D246FB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73E93" w:rsidRPr="006711BA" w14:paraId="0682DA7F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2B50C1A" w14:textId="77777777" w:rsidR="00473E93" w:rsidRPr="006711BA" w:rsidRDefault="00473E93" w:rsidP="00473E93">
            <w:pPr>
              <w:ind w:firstLine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69E0D6C" w14:textId="77777777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5C91E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9B1586C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99D684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C75107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C79E6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E5D25DF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473E93" w:rsidRPr="00D246FB" w14:paraId="34A224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504DEA0" w14:textId="77777777" w:rsidR="00473E93" w:rsidRPr="00D246FB" w:rsidRDefault="00473E93" w:rsidP="00473E9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D8B93" w14:textId="77777777" w:rsidR="00473E93" w:rsidRPr="00473E93" w:rsidRDefault="00473E93" w:rsidP="00473E9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04C02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B0DF1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C351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F3CF610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B8ADA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7EC05A9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73E93" w:rsidRPr="00D246FB" w14:paraId="55B4F12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62D354" w14:textId="77777777" w:rsidR="00473E93" w:rsidRPr="00FA6E93" w:rsidRDefault="00473E93" w:rsidP="00473E93">
            <w:pPr>
              <w:ind w:left="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521DE0" w14:textId="5F1D4DF9" w:rsidR="00473E93" w:rsidRPr="00473E93" w:rsidRDefault="000D72D7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73E93"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="00473E93"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0E47B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05A0ED0" w14:textId="30FAB132" w:rsidR="00473E93" w:rsidRPr="00D246FB" w:rsidRDefault="000D72D7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F70A0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482E18" w14:textId="35CBE9B5" w:rsidR="00473E93" w:rsidRPr="00EA2FFE" w:rsidRDefault="005B7E74" w:rsidP="005B7E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D251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2258D91" w14:textId="77777777" w:rsidR="00473E93" w:rsidRPr="00D246FB" w:rsidRDefault="00473E93" w:rsidP="00780D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73B667FE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9955512" w14:textId="77777777" w:rsidR="00473E93" w:rsidRPr="00D246FB" w:rsidRDefault="00473E93" w:rsidP="00473E9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0ED4179" w14:textId="3021D533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57FB1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30A71A" w14:textId="0F6A7B63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878FB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1A2839B" w14:textId="47CB8C3D" w:rsidR="00473E93" w:rsidRPr="00EA2FFE" w:rsidRDefault="005B7E74" w:rsidP="005B7E7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9F9665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F59664E" w14:textId="77777777" w:rsidR="00473E93" w:rsidRPr="00780DA1" w:rsidRDefault="00473E93" w:rsidP="00780DA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6C60BC5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7C07B2D" w14:textId="77777777" w:rsidR="00473E93" w:rsidRPr="00D246FB" w:rsidRDefault="00473E93" w:rsidP="00473E9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424995" w14:textId="77777777" w:rsidR="00473E93" w:rsidRPr="00473E93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0DC9FA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0A1E37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35E5C5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C8A1C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0B4251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BFBF7DD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E93" w:rsidRPr="00D246FB" w14:paraId="33BBB6B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6263464" w14:textId="77777777" w:rsidR="00473E93" w:rsidRPr="00D246FB" w:rsidRDefault="00473E93" w:rsidP="00473E9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B4B1A1" w14:textId="2B5F7565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F2409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E6501A" w14:textId="6BD4356C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BBF53" w14:textId="77777777" w:rsidR="00473E93" w:rsidRPr="00D246FB" w:rsidRDefault="00473E93" w:rsidP="00473E93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C07B0BE" w14:textId="44863C24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177B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D594D7" w14:textId="07279247" w:rsidR="00473E93" w:rsidRPr="00D246FB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73E93" w:rsidRPr="006711BA" w14:paraId="17BB6999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35CCC84" w14:textId="77777777" w:rsidR="00473E93" w:rsidRPr="000F28E8" w:rsidRDefault="00473E93" w:rsidP="00473E93">
            <w:pPr>
              <w:ind w:left="15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A1EB579" w14:textId="77777777" w:rsidR="00473E93" w:rsidRPr="000F28E8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24D4C5" w14:textId="77777777" w:rsidR="00473E93" w:rsidRPr="000F28E8" w:rsidRDefault="00473E93" w:rsidP="00473E93">
            <w:pPr>
              <w:ind w:firstLine="90"/>
              <w:rPr>
                <w:rFonts w:ascii="Angsana New" w:hAnsi="Angsana New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038667" w14:textId="77777777" w:rsidR="00473E93" w:rsidRPr="000F28E8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47C20F" w14:textId="77777777" w:rsidR="00473E93" w:rsidRPr="000F28E8" w:rsidRDefault="00473E93" w:rsidP="00473E93">
            <w:pPr>
              <w:ind w:firstLine="90"/>
              <w:rPr>
                <w:rFonts w:ascii="Angsana New" w:hAnsi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EC8C78" w14:textId="77777777" w:rsidR="00473E93" w:rsidRPr="000F28E8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5BB54" w14:textId="77777777" w:rsidR="00473E93" w:rsidRPr="000F28E8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802FEC" w14:textId="77777777" w:rsidR="00473E93" w:rsidRPr="000F28E8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473E93" w:rsidRPr="00D246FB" w14:paraId="5DCE532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BCEC59D" w14:textId="77777777" w:rsidR="00473E93" w:rsidRPr="00D246FB" w:rsidRDefault="00473E93" w:rsidP="00473E9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7FBFE6" w14:textId="77777777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F1A64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85F0A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EFDBA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08C387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1EEBB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7049D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B078C" w:rsidRPr="00D246FB" w14:paraId="699D57B3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9816DA" w14:textId="5E87376B" w:rsidR="00AB078C" w:rsidRPr="00D246FB" w:rsidRDefault="00AB078C" w:rsidP="00473E9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EB19BE9" w14:textId="44819F1F" w:rsidR="00AB078C" w:rsidRPr="00473E93" w:rsidRDefault="00AB078C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B71701" w14:textId="77777777" w:rsidR="00AB078C" w:rsidRPr="00D246FB" w:rsidRDefault="00AB078C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0FA67A5" w14:textId="3BC22F85" w:rsidR="00AB078C" w:rsidRPr="00D246FB" w:rsidRDefault="00AB078C" w:rsidP="00AB078C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6D62C" w14:textId="77777777" w:rsidR="00AB078C" w:rsidRPr="00D246FB" w:rsidRDefault="00AB078C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33166E" w14:textId="3D596E47" w:rsidR="00AB078C" w:rsidRPr="00EA2FFE" w:rsidRDefault="00AB078C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01AAB" w14:textId="77777777" w:rsidR="00AB078C" w:rsidRPr="00D246FB" w:rsidRDefault="00AB078C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93BE3C1" w14:textId="2AE8767B" w:rsidR="00AB078C" w:rsidRPr="00D246FB" w:rsidRDefault="00AB078C" w:rsidP="00AB078C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3E93" w:rsidRPr="00D246FB" w14:paraId="0465C37B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594EB8" w14:textId="77777777" w:rsidR="00473E93" w:rsidRPr="00D246FB" w:rsidRDefault="00473E93" w:rsidP="00473E9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02DC83B" w14:textId="0634805B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73BA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E69372F" w14:textId="737DFFDD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0D72D7"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6F006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E2EA06" w14:textId="14EEC4FA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Pr="00EA2F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8CBD6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7F09A8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26D32982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F08F842" w14:textId="77777777" w:rsidR="00473E93" w:rsidRPr="00D246FB" w:rsidRDefault="00473E93" w:rsidP="00473E93">
            <w:pPr>
              <w:ind w:left="15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628ED1F" w14:textId="45A77FA0" w:rsidR="00473E93" w:rsidRPr="00473E93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3E93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Pr="00473E93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Pr="00473E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D7C61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395EF9" w14:textId="759672EC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D1FB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B79915" w14:textId="485F0B07" w:rsidR="00473E93" w:rsidRPr="00EA2FFE" w:rsidRDefault="00473E93" w:rsidP="00810BE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F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8AB66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B5429C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6711BA" w14:paraId="31239CA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DEC29E2" w14:textId="77777777" w:rsidR="00473E93" w:rsidRPr="006711BA" w:rsidRDefault="00473E93" w:rsidP="00473E93">
            <w:pPr>
              <w:ind w:left="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0F8BC8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7258D7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8C6FA23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6D5DF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F7BEF3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65628B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82487C" w14:textId="77777777" w:rsidR="00473E93" w:rsidRPr="006711BA" w:rsidRDefault="00473E93" w:rsidP="00473E9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473E93" w:rsidRPr="00D246FB" w14:paraId="24C01DE8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E3DAA2E" w14:textId="77777777" w:rsidR="00473E93" w:rsidRPr="00D246FB" w:rsidRDefault="00473E93" w:rsidP="00473E93">
            <w:pPr>
              <w:ind w:left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เงินสกุลอื่น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B675A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DA5A6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4589A70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978F3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2004F" w14:textId="77777777" w:rsidR="00473E93" w:rsidRPr="00EA2FFE" w:rsidRDefault="00473E93" w:rsidP="00473E9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A29E42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29E0F5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73E93" w:rsidRPr="00D246FB" w14:paraId="112BE2C7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480CD1" w14:textId="77777777" w:rsidR="00473E93" w:rsidRPr="00D246FB" w:rsidRDefault="00473E93" w:rsidP="00473E93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AF53" w14:textId="113756A1" w:rsidR="00473E93" w:rsidRPr="00EA2FFE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F2F7AA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1FE8" w14:textId="6A66D6C4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8D787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1447C" w14:textId="1E3E83E6" w:rsidR="00473E93" w:rsidRPr="00EA2FFE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D3F35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EBF40" w14:textId="000F38D8" w:rsidR="00473E93" w:rsidRPr="00D246FB" w:rsidRDefault="00473E93" w:rsidP="00473E9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73E93" w:rsidRPr="00D246FB" w14:paraId="7057DED4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BA7AEC1" w14:textId="77777777" w:rsidR="00473E93" w:rsidRPr="00D246FB" w:rsidRDefault="00473E93" w:rsidP="00473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ความเสี่ยง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AE8005F" w14:textId="398E63A1" w:rsidR="00473E93" w:rsidRPr="00EA2FFE" w:rsidRDefault="00EA2FFE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6329A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442EB01" w14:textId="30206AE1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855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E435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A9CFAB" w14:textId="7742424E" w:rsidR="00473E93" w:rsidRPr="00D246FB" w:rsidRDefault="000D72D7" w:rsidP="008C2B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73E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473E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0D15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CBD2C43" w14:textId="48C320FF" w:rsidR="00473E93" w:rsidRPr="00D246FB" w:rsidRDefault="000D72D7" w:rsidP="008C2B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492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</w:tr>
      <w:tr w:rsidR="00473E93" w:rsidRPr="00D246FB" w14:paraId="2E3C7ABC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60C58B5" w14:textId="77777777" w:rsidR="00473E93" w:rsidRPr="00D246FB" w:rsidRDefault="00473E93" w:rsidP="00473E93">
            <w:pPr>
              <w:ind w:left="15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14F5" w14:textId="2B7689FA" w:rsidR="00473E93" w:rsidRPr="00EA2FFE" w:rsidRDefault="00473E93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FFE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  <w:r w:rsidRPr="00EA2F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94E8E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917C" w14:textId="364FDDD3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  <w:r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1FD2A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1A2A" w14:textId="3102C96B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DA71EE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1ABE6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15F0679A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13D5284" w14:textId="77777777" w:rsidR="00473E93" w:rsidRPr="00D246FB" w:rsidRDefault="00473E93" w:rsidP="00473E93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8937217" w14:textId="56B07FED" w:rsidR="00473E93" w:rsidRPr="00EA2FFE" w:rsidRDefault="00EA2FFE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  <w:r w:rsidRPr="00EA2FF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C918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B8CD13" w14:textId="0EDB7424" w:rsidR="00473E93" w:rsidRPr="00D246FB" w:rsidRDefault="00473E93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857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017</w:t>
            </w:r>
            <w:r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03F9A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4A76E" w14:textId="57BB3F19" w:rsidR="00473E93" w:rsidRPr="00D246FB" w:rsidRDefault="004B2043" w:rsidP="008C2B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7C815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1138C0B" w14:textId="20FFA892" w:rsidR="00473E93" w:rsidRPr="00D246FB" w:rsidRDefault="000D72D7" w:rsidP="008C2B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492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</w:tr>
      <w:tr w:rsidR="00473E93" w:rsidRPr="00D246FB" w14:paraId="1180A2D0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2C33E1C" w14:textId="77777777" w:rsidR="00473E93" w:rsidRPr="00D246FB" w:rsidRDefault="00473E93" w:rsidP="00473E93">
            <w:pPr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3296BB" w14:textId="1D0E7BB8" w:rsidR="00473E93" w:rsidRPr="00EA2FFE" w:rsidRDefault="000D72D7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  <w:r w:rsidR="00473E93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D669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4E67757" w14:textId="3FBED31E" w:rsidR="00473E93" w:rsidRPr="00D246FB" w:rsidRDefault="000D72D7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73E93" w:rsidRPr="00D246F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D2A6F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D1B865" w14:textId="0DCA19D8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BCCE4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100445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1BC63CA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EF2AD94" w14:textId="77777777" w:rsidR="00473E93" w:rsidRPr="009B7CCB" w:rsidRDefault="00473E93" w:rsidP="00473E93">
            <w:pPr>
              <w:ind w:left="15" w:hanging="1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B7CC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สัญญาแลกเปลี่ยนอัตราแลกเปลี่ยนสกุลเงิน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9BA18" w14:textId="2D907FF7" w:rsidR="00473E93" w:rsidRPr="00EA2FFE" w:rsidRDefault="000D72D7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73E93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="00473E93" w:rsidRPr="00EA2FFE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4EE75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CB9C6" w14:textId="18DA2BFD" w:rsidR="00473E93" w:rsidRPr="00D246FB" w:rsidRDefault="000D72D7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73E93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  <w:r w:rsidR="00473E93" w:rsidRPr="00D246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FAE68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29E93" w14:textId="5C806955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A6297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517FE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246F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73E93" w:rsidRPr="00D246FB" w14:paraId="2E574D06" w14:textId="77777777" w:rsidTr="009B7CC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F1169D3" w14:textId="77777777" w:rsidR="00473E93" w:rsidRPr="00D246FB" w:rsidRDefault="00473E93" w:rsidP="00473E93">
            <w:pPr>
              <w:ind w:left="15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57BFF" w14:textId="14DB4681" w:rsidR="00473E93" w:rsidRPr="00EA2FFE" w:rsidRDefault="000D72D7" w:rsidP="00473E93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="00473E93" w:rsidRPr="00EA2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2D642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55C1" w14:textId="2B05194A" w:rsidR="00473E93" w:rsidRPr="00D246FB" w:rsidRDefault="000D72D7" w:rsidP="00473E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554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0944C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5F084" w14:textId="06EA42F0" w:rsidR="00473E93" w:rsidRPr="00D246FB" w:rsidRDefault="004B2043" w:rsidP="008C2B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8C7AD" w14:textId="77777777" w:rsidR="00473E93" w:rsidRPr="00D246FB" w:rsidRDefault="00473E93" w:rsidP="00473E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11BE0" w14:textId="2DAEECE5" w:rsidR="00473E93" w:rsidRPr="00D246FB" w:rsidRDefault="000D72D7" w:rsidP="008C2B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3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492</w:t>
            </w:r>
            <w:r w:rsidR="00473E93" w:rsidRPr="00D246F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</w:tr>
    </w:tbl>
    <w:p w14:paraId="0BAF0E3A" w14:textId="77777777" w:rsidR="00CF098A" w:rsidRDefault="00CF098A" w:rsidP="00473E93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3F646F5B" w14:textId="020B6F07" w:rsidR="008537DE" w:rsidRPr="00473E93" w:rsidRDefault="008537DE" w:rsidP="00B728FA">
      <w:pPr>
        <w:pStyle w:val="block"/>
        <w:tabs>
          <w:tab w:val="left" w:pos="810"/>
        </w:tabs>
        <w:spacing w:after="0" w:line="240" w:lineRule="atLeast"/>
        <w:ind w:left="1170" w:right="-7" w:hanging="180"/>
        <w:jc w:val="both"/>
        <w:rPr>
          <w:rFonts w:ascii="Angsana New" w:hAnsi="Angsana New"/>
          <w:sz w:val="30"/>
          <w:szCs w:val="30"/>
          <w:lang w:val="en-US"/>
        </w:rPr>
      </w:pPr>
      <w:r w:rsidRPr="00473E93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0B10CD5B" w14:textId="77777777" w:rsidR="008537DE" w:rsidRPr="00063EF2" w:rsidRDefault="008537DE" w:rsidP="007C2002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30"/>
          <w:szCs w:val="30"/>
          <w:lang w:val="en-US"/>
        </w:rPr>
      </w:pPr>
    </w:p>
    <w:p w14:paraId="1EA2C0A0" w14:textId="77777777" w:rsidR="008537DE" w:rsidRPr="00063EF2" w:rsidRDefault="008537DE" w:rsidP="00B728FA">
      <w:pPr>
        <w:pStyle w:val="block"/>
        <w:tabs>
          <w:tab w:val="left" w:pos="810"/>
        </w:tabs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การแข็งค่า</w:t>
      </w:r>
      <w:r w:rsidR="00F22886"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เงินบาทที่มีต่อ</w:t>
      </w:r>
      <w:r w:rsidR="00B51639" w:rsidRPr="00063EF2">
        <w:rPr>
          <w:rFonts w:ascii="Angsana New" w:hAnsi="Angsana New" w:hint="cs"/>
          <w:sz w:val="30"/>
          <w:szCs w:val="30"/>
          <w:cs/>
          <w:lang w:bidi="th-TH"/>
        </w:rPr>
        <w:t>สกุลเงินตราต่างประเทศ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 ณ วันที่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รายงาน ส่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งผลกระทบต่อการวัดมูลค่าของเครื่องมือทางการเงินในสกุลเงินตราต่างประเทศ </w:t>
      </w:r>
      <w:r w:rsidR="00653692" w:rsidRPr="00063EF2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063EF2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ตั้งอยู่บนข้อสมมติที่ว่าตัวแปรอื่นโดยเฉพาะอัตราดอกเบี้ยเป็นอัตราคงที่ </w:t>
      </w:r>
    </w:p>
    <w:p w14:paraId="64C4862D" w14:textId="39F53AEA" w:rsidR="00C84A5C" w:rsidRDefault="00C84A5C" w:rsidP="0093556F">
      <w:pPr>
        <w:pStyle w:val="block"/>
        <w:tabs>
          <w:tab w:val="left" w:pos="810"/>
        </w:tabs>
        <w:spacing w:after="0" w:line="240" w:lineRule="atLeast"/>
        <w:ind w:left="1170" w:right="-7"/>
        <w:jc w:val="both"/>
        <w:rPr>
          <w:rFonts w:ascii="Angsana New" w:hAnsi="Angsana New"/>
          <w:sz w:val="30"/>
          <w:szCs w:val="30"/>
          <w:lang w:val="en-US"/>
        </w:rPr>
      </w:pPr>
    </w:p>
    <w:p w14:paraId="0FE1E53F" w14:textId="68246B3D" w:rsidR="00CF098A" w:rsidRDefault="00C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80"/>
        <w:gridCol w:w="1080"/>
        <w:gridCol w:w="180"/>
        <w:gridCol w:w="1080"/>
        <w:gridCol w:w="180"/>
        <w:gridCol w:w="1170"/>
      </w:tblGrid>
      <w:tr w:rsidR="00190ED1" w:rsidRPr="00682AA6" w14:paraId="77A70EF2" w14:textId="77777777" w:rsidTr="00B728FA">
        <w:trPr>
          <w:trHeight w:val="218"/>
          <w:tblHeader/>
        </w:trPr>
        <w:tc>
          <w:tcPr>
            <w:tcW w:w="2430" w:type="dxa"/>
            <w:vAlign w:val="bottom"/>
          </w:tcPr>
          <w:p w14:paraId="625C5432" w14:textId="77777777" w:rsidR="00190ED1" w:rsidRPr="00063EF2" w:rsidRDefault="00190ED1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16F8EE" w14:textId="0B46CCFD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B58721E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1EB074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3643DE3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63EF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1261A" w:rsidRPr="00682AA6" w14:paraId="05C33F2D" w14:textId="77777777" w:rsidTr="00B728FA">
        <w:trPr>
          <w:trHeight w:val="218"/>
          <w:tblHeader/>
        </w:trPr>
        <w:tc>
          <w:tcPr>
            <w:tcW w:w="2430" w:type="dxa"/>
            <w:vAlign w:val="bottom"/>
          </w:tcPr>
          <w:p w14:paraId="3650DCF7" w14:textId="77777777" w:rsidR="0041261A" w:rsidRPr="00063EF2" w:rsidRDefault="0041261A" w:rsidP="00190ED1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739C48C" w14:textId="6CE794DD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vAlign w:val="bottom"/>
          </w:tcPr>
          <w:p w14:paraId="5E362060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D84E3D5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4E253DDE" w14:textId="77777777" w:rsidR="0041261A" w:rsidRPr="00063EF2" w:rsidRDefault="0041261A" w:rsidP="00190ED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90ED1" w:rsidRPr="00682AA6" w14:paraId="5DD110B2" w14:textId="77777777" w:rsidTr="00B728FA">
        <w:trPr>
          <w:tblHeader/>
        </w:trPr>
        <w:tc>
          <w:tcPr>
            <w:tcW w:w="2430" w:type="dxa"/>
            <w:vAlign w:val="bottom"/>
          </w:tcPr>
          <w:p w14:paraId="5EF53FD1" w14:textId="77777777" w:rsidR="00190ED1" w:rsidRPr="00063EF2" w:rsidRDefault="00190ED1" w:rsidP="00EE12C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rtl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019E0FF8" w14:textId="77777777" w:rsidR="00190ED1" w:rsidRPr="00063EF2" w:rsidRDefault="00190ED1" w:rsidP="00190ED1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vAlign w:val="bottom"/>
            <w:hideMark/>
          </w:tcPr>
          <w:p w14:paraId="27D744CF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877770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A1DB42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095EAC5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5C3D37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07A542EC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050656" w14:textId="77777777" w:rsidR="00190ED1" w:rsidRPr="00063EF2" w:rsidRDefault="00190ED1" w:rsidP="00190ED1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90ED1" w:rsidRPr="00682AA6" w14:paraId="2B000114" w14:textId="77777777" w:rsidTr="00B728FA">
        <w:tc>
          <w:tcPr>
            <w:tcW w:w="2430" w:type="dxa"/>
            <w:vAlign w:val="bottom"/>
          </w:tcPr>
          <w:p w14:paraId="387A5561" w14:textId="77777777" w:rsidR="00190ED1" w:rsidRPr="00063EF2" w:rsidRDefault="00190ED1" w:rsidP="00190ED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2A467A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ร้อยละ)</w:t>
            </w:r>
          </w:p>
        </w:tc>
        <w:tc>
          <w:tcPr>
            <w:tcW w:w="4950" w:type="dxa"/>
            <w:gridSpan w:val="7"/>
            <w:vAlign w:val="bottom"/>
          </w:tcPr>
          <w:p w14:paraId="18DE80CD" w14:textId="77777777" w:rsidR="00190ED1" w:rsidRPr="00063EF2" w:rsidRDefault="00190ED1" w:rsidP="00190ED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73E93" w:rsidRPr="00682AA6" w14:paraId="6BBCD62E" w14:textId="77777777" w:rsidTr="00B728FA">
        <w:tc>
          <w:tcPr>
            <w:tcW w:w="2430" w:type="dxa"/>
            <w:vAlign w:val="bottom"/>
          </w:tcPr>
          <w:p w14:paraId="3A36367B" w14:textId="060D0FFA" w:rsidR="00473E93" w:rsidRPr="00063EF2" w:rsidRDefault="000D72D7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73E93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3E93"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4CD4DAD5" w14:textId="725A1B51" w:rsidR="00473E93" w:rsidRPr="00063EF2" w:rsidRDefault="00473E93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DC0887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3FF324" w14:textId="77777777" w:rsidR="00473E93" w:rsidRPr="00063EF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5F8C95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A12E89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301BA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E6331C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437A6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E93" w:rsidRPr="00682AA6" w14:paraId="2E8BB164" w14:textId="77777777" w:rsidTr="00B728FA">
        <w:tc>
          <w:tcPr>
            <w:tcW w:w="2430" w:type="dxa"/>
            <w:vAlign w:val="bottom"/>
          </w:tcPr>
          <w:p w14:paraId="46718517" w14:textId="77777777" w:rsidR="00473E93" w:rsidRPr="00063EF2" w:rsidRDefault="00473E93" w:rsidP="00473E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C0BB03B" w14:textId="47376C64" w:rsidR="00473E93" w:rsidRPr="00063EF2" w:rsidRDefault="000D72D7" w:rsidP="00473E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77477FD" w14:textId="45255B38" w:rsidR="00473E93" w:rsidRPr="005444A2" w:rsidRDefault="000D72D7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473E93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2A2A19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180" w:type="dxa"/>
            <w:vAlign w:val="bottom"/>
          </w:tcPr>
          <w:p w14:paraId="0A2BF35D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23F114" w14:textId="0DF42213" w:rsidR="00473E93" w:rsidRPr="005444A2" w:rsidRDefault="00473E93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2A2A19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E4723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FF9687" w14:textId="4156A702" w:rsidR="00473E93" w:rsidRPr="005444A2" w:rsidRDefault="002A2A19" w:rsidP="002A2A1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90,979</w:t>
            </w:r>
          </w:p>
        </w:tc>
        <w:tc>
          <w:tcPr>
            <w:tcW w:w="180" w:type="dxa"/>
          </w:tcPr>
          <w:p w14:paraId="6A3EA95C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4130E" w14:textId="1666473C" w:rsidR="00473E93" w:rsidRPr="005444A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2A2A19">
              <w:rPr>
                <w:rFonts w:ascii="Angsana New" w:hAnsi="Angsana New"/>
                <w:sz w:val="30"/>
                <w:szCs w:val="30"/>
                <w:lang w:val="en-US"/>
              </w:rPr>
              <w:t>90,979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3E93" w:rsidRPr="00682AA6" w14:paraId="6588CF6D" w14:textId="77777777" w:rsidTr="00B728FA">
        <w:tc>
          <w:tcPr>
            <w:tcW w:w="2430" w:type="dxa"/>
            <w:vAlign w:val="bottom"/>
          </w:tcPr>
          <w:p w14:paraId="402110BC" w14:textId="77777777" w:rsidR="00473E93" w:rsidRPr="00063EF2" w:rsidRDefault="00473E93" w:rsidP="00473E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4F8BE59C" w14:textId="72780F22" w:rsidR="00473E93" w:rsidRPr="00682AA6" w:rsidRDefault="000D72D7" w:rsidP="00473E93">
            <w:pPr>
              <w:jc w:val="center"/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4F463A5" w14:textId="06F422F4" w:rsidR="00473E93" w:rsidRPr="005444A2" w:rsidRDefault="000D72D7" w:rsidP="00473E9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473E93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  <w:vAlign w:val="bottom"/>
          </w:tcPr>
          <w:p w14:paraId="6E9F7FD7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83F35" w14:textId="5E47A604" w:rsidR="00473E93" w:rsidRPr="005444A2" w:rsidRDefault="00473E93" w:rsidP="005444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  <w:r w:rsidRPr="005444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9DC7DF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973FB" w14:textId="11442F17" w:rsidR="00473E93" w:rsidRPr="005444A2" w:rsidRDefault="00473E93" w:rsidP="00810B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B31FFA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DE91B6" w14:textId="7540C6E5" w:rsidR="00473E93" w:rsidRPr="005444A2" w:rsidRDefault="00473E93" w:rsidP="00810B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4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3E93" w:rsidRPr="00682AA6" w14:paraId="397723AF" w14:textId="77777777" w:rsidTr="00B728FA">
        <w:tc>
          <w:tcPr>
            <w:tcW w:w="2430" w:type="dxa"/>
            <w:vAlign w:val="bottom"/>
          </w:tcPr>
          <w:p w14:paraId="4C8A8068" w14:textId="77777777" w:rsidR="00473E93" w:rsidRPr="00063EF2" w:rsidRDefault="00473E93" w:rsidP="00473E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86D00A0" w14:textId="0BDBDB2A" w:rsidR="00473E93" w:rsidRPr="00682AA6" w:rsidRDefault="000D72D7" w:rsidP="00473E93">
            <w:pPr>
              <w:jc w:val="center"/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8BDFB15" w14:textId="1071033D" w:rsidR="00473E93" w:rsidRPr="005444A2" w:rsidRDefault="005444A2" w:rsidP="005444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73E93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55F8F7" w14:textId="77777777" w:rsidR="00473E93" w:rsidRPr="005444A2" w:rsidRDefault="00473E93" w:rsidP="00473E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3D1F9B" w14:textId="46C25FF0" w:rsidR="00473E93" w:rsidRPr="005444A2" w:rsidRDefault="000D72D7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73E93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80" w:type="dxa"/>
          </w:tcPr>
          <w:p w14:paraId="3FF24B29" w14:textId="77777777" w:rsidR="00473E93" w:rsidRPr="00063EF2" w:rsidRDefault="00473E93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3A332B" w14:textId="282DFDA2" w:rsidR="00473E93" w:rsidRPr="005444A2" w:rsidRDefault="005444A2" w:rsidP="005444A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CC9D934" w14:textId="77777777" w:rsidR="00473E93" w:rsidRPr="005444A2" w:rsidRDefault="00473E93" w:rsidP="00473E9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9E7EE6" w14:textId="3BE9ECC0" w:rsidR="00473E93" w:rsidRPr="005444A2" w:rsidRDefault="000D72D7" w:rsidP="002A2A1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890635" w:rsidRPr="00682AA6" w14:paraId="4FCAA41A" w14:textId="77777777" w:rsidTr="00B728FA">
        <w:tc>
          <w:tcPr>
            <w:tcW w:w="2430" w:type="dxa"/>
            <w:vAlign w:val="bottom"/>
            <w:hideMark/>
          </w:tcPr>
          <w:p w14:paraId="2AA0BA3B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  <w:vAlign w:val="bottom"/>
          </w:tcPr>
          <w:p w14:paraId="7315321C" w14:textId="2E74EFC7" w:rsidR="00890635" w:rsidRPr="00682AA6" w:rsidRDefault="000D72D7" w:rsidP="002A2A19">
            <w:pPr>
              <w:jc w:val="center"/>
              <w:rPr>
                <w:cs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F3063B8" w14:textId="3B11C46F" w:rsidR="00890635" w:rsidRPr="005444A2" w:rsidRDefault="005444A2" w:rsidP="005444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="00890635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2A2A19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E6E53F3" w14:textId="77777777" w:rsidR="00890635" w:rsidRPr="005444A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75D67" w14:textId="6D53F2A6" w:rsidR="00890635" w:rsidRPr="005444A2" w:rsidRDefault="000D72D7" w:rsidP="005444A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  <w:r w:rsidR="00890635" w:rsidRPr="005444A2">
              <w:rPr>
                <w:rFonts w:ascii="Angsana New" w:hAnsi="Angsana New"/>
                <w:sz w:val="30"/>
                <w:szCs w:val="30"/>
              </w:rPr>
              <w:t>,</w:t>
            </w:r>
            <w:r w:rsidR="002A2A19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80" w:type="dxa"/>
          </w:tcPr>
          <w:p w14:paraId="3EE7273D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D91B83" w14:textId="4AE1DA95" w:rsidR="00890635" w:rsidRPr="005444A2" w:rsidRDefault="002A2A19" w:rsidP="002A2A1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A19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180" w:type="dxa"/>
          </w:tcPr>
          <w:p w14:paraId="58014DF3" w14:textId="77777777" w:rsidR="00890635" w:rsidRPr="005444A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18498E" w14:textId="6D9B44A6" w:rsidR="00890635" w:rsidRPr="005444A2" w:rsidRDefault="002A2A19" w:rsidP="005444A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(231)</w:t>
            </w:r>
          </w:p>
        </w:tc>
      </w:tr>
      <w:tr w:rsidR="00890635" w:rsidRPr="00682AA6" w14:paraId="6F3B3D5A" w14:textId="77777777" w:rsidTr="00B728FA">
        <w:tc>
          <w:tcPr>
            <w:tcW w:w="2430" w:type="dxa"/>
            <w:vAlign w:val="bottom"/>
          </w:tcPr>
          <w:p w14:paraId="2C065948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9BDED9" w14:textId="77777777" w:rsidR="00890635" w:rsidRPr="00063EF2" w:rsidRDefault="00890635" w:rsidP="0089063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0ED72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61F43F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3F9D1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F3941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8586BC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48E933E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CB38D29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35" w:rsidRPr="00682AA6" w14:paraId="0C6ABE49" w14:textId="77777777" w:rsidTr="00B728FA">
        <w:tc>
          <w:tcPr>
            <w:tcW w:w="2430" w:type="dxa"/>
            <w:vAlign w:val="bottom"/>
          </w:tcPr>
          <w:p w14:paraId="4EAD8F45" w14:textId="35C191DF" w:rsidR="00890635" w:rsidRPr="00063EF2" w:rsidRDefault="000D72D7" w:rsidP="0089063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90635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0635"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735E215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29159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FEF5C0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26885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483C6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4319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43D4DB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49A5CF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35" w:rsidRPr="00682AA6" w14:paraId="39587639" w14:textId="77777777" w:rsidTr="00B728FA">
        <w:tc>
          <w:tcPr>
            <w:tcW w:w="2430" w:type="dxa"/>
            <w:vAlign w:val="bottom"/>
          </w:tcPr>
          <w:p w14:paraId="76129FF4" w14:textId="77777777" w:rsidR="00890635" w:rsidRPr="00063EF2" w:rsidRDefault="00890635" w:rsidP="0089063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63E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8F3EA3" w14:textId="226EBA99" w:rsidR="00890635" w:rsidRPr="00063EF2" w:rsidRDefault="000D72D7" w:rsidP="0089063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6962DBBD" w14:textId="794C7B51" w:rsidR="00890635" w:rsidRPr="00063EF2" w:rsidRDefault="000D72D7" w:rsidP="0089063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180" w:type="dxa"/>
            <w:vAlign w:val="bottom"/>
          </w:tcPr>
          <w:p w14:paraId="1094CA6A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5F570" w14:textId="265D075C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645949E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633D73" w14:textId="5F2FE4E5" w:rsidR="00890635" w:rsidRPr="00063EF2" w:rsidRDefault="000D72D7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890635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vAlign w:val="bottom"/>
          </w:tcPr>
          <w:p w14:paraId="58394CA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3D8D0A" w14:textId="26DC9F59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0635" w:rsidRPr="00682AA6" w14:paraId="2D602F6C" w14:textId="77777777" w:rsidTr="00B728FA">
        <w:tc>
          <w:tcPr>
            <w:tcW w:w="2430" w:type="dxa"/>
            <w:vAlign w:val="bottom"/>
          </w:tcPr>
          <w:p w14:paraId="11BC4E63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เงินกีบ</w:t>
            </w:r>
          </w:p>
        </w:tc>
        <w:tc>
          <w:tcPr>
            <w:tcW w:w="1170" w:type="dxa"/>
          </w:tcPr>
          <w:p w14:paraId="0017F21A" w14:textId="67DD262C" w:rsidR="00890635" w:rsidRPr="00682AA6" w:rsidRDefault="000D72D7" w:rsidP="00890635">
            <w:pPr>
              <w:jc w:val="center"/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1AF8386" w14:textId="67C59AA7" w:rsidR="00890635" w:rsidRPr="00063EF2" w:rsidRDefault="000D72D7" w:rsidP="0089063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890635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80" w:type="dxa"/>
            <w:vAlign w:val="bottom"/>
          </w:tcPr>
          <w:p w14:paraId="35556860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1F0EF" w14:textId="5C9E1881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01D4D44C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1286C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4D895A5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3F1C6B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682AA6" w14:paraId="329F5744" w14:textId="77777777" w:rsidTr="00B728FA">
        <w:tc>
          <w:tcPr>
            <w:tcW w:w="2430" w:type="dxa"/>
            <w:vAlign w:val="bottom"/>
          </w:tcPr>
          <w:p w14:paraId="5E0801C6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170" w:type="dxa"/>
          </w:tcPr>
          <w:p w14:paraId="7438E3F7" w14:textId="3A60371E" w:rsidR="00890635" w:rsidRPr="00682AA6" w:rsidRDefault="000D72D7" w:rsidP="00890635">
            <w:pPr>
              <w:jc w:val="center"/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458E6F2B" w14:textId="6AC49932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44BA8F4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D546E" w14:textId="19E88D79" w:rsidR="00890635" w:rsidRPr="00063EF2" w:rsidRDefault="000D72D7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</w:tcPr>
          <w:p w14:paraId="5FBCFE37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71604A" w14:textId="18CC87CB" w:rsidR="00890635" w:rsidRPr="00063EF2" w:rsidRDefault="00890635" w:rsidP="0089063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887EEB1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DCE73A" w14:textId="11F3BA5F" w:rsidR="00890635" w:rsidRPr="00063EF2" w:rsidRDefault="000D72D7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</w:tr>
      <w:tr w:rsidR="00890635" w:rsidRPr="00682AA6" w14:paraId="5B8C08C8" w14:textId="77777777" w:rsidTr="00B728FA">
        <w:tc>
          <w:tcPr>
            <w:tcW w:w="2430" w:type="dxa"/>
            <w:vAlign w:val="bottom"/>
            <w:hideMark/>
          </w:tcPr>
          <w:p w14:paraId="25E39236" w14:textId="77777777" w:rsidR="00890635" w:rsidRPr="00063EF2" w:rsidRDefault="00890635" w:rsidP="0089063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0" w:type="dxa"/>
          </w:tcPr>
          <w:p w14:paraId="266CF889" w14:textId="50908CF7" w:rsidR="00890635" w:rsidRPr="00682AA6" w:rsidRDefault="000D72D7" w:rsidP="00890635">
            <w:pPr>
              <w:jc w:val="center"/>
            </w:pPr>
            <w:r w:rsidRPr="000D72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3D876E38" w14:textId="5AFF7FEA" w:rsidR="00890635" w:rsidRPr="00063EF2" w:rsidRDefault="00890635" w:rsidP="0089063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F9C3B01" w14:textId="77777777" w:rsidR="00890635" w:rsidRPr="00063EF2" w:rsidRDefault="00890635" w:rsidP="0089063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054F9" w14:textId="70806388" w:rsidR="00890635" w:rsidRPr="00063EF2" w:rsidRDefault="000D72D7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180" w:type="dxa"/>
          </w:tcPr>
          <w:p w14:paraId="7718DCD3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DC7AF9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6660BA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9970E0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639BE78" w14:textId="77777777" w:rsidR="00D72D73" w:rsidRPr="00063EF2" w:rsidRDefault="00D72D73" w:rsidP="00D72D73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104CC4F5" w14:textId="2B4985DA" w:rsidR="008537DE" w:rsidRPr="00063EF2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hanging="540"/>
        <w:jc w:val="both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</w:rPr>
        <w:t>(</w:t>
      </w:r>
      <w:r w:rsidR="00E10574" w:rsidRPr="00063EF2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3</w:t>
      </w:r>
      <w:r w:rsidRPr="00063EF2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  <w:lang w:val="en-US"/>
        </w:rPr>
        <w:t>2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063EF2">
        <w:rPr>
          <w:rFonts w:ascii="Angsana New" w:hAnsi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C2CA9CB" w14:textId="77777777" w:rsidR="008537DE" w:rsidRPr="00063EF2" w:rsidRDefault="008537DE" w:rsidP="008465B4">
      <w:pPr>
        <w:pStyle w:val="block"/>
        <w:tabs>
          <w:tab w:val="left" w:pos="810"/>
        </w:tabs>
        <w:spacing w:after="0" w:line="240" w:lineRule="atLeast"/>
        <w:ind w:left="1620" w:right="-7"/>
        <w:jc w:val="both"/>
        <w:rPr>
          <w:rFonts w:ascii="Angsana New" w:hAnsi="Angsana New"/>
          <w:sz w:val="30"/>
          <w:szCs w:val="30"/>
        </w:rPr>
      </w:pPr>
    </w:p>
    <w:p w14:paraId="73786359" w14:textId="7BB1329C" w:rsidR="001C145E" w:rsidRDefault="008537DE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9D6DDD" w:rsidRPr="00063EF2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063EF2">
        <w:rPr>
          <w:rFonts w:ascii="Angsana New" w:hAnsi="Angsana New"/>
          <w:sz w:val="30"/>
          <w:szCs w:val="30"/>
          <w:cs/>
        </w:rPr>
        <w:t>เนื่องจาก</w:t>
      </w:r>
      <w:r w:rsidRPr="00063EF2">
        <w:rPr>
          <w:rFonts w:ascii="Angsana New" w:eastAsia="Calibri" w:hAnsi="Angsana New"/>
          <w:sz w:val="30"/>
          <w:szCs w:val="30"/>
          <w:cs/>
          <w:lang w:val="en-GB"/>
        </w:rPr>
        <w:t>ตราสารหนี้และ</w:t>
      </w:r>
      <w:r w:rsidRPr="00063EF2">
        <w:rPr>
          <w:rFonts w:ascii="Angsana New" w:hAnsi="Angsana New"/>
          <w:sz w:val="30"/>
          <w:szCs w:val="30"/>
          <w:cs/>
        </w:rPr>
        <w:t>เงินกู้ยืม</w:t>
      </w:r>
      <w:r w:rsidR="00A70FA6">
        <w:rPr>
          <w:rFonts w:ascii="Angsana New" w:hAnsi="Angsana New" w:hint="cs"/>
          <w:sz w:val="30"/>
          <w:szCs w:val="30"/>
          <w:cs/>
        </w:rPr>
        <w:t xml:space="preserve"> </w:t>
      </w:r>
      <w:r w:rsidR="00AB551D" w:rsidRPr="00AB551D">
        <w:rPr>
          <w:rFonts w:ascii="Angsana New" w:hAnsi="Angsana New"/>
          <w:sz w:val="30"/>
          <w:szCs w:val="30"/>
          <w:cs/>
        </w:rPr>
        <w:t>หนี้สินทางการเงินส่วนใหญ่มีอัตราดอกเบี้ยผันแปรทำให้กลุ่มบริษัทมีความเสี่ยงด้านอัตราดอกเบี้ย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 โดยใช้สัญญาแลกเปลี่ยนอัตราดอกเบี้ยเป็นหลัก เพื่อจัดการความผันผวนในอัตราดอกเบี้ยสำหรับตราสารหนี้และเงินกู้ยืมบางรายการ</w:t>
      </w:r>
    </w:p>
    <w:p w14:paraId="3C4609A0" w14:textId="39132B2F" w:rsidR="00CF098A" w:rsidRDefault="00CF098A" w:rsidP="00F93E01">
      <w:pPr>
        <w:tabs>
          <w:tab w:val="clear" w:pos="454"/>
          <w:tab w:val="clear" w:pos="907"/>
          <w:tab w:val="clear" w:pos="1644"/>
          <w:tab w:val="left" w:pos="630"/>
          <w:tab w:val="left" w:pos="180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2F6C81AB" w14:textId="70B73D8F" w:rsidR="000A7725" w:rsidRDefault="000A7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190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70"/>
        <w:gridCol w:w="1170"/>
        <w:gridCol w:w="270"/>
        <w:gridCol w:w="1080"/>
        <w:gridCol w:w="268"/>
        <w:gridCol w:w="1082"/>
      </w:tblGrid>
      <w:tr w:rsidR="00C57756" w:rsidRPr="00A52A0F" w14:paraId="1D6A8517" w14:textId="77777777" w:rsidTr="00063EF2">
        <w:trPr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6C885147" w14:textId="77777777" w:rsidR="008537DE" w:rsidRPr="00063EF2" w:rsidRDefault="008537DE" w:rsidP="00063EF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4A30C0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220EB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885BB2D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756" w:rsidRPr="00A52A0F" w14:paraId="259A24F4" w14:textId="77777777" w:rsidTr="00063EF2">
        <w:trPr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1A8091BC" w14:textId="3F1E12B0" w:rsidR="008537DE" w:rsidRPr="00063EF2" w:rsidRDefault="009E4EE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1638C9F" w14:textId="74AC80CD" w:rsidR="008537DE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699DB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5196E8E" w14:textId="6B6BEC0F" w:rsidR="008537DE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30B22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BF177B" w14:textId="4C04E736" w:rsidR="008537DE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F4948A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  <w:hideMark/>
          </w:tcPr>
          <w:p w14:paraId="78F33737" w14:textId="3434EE11" w:rsidR="008537DE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537DE" w:rsidRPr="00A52A0F" w14:paraId="5863E4A9" w14:textId="77777777" w:rsidTr="00063EF2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258874BE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  <w:hideMark/>
          </w:tcPr>
          <w:p w14:paraId="7EF3572A" w14:textId="77777777" w:rsidR="008537DE" w:rsidRPr="00063EF2" w:rsidRDefault="008537DE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4A63BF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C57756" w:rsidRPr="00A52A0F" w14:paraId="7BA7FE36" w14:textId="77777777" w:rsidTr="00063EF2">
        <w:tc>
          <w:tcPr>
            <w:tcW w:w="2880" w:type="dxa"/>
            <w:shd w:val="clear" w:color="auto" w:fill="auto"/>
            <w:vAlign w:val="bottom"/>
            <w:hideMark/>
          </w:tcPr>
          <w:p w14:paraId="0B4811B9" w14:textId="77777777" w:rsidR="00D72D73" w:rsidRPr="00063EF2" w:rsidRDefault="008537DE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</w:t>
            </w:r>
          </w:p>
          <w:p w14:paraId="66DC9004" w14:textId="77777777" w:rsidR="008537DE" w:rsidRPr="00063EF2" w:rsidRDefault="00D72D73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8537DE"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DD0EE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950E61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589DC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6A90A" w14:textId="77777777" w:rsidR="008537DE" w:rsidRPr="00063EF2" w:rsidRDefault="008537DE" w:rsidP="00063EF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FE8F6" w14:textId="77777777" w:rsidR="008537DE" w:rsidRPr="00063EF2" w:rsidRDefault="008537DE" w:rsidP="00063EF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8F8D074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61B6A0" w14:textId="77777777" w:rsidR="008537DE" w:rsidRPr="00063EF2" w:rsidRDefault="008537DE" w:rsidP="00063E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635" w:rsidRPr="00A52A0F" w14:paraId="39844FFD" w14:textId="77777777" w:rsidTr="00063EF2">
        <w:tc>
          <w:tcPr>
            <w:tcW w:w="2880" w:type="dxa"/>
            <w:shd w:val="clear" w:color="auto" w:fill="auto"/>
            <w:vAlign w:val="bottom"/>
            <w:hideMark/>
          </w:tcPr>
          <w:p w14:paraId="76D05D5E" w14:textId="77777777" w:rsidR="00890635" w:rsidRPr="00063EF2" w:rsidRDefault="00890635" w:rsidP="0089063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AD3D0" w14:textId="4630CC61" w:rsidR="00890635" w:rsidRPr="00ED29E6" w:rsidRDefault="000D72D7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90635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890635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CA55B" w14:textId="77777777" w:rsidR="00890635" w:rsidRPr="00063EF2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0893E" w14:textId="5CD6AF57" w:rsidR="00890635" w:rsidRPr="00063EF2" w:rsidRDefault="000D72D7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E1307" w14:textId="77777777" w:rsidR="00890635" w:rsidRPr="00063EF2" w:rsidRDefault="00890635" w:rsidP="0089063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6C9EA0" w14:textId="7CE868FA" w:rsidR="00890635" w:rsidRPr="00ED29E6" w:rsidRDefault="000D72D7" w:rsidP="00810BE7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D29E6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890635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E4AFA" w14:textId="77777777" w:rsidR="00890635" w:rsidRPr="00063EF2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05F0D0B" w14:textId="2AEFF515" w:rsidR="00890635" w:rsidRPr="00063EF2" w:rsidRDefault="000D72D7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 w:rsidR="00890635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</w:tr>
      <w:tr w:rsidR="00890635" w:rsidRPr="00A52A0F" w14:paraId="456CF412" w14:textId="77777777" w:rsidTr="00063EF2">
        <w:tc>
          <w:tcPr>
            <w:tcW w:w="2880" w:type="dxa"/>
            <w:shd w:val="clear" w:color="auto" w:fill="auto"/>
            <w:vAlign w:val="bottom"/>
            <w:hideMark/>
          </w:tcPr>
          <w:p w14:paraId="23FD7374" w14:textId="77777777" w:rsidR="00890635" w:rsidRPr="00063EF2" w:rsidRDefault="00890635" w:rsidP="0089063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2FB1D" w14:textId="307EF629" w:rsidR="00890635" w:rsidRPr="00ED29E6" w:rsidRDefault="00890635" w:rsidP="00890635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="00426FB7">
              <w:rPr>
                <w:rFonts w:ascii="Angsana New" w:hAnsi="Angsana New"/>
                <w:sz w:val="30"/>
                <w:szCs w:val="30"/>
                <w:lang w:val="en-US"/>
              </w:rPr>
              <w:t>879,172</w:t>
            </w:r>
            <w:r w:rsidRPr="00ED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85670" w14:textId="77777777" w:rsidR="00890635" w:rsidRPr="00063EF2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8C46D" w14:textId="4213585E" w:rsidR="00890635" w:rsidRPr="00063EF2" w:rsidRDefault="00890635" w:rsidP="00890635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47D37" w14:textId="77777777" w:rsidR="00890635" w:rsidRPr="00063EF2" w:rsidRDefault="00890635" w:rsidP="0089063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464DF" w14:textId="54C42A45" w:rsidR="00890635" w:rsidRPr="00ED29E6" w:rsidRDefault="00ED29E6" w:rsidP="00ED29E6">
            <w:pPr>
              <w:pStyle w:val="block"/>
              <w:tabs>
                <w:tab w:val="decimal" w:pos="340"/>
              </w:tabs>
              <w:spacing w:after="0" w:line="240" w:lineRule="atLeast"/>
              <w:ind w:left="0" w:right="43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3E9A33" w14:textId="77777777" w:rsidR="00890635" w:rsidRPr="00890635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E728A" w14:textId="77777777" w:rsidR="00890635" w:rsidRPr="00063EF2" w:rsidRDefault="00890635" w:rsidP="0089063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A52A0F" w14:paraId="7FDAC0EC" w14:textId="77777777" w:rsidTr="00063EF2">
        <w:tc>
          <w:tcPr>
            <w:tcW w:w="2880" w:type="dxa"/>
            <w:shd w:val="clear" w:color="auto" w:fill="auto"/>
            <w:vAlign w:val="bottom"/>
          </w:tcPr>
          <w:p w14:paraId="7FDC2B81" w14:textId="77777777" w:rsidR="00890635" w:rsidRPr="00063EF2" w:rsidRDefault="00890635" w:rsidP="00890635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F351" w14:textId="127FFF21" w:rsidR="00890635" w:rsidRPr="00ED29E6" w:rsidRDefault="00890635" w:rsidP="00ED29E6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26F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26F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C4337" w14:textId="77777777" w:rsidR="00890635" w:rsidRPr="00ED29E6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782F" w14:textId="07A20154" w:rsidR="00890635" w:rsidRPr="00ED29E6" w:rsidRDefault="00890635" w:rsidP="00890635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29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E8FCC" w14:textId="77777777" w:rsidR="00890635" w:rsidRPr="00ED29E6" w:rsidRDefault="00890635" w:rsidP="0089063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4E2B" w14:textId="6F23AF18" w:rsidR="00890635" w:rsidRPr="00ED29E6" w:rsidRDefault="000D72D7" w:rsidP="00ED29E6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90635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  <w:r w:rsidR="00890635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667EEB" w14:textId="77777777" w:rsidR="00890635" w:rsidRPr="00ED29E6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D929" w14:textId="78F0B0B3" w:rsidR="00890635" w:rsidRPr="00063EF2" w:rsidRDefault="000D72D7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827</w:t>
            </w:r>
            <w:r w:rsidR="00890635"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718</w:t>
            </w:r>
          </w:p>
        </w:tc>
      </w:tr>
      <w:tr w:rsidR="00ED29E6" w:rsidRPr="00A52A0F" w14:paraId="6E518911" w14:textId="77777777" w:rsidTr="00063EF2">
        <w:tc>
          <w:tcPr>
            <w:tcW w:w="2880" w:type="dxa"/>
            <w:shd w:val="clear" w:color="auto" w:fill="auto"/>
            <w:vAlign w:val="bottom"/>
            <w:hideMark/>
          </w:tcPr>
          <w:p w14:paraId="0628256F" w14:textId="77777777" w:rsidR="00ED29E6" w:rsidRPr="00063EF2" w:rsidRDefault="00ED29E6" w:rsidP="00ED29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0C500" w14:textId="013FA9FD" w:rsidR="00ED29E6" w:rsidRPr="00ED29E6" w:rsidRDefault="006B4223" w:rsidP="00ED29E6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16,476,3</w:t>
            </w:r>
            <w:r w:rsidR="006E61D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27B3F" w14:textId="77777777" w:rsidR="00ED29E6" w:rsidRPr="00063EF2" w:rsidRDefault="00ED29E6" w:rsidP="00ED29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F0F74" w14:textId="57C3EBDF" w:rsidR="00ED29E6" w:rsidRPr="00063EF2" w:rsidRDefault="00ED29E6" w:rsidP="00ED29E6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0C0BD" w14:textId="77777777" w:rsidR="00ED29E6" w:rsidRPr="00063EF2" w:rsidRDefault="00ED29E6" w:rsidP="00ED29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EE635" w14:textId="3AC3F6A8" w:rsidR="00ED29E6" w:rsidRPr="00ED29E6" w:rsidRDefault="00ED29E6" w:rsidP="00ED29E6">
            <w:pPr>
              <w:pStyle w:val="block"/>
              <w:tabs>
                <w:tab w:val="decimal" w:pos="340"/>
              </w:tabs>
              <w:spacing w:after="0" w:line="240" w:lineRule="atLeast"/>
              <w:ind w:left="0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42470A" w14:textId="77777777" w:rsidR="00ED29E6" w:rsidRPr="00063EF2" w:rsidRDefault="00ED29E6" w:rsidP="00ED29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BFE8E" w14:textId="77777777" w:rsidR="00ED29E6" w:rsidRPr="00063EF2" w:rsidRDefault="00ED29E6" w:rsidP="00ED29E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635" w:rsidRPr="006E5CFD" w14:paraId="5946DB48" w14:textId="77777777" w:rsidTr="00063EF2">
        <w:tc>
          <w:tcPr>
            <w:tcW w:w="2880" w:type="dxa"/>
            <w:shd w:val="clear" w:color="auto" w:fill="auto"/>
            <w:vAlign w:val="bottom"/>
          </w:tcPr>
          <w:p w14:paraId="49043834" w14:textId="77777777" w:rsidR="00890635" w:rsidRPr="00063EF2" w:rsidRDefault="00890635" w:rsidP="0089063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CF370" w14:textId="62763A27" w:rsidR="00890635" w:rsidRPr="00ED29E6" w:rsidRDefault="00890635" w:rsidP="00890635">
            <w:pPr>
              <w:pStyle w:val="block"/>
              <w:tabs>
                <w:tab w:val="decimal" w:pos="970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26F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3,299,9</w:t>
            </w:r>
            <w:r w:rsidR="006E61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ED29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3F3A4" w14:textId="77777777" w:rsidR="00890635" w:rsidRPr="00063EF2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6C041" w14:textId="20375FD7" w:rsidR="00890635" w:rsidRPr="00063EF2" w:rsidRDefault="00890635" w:rsidP="00890635">
            <w:pPr>
              <w:pStyle w:val="block"/>
              <w:tabs>
                <w:tab w:val="decimal" w:pos="1059"/>
              </w:tabs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A6A1C" w14:textId="77777777" w:rsidR="00890635" w:rsidRPr="00063EF2" w:rsidRDefault="00890635" w:rsidP="0089063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58E9D" w14:textId="142FEE3F" w:rsidR="00890635" w:rsidRPr="00ED29E6" w:rsidRDefault="000D72D7" w:rsidP="00ED29E6">
            <w:pPr>
              <w:pStyle w:val="block"/>
              <w:tabs>
                <w:tab w:val="decimal" w:pos="700"/>
              </w:tabs>
              <w:spacing w:after="0" w:line="240" w:lineRule="atLeast"/>
              <w:ind w:left="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90635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084</w:t>
            </w:r>
            <w:r w:rsidR="00890635" w:rsidRPr="00ED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CD9BB" w14:textId="77777777" w:rsidR="00890635" w:rsidRPr="00063EF2" w:rsidRDefault="00890635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9935A" w14:textId="53971401" w:rsidR="00890635" w:rsidRPr="00063EF2" w:rsidRDefault="000D72D7" w:rsidP="0089063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</w:t>
            </w:r>
            <w:r w:rsidR="00890635"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</w:t>
            </w:r>
          </w:p>
        </w:tc>
      </w:tr>
    </w:tbl>
    <w:p w14:paraId="0E572F1A" w14:textId="77777777" w:rsidR="008537DE" w:rsidRPr="00063EF2" w:rsidRDefault="008537DE" w:rsidP="00F93E01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41B6B909" w14:textId="77777777" w:rsidR="00764417" w:rsidRPr="00D246FB" w:rsidRDefault="00764417" w:rsidP="00764417">
      <w:pPr>
        <w:ind w:firstLine="1620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9E557C7" w14:textId="77777777" w:rsidR="00764417" w:rsidRPr="00063EF2" w:rsidRDefault="00764417" w:rsidP="00764417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E65280A" w14:textId="183C4FFA" w:rsidR="00764417" w:rsidRPr="00D246FB" w:rsidRDefault="00764417" w:rsidP="00764417">
      <w:pPr>
        <w:tabs>
          <w:tab w:val="clear" w:pos="454"/>
          <w:tab w:val="left" w:pos="1170"/>
        </w:tabs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ธันวาคม</w:t>
      </w:r>
      <w:r w:rsidRPr="00D246F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กลุ่มบริษัทมีสัญญาซื้อขายเงินตราต่างประเทศล่วงหน้าโดยทำสัญญาซื้อสกุลเงินเหรียญ</w:t>
      </w:r>
      <w:r w:rsidRPr="006B6ED1">
        <w:rPr>
          <w:rFonts w:ascii="Angsana New" w:hAnsi="Angsana New" w:hint="cs"/>
          <w:sz w:val="30"/>
          <w:szCs w:val="30"/>
          <w:cs/>
        </w:rPr>
        <w:t>สหรัฐอเมริกาจำนวน</w:t>
      </w:r>
      <w:r w:rsidRPr="006B6ED1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="0011767F" w:rsidRPr="006B6ED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14</w:t>
      </w:r>
      <w:r w:rsidRPr="006B6ED1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ด้วยสกุลเงินบาทจำนวนเงิน </w:t>
      </w:r>
      <w:r w:rsidR="000D72D7" w:rsidRPr="000D72D7">
        <w:rPr>
          <w:rFonts w:ascii="Angsana New" w:hAnsi="Angsana New"/>
          <w:sz w:val="30"/>
          <w:szCs w:val="30"/>
        </w:rPr>
        <w:t>105</w:t>
      </w:r>
      <w:r w:rsidR="0011767F" w:rsidRPr="006B6ED1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15</w:t>
      </w:r>
      <w:r w:rsidRPr="006B6ED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11767F" w:rsidRPr="005F0006">
        <w:rPr>
          <w:rFonts w:ascii="Angsana New" w:hAnsi="Angsana New" w:hint="cs"/>
          <w:sz w:val="30"/>
          <w:szCs w:val="30"/>
          <w:cs/>
        </w:rPr>
        <w:t>และ</w:t>
      </w:r>
      <w:r w:rsidR="0011767F" w:rsidRPr="005F0006">
        <w:rPr>
          <w:rFonts w:ascii="Angsana New" w:hAnsi="Angsana New"/>
          <w:sz w:val="30"/>
          <w:szCs w:val="30"/>
          <w:cs/>
        </w:rPr>
        <w:t xml:space="preserve">สกุลเงินเหรียญโครนาสวีเดนจำนวน </w:t>
      </w:r>
      <w:r w:rsidR="000D72D7" w:rsidRPr="005F0006">
        <w:rPr>
          <w:rFonts w:ascii="Angsana New" w:hAnsi="Angsana New" w:hint="cs"/>
          <w:sz w:val="30"/>
          <w:szCs w:val="30"/>
        </w:rPr>
        <w:t>17</w:t>
      </w:r>
      <w:r w:rsidR="0011767F" w:rsidRPr="005F0006">
        <w:rPr>
          <w:rFonts w:ascii="Angsana New" w:hAnsi="Angsana New" w:hint="cs"/>
          <w:sz w:val="30"/>
          <w:szCs w:val="30"/>
          <w:cs/>
        </w:rPr>
        <w:t>.</w:t>
      </w:r>
      <w:r w:rsidR="000D72D7" w:rsidRPr="005F0006">
        <w:rPr>
          <w:rFonts w:ascii="Angsana New" w:hAnsi="Angsana New" w:hint="cs"/>
          <w:sz w:val="30"/>
          <w:szCs w:val="30"/>
        </w:rPr>
        <w:t>07</w:t>
      </w:r>
      <w:r w:rsidR="0011767F" w:rsidRPr="005F0006">
        <w:rPr>
          <w:rFonts w:ascii="Angsana New" w:hAnsi="Angsana New"/>
          <w:sz w:val="30"/>
          <w:szCs w:val="30"/>
          <w:cs/>
        </w:rPr>
        <w:t xml:space="preserve"> ล้านเหรียญ</w:t>
      </w:r>
      <w:r w:rsidR="0011767F" w:rsidRPr="005F0006">
        <w:rPr>
          <w:rFonts w:ascii="Angsana New" w:hAnsi="Angsana New" w:hint="cs"/>
          <w:sz w:val="30"/>
          <w:szCs w:val="30"/>
          <w:cs/>
        </w:rPr>
        <w:t>โครน</w:t>
      </w:r>
      <w:r w:rsidR="0011767F" w:rsidRPr="005F0006">
        <w:rPr>
          <w:rFonts w:ascii="Angsana New" w:hAnsi="Angsana New"/>
          <w:sz w:val="30"/>
          <w:szCs w:val="30"/>
          <w:cs/>
        </w:rPr>
        <w:t>า</w:t>
      </w:r>
      <w:r w:rsidR="0098430E" w:rsidRPr="005F0006">
        <w:rPr>
          <w:rFonts w:ascii="Angsana New" w:hAnsi="Angsana New" w:hint="cs"/>
          <w:sz w:val="30"/>
          <w:szCs w:val="30"/>
          <w:cs/>
        </w:rPr>
        <w:t>สวีเดน</w:t>
      </w:r>
      <w:r w:rsidR="0011767F" w:rsidRPr="005F0006">
        <w:rPr>
          <w:rFonts w:ascii="Angsana New" w:hAnsi="Angsana New"/>
          <w:sz w:val="30"/>
          <w:szCs w:val="30"/>
          <w:cs/>
        </w:rPr>
        <w:t xml:space="preserve"> ด้วยสกุลเงินบาทจำนวนเงิน </w:t>
      </w:r>
      <w:r w:rsidR="000D72D7" w:rsidRPr="005F0006">
        <w:rPr>
          <w:rFonts w:ascii="Angsana New" w:hAnsi="Angsana New"/>
          <w:sz w:val="30"/>
          <w:szCs w:val="30"/>
        </w:rPr>
        <w:t>63</w:t>
      </w:r>
      <w:r w:rsidR="0011767F" w:rsidRPr="005F0006">
        <w:rPr>
          <w:rFonts w:ascii="Angsana New" w:hAnsi="Angsana New"/>
          <w:sz w:val="30"/>
          <w:szCs w:val="30"/>
        </w:rPr>
        <w:t>.</w:t>
      </w:r>
      <w:r w:rsidR="000D72D7" w:rsidRPr="005F0006">
        <w:rPr>
          <w:rFonts w:ascii="Angsana New" w:hAnsi="Angsana New"/>
          <w:sz w:val="30"/>
          <w:szCs w:val="30"/>
        </w:rPr>
        <w:t>54</w:t>
      </w:r>
      <w:r w:rsidR="0011767F" w:rsidRPr="005F0006">
        <w:rPr>
          <w:rFonts w:ascii="Angsana New" w:hAnsi="Angsana New"/>
          <w:sz w:val="30"/>
          <w:szCs w:val="30"/>
        </w:rPr>
        <w:t xml:space="preserve"> </w:t>
      </w:r>
      <w:r w:rsidR="0011767F" w:rsidRPr="005F0006">
        <w:rPr>
          <w:rFonts w:ascii="Angsana New" w:hAnsi="Angsana New"/>
          <w:sz w:val="30"/>
          <w:szCs w:val="30"/>
          <w:cs/>
        </w:rPr>
        <w:t>ล้านบาท สัญญา</w:t>
      </w:r>
      <w:r w:rsidR="0011767F" w:rsidRPr="006B6ED1">
        <w:rPr>
          <w:rFonts w:ascii="Angsana New" w:hAnsi="Angsana New"/>
          <w:sz w:val="30"/>
          <w:szCs w:val="30"/>
          <w:cs/>
        </w:rPr>
        <w:t xml:space="preserve">ดังกล่าวจะสิ้นสุดในเดือนมกราคม </w:t>
      </w:r>
      <w:r w:rsidR="000D72D7" w:rsidRPr="000D72D7">
        <w:rPr>
          <w:rFonts w:ascii="Angsana New" w:hAnsi="Angsana New"/>
          <w:sz w:val="30"/>
          <w:szCs w:val="30"/>
        </w:rPr>
        <w:t>2565</w:t>
      </w:r>
      <w:r w:rsidR="0011767F" w:rsidRPr="00114B92">
        <w:rPr>
          <w:rFonts w:ascii="Angsana New" w:hAnsi="Angsana New" w:hint="cs"/>
          <w:sz w:val="30"/>
          <w:szCs w:val="30"/>
        </w:rPr>
        <w:t xml:space="preserve"> </w:t>
      </w:r>
      <w:r w:rsidR="00787BF6" w:rsidRPr="00D246F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="00787BF6" w:rsidRPr="00D246FB">
        <w:rPr>
          <w:rFonts w:ascii="Angsana New" w:hAnsi="Angsana New"/>
          <w:i/>
          <w:iCs/>
          <w:sz w:val="30"/>
          <w:szCs w:val="30"/>
        </w:rPr>
        <w:t xml:space="preserve">: 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ซื้อสกุลเงินเหรียญสหรัฐอเมริกาจำนวน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56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 ด้วยสกุลเงินบาทจำนวนเงิน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50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54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787BF6"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9BDCAB1" w14:textId="77777777" w:rsidR="00764417" w:rsidRPr="00063EF2" w:rsidRDefault="00764417" w:rsidP="00764417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6115D7F1" w14:textId="77777777" w:rsidR="00587864" w:rsidRPr="00D246FB" w:rsidRDefault="00587864" w:rsidP="00587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620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1E0A2B1E" w14:textId="77777777" w:rsidR="00587864" w:rsidRPr="00063EF2" w:rsidRDefault="00587864" w:rsidP="0058786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724ED54" w14:textId="1F5CD4A9" w:rsidR="00587864" w:rsidRDefault="00587864" w:rsidP="00587864">
      <w:pPr>
        <w:tabs>
          <w:tab w:val="clear" w:pos="454"/>
          <w:tab w:val="clear" w:pos="907"/>
          <w:tab w:val="left" w:pos="900"/>
        </w:tabs>
        <w:ind w:left="16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</w:t>
      </w:r>
      <w:r w:rsidRPr="002442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244246">
        <w:rPr>
          <w:rFonts w:ascii="Angsana New" w:hAnsi="Angsana New" w:hint="cs"/>
          <w:sz w:val="30"/>
          <w:szCs w:val="30"/>
        </w:rPr>
        <w:t xml:space="preserve"> </w:t>
      </w:r>
      <w:r w:rsidR="00764417" w:rsidRPr="00244246">
        <w:rPr>
          <w:rFonts w:ascii="Angsana New" w:hAnsi="Angsana New" w:hint="cs"/>
          <w:sz w:val="30"/>
          <w:szCs w:val="30"/>
          <w:cs/>
        </w:rPr>
        <w:t>ธันวาคม</w:t>
      </w:r>
      <w:r w:rsidRPr="0024424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244246">
        <w:rPr>
          <w:rFonts w:ascii="Angsana New" w:hAnsi="Angsana New" w:hint="cs"/>
          <w:sz w:val="30"/>
          <w:szCs w:val="30"/>
        </w:rPr>
        <w:t xml:space="preserve"> </w:t>
      </w:r>
      <w:r w:rsidRPr="00244246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Pr="00244246">
        <w:rPr>
          <w:rFonts w:ascii="Angsana New" w:hAnsi="Angsana New" w:hint="cs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="00A07806" w:rsidRPr="00244246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421</w:t>
      </w:r>
      <w:r w:rsidR="00A07806" w:rsidRPr="00244246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40</w:t>
      </w:r>
      <w:r w:rsidRPr="00244246">
        <w:rPr>
          <w:rFonts w:ascii="Angsana New" w:hAnsi="Angsana New" w:hint="cs"/>
          <w:sz w:val="30"/>
          <w:szCs w:val="30"/>
          <w:cs/>
        </w:rPr>
        <w:t xml:space="preserve"> ล้านบาท สกุลเงินเยนเป็นจำนวนเงินรวม </w:t>
      </w:r>
      <w:r w:rsidR="000D72D7" w:rsidRPr="000D72D7">
        <w:rPr>
          <w:rFonts w:ascii="Angsana New" w:hAnsi="Angsana New"/>
          <w:sz w:val="30"/>
          <w:szCs w:val="30"/>
        </w:rPr>
        <w:t>15</w:t>
      </w:r>
      <w:r w:rsidR="00DE23F2" w:rsidRPr="00244246">
        <w:rPr>
          <w:rFonts w:ascii="Angsana New" w:hAnsi="Angsana New"/>
          <w:sz w:val="30"/>
          <w:szCs w:val="30"/>
        </w:rPr>
        <w:t>,</w:t>
      </w:r>
      <w:r w:rsidR="000D72D7" w:rsidRPr="000D72D7">
        <w:rPr>
          <w:rFonts w:ascii="Angsana New" w:hAnsi="Angsana New"/>
          <w:sz w:val="30"/>
          <w:szCs w:val="30"/>
        </w:rPr>
        <w:t>000</w:t>
      </w:r>
      <w:r w:rsidR="00A07806" w:rsidRPr="00244246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00</w:t>
      </w:r>
      <w:r w:rsidR="00764417" w:rsidRPr="00244246">
        <w:rPr>
          <w:rFonts w:ascii="Angsana New" w:hAnsi="Angsana New"/>
          <w:sz w:val="30"/>
          <w:szCs w:val="30"/>
        </w:rPr>
        <w:t xml:space="preserve"> </w:t>
      </w:r>
      <w:r w:rsidRPr="00244246">
        <w:rPr>
          <w:rFonts w:ascii="Angsana New" w:hAnsi="Angsana New" w:hint="cs"/>
          <w:sz w:val="30"/>
          <w:szCs w:val="30"/>
          <w:cs/>
        </w:rPr>
        <w:t>ล้านเยน และสกุลเหรียญออสเตรเลีย</w:t>
      </w:r>
      <w:r w:rsidRPr="00A16E63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0D72D7" w:rsidRPr="000D72D7">
        <w:rPr>
          <w:rFonts w:ascii="Angsana New" w:hAnsi="Angsana New"/>
          <w:sz w:val="30"/>
          <w:szCs w:val="30"/>
        </w:rPr>
        <w:t>445</w:t>
      </w:r>
      <w:r w:rsidR="00DE23F2" w:rsidRPr="00A16E63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29</w:t>
      </w:r>
      <w:r w:rsidR="00764417" w:rsidRPr="00A16E63">
        <w:rPr>
          <w:rFonts w:ascii="Angsana New" w:hAnsi="Angsana New"/>
          <w:sz w:val="30"/>
          <w:szCs w:val="30"/>
        </w:rPr>
        <w:t xml:space="preserve"> </w:t>
      </w:r>
      <w:r w:rsidRPr="00A16E63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="00A16E63">
        <w:rPr>
          <w:rFonts w:ascii="Angsana New" w:hAnsi="Angsana New" w:hint="cs"/>
          <w:sz w:val="30"/>
          <w:szCs w:val="30"/>
          <w:cs/>
        </w:rPr>
        <w:t>และสกุลเงินเหรียญสหรัฐอเมริกา เป็นจำนวนรวม</w:t>
      </w:r>
      <w:r w:rsidR="00A16E63">
        <w:rPr>
          <w:rFonts w:ascii="Angsana New" w:hAnsi="Angsana New"/>
          <w:sz w:val="30"/>
          <w:szCs w:val="30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157</w:t>
      </w:r>
      <w:r w:rsidR="00A16E63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12</w:t>
      </w:r>
      <w:r w:rsidR="00A16E63">
        <w:rPr>
          <w:rFonts w:ascii="Angsana New" w:hAnsi="Angsana New"/>
          <w:sz w:val="30"/>
          <w:szCs w:val="30"/>
        </w:rPr>
        <w:t xml:space="preserve"> </w:t>
      </w:r>
      <w:r w:rsidR="00A16E63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 w:rsidR="00D5594C"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D5594C" w:rsidRPr="00D246F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2563</w:t>
      </w:r>
      <w:r w:rsidR="00D5594C" w:rsidRPr="00D246FB">
        <w:rPr>
          <w:rFonts w:ascii="Angsana New" w:hAnsi="Angsana New"/>
          <w:i/>
          <w:iCs/>
          <w:sz w:val="30"/>
          <w:szCs w:val="30"/>
        </w:rPr>
        <w:t xml:space="preserve">: 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</w:t>
      </w:r>
      <w:r w:rsidR="003634DF" w:rsidRPr="00D246FB">
        <w:rPr>
          <w:rFonts w:ascii="Angsana New" w:hAnsi="Angsana New"/>
          <w:i/>
          <w:iCs/>
          <w:sz w:val="30"/>
          <w:szCs w:val="30"/>
        </w:rPr>
        <w:t>,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823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45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ล้านบาท สกุลเงินเยนเป็นจำนวนเงินรวม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15</w:t>
      </w:r>
      <w:r w:rsidR="003634DF" w:rsidRPr="00D246FB">
        <w:rPr>
          <w:rFonts w:ascii="Angsana New" w:hAnsi="Angsana New"/>
          <w:i/>
          <w:iCs/>
          <w:sz w:val="30"/>
          <w:szCs w:val="30"/>
        </w:rPr>
        <w:t>,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000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490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24</w:t>
      </w:r>
      <w:r w:rsidR="003634DF" w:rsidRPr="00D246FB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ล้านเหรียญออสเตรเลีย</w:t>
      </w:r>
      <w:r w:rsidR="003634DF"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EB1514F" w14:textId="77777777" w:rsidR="008537DE" w:rsidRPr="00D246FB" w:rsidRDefault="008537DE" w:rsidP="00267A96">
      <w:pPr>
        <w:tabs>
          <w:tab w:val="clear" w:pos="454"/>
        </w:tabs>
        <w:ind w:left="1620"/>
        <w:jc w:val="thaiDistribute"/>
        <w:rPr>
          <w:rFonts w:ascii="Angsana New" w:hAnsi="Angsana New"/>
          <w:sz w:val="30"/>
          <w:szCs w:val="30"/>
        </w:rPr>
      </w:pPr>
    </w:p>
    <w:p w14:paraId="63891A77" w14:textId="77777777" w:rsidR="008537DE" w:rsidRPr="00063EF2" w:rsidRDefault="008537DE" w:rsidP="00D7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 w:hanging="90"/>
        <w:rPr>
          <w:rFonts w:ascii="Angsana New" w:hAnsi="Angsana New"/>
          <w:b/>
          <w:b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DC92E1C" w14:textId="77777777" w:rsidR="008537DE" w:rsidRPr="00063EF2" w:rsidRDefault="008537DE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9FAAAB5" w14:textId="714324D0" w:rsidR="00267A96" w:rsidRPr="00063EF2" w:rsidRDefault="008537DE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D72D7" w:rsidRPr="000D72D7">
        <w:rPr>
          <w:rFonts w:ascii="Angsana New" w:hAnsi="Angsana New"/>
          <w:sz w:val="30"/>
          <w:szCs w:val="30"/>
          <w:lang w:val="en-US" w:bidi="th-TH"/>
        </w:rPr>
        <w:t>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%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063EF2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54697B" w:rsidRPr="00063EF2">
        <w:rPr>
          <w:rFonts w:ascii="Angsana New" w:hAnsi="Angsana New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73C6FC" w14:textId="77777777" w:rsidR="0054697B" w:rsidRPr="00063EF2" w:rsidRDefault="0054697B" w:rsidP="00E64444">
      <w:pPr>
        <w:pStyle w:val="block"/>
        <w:tabs>
          <w:tab w:val="left" w:pos="1080"/>
        </w:tabs>
        <w:spacing w:after="0" w:line="240" w:lineRule="atLeast"/>
        <w:ind w:left="162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19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180"/>
        <w:gridCol w:w="1170"/>
        <w:gridCol w:w="180"/>
        <w:gridCol w:w="1262"/>
        <w:gridCol w:w="180"/>
        <w:gridCol w:w="1258"/>
      </w:tblGrid>
      <w:tr w:rsidR="0054697B" w:rsidRPr="00D246FB" w14:paraId="4C4BFA80" w14:textId="77777777" w:rsidTr="00D11C39">
        <w:tc>
          <w:tcPr>
            <w:tcW w:w="2700" w:type="dxa"/>
            <w:vAlign w:val="bottom"/>
          </w:tcPr>
          <w:p w14:paraId="64A5743B" w14:textId="77777777" w:rsidR="0054697B" w:rsidRPr="00063EF2" w:rsidRDefault="0054697B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3A68EE99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6964463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CA7DE1" w14:textId="77777777" w:rsidR="0054697B" w:rsidRPr="00063EF2" w:rsidRDefault="0054697B" w:rsidP="008537DE">
            <w:pPr>
              <w:pStyle w:val="NoSpacing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C4B03"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37DE" w:rsidRPr="00D246FB" w14:paraId="12CC12AC" w14:textId="77777777" w:rsidTr="00D11C39">
        <w:tc>
          <w:tcPr>
            <w:tcW w:w="2700" w:type="dxa"/>
            <w:vAlign w:val="bottom"/>
            <w:hideMark/>
          </w:tcPr>
          <w:p w14:paraId="19D5F192" w14:textId="77777777" w:rsidR="008537DE" w:rsidRPr="00063EF2" w:rsidRDefault="0054697B" w:rsidP="0054697B">
            <w:pPr>
              <w:pStyle w:val="NoSpacing"/>
              <w:ind w:right="-1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  <w:hideMark/>
          </w:tcPr>
          <w:p w14:paraId="3FA12530" w14:textId="61F789FD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0D72D7" w:rsidRPr="000D72D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241C704A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20C9627" w14:textId="6A1A07C1" w:rsidR="008537DE" w:rsidRPr="00063EF2" w:rsidRDefault="008537DE" w:rsidP="00062430">
            <w:pPr>
              <w:pStyle w:val="Pa38"/>
              <w:ind w:hanging="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0D72D7" w:rsidRPr="000D72D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7E95D1D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EA6009E" w14:textId="6D1F1C53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0D72D7" w:rsidRPr="000D72D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1729A7F" w14:textId="77777777" w:rsidR="008537DE" w:rsidRPr="00063EF2" w:rsidRDefault="008537DE" w:rsidP="00062430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49DBF98" w14:textId="417EB2E9" w:rsidR="008537DE" w:rsidRPr="00063EF2" w:rsidRDefault="008537DE" w:rsidP="00062430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0D72D7" w:rsidRPr="000D72D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63EF2">
              <w:rPr>
                <w:rFonts w:ascii="Angsana New" w:hAnsi="Angsana New"/>
                <w:bCs/>
                <w:sz w:val="30"/>
                <w:szCs w:val="30"/>
              </w:rPr>
              <w:t>%</w:t>
            </w:r>
          </w:p>
        </w:tc>
      </w:tr>
      <w:tr w:rsidR="008537DE" w:rsidRPr="00D246FB" w14:paraId="26D31F6F" w14:textId="77777777" w:rsidTr="00D11C39">
        <w:tc>
          <w:tcPr>
            <w:tcW w:w="2700" w:type="dxa"/>
            <w:vAlign w:val="bottom"/>
          </w:tcPr>
          <w:p w14:paraId="39F50BE7" w14:textId="77777777" w:rsidR="008537DE" w:rsidRPr="00063EF2" w:rsidRDefault="008537DE" w:rsidP="008537D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08D67856" w14:textId="77777777" w:rsidR="008537DE" w:rsidRPr="00063EF2" w:rsidRDefault="008537DE" w:rsidP="008537D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764417"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63E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537DE" w:rsidRPr="00D246FB" w14:paraId="7E5313F0" w14:textId="77777777" w:rsidTr="00D11C39">
        <w:tc>
          <w:tcPr>
            <w:tcW w:w="2700" w:type="dxa"/>
            <w:vAlign w:val="bottom"/>
          </w:tcPr>
          <w:p w14:paraId="0C69B4E7" w14:textId="15C17BD5" w:rsidR="008537DE" w:rsidRPr="00063EF2" w:rsidRDefault="000D72D7" w:rsidP="008537D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E4DB1A6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A4FBD5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DDBA3" w14:textId="77777777" w:rsidR="008537DE" w:rsidRPr="00063EF2" w:rsidRDefault="008537DE" w:rsidP="00E64444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C00470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76F8DA" w14:textId="77777777" w:rsidR="008537DE" w:rsidRPr="00063EF2" w:rsidRDefault="008537DE" w:rsidP="008519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5BDEE" w14:textId="77777777" w:rsidR="008537DE" w:rsidRPr="00063EF2" w:rsidRDefault="008537DE" w:rsidP="00E64444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C41B2C" w14:textId="77777777" w:rsidR="008537DE" w:rsidRPr="00063EF2" w:rsidRDefault="008537DE" w:rsidP="00054A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222" w:rsidRPr="00D246FB" w14:paraId="435FB729" w14:textId="77777777" w:rsidTr="00D11C39">
        <w:tc>
          <w:tcPr>
            <w:tcW w:w="2700" w:type="dxa"/>
            <w:vAlign w:val="bottom"/>
          </w:tcPr>
          <w:p w14:paraId="5430DDCA" w14:textId="77777777" w:rsidR="000B7222" w:rsidRPr="00063EF2" w:rsidRDefault="000B7222" w:rsidP="000B722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71B980A5" w14:textId="77777777" w:rsidR="000B7222" w:rsidRPr="00063EF2" w:rsidRDefault="000B7222" w:rsidP="000B722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74893A37" w14:textId="22CE7649" w:rsidR="000B7222" w:rsidRPr="00ED29E6" w:rsidRDefault="000B7222" w:rsidP="000B722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="00226467">
              <w:rPr>
                <w:rFonts w:ascii="Angsana New" w:hAnsi="Angsana New"/>
                <w:sz w:val="30"/>
                <w:szCs w:val="30"/>
              </w:rPr>
              <w:t>7,762</w:t>
            </w:r>
            <w:r w:rsidRPr="00ED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8B4EFC" w14:textId="77777777" w:rsidR="000B7222" w:rsidRPr="00ED29E6" w:rsidRDefault="000B7222" w:rsidP="000B722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61EEE4" w14:textId="3072A004" w:rsidR="000B7222" w:rsidRPr="00ED29E6" w:rsidRDefault="000D72D7" w:rsidP="000B7222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19</w:t>
            </w:r>
            <w:r w:rsidR="00226467">
              <w:rPr>
                <w:rFonts w:ascii="Angsana New" w:hAnsi="Angsana New"/>
                <w:sz w:val="30"/>
                <w:szCs w:val="30"/>
              </w:rPr>
              <w:t>7,762</w:t>
            </w:r>
          </w:p>
        </w:tc>
        <w:tc>
          <w:tcPr>
            <w:tcW w:w="180" w:type="dxa"/>
            <w:vAlign w:val="bottom"/>
          </w:tcPr>
          <w:p w14:paraId="7E167665" w14:textId="77777777" w:rsidR="000B7222" w:rsidRPr="00ED29E6" w:rsidRDefault="000B7222" w:rsidP="000B722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EC8EB2A" w14:textId="3410C858" w:rsidR="000B7222" w:rsidRPr="00ED29E6" w:rsidRDefault="000D72D7" w:rsidP="00810B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10</w:t>
            </w:r>
            <w:r w:rsidR="00ED29E6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80" w:type="dxa"/>
            <w:vAlign w:val="bottom"/>
          </w:tcPr>
          <w:p w14:paraId="3CF28871" w14:textId="77777777" w:rsidR="000B7222" w:rsidRPr="00ED29E6" w:rsidRDefault="000B7222" w:rsidP="000B722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F693D41" w14:textId="4B735EE6" w:rsidR="000B7222" w:rsidRPr="00ED29E6" w:rsidRDefault="00ED29E6" w:rsidP="000B72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9E6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10</w:t>
            </w:r>
            <w:r w:rsidR="000B7222" w:rsidRPr="00ED29E6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845</w:t>
            </w:r>
            <w:r w:rsidRPr="00ED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3F2" w:rsidRPr="00D246FB" w14:paraId="0649F9BD" w14:textId="77777777" w:rsidTr="00D11C39">
        <w:tc>
          <w:tcPr>
            <w:tcW w:w="2700" w:type="dxa"/>
            <w:vAlign w:val="bottom"/>
          </w:tcPr>
          <w:p w14:paraId="4A0283D9" w14:textId="77777777" w:rsidR="00DE23F2" w:rsidRPr="00063EF2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5D890182" w14:textId="4CA41E95" w:rsidR="00DE23F2" w:rsidRPr="00063EF2" w:rsidRDefault="00CF098A" w:rsidP="00CF098A">
            <w:pPr>
              <w:pStyle w:val="NoSpacing"/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80" w:type="dxa"/>
            <w:vAlign w:val="bottom"/>
          </w:tcPr>
          <w:p w14:paraId="6C0BC4B8" w14:textId="77777777" w:rsidR="00DE23F2" w:rsidRPr="00063EF2" w:rsidRDefault="00DE23F2" w:rsidP="00CF098A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6C7A6" w14:textId="1887E373" w:rsidR="00DE23F2" w:rsidRPr="00063EF2" w:rsidRDefault="00CF098A" w:rsidP="00CF098A">
            <w:pPr>
              <w:pStyle w:val="NoSpacing"/>
              <w:tabs>
                <w:tab w:val="clear" w:pos="907"/>
                <w:tab w:val="left" w:pos="7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(542)</w:t>
            </w:r>
          </w:p>
        </w:tc>
        <w:tc>
          <w:tcPr>
            <w:tcW w:w="180" w:type="dxa"/>
            <w:vAlign w:val="bottom"/>
          </w:tcPr>
          <w:p w14:paraId="3FA5E812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C4E04A" w14:textId="24E34B9B" w:rsidR="00DE23F2" w:rsidRPr="00063EF2" w:rsidRDefault="00DE23F2" w:rsidP="00810B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0" w:hanging="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DD6A59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245AEA6" w14:textId="3ED84104" w:rsidR="00DE23F2" w:rsidRPr="00063EF2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23F2" w:rsidRPr="00D246FB" w14:paraId="3F0BCB98" w14:textId="77777777" w:rsidTr="00D11C39">
        <w:tc>
          <w:tcPr>
            <w:tcW w:w="2700" w:type="dxa"/>
            <w:vAlign w:val="bottom"/>
          </w:tcPr>
          <w:p w14:paraId="5EFE7C8F" w14:textId="77777777" w:rsidR="00DE23F2" w:rsidRPr="00FB4843" w:rsidRDefault="00DE23F2" w:rsidP="00DE23F2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FD5CED" w14:textId="77777777" w:rsidR="00DE23F2" w:rsidRPr="00FB4843" w:rsidRDefault="00DE23F2" w:rsidP="00DE23F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E2EE48" w14:textId="77777777" w:rsidR="00DE23F2" w:rsidRPr="00FB4843" w:rsidRDefault="00DE23F2" w:rsidP="00DE23F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DBEF22" w14:textId="77777777" w:rsidR="00DE23F2" w:rsidRPr="00FB4843" w:rsidRDefault="00DE23F2" w:rsidP="00DE23F2">
            <w:pPr>
              <w:pStyle w:val="NoSpacing"/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71E748" w14:textId="77777777" w:rsidR="00DE23F2" w:rsidRPr="00FB4843" w:rsidRDefault="00DE23F2" w:rsidP="00DE23F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25C29FA2" w14:textId="77777777" w:rsidR="00DE23F2" w:rsidRPr="00FB4843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672C199" w14:textId="77777777" w:rsidR="00DE23F2" w:rsidRPr="00FB4843" w:rsidRDefault="00DE23F2" w:rsidP="00DE23F2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6B79E9D0" w14:textId="77777777" w:rsidR="00DE23F2" w:rsidRPr="00FB4843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23F2" w:rsidRPr="00D246FB" w14:paraId="79259613" w14:textId="77777777" w:rsidTr="00D11C39">
        <w:tc>
          <w:tcPr>
            <w:tcW w:w="2700" w:type="dxa"/>
            <w:vAlign w:val="bottom"/>
          </w:tcPr>
          <w:p w14:paraId="428E69F3" w14:textId="4A730909" w:rsidR="00DE23F2" w:rsidRPr="00063EF2" w:rsidRDefault="000D72D7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6C83600C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08A539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72EBB" w14:textId="77777777" w:rsidR="00DE23F2" w:rsidRPr="00063EF2" w:rsidRDefault="00DE23F2" w:rsidP="00DE23F2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88B086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E8D06E" w14:textId="77777777" w:rsidR="00DE23F2" w:rsidRPr="00063EF2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90FE4E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78B0DA" w14:textId="77777777" w:rsidR="00DE23F2" w:rsidRPr="00063EF2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3F2" w:rsidRPr="00D246FB" w14:paraId="03CDE3F8" w14:textId="77777777" w:rsidTr="00D11C39">
        <w:tc>
          <w:tcPr>
            <w:tcW w:w="2700" w:type="dxa"/>
            <w:vAlign w:val="bottom"/>
          </w:tcPr>
          <w:p w14:paraId="31FB52E9" w14:textId="77777777" w:rsidR="00DE23F2" w:rsidRPr="00063EF2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11A87FCD" w14:textId="77777777" w:rsidR="00DE23F2" w:rsidRPr="00063EF2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ดอกเบี้ยผันแปร</w:t>
            </w:r>
          </w:p>
        </w:tc>
        <w:tc>
          <w:tcPr>
            <w:tcW w:w="1260" w:type="dxa"/>
            <w:vAlign w:val="bottom"/>
          </w:tcPr>
          <w:p w14:paraId="083B9612" w14:textId="29249FDA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145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043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0F8E5A9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8F7C48" w14:textId="33821E11" w:rsidR="00DE23F2" w:rsidRPr="00063EF2" w:rsidRDefault="000D72D7" w:rsidP="00DE23F2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145</w:t>
            </w:r>
            <w:r w:rsidR="00DE23F2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180" w:type="dxa"/>
            <w:vAlign w:val="bottom"/>
          </w:tcPr>
          <w:p w14:paraId="769FA19B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07B423" w14:textId="0FD40945" w:rsidR="00DE23F2" w:rsidRPr="00063EF2" w:rsidRDefault="000D72D7" w:rsidP="00542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="00DE23F2"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80" w:type="dxa"/>
            <w:vAlign w:val="bottom"/>
          </w:tcPr>
          <w:p w14:paraId="7396943A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2C17C63" w14:textId="1074F2A2" w:rsidR="00DE23F2" w:rsidRPr="00063EF2" w:rsidRDefault="00DE23F2" w:rsidP="00810B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8</w:t>
            </w:r>
            <w:r w:rsidRPr="00063EF2">
              <w:rPr>
                <w:rFonts w:ascii="Angsana New" w:hAnsi="Angsana New"/>
                <w:sz w:val="30"/>
                <w:szCs w:val="30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277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3F2" w:rsidRPr="00D246FB" w14:paraId="28005CE2" w14:textId="77777777" w:rsidTr="00D11C39">
        <w:tc>
          <w:tcPr>
            <w:tcW w:w="2700" w:type="dxa"/>
            <w:vAlign w:val="bottom"/>
            <w:hideMark/>
          </w:tcPr>
          <w:p w14:paraId="0CAF5A44" w14:textId="77777777" w:rsidR="00DE23F2" w:rsidRPr="00063EF2" w:rsidRDefault="00DE23F2" w:rsidP="00DE23F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26ACE2" w14:textId="2197D4CE" w:rsidR="00DE23F2" w:rsidRPr="00063EF2" w:rsidRDefault="000D72D7" w:rsidP="00DE23F2">
            <w:pPr>
              <w:pStyle w:val="NoSpacing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6CC32D32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A9C1DD" w14:textId="1976FD04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</w:rPr>
              <w:t>236</w:t>
            </w:r>
            <w:r w:rsidRPr="00063E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7F07F1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6960550E" w14:textId="77777777" w:rsidR="00DE23F2" w:rsidRPr="00063EF2" w:rsidRDefault="00DE23F2" w:rsidP="00810B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0" w:hanging="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ABF63E" w14:textId="77777777" w:rsidR="00DE23F2" w:rsidRPr="00063EF2" w:rsidRDefault="00DE23F2" w:rsidP="00DE23F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73128189" w14:textId="77777777" w:rsidR="00DE23F2" w:rsidRPr="00063EF2" w:rsidRDefault="00DE23F2" w:rsidP="00DE23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F8042C" w14:textId="12CFD1DE" w:rsidR="0055094D" w:rsidRDefault="0055094D" w:rsidP="00E64444">
      <w:pPr>
        <w:pStyle w:val="block"/>
        <w:tabs>
          <w:tab w:val="left" w:pos="810"/>
        </w:tabs>
        <w:spacing w:after="0" w:line="240" w:lineRule="atLeast"/>
        <w:ind w:left="1530" w:right="-7" w:firstLine="90"/>
        <w:jc w:val="both"/>
        <w:rPr>
          <w:rFonts w:ascii="Angsana New" w:hAnsi="Angsana New"/>
          <w:sz w:val="30"/>
          <w:szCs w:val="30"/>
          <w:lang w:val="en-US"/>
        </w:rPr>
      </w:pPr>
    </w:p>
    <w:p w14:paraId="35C4DD0F" w14:textId="77777777" w:rsidR="009A706F" w:rsidRPr="00063EF2" w:rsidRDefault="009A706F" w:rsidP="005125F4">
      <w:pPr>
        <w:pStyle w:val="ListParagraph"/>
        <w:numPr>
          <w:ilvl w:val="1"/>
          <w:numId w:val="18"/>
        </w:numPr>
        <w:tabs>
          <w:tab w:val="clear" w:pos="454"/>
          <w:tab w:val="clear" w:pos="504"/>
          <w:tab w:val="left" w:pos="630"/>
          <w:tab w:val="num" w:pos="1170"/>
        </w:tabs>
        <w:spacing w:line="240" w:lineRule="auto"/>
        <w:ind w:left="720" w:hanging="540"/>
        <w:rPr>
          <w:rFonts w:ascii="Angsana New" w:hAnsi="Angsana New"/>
          <w:i/>
          <w:iCs/>
          <w:sz w:val="30"/>
          <w:szCs w:val="30"/>
        </w:rPr>
      </w:pPr>
      <w:r w:rsidRPr="00063EF2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</w:t>
      </w:r>
    </w:p>
    <w:p w14:paraId="5C615074" w14:textId="77777777" w:rsidR="005C4B03" w:rsidRPr="00063EF2" w:rsidRDefault="005C4B03" w:rsidP="005C4B03">
      <w:pPr>
        <w:pStyle w:val="ListParagraph"/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</w:p>
    <w:p w14:paraId="1C586156" w14:textId="6D5E87EA" w:rsidR="005C4B03" w:rsidRPr="00063EF2" w:rsidRDefault="005C4B03" w:rsidP="005125F4">
      <w:pPr>
        <w:pStyle w:val="ListParagraph"/>
        <w:spacing w:line="240" w:lineRule="auto"/>
        <w:ind w:left="504" w:firstLine="126"/>
        <w:rPr>
          <w:rFonts w:ascii="Angsana New" w:hAnsi="Angsana New"/>
          <w:i/>
          <w:iCs/>
          <w:sz w:val="30"/>
          <w:szCs w:val="30"/>
          <w:cs/>
        </w:rPr>
      </w:pPr>
      <w:r w:rsidRPr="00063EF2">
        <w:rPr>
          <w:rFonts w:ascii="Angsana New" w:hAnsi="Angsana New" w:hint="cs"/>
          <w:i/>
          <w:iCs/>
          <w:sz w:val="30"/>
          <w:szCs w:val="30"/>
          <w:cs/>
        </w:rPr>
        <w:t>(ค</w:t>
      </w:r>
      <w:r w:rsidRPr="00063EF2">
        <w:rPr>
          <w:rFonts w:ascii="Angsana New" w:hAnsi="Angsana New"/>
          <w:i/>
          <w:iCs/>
          <w:sz w:val="30"/>
          <w:szCs w:val="30"/>
        </w:rPr>
        <w:t>.</w:t>
      </w:r>
      <w:r w:rsidR="000D72D7" w:rsidRPr="000D72D7">
        <w:rPr>
          <w:rFonts w:ascii="Angsana New" w:hAnsi="Angsana New"/>
          <w:i/>
          <w:iCs/>
          <w:sz w:val="30"/>
          <w:szCs w:val="30"/>
        </w:rPr>
        <w:t>1</w:t>
      </w:r>
      <w:r w:rsidRPr="00063EF2">
        <w:rPr>
          <w:rFonts w:ascii="Angsana New" w:hAnsi="Angsana New" w:hint="cs"/>
          <w:i/>
          <w:iCs/>
          <w:sz w:val="30"/>
          <w:szCs w:val="30"/>
          <w:cs/>
        </w:rPr>
        <w:t>) การป้องกันความเสี่ยงในกระแสเงินสด</w:t>
      </w:r>
    </w:p>
    <w:p w14:paraId="059AE900" w14:textId="77777777" w:rsidR="009A706F" w:rsidRPr="00063EF2" w:rsidRDefault="009A706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2E966CA" w14:textId="048545FD" w:rsidR="00F235F3" w:rsidRPr="00063EF2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  <w:lang w:val="en-US" w:bidi="th-TH"/>
        </w:rPr>
        <w:t>31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  <w:lang w:val="en-US" w:bidi="th-TH"/>
        </w:rPr>
        <w:t>2564</w:t>
      </w:r>
      <w:r w:rsidRPr="00063E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กลุ่มบริษัทถือเครื่องมือทางการเงินเหล่านี้เพื่อป้องกันความเสี่ยง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จาก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การเปลี่ยนแปลง</w:t>
      </w:r>
      <w:r w:rsidR="005C4B03" w:rsidRPr="00063EF2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063EF2">
        <w:rPr>
          <w:rFonts w:ascii="Angsana New" w:hAnsi="Angsana New"/>
          <w:sz w:val="30"/>
          <w:szCs w:val="30"/>
          <w:cs/>
          <w:lang w:val="en-US" w:bidi="th-TH"/>
        </w:rPr>
        <w:t>อัตราดอกเบี้ย</w:t>
      </w:r>
    </w:p>
    <w:p w14:paraId="6F19194A" w14:textId="77777777" w:rsidR="006711BA" w:rsidRPr="00063EF2" w:rsidRDefault="006711BA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02" w:type="dxa"/>
        <w:tblInd w:w="990" w:type="dxa"/>
        <w:tblLook w:val="04A0" w:firstRow="1" w:lastRow="0" w:firstColumn="1" w:lastColumn="0" w:noHBand="0" w:noVBand="1"/>
      </w:tblPr>
      <w:tblGrid>
        <w:gridCol w:w="2610"/>
        <w:gridCol w:w="935"/>
        <w:gridCol w:w="230"/>
        <w:gridCol w:w="1015"/>
        <w:gridCol w:w="240"/>
        <w:gridCol w:w="820"/>
        <w:gridCol w:w="248"/>
        <w:gridCol w:w="935"/>
        <w:gridCol w:w="229"/>
        <w:gridCol w:w="961"/>
        <w:gridCol w:w="249"/>
        <w:gridCol w:w="930"/>
      </w:tblGrid>
      <w:tr w:rsidR="00AF02D9" w:rsidRPr="00BE758C" w14:paraId="31AF4FC7" w14:textId="77777777" w:rsidTr="005125F4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0EC17C8" w14:textId="77777777" w:rsidR="00AF02D9" w:rsidRPr="00063EF2" w:rsidRDefault="00AF02D9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6792" w:type="dxa"/>
            <w:gridSpan w:val="11"/>
            <w:shd w:val="clear" w:color="auto" w:fill="auto"/>
          </w:tcPr>
          <w:p w14:paraId="6C591CB5" w14:textId="77777777" w:rsidR="00AF02D9" w:rsidRPr="00063EF2" w:rsidRDefault="00AF02D9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63E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63E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C57756" w:rsidRPr="00BE758C" w14:paraId="679435C9" w14:textId="77777777" w:rsidTr="005125F4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D94613B" w14:textId="2D15EF81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shd w:val="clear" w:color="auto" w:fill="E0E0E0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3062E967" w14:textId="69FF4D8B" w:rsidR="00A52A0F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5DA0ED82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304" w:type="dxa"/>
            <w:gridSpan w:val="5"/>
            <w:shd w:val="clear" w:color="auto" w:fill="auto"/>
          </w:tcPr>
          <w:p w14:paraId="01C46CF2" w14:textId="1F9E7299" w:rsidR="00A52A0F" w:rsidRPr="00063EF2" w:rsidRDefault="000D72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D72D7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C57756" w:rsidRPr="00BE758C" w14:paraId="6A9183D6" w14:textId="77777777" w:rsidTr="005125F4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BE050DD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shd w:val="clear" w:color="auto" w:fill="auto"/>
            <w:vAlign w:val="bottom"/>
          </w:tcPr>
          <w:p w14:paraId="278B0DE5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1CA0DB57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304" w:type="dxa"/>
            <w:gridSpan w:val="5"/>
            <w:shd w:val="clear" w:color="auto" w:fill="auto"/>
          </w:tcPr>
          <w:p w14:paraId="620B6794" w14:textId="77777777" w:rsidR="00A52A0F" w:rsidRPr="00063EF2" w:rsidRDefault="00F461D6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C57756" w:rsidRPr="00BE758C" w14:paraId="60D0CC3E" w14:textId="77777777" w:rsidTr="005125F4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6B7B983C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F8C1A6C" w14:textId="2E3E18A6" w:rsidR="00A52A0F" w:rsidRPr="00FB4843" w:rsidRDefault="00A52A0F" w:rsidP="00063EF2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CDE9F57" w14:textId="77777777" w:rsidR="00A52A0F" w:rsidRPr="00FB4843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3939B0E" w14:textId="7899E800" w:rsidR="00A52A0F" w:rsidRPr="00FB4843" w:rsidRDefault="00A52A0F" w:rsidP="00FB484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B048BF" w14:textId="77777777" w:rsidR="00A52A0F" w:rsidRPr="00FB4843" w:rsidRDefault="00A52A0F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5E38700" w14:textId="42189F0D" w:rsidR="00A52A0F" w:rsidRPr="00FB4843" w:rsidRDefault="00A52A0F" w:rsidP="00FB4843">
            <w:pPr>
              <w:pStyle w:val="block"/>
              <w:spacing w:after="0" w:line="240" w:lineRule="atLeast"/>
              <w:ind w:left="-83" w:right="-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14BEED02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B972FAD" w14:textId="24CF6653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ภายใน </w:t>
            </w:r>
            <w:r w:rsidR="00F461D6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20D0AC3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962D20C" w14:textId="5299DA7B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F211643" w14:textId="77777777" w:rsidR="00A52A0F" w:rsidRPr="00FB4843" w:rsidRDefault="00A52A0F" w:rsidP="00063EF2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35FE494" w14:textId="2FD564E6" w:rsidR="00A52A0F" w:rsidRPr="00FB4843" w:rsidRDefault="00A52A0F" w:rsidP="00063EF2">
            <w:pPr>
              <w:pStyle w:val="block"/>
              <w:spacing w:after="0" w:line="240" w:lineRule="atLeast"/>
              <w:ind w:left="-83" w:right="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062430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="000D72D7"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FB484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FB484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A52A0F" w:rsidRPr="00BE758C" w14:paraId="06776410" w14:textId="77777777" w:rsidTr="005125F4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4538557E" w14:textId="7777777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92" w:type="dxa"/>
            <w:gridSpan w:val="11"/>
            <w:shd w:val="clear" w:color="auto" w:fill="auto"/>
            <w:vAlign w:val="bottom"/>
          </w:tcPr>
          <w:p w14:paraId="1D349CFD" w14:textId="77777777" w:rsidR="00A52A0F" w:rsidRPr="00FB4843" w:rsidRDefault="00A52A0F" w:rsidP="00FB4843">
            <w:pPr>
              <w:pStyle w:val="block"/>
              <w:spacing w:after="0" w:line="240" w:lineRule="atLeast"/>
              <w:ind w:left="-8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FB484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57756" w:rsidRPr="00BE758C" w14:paraId="336ABCCB" w14:textId="77777777" w:rsidTr="005125F4">
        <w:tc>
          <w:tcPr>
            <w:tcW w:w="2610" w:type="dxa"/>
            <w:shd w:val="clear" w:color="auto" w:fill="auto"/>
            <w:vAlign w:val="bottom"/>
          </w:tcPr>
          <w:p w14:paraId="2D467E99" w14:textId="77777777" w:rsidR="00A52A0F" w:rsidRPr="00063EF2" w:rsidRDefault="00A52A0F" w:rsidP="00063EF2">
            <w:pPr>
              <w:pStyle w:val="block"/>
              <w:spacing w:after="0" w:line="240" w:lineRule="atLeast"/>
              <w:ind w:left="164" w:hanging="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47383AF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5E8F8AB8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3C98CE2" w14:textId="77777777" w:rsidR="00A52A0F" w:rsidRPr="00FB4843" w:rsidRDefault="00A52A0F" w:rsidP="00FB484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2EA45A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663D9E6" w14:textId="77777777" w:rsidR="00A52A0F" w:rsidRPr="00FB4843" w:rsidRDefault="00A52A0F" w:rsidP="00FB484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1FAB3827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</w:tcPr>
          <w:p w14:paraId="069603B8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</w:tcPr>
          <w:p w14:paraId="44194B43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</w:tcPr>
          <w:p w14:paraId="196923A2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7188AC9B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23529D56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7756" w:rsidRPr="00BE758C" w14:paraId="0B691BAA" w14:textId="77777777" w:rsidTr="005125F4">
        <w:tc>
          <w:tcPr>
            <w:tcW w:w="2610" w:type="dxa"/>
            <w:shd w:val="clear" w:color="auto" w:fill="auto"/>
            <w:vAlign w:val="bottom"/>
          </w:tcPr>
          <w:p w14:paraId="20D97557" w14:textId="1F248217" w:rsidR="00A52A0F" w:rsidRPr="00063EF2" w:rsidRDefault="00A52A0F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063EF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</w:t>
            </w:r>
            <w:r w:rsidR="00FB484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า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ดอกเบี้ย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17749EB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685BA8DD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F6A2717" w14:textId="77777777" w:rsidR="00A52A0F" w:rsidRPr="00FB4843" w:rsidRDefault="00A52A0F" w:rsidP="00FB484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6A5A0C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90D5D24" w14:textId="77777777" w:rsidR="00A52A0F" w:rsidRPr="00FB4843" w:rsidRDefault="00A52A0F" w:rsidP="00FB484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10BB25AB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A0C0B3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14:paraId="100D79FB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00D5BD6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B890FC9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2F7359" w14:textId="77777777" w:rsidR="00A52A0F" w:rsidRPr="00FB4843" w:rsidRDefault="00A52A0F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23F2" w:rsidRPr="00BE758C" w14:paraId="2DD5E3C0" w14:textId="77777777" w:rsidTr="005125F4">
        <w:tc>
          <w:tcPr>
            <w:tcW w:w="2610" w:type="dxa"/>
            <w:shd w:val="clear" w:color="auto" w:fill="auto"/>
            <w:vAlign w:val="bottom"/>
          </w:tcPr>
          <w:p w14:paraId="5A5705AC" w14:textId="77777777" w:rsidR="00DE23F2" w:rsidRPr="00063EF2" w:rsidRDefault="00DE23F2" w:rsidP="00DE23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63EF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ความเสี่ยง</w:t>
            </w: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7818B2C" w14:textId="45F76AC4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  <w:r w:rsidR="00DE23F2"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FC50236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3F28252" w14:textId="040AE145" w:rsidR="00DE23F2" w:rsidRPr="00FB4843" w:rsidRDefault="000D72D7" w:rsidP="00FB484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  <w:r w:rsidR="00DE23F2"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7E602C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03C76C4" w14:textId="019D4BEB" w:rsidR="00DE23F2" w:rsidRPr="00FB4843" w:rsidRDefault="000D72D7" w:rsidP="00FB484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="00DE23F2" w:rsidRPr="00FB4843">
              <w:rPr>
                <w:rFonts w:ascii="Angsana New" w:hAnsi="Angsana New"/>
                <w:sz w:val="28"/>
                <w:szCs w:val="28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034</w:t>
            </w:r>
          </w:p>
        </w:tc>
        <w:tc>
          <w:tcPr>
            <w:tcW w:w="248" w:type="dxa"/>
            <w:shd w:val="clear" w:color="auto" w:fill="auto"/>
          </w:tcPr>
          <w:p w14:paraId="1AA4FD92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6A07EA3" w14:textId="71DCDF41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62720B0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61DC1DF" w14:textId="1BC9C6AF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299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EA38238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C78214" w14:textId="45E68642" w:rsidR="00DE23F2" w:rsidRPr="00FB4843" w:rsidRDefault="000D72D7" w:rsidP="00DE23F2">
            <w:pPr>
              <w:pStyle w:val="block"/>
              <w:spacing w:after="0" w:line="240" w:lineRule="atLeast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</w:tr>
      <w:tr w:rsidR="00DE23F2" w:rsidRPr="00BE758C" w14:paraId="7D9B73C4" w14:textId="77777777" w:rsidTr="005125F4">
        <w:tc>
          <w:tcPr>
            <w:tcW w:w="2610" w:type="dxa"/>
            <w:shd w:val="clear" w:color="auto" w:fill="auto"/>
            <w:vAlign w:val="bottom"/>
          </w:tcPr>
          <w:p w14:paraId="018F1638" w14:textId="018689EA" w:rsidR="00DE23F2" w:rsidRPr="00063EF2" w:rsidRDefault="00DE23F2" w:rsidP="00DE23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3E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อัตราดอกเบี้ยคงที่เฉลี่ย</w:t>
            </w:r>
            <w:r w:rsidR="0093556F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54112C" w14:textId="1C36CBF1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E23F2"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FB4843">
              <w:rPr>
                <w:rFonts w:ascii="Angsana New" w:hAnsi="Angsana New" w:hint="cs"/>
                <w:sz w:val="28"/>
                <w:szCs w:val="28"/>
                <w:lang w:val="en-US"/>
              </w:rPr>
              <w:t>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923B2FB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9961F00" w14:textId="6785EAE9" w:rsidR="00DE23F2" w:rsidRPr="00FB4843" w:rsidRDefault="000D72D7" w:rsidP="00FB484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E23F2"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301858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22BD8A" w14:textId="6247019E" w:rsidR="00DE23F2" w:rsidRPr="00FB4843" w:rsidRDefault="000D72D7" w:rsidP="00FB4843">
            <w:pPr>
              <w:pStyle w:val="block"/>
              <w:spacing w:after="0" w:line="240" w:lineRule="atLeast"/>
              <w:ind w:left="0" w:right="-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E23F2" w:rsidRPr="00FB48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248" w:type="dxa"/>
            <w:shd w:val="clear" w:color="auto" w:fill="auto"/>
          </w:tcPr>
          <w:p w14:paraId="36CE1B3E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BF7F7A3" w14:textId="4B8604C6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2E3E117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B3EDDA9" w14:textId="0362426A" w:rsidR="00DE23F2" w:rsidRPr="00FB4843" w:rsidRDefault="000D72D7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5CA7FF9" w14:textId="77777777" w:rsidR="00DE23F2" w:rsidRPr="00FB4843" w:rsidRDefault="00DE23F2" w:rsidP="00DE23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49C5CA9" w14:textId="3B4E8263" w:rsidR="00DE23F2" w:rsidRPr="00FB4843" w:rsidRDefault="000D72D7" w:rsidP="008C2B1B">
            <w:pPr>
              <w:pStyle w:val="block"/>
              <w:spacing w:after="0" w:line="240" w:lineRule="atLeast"/>
              <w:ind w:left="0" w:right="2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E23F2" w:rsidRPr="00FB484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B4843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</w:tr>
    </w:tbl>
    <w:p w14:paraId="4FB52522" w14:textId="77777777" w:rsidR="00F235F3" w:rsidRPr="00063EF2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Cs w:val="22"/>
          <w:lang w:val="en-US"/>
        </w:rPr>
      </w:pPr>
    </w:p>
    <w:p w14:paraId="735E57CC" w14:textId="77777777" w:rsidR="00F235F3" w:rsidRPr="00063EF2" w:rsidRDefault="00F235F3" w:rsidP="005125F4">
      <w:pPr>
        <w:pStyle w:val="block"/>
        <w:tabs>
          <w:tab w:val="left" w:pos="720"/>
        </w:tabs>
        <w:spacing w:after="0" w:line="240" w:lineRule="atLeast"/>
        <w:ind w:left="990" w:firstLine="9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 xml:space="preserve"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 </w:t>
      </w:r>
    </w:p>
    <w:p w14:paraId="055B3422" w14:textId="77777777" w:rsidR="00F235F3" w:rsidRPr="00063EF2" w:rsidRDefault="00F235F3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860" w:type="dxa"/>
        <w:tblInd w:w="990" w:type="dxa"/>
        <w:tblLook w:val="04A0" w:firstRow="1" w:lastRow="0" w:firstColumn="1" w:lastColumn="0" w:noHBand="0" w:noVBand="1"/>
      </w:tblPr>
      <w:tblGrid>
        <w:gridCol w:w="2448"/>
        <w:gridCol w:w="1602"/>
        <w:gridCol w:w="258"/>
        <w:gridCol w:w="912"/>
        <w:gridCol w:w="285"/>
        <w:gridCol w:w="1515"/>
        <w:gridCol w:w="248"/>
        <w:gridCol w:w="1592"/>
      </w:tblGrid>
      <w:tr w:rsidR="00C57756" w:rsidRPr="001244B0" w14:paraId="0D6EDD7C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16EBBC1E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C9C947A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DF8F46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C4AC11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E09FF2A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508EB2D1" w14:textId="77777777" w:rsidR="000375D7" w:rsidRPr="00063EF2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1244B0" w14:paraId="20045A59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133A48D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653CB280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498CD5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50956B8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250B6D2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4D82784B" w14:textId="6064CE0D" w:rsidR="000375D7" w:rsidRPr="00063EF2" w:rsidRDefault="000D72D7" w:rsidP="00063EF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4DC591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3FA109DE" w14:textId="73281064" w:rsidR="000375D7" w:rsidRPr="00063EF2" w:rsidRDefault="000D72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C57756" w:rsidRPr="001244B0" w14:paraId="5307810A" w14:textId="77777777" w:rsidTr="005125F4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620AD3DC" w14:textId="4483D653" w:rsidR="000375D7" w:rsidRPr="00063EF2" w:rsidRDefault="000375D7" w:rsidP="00063EF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D72D7" w:rsidRPr="000D7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46E7C5B" w14:textId="77777777" w:rsidR="000375D7" w:rsidRPr="00063EF2" w:rsidRDefault="000375D7" w:rsidP="00063EF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DA59C4E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56A2FBB" w14:textId="77777777" w:rsidR="000375D7" w:rsidRPr="00063EF2" w:rsidRDefault="000375D7" w:rsidP="00063EF2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5B5F92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  <w:vAlign w:val="bottom"/>
          </w:tcPr>
          <w:p w14:paraId="0123BC9D" w14:textId="77777777" w:rsidR="000375D7" w:rsidRPr="00063EF2" w:rsidRDefault="000375D7" w:rsidP="00063EF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="00062430"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</w:tr>
      <w:tr w:rsidR="00C57756" w:rsidRPr="001244B0" w14:paraId="081E8739" w14:textId="77777777" w:rsidTr="005125F4">
        <w:tc>
          <w:tcPr>
            <w:tcW w:w="4050" w:type="dxa"/>
            <w:gridSpan w:val="2"/>
            <w:shd w:val="clear" w:color="auto" w:fill="auto"/>
          </w:tcPr>
          <w:p w14:paraId="61EE4AB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  <w:shd w:val="clear" w:color="auto" w:fill="auto"/>
          </w:tcPr>
          <w:p w14:paraId="0DB4BA2E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9572191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4EAFB3FB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5" w:type="dxa"/>
            <w:gridSpan w:val="3"/>
            <w:shd w:val="clear" w:color="auto" w:fill="auto"/>
          </w:tcPr>
          <w:p w14:paraId="45988B23" w14:textId="77777777" w:rsidR="000375D7" w:rsidRPr="00063EF2" w:rsidRDefault="000375D7" w:rsidP="00063EF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57756" w:rsidRPr="001244B0" w14:paraId="7C6A34CD" w14:textId="77777777" w:rsidTr="005125F4">
        <w:tc>
          <w:tcPr>
            <w:tcW w:w="4050" w:type="dxa"/>
            <w:gridSpan w:val="2"/>
            <w:shd w:val="clear" w:color="auto" w:fill="auto"/>
          </w:tcPr>
          <w:p w14:paraId="1636507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8" w:type="dxa"/>
            <w:shd w:val="clear" w:color="auto" w:fill="auto"/>
          </w:tcPr>
          <w:p w14:paraId="3CB9353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283AD52C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7410C52F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shd w:val="clear" w:color="auto" w:fill="auto"/>
          </w:tcPr>
          <w:p w14:paraId="426991DD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</w:tcPr>
          <w:p w14:paraId="670D937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0EDE2CD2" w14:textId="77777777" w:rsidR="000375D7" w:rsidRPr="00063EF2" w:rsidRDefault="000375D7" w:rsidP="00063EF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7756" w:rsidRPr="00AB20B9" w14:paraId="5CA36303" w14:textId="77777777" w:rsidTr="005125F4">
        <w:tc>
          <w:tcPr>
            <w:tcW w:w="4050" w:type="dxa"/>
            <w:gridSpan w:val="2"/>
            <w:shd w:val="clear" w:color="auto" w:fill="auto"/>
          </w:tcPr>
          <w:p w14:paraId="11788560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  <w:shd w:val="clear" w:color="auto" w:fill="auto"/>
          </w:tcPr>
          <w:p w14:paraId="57A172BD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12" w:type="dxa"/>
            <w:shd w:val="clear" w:color="auto" w:fill="auto"/>
          </w:tcPr>
          <w:p w14:paraId="67BBA5B5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24D103EC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  <w:shd w:val="clear" w:color="auto" w:fill="auto"/>
          </w:tcPr>
          <w:p w14:paraId="01902F2F" w14:textId="1B5E844D" w:rsidR="000375D7" w:rsidRPr="00063EF2" w:rsidRDefault="000D72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="00DE23F2" w:rsidRPr="00853C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48" w:type="dxa"/>
            <w:shd w:val="clear" w:color="auto" w:fill="auto"/>
          </w:tcPr>
          <w:p w14:paraId="136EC544" w14:textId="77777777" w:rsidR="000375D7" w:rsidRPr="00063EF2" w:rsidRDefault="000375D7" w:rsidP="00063EF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14:paraId="1B92751C" w14:textId="4A88C3F1" w:rsidR="000375D7" w:rsidRPr="00063EF2" w:rsidRDefault="000D72D7" w:rsidP="00063EF2">
            <w:pPr>
              <w:pStyle w:val="block"/>
              <w:spacing w:after="0" w:line="240" w:lineRule="atLeast"/>
              <w:ind w:left="-81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  <w:r w:rsidR="000375D7"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14:paraId="031A5641" w14:textId="77777777" w:rsidR="00A52A0F" w:rsidRPr="00063EF2" w:rsidRDefault="00A52A0F" w:rsidP="00F235F3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Cs w:val="22"/>
          <w:lang w:val="en-US" w:bidi="th-TH"/>
        </w:rPr>
      </w:pPr>
    </w:p>
    <w:p w14:paraId="246BA37A" w14:textId="5420895A" w:rsidR="006711BA" w:rsidRPr="00063EF2" w:rsidRDefault="00F235F3" w:rsidP="005125F4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3EF2">
        <w:rPr>
          <w:rFonts w:ascii="Angsana New" w:hAnsi="Angsana New"/>
          <w:sz w:val="30"/>
          <w:szCs w:val="30"/>
          <w:cs/>
          <w:lang w:val="en-US" w:bidi="th-TH"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506B4B13" w14:textId="77777777" w:rsidR="00062430" w:rsidRPr="00063EF2" w:rsidRDefault="00062430" w:rsidP="0006243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6"/>
          <w:szCs w:val="6"/>
          <w:cs/>
          <w:lang w:val="en-US" w:bidi="th-TH"/>
        </w:rPr>
      </w:pPr>
    </w:p>
    <w:tbl>
      <w:tblPr>
        <w:tblW w:w="891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70"/>
        <w:gridCol w:w="1620"/>
      </w:tblGrid>
      <w:tr w:rsidR="000375D7" w:rsidRPr="001244B0" w14:paraId="011F17B8" w14:textId="77777777" w:rsidTr="005125F4">
        <w:tc>
          <w:tcPr>
            <w:tcW w:w="5490" w:type="dxa"/>
            <w:shd w:val="clear" w:color="auto" w:fill="auto"/>
            <w:vAlign w:val="bottom"/>
          </w:tcPr>
          <w:p w14:paraId="3F2BFAE2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154487EC" w14:textId="77777777" w:rsidR="000375D7" w:rsidRPr="00063EF2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7756" w:rsidRPr="001244B0" w14:paraId="49D6FAC3" w14:textId="77777777" w:rsidTr="005125F4">
        <w:tc>
          <w:tcPr>
            <w:tcW w:w="5490" w:type="dxa"/>
            <w:shd w:val="clear" w:color="auto" w:fill="auto"/>
            <w:vAlign w:val="bottom"/>
          </w:tcPr>
          <w:p w14:paraId="20DD9D0D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DEBFD5" w14:textId="06D9331C" w:rsidR="000375D7" w:rsidRPr="00063EF2" w:rsidRDefault="000D72D7" w:rsidP="00063EF2">
            <w:pPr>
              <w:pStyle w:val="block"/>
              <w:spacing w:after="0" w:line="240" w:lineRule="atLeast"/>
              <w:ind w:left="-138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237FE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DAD2D5" w14:textId="3AA7CBC7" w:rsidR="000375D7" w:rsidRPr="00063EF2" w:rsidRDefault="000D72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0375D7" w:rsidRPr="001244B0" w14:paraId="720AC056" w14:textId="77777777" w:rsidTr="005125F4">
        <w:tc>
          <w:tcPr>
            <w:tcW w:w="5490" w:type="dxa"/>
            <w:shd w:val="clear" w:color="auto" w:fill="auto"/>
            <w:vAlign w:val="bottom"/>
          </w:tcPr>
          <w:p w14:paraId="575EEC52" w14:textId="77777777" w:rsidR="000375D7" w:rsidRPr="00063EF2" w:rsidRDefault="000375D7" w:rsidP="00063E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6F9CEBB0" w14:textId="77777777" w:rsidR="000375D7" w:rsidRPr="00063EF2" w:rsidRDefault="000375D7" w:rsidP="00063EF2">
            <w:pPr>
              <w:pStyle w:val="block"/>
              <w:spacing w:after="0" w:line="240" w:lineRule="atLeast"/>
              <w:ind w:left="-99" w:right="-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</w:tc>
      </w:tr>
      <w:tr w:rsidR="000375D7" w:rsidRPr="001244B0" w14:paraId="5371644F" w14:textId="77777777" w:rsidTr="005125F4">
        <w:tc>
          <w:tcPr>
            <w:tcW w:w="5490" w:type="dxa"/>
            <w:shd w:val="clear" w:color="auto" w:fill="auto"/>
          </w:tcPr>
          <w:p w14:paraId="218197C2" w14:textId="77777777" w:rsidR="000375D7" w:rsidRPr="00063EF2" w:rsidRDefault="000375D7" w:rsidP="00063EF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3A7B257" w14:textId="77777777" w:rsidR="000375D7" w:rsidRPr="00063EF2" w:rsidRDefault="000375D7" w:rsidP="00063E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E23F2" w:rsidRPr="001244B0" w14:paraId="538D03C7" w14:textId="77777777" w:rsidTr="005125F4">
        <w:tc>
          <w:tcPr>
            <w:tcW w:w="5490" w:type="dxa"/>
            <w:shd w:val="clear" w:color="auto" w:fill="auto"/>
          </w:tcPr>
          <w:p w14:paraId="40220716" w14:textId="048A8757" w:rsidR="00DE23F2" w:rsidRPr="00063EF2" w:rsidRDefault="00DE23F2" w:rsidP="00DE23F2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7476AF68" w14:textId="7AE2AB67" w:rsidR="00DE23F2" w:rsidRPr="00063EF2" w:rsidRDefault="000D72D7" w:rsidP="008C2B1B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  <w:r w:rsidR="00DE23F2" w:rsidRPr="00252C52">
              <w:rPr>
                <w:rFonts w:ascii="Angsana New" w:hAnsi="Angsana New"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08340F83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043C944" w14:textId="14B48C53" w:rsidR="00DE23F2" w:rsidRPr="00063EF2" w:rsidRDefault="000D72D7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  <w:r w:rsidR="00DE23F2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</w:tr>
      <w:tr w:rsidR="00DE23F2" w:rsidRPr="001244B0" w14:paraId="43206487" w14:textId="77777777" w:rsidTr="005125F4">
        <w:tc>
          <w:tcPr>
            <w:tcW w:w="5490" w:type="dxa"/>
            <w:shd w:val="clear" w:color="auto" w:fill="auto"/>
          </w:tcPr>
          <w:p w14:paraId="63D6CD78" w14:textId="77777777" w:rsidR="00DE23F2" w:rsidRPr="00063EF2" w:rsidRDefault="00DE23F2" w:rsidP="00DE23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  <w:shd w:val="clear" w:color="auto" w:fill="auto"/>
          </w:tcPr>
          <w:p w14:paraId="42956F2D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D6F17A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5FAD73F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23F2" w:rsidRPr="001244B0" w14:paraId="25168BB3" w14:textId="77777777" w:rsidTr="005125F4">
        <w:tc>
          <w:tcPr>
            <w:tcW w:w="5490" w:type="dxa"/>
            <w:shd w:val="clear" w:color="auto" w:fill="auto"/>
          </w:tcPr>
          <w:p w14:paraId="4CBD6450" w14:textId="77777777" w:rsidR="00DE23F2" w:rsidRPr="00063EF2" w:rsidRDefault="00DE23F2" w:rsidP="00DE23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63EF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BE1FAA" w14:textId="227285D1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72D7" w:rsidRPr="000D72D7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DE23F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D184FD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E7BBA6" w14:textId="77B5EA90" w:rsidR="00DE23F2" w:rsidRPr="00063EF2" w:rsidRDefault="000D72D7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="00DE23F2" w:rsidRPr="00063E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</w:tr>
      <w:tr w:rsidR="00DE23F2" w:rsidRPr="00AB20B9" w14:paraId="0EB70208" w14:textId="77777777" w:rsidTr="005125F4">
        <w:tc>
          <w:tcPr>
            <w:tcW w:w="5490" w:type="dxa"/>
            <w:shd w:val="clear" w:color="auto" w:fill="auto"/>
          </w:tcPr>
          <w:p w14:paraId="6CFA14F0" w14:textId="348BE680" w:rsidR="00DE23F2" w:rsidRPr="00063EF2" w:rsidRDefault="00DE23F2" w:rsidP="00DE23F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0D72D7" w:rsidRPr="000D72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21CE5" w14:textId="4F053F08" w:rsidR="00DE23F2" w:rsidRPr="00063EF2" w:rsidRDefault="000D72D7" w:rsidP="008C2B1B">
            <w:pPr>
              <w:pStyle w:val="block"/>
              <w:tabs>
                <w:tab w:val="decimal" w:pos="1049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  <w:r w:rsidR="00DE23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591B51A2" w14:textId="77777777" w:rsidR="00DE23F2" w:rsidRPr="00063EF2" w:rsidRDefault="00DE23F2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7A8E5" w14:textId="5A827F9B" w:rsidR="00DE23F2" w:rsidRPr="00063EF2" w:rsidRDefault="000D72D7" w:rsidP="00DE23F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937</w:t>
            </w:r>
            <w:r w:rsidR="00DE23F2" w:rsidRPr="00063E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D72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</w:tr>
    </w:tbl>
    <w:p w14:paraId="1DD5A029" w14:textId="77777777" w:rsidR="00F235F3" w:rsidRPr="00063EF2" w:rsidRDefault="00F235F3" w:rsidP="001244B0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6E01AA" w14:textId="77777777" w:rsidR="008537DE" w:rsidRPr="00D246FB" w:rsidRDefault="008537DE" w:rsidP="005125F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72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246F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42429626" w14:textId="77777777" w:rsidR="008537DE" w:rsidRPr="00D246FB" w:rsidRDefault="008537DE" w:rsidP="008537D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F86FCE9" w14:textId="77777777" w:rsidR="008537DE" w:rsidRPr="00063EF2" w:rsidRDefault="00BB5790" w:rsidP="00512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063EF2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คือการบริหารจัดการเงินทุนเพื่อสนับสนุนการเติบโตของกลุ่มบริษัท และรักษาระดับสภาพคล่องให้อยู่ในระดับที่เหมาะสม เพื่อให้เงินทุนดังกล่าวสร้างผลตอบแทนสูงสุดให้แก่ผู้ถือหุ้น และรักษาความเชื่อมั่นต่อเจ้าหนี้และตลาดเงินทุน ทั้งนี้คณะกรรมการได้มีการกำกับดูแลผลตอบแทนจากการลงทุน</w:t>
      </w:r>
      <w:r w:rsidR="008360E2" w:rsidRPr="00063EF2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063EF2">
        <w:rPr>
          <w:rFonts w:ascii="Angsana New" w:hAnsi="Angsana New"/>
          <w:sz w:val="30"/>
          <w:szCs w:val="30"/>
          <w:cs/>
        </w:rPr>
        <w:t xml:space="preserve"> </w:t>
      </w:r>
      <w:r w:rsidR="008360E2" w:rsidRPr="00063EF2">
        <w:rPr>
          <w:rFonts w:ascii="Angsana New" w:hAnsi="Angsana New" w:hint="cs"/>
          <w:sz w:val="30"/>
          <w:szCs w:val="30"/>
          <w:cs/>
        </w:rPr>
        <w:t>โดยพิจารณาจากสัดส่วนของ</w:t>
      </w:r>
      <w:r w:rsidRPr="00063EF2">
        <w:rPr>
          <w:rFonts w:ascii="Angsana New" w:hAnsi="Angsana New"/>
          <w:sz w:val="30"/>
          <w:szCs w:val="30"/>
          <w:cs/>
        </w:rPr>
        <w:t xml:space="preserve">ผลตอบแทนจากกิจกรรมดำเนินงานต่อส่วนของเจ้าของรวม ซึ่งไม่รวมส่วนได้เสียที่ไม่มีอำนาจควบคุม </w:t>
      </w:r>
      <w:r w:rsidR="008360E2" w:rsidRPr="00063EF2">
        <w:rPr>
          <w:rFonts w:ascii="Angsana New" w:hAnsi="Angsana New" w:hint="cs"/>
          <w:sz w:val="30"/>
          <w:szCs w:val="30"/>
          <w:cs/>
        </w:rPr>
        <w:t>อีกทั้งยัง</w:t>
      </w:r>
      <w:r w:rsidRPr="00063EF2">
        <w:rPr>
          <w:rFonts w:ascii="Angsana New" w:hAnsi="Angsana New"/>
          <w:sz w:val="30"/>
          <w:szCs w:val="30"/>
          <w:cs/>
        </w:rPr>
        <w:t>กำกับดูแลการจ่ายเงินปันผลให้แก่ผู้ถือหุ้น</w:t>
      </w:r>
    </w:p>
    <w:p w14:paraId="48A12699" w14:textId="77777777" w:rsidR="00BB5790" w:rsidRPr="00D246FB" w:rsidRDefault="00BB5790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FB6265" w14:textId="0C1F0C44" w:rsidR="00277438" w:rsidRPr="00B32F5B" w:rsidRDefault="00520FD4" w:rsidP="00B32F5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72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27743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E7A8CA5" w14:textId="0E725688" w:rsidR="00277438" w:rsidRDefault="00277438" w:rsidP="00277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AC58CAD" w14:textId="77777777" w:rsidR="00035369" w:rsidRPr="00B32F5B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2F5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47B2A0AA" w14:textId="77777777" w:rsidR="00035369" w:rsidRPr="00971660" w:rsidRDefault="00035369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CA6F1A" w14:textId="2A60E910" w:rsidR="00035369" w:rsidRPr="00971660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971660">
        <w:rPr>
          <w:rFonts w:ascii="Angsana New" w:hAnsi="Angsana New" w:hint="cs"/>
          <w:sz w:val="30"/>
          <w:szCs w:val="30"/>
        </w:rPr>
        <w:t>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971660">
        <w:rPr>
          <w:rFonts w:ascii="Angsana New" w:hAnsi="Angsana New" w:hint="cs"/>
          <w:sz w:val="30"/>
          <w:szCs w:val="30"/>
        </w:rPr>
        <w:t>2562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="000D72D7" w:rsidRPr="00971660">
        <w:rPr>
          <w:rFonts w:ascii="Angsana New" w:hAnsi="Angsana New" w:hint="cs"/>
          <w:sz w:val="30"/>
          <w:szCs w:val="30"/>
        </w:rPr>
        <w:t>19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</w:t>
      </w:r>
      <w:r w:rsidR="00EA6327" w:rsidRPr="00971660">
        <w:rPr>
          <w:rFonts w:ascii="Angsana New" w:hAnsi="Angsana New" w:hint="cs"/>
          <w:sz w:val="30"/>
          <w:szCs w:val="30"/>
          <w:cs/>
        </w:rPr>
        <w:t>ไฟ</w:t>
      </w:r>
      <w:r w:rsidRPr="00971660">
        <w:rPr>
          <w:rFonts w:ascii="Angsana New" w:hAnsi="Angsana New" w:hint="cs"/>
          <w:sz w:val="30"/>
          <w:szCs w:val="30"/>
          <w:cs/>
        </w:rPr>
        <w:t>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3150E04" w14:textId="77777777" w:rsidR="00035369" w:rsidRPr="00FA7540" w:rsidRDefault="00035369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C77390" w14:textId="77777777" w:rsidR="00035369" w:rsidRPr="00FA7540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75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03A9396D" w14:textId="77777777" w:rsidR="00035369" w:rsidRPr="00FA7540" w:rsidRDefault="00035369" w:rsidP="0003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E0CC379" w14:textId="0FE27993" w:rsidR="00035369" w:rsidRPr="00FA7540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FA754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FA7540">
        <w:rPr>
          <w:rFonts w:ascii="Angsana New" w:hAnsi="Angsana New" w:hint="cs"/>
          <w:sz w:val="30"/>
          <w:szCs w:val="30"/>
        </w:rPr>
        <w:t>27</w:t>
      </w:r>
      <w:r w:rsidRPr="00FA754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0D72D7" w:rsidRPr="00FA7540">
        <w:rPr>
          <w:rFonts w:ascii="Angsana New" w:hAnsi="Angsana New" w:hint="cs"/>
          <w:sz w:val="30"/>
          <w:szCs w:val="30"/>
        </w:rPr>
        <w:t>2543</w:t>
      </w:r>
      <w:r w:rsidRPr="00FA754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FA7540">
        <w:rPr>
          <w:rFonts w:ascii="Angsana New" w:hAnsi="Angsana New" w:hint="cs"/>
          <w:sz w:val="30"/>
          <w:szCs w:val="30"/>
        </w:rPr>
        <w:t xml:space="preserve"> </w:t>
      </w:r>
      <w:r w:rsidRPr="00FA7540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FA7540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FA7540">
        <w:rPr>
          <w:rFonts w:ascii="Angsana New" w:hAnsi="Angsana New" w:hint="cs"/>
          <w:sz w:val="30"/>
          <w:szCs w:val="30"/>
        </w:rPr>
        <w:t>(“</w:t>
      </w:r>
      <w:r w:rsidRPr="00FA7540">
        <w:rPr>
          <w:rFonts w:ascii="Angsana New" w:hAnsi="Angsana New" w:hint="cs"/>
          <w:sz w:val="30"/>
          <w:szCs w:val="30"/>
          <w:cs/>
        </w:rPr>
        <w:t>ปตท</w:t>
      </w:r>
      <w:r w:rsidRPr="00FA7540">
        <w:rPr>
          <w:rFonts w:ascii="Angsana New" w:hAnsi="Angsana New" w:hint="cs"/>
          <w:sz w:val="30"/>
          <w:szCs w:val="30"/>
        </w:rPr>
        <w:t xml:space="preserve">.”) </w:t>
      </w:r>
      <w:r w:rsidRPr="00FA7540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0D72D7" w:rsidRPr="00FA7540">
        <w:rPr>
          <w:rFonts w:ascii="Angsana New" w:hAnsi="Angsana New" w:hint="cs"/>
          <w:sz w:val="30"/>
          <w:szCs w:val="30"/>
        </w:rPr>
        <w:t>25</w:t>
      </w:r>
      <w:r w:rsidRPr="00FA7540">
        <w:rPr>
          <w:rFonts w:ascii="Angsana New" w:hAnsi="Angsana New" w:hint="cs"/>
          <w:sz w:val="30"/>
          <w:szCs w:val="30"/>
          <w:cs/>
        </w:rPr>
        <w:t xml:space="preserve"> ปีนับจากวันที่ระบุในสัญญา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1AB3A744" w14:textId="77777777" w:rsidR="00035369" w:rsidRPr="00FA7540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792498EB" w14:textId="14EF5CEE" w:rsidR="00035369" w:rsidRPr="00971660" w:rsidRDefault="00035369" w:rsidP="00B3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971660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D72D7" w:rsidRPr="00971660">
        <w:rPr>
          <w:rFonts w:ascii="Angsana New" w:hAnsi="Angsana New" w:hint="cs"/>
          <w:sz w:val="30"/>
          <w:szCs w:val="30"/>
        </w:rPr>
        <w:t>2547</w:t>
      </w:r>
      <w:r w:rsidRPr="00971660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="000D72D7" w:rsidRPr="00971660">
        <w:rPr>
          <w:rFonts w:ascii="Angsana New" w:hAnsi="Angsana New" w:hint="cs"/>
          <w:sz w:val="30"/>
          <w:szCs w:val="30"/>
        </w:rPr>
        <w:t>3</w:t>
      </w:r>
      <w:r w:rsidRPr="00971660">
        <w:rPr>
          <w:rFonts w:ascii="Angsana New" w:hAnsi="Angsana New" w:hint="cs"/>
          <w:sz w:val="30"/>
          <w:szCs w:val="30"/>
        </w:rPr>
        <w:t xml:space="preserve"> </w:t>
      </w:r>
      <w:r w:rsidRPr="00971660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="000D72D7" w:rsidRPr="00971660">
        <w:rPr>
          <w:rFonts w:ascii="Angsana New" w:hAnsi="Angsana New" w:hint="cs"/>
          <w:sz w:val="30"/>
          <w:szCs w:val="30"/>
        </w:rPr>
        <w:t>1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="000D72D7" w:rsidRPr="00971660">
        <w:rPr>
          <w:rFonts w:ascii="Angsana New" w:hAnsi="Angsana New" w:hint="cs"/>
          <w:sz w:val="30"/>
          <w:szCs w:val="30"/>
        </w:rPr>
        <w:t>6</w:t>
      </w:r>
      <w:r w:rsidRPr="00971660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C55050">
        <w:rPr>
          <w:rFonts w:ascii="Angsana New" w:hAnsi="Angsana New" w:hint="cs"/>
          <w:sz w:val="30"/>
          <w:szCs w:val="30"/>
          <w:cs/>
        </w:rPr>
        <w:t>ต่อมา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วันที่ </w:t>
      </w:r>
      <w:r w:rsidR="000D72D7" w:rsidRPr="00971660">
        <w:rPr>
          <w:rFonts w:ascii="Angsana New" w:hAnsi="Angsana New"/>
          <w:sz w:val="30"/>
          <w:szCs w:val="30"/>
        </w:rPr>
        <w:t>8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 xml:space="preserve">มีนาคม </w:t>
      </w:r>
      <w:r w:rsidR="000D72D7" w:rsidRPr="00971660">
        <w:rPr>
          <w:rFonts w:ascii="Angsana New" w:hAnsi="Angsana New"/>
          <w:sz w:val="30"/>
          <w:szCs w:val="30"/>
        </w:rPr>
        <w:t>2561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  <w:r w:rsidR="009B7CCB" w:rsidRPr="00971660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="009B7CCB" w:rsidRPr="00971660">
        <w:rPr>
          <w:rFonts w:ascii="Angsana New" w:hAnsi="Angsana New"/>
          <w:sz w:val="30"/>
          <w:szCs w:val="30"/>
        </w:rPr>
        <w:t xml:space="preserve"> </w:t>
      </w:r>
    </w:p>
    <w:p w14:paraId="6B523477" w14:textId="4BB3B443" w:rsidR="009B7CCB" w:rsidRPr="00971660" w:rsidRDefault="009B7CCB" w:rsidP="0003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75212" w14:textId="718DB3B3" w:rsidR="009B7CCB" w:rsidRPr="005A52B8" w:rsidRDefault="009B7CCB" w:rsidP="0003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72D7" w:rsidRPr="005A52B8">
        <w:rPr>
          <w:rFonts w:ascii="Angsana New" w:hAnsi="Angsana New"/>
          <w:sz w:val="30"/>
          <w:szCs w:val="30"/>
        </w:rPr>
        <w:t>11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 xml:space="preserve">ตุลาคม </w:t>
      </w:r>
      <w:r w:rsidR="000D72D7" w:rsidRPr="005A52B8">
        <w:rPr>
          <w:rFonts w:ascii="Angsana New" w:hAnsi="Angsana New"/>
          <w:sz w:val="30"/>
          <w:szCs w:val="30"/>
        </w:rPr>
        <w:t>2564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="004E047A" w:rsidRPr="005A52B8">
        <w:rPr>
          <w:rFonts w:ascii="Angsana New" w:hAnsi="Angsana New" w:hint="cs"/>
          <w:sz w:val="30"/>
          <w:szCs w:val="30"/>
          <w:cs/>
        </w:rPr>
        <w:t>บริษัท ผลิตไฟฟ้าราชบุรี จำกัด ซึ่งเป็นบริษัทย่อยทางตรง</w:t>
      </w:r>
      <w:r w:rsidR="004E047A"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ได้ทำสัญญาซื้อขายน้ำมันเตากับ บริษัท ปตท.น้ำมันและการค้าปลีก จำกัด (มหาชน) และ บริษัท เอสโซ่ (ประเทศไทย) จำกัด (มหาชน) เพื่อเก็บสำรองน้ำมันเตาและใช้ในการผลิตกระแสไฟฟ้าของโรงไฟฟ้าพลังความร้อนราชบุรี</w:t>
      </w:r>
    </w:p>
    <w:p w14:paraId="0C0B5893" w14:textId="77777777" w:rsidR="00035369" w:rsidRPr="005A52B8" w:rsidRDefault="00035369" w:rsidP="0002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51B3C7" w14:textId="0A8FD03B" w:rsidR="00035369" w:rsidRPr="005A52B8" w:rsidRDefault="00035369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72D7" w:rsidRPr="005A52B8">
        <w:rPr>
          <w:rFonts w:ascii="Angsana New" w:hAnsi="Angsana New" w:hint="cs"/>
          <w:sz w:val="30"/>
          <w:szCs w:val="30"/>
        </w:rPr>
        <w:t>31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D72D7" w:rsidRPr="005A52B8">
        <w:rPr>
          <w:rFonts w:ascii="Angsana New" w:hAnsi="Angsana New" w:hint="cs"/>
          <w:sz w:val="30"/>
          <w:szCs w:val="30"/>
        </w:rPr>
        <w:t>2554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="000D72D7" w:rsidRPr="005A52B8">
        <w:rPr>
          <w:rFonts w:ascii="Angsana New" w:hAnsi="Angsana New" w:hint="cs"/>
          <w:sz w:val="30"/>
          <w:szCs w:val="30"/>
        </w:rPr>
        <w:t>25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48CF332C" w14:textId="4FD36D60" w:rsidR="00581742" w:rsidRPr="005A52B8" w:rsidRDefault="00581742" w:rsidP="00035369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1D6BC" w14:textId="45012185" w:rsidR="00581742" w:rsidRPr="005A52B8" w:rsidRDefault="00581742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5A52B8">
        <w:rPr>
          <w:rFonts w:ascii="Angsana New" w:hAnsi="Angsana New"/>
          <w:sz w:val="30"/>
          <w:szCs w:val="30"/>
          <w:cs/>
        </w:rPr>
        <w:t xml:space="preserve">มีภาระผูกพันตามสัญญาซื้อก๊าซธรรมชาติกับบริษัท ปตท. จำกัด (มหาชน) </w:t>
      </w:r>
      <w:r w:rsidRPr="005A52B8">
        <w:rPr>
          <w:rFonts w:ascii="Angsana New" w:hAnsi="Angsana New"/>
          <w:sz w:val="30"/>
          <w:szCs w:val="30"/>
        </w:rPr>
        <w:t>(“</w:t>
      </w:r>
      <w:r w:rsidRPr="005A52B8">
        <w:rPr>
          <w:rFonts w:ascii="Angsana New" w:hAnsi="Angsana New" w:hint="cs"/>
          <w:sz w:val="30"/>
          <w:szCs w:val="30"/>
          <w:cs/>
        </w:rPr>
        <w:t>ปตท.</w:t>
      </w:r>
      <w:r w:rsidRPr="005A52B8">
        <w:rPr>
          <w:rFonts w:ascii="Angsana New" w:hAnsi="Angsana New"/>
          <w:sz w:val="30"/>
          <w:szCs w:val="30"/>
        </w:rPr>
        <w:t xml:space="preserve">”) </w:t>
      </w:r>
      <w:r w:rsidRPr="005A52B8">
        <w:rPr>
          <w:rFonts w:ascii="Angsana New" w:hAnsi="Angsana New" w:hint="cs"/>
          <w:sz w:val="30"/>
          <w:szCs w:val="30"/>
          <w:cs/>
        </w:rPr>
        <w:t xml:space="preserve">ตามจำนวนและราคาที่กำหนดไว้ในสัญญาเป็นระยะเวลา </w:t>
      </w:r>
      <w:r w:rsidR="000D72D7" w:rsidRPr="005A52B8">
        <w:rPr>
          <w:rFonts w:ascii="Angsana New" w:hAnsi="Angsana New"/>
          <w:sz w:val="30"/>
          <w:szCs w:val="30"/>
        </w:rPr>
        <w:t>21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และสิ้นสุดสัญญาในเดือนมีนาคม </w:t>
      </w:r>
      <w:r w:rsidR="000D72D7" w:rsidRPr="005A52B8">
        <w:rPr>
          <w:rFonts w:ascii="Angsana New" w:hAnsi="Angsana New"/>
          <w:sz w:val="30"/>
          <w:szCs w:val="30"/>
        </w:rPr>
        <w:t>2563</w:t>
      </w:r>
      <w:r w:rsidRPr="005A52B8">
        <w:rPr>
          <w:rFonts w:ascii="Angsana New" w:hAnsi="Angsana New" w:hint="cs"/>
          <w:sz w:val="30"/>
          <w:szCs w:val="30"/>
          <w:cs/>
        </w:rPr>
        <w:t xml:space="preserve"> โดยสามารถต่ออายุสัญญาได้อีก </w:t>
      </w:r>
      <w:r w:rsidR="000D72D7" w:rsidRPr="005A52B8">
        <w:rPr>
          <w:rFonts w:ascii="Angsana New" w:hAnsi="Angsana New"/>
          <w:sz w:val="30"/>
          <w:szCs w:val="30"/>
        </w:rPr>
        <w:t>4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ต่อมา</w:t>
      </w:r>
      <w:r w:rsidRPr="005A52B8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="000D72D7" w:rsidRPr="005A52B8">
        <w:rPr>
          <w:rFonts w:ascii="Angsana New" w:hAnsi="Angsana New"/>
          <w:sz w:val="30"/>
          <w:szCs w:val="30"/>
        </w:rPr>
        <w:t>2562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บริษัท</w:t>
      </w:r>
      <w:r w:rsidR="00CA1CE4" w:rsidRPr="005A52B8">
        <w:rPr>
          <w:rFonts w:ascii="Angsana New" w:hAnsi="Angsana New" w:hint="cs"/>
          <w:sz w:val="30"/>
          <w:szCs w:val="30"/>
          <w:cs/>
        </w:rPr>
        <w:t>ย่อย</w:t>
      </w:r>
      <w:r w:rsidRPr="005A52B8">
        <w:rPr>
          <w:rFonts w:ascii="Angsana New" w:hAnsi="Angsana New"/>
          <w:sz w:val="30"/>
          <w:szCs w:val="30"/>
          <w:cs/>
        </w:rPr>
        <w:t>ได้ทำการแก้ไขสัญญาซื้อก๊าซธรรมชาติกับ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  <w:cs/>
        </w:rPr>
        <w:t>ปตท. โด</w:t>
      </w:r>
      <w:r w:rsidRPr="005A52B8">
        <w:rPr>
          <w:rFonts w:ascii="Angsana New" w:hAnsi="Angsana New" w:hint="cs"/>
          <w:sz w:val="30"/>
          <w:szCs w:val="30"/>
          <w:cs/>
        </w:rPr>
        <w:t>ยการขยาย</w:t>
      </w:r>
      <w:r w:rsidRPr="005A52B8">
        <w:rPr>
          <w:rFonts w:ascii="Angsana New" w:hAnsi="Angsana New"/>
          <w:sz w:val="30"/>
          <w:szCs w:val="30"/>
          <w:cs/>
        </w:rPr>
        <w:t>อายุสัญญา</w:t>
      </w:r>
      <w:r w:rsidRPr="005A52B8">
        <w:rPr>
          <w:rFonts w:ascii="Angsana New" w:hAnsi="Angsana New" w:hint="cs"/>
          <w:sz w:val="30"/>
          <w:szCs w:val="30"/>
          <w:cs/>
        </w:rPr>
        <w:t>ซื้อก๊าซธรรมชาติดังกล่าวไปสิ้นสุด</w:t>
      </w:r>
      <w:r w:rsidRPr="005A52B8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0D72D7" w:rsidRPr="005A52B8">
        <w:rPr>
          <w:rFonts w:ascii="Angsana New" w:hAnsi="Angsana New"/>
          <w:sz w:val="30"/>
          <w:szCs w:val="30"/>
        </w:rPr>
        <w:t>2567</w:t>
      </w:r>
    </w:p>
    <w:p w14:paraId="55E40985" w14:textId="04D4F6D4" w:rsidR="00581742" w:rsidRPr="005A52B8" w:rsidRDefault="00581742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4F82C" w14:textId="4BCD0615" w:rsidR="00454735" w:rsidRPr="005A52B8" w:rsidRDefault="00454735" w:rsidP="0045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5A52B8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มีภาระผูกพันตามสัญญาซื้อน้ำดิบกับบริษัทแห่งหนึ่ง เพื่อซื้อน้ำดิบตามจำนวนและราคาที่กำหนดไว้ในสัญญาเป็นระยะเวลา </w:t>
      </w:r>
      <w:r w:rsidR="000D72D7" w:rsidRPr="005A52B8">
        <w:rPr>
          <w:rFonts w:ascii="Angsana New" w:hAnsi="Angsana New"/>
          <w:spacing w:val="-4"/>
          <w:sz w:val="30"/>
          <w:szCs w:val="30"/>
        </w:rPr>
        <w:t>25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 ปี และจะสิ้นสุดสัญญาในเดือนมีนาคม </w:t>
      </w:r>
      <w:r w:rsidR="000D72D7" w:rsidRPr="005A52B8">
        <w:rPr>
          <w:rFonts w:ascii="Angsana New" w:hAnsi="Angsana New"/>
          <w:spacing w:val="-4"/>
          <w:sz w:val="30"/>
          <w:szCs w:val="30"/>
        </w:rPr>
        <w:t>2567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7" w:name="_Hlk45641561"/>
      <w:r w:rsidRPr="005A52B8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Pr="005A52B8">
        <w:rPr>
          <w:rFonts w:ascii="Angsana New" w:hAnsi="Angsana New"/>
          <w:spacing w:val="-4"/>
          <w:sz w:val="30"/>
          <w:szCs w:val="30"/>
          <w:cs/>
        </w:rPr>
        <w:t xml:space="preserve">ในเดือนมิถุนายน </w:t>
      </w:r>
      <w:r w:rsidR="000D72D7" w:rsidRPr="005A52B8">
        <w:rPr>
          <w:rFonts w:ascii="Angsana New" w:hAnsi="Angsana New"/>
          <w:spacing w:val="-4"/>
          <w:sz w:val="30"/>
          <w:szCs w:val="30"/>
        </w:rPr>
        <w:t>2563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CA1CE4" w:rsidRPr="005A52B8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ได้ทำการแก้ไขเพิ่มเติมสัญญาซื้อน้ำดิบกับบริษัทข้างต้นเพื่อขยายอายุสัญญา โครงสร้างราคาและเงื่อนไขการซื้อน้ำ โดยแก้ไขอายุสัญญาเป็น </w:t>
      </w:r>
      <w:r w:rsidR="000D72D7" w:rsidRPr="005A52B8">
        <w:rPr>
          <w:rFonts w:ascii="Angsana New" w:hAnsi="Angsana New"/>
          <w:spacing w:val="-4"/>
          <w:sz w:val="30"/>
          <w:szCs w:val="30"/>
        </w:rPr>
        <w:t>10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93556F"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สิ้นสุดสัญญาในเดือนมิถุนายน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="000D72D7" w:rsidRPr="005A52B8">
        <w:rPr>
          <w:rFonts w:ascii="Angsana New" w:hAnsi="Angsana New"/>
          <w:spacing w:val="-4"/>
          <w:sz w:val="30"/>
          <w:szCs w:val="30"/>
        </w:rPr>
        <w:t>2573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 xml:space="preserve">และต่ออายุสัญญาทุก </w:t>
      </w:r>
      <w:r w:rsidR="000D72D7" w:rsidRPr="005A52B8">
        <w:rPr>
          <w:rFonts w:ascii="Angsana New" w:hAnsi="Angsana New"/>
          <w:spacing w:val="-4"/>
          <w:sz w:val="30"/>
          <w:szCs w:val="30"/>
        </w:rPr>
        <w:t>5</w:t>
      </w:r>
      <w:r w:rsidRPr="005A52B8">
        <w:rPr>
          <w:rFonts w:ascii="Angsana New" w:hAnsi="Angsana New"/>
          <w:spacing w:val="-4"/>
          <w:sz w:val="30"/>
          <w:szCs w:val="30"/>
        </w:rPr>
        <w:t xml:space="preserve"> </w:t>
      </w:r>
      <w:r w:rsidRPr="005A52B8">
        <w:rPr>
          <w:rFonts w:ascii="Angsana New" w:hAnsi="Angsana New" w:hint="cs"/>
          <w:spacing w:val="-4"/>
          <w:sz w:val="30"/>
          <w:szCs w:val="30"/>
          <w:cs/>
        </w:rPr>
        <w:t>ปีอัตโนมัติ ตลอดอายุการขายไฟฟ้ากับการไฟฟ้าฝ่ายผลิตแห่งประเทศไทย (กฟผ.)</w:t>
      </w:r>
      <w:bookmarkEnd w:id="17"/>
    </w:p>
    <w:p w14:paraId="790DD298" w14:textId="77777777" w:rsidR="00454735" w:rsidRPr="005A52B8" w:rsidRDefault="00454735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3E0D1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A52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35947EA7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CBA682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A52B8">
        <w:rPr>
          <w:rFonts w:ascii="Angsana New" w:hAnsi="Angsana New" w:hint="cs"/>
          <w:sz w:val="30"/>
          <w:szCs w:val="30"/>
        </w:rPr>
        <w:t>29</w:t>
      </w:r>
      <w:r w:rsidRPr="005A52B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A52B8">
        <w:rPr>
          <w:rFonts w:ascii="Angsana New" w:hAnsi="Angsana New" w:hint="cs"/>
          <w:sz w:val="30"/>
          <w:szCs w:val="30"/>
        </w:rPr>
        <w:t>2548</w:t>
      </w:r>
      <w:r w:rsidRPr="005A52B8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5A52B8">
        <w:rPr>
          <w:rFonts w:ascii="Angsana New" w:hAnsi="Angsana New" w:hint="cs"/>
          <w:sz w:val="30"/>
          <w:szCs w:val="30"/>
        </w:rPr>
        <w:t>mpany</w:t>
      </w:r>
      <w:proofErr w:type="spellEnd"/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5A52B8">
        <w:rPr>
          <w:rFonts w:ascii="Angsana New" w:hAnsi="Angsana New" w:hint="cs"/>
          <w:sz w:val="30"/>
          <w:szCs w:val="30"/>
        </w:rPr>
        <w:t xml:space="preserve">2570 </w:t>
      </w:r>
      <w:r w:rsidRPr="005A52B8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5A52B8">
        <w:rPr>
          <w:rFonts w:ascii="Angsana New" w:hAnsi="Angsana New" w:hint="cs"/>
          <w:sz w:val="30"/>
          <w:szCs w:val="30"/>
        </w:rPr>
        <w:t>428.60</w:t>
      </w:r>
      <w:r w:rsidRPr="005A52B8">
        <w:rPr>
          <w:rFonts w:ascii="Angsana New" w:hAnsi="Angsana New"/>
          <w:sz w:val="30"/>
          <w:szCs w:val="30"/>
          <w:cs/>
        </w:rPr>
        <w:br/>
      </w:r>
      <w:r w:rsidRPr="005A52B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ต่อมาเมื่อวันที่ </w:t>
      </w:r>
      <w:r w:rsidRPr="005A52B8">
        <w:rPr>
          <w:rFonts w:ascii="Angsana New" w:hAnsi="Angsana New"/>
          <w:sz w:val="30"/>
          <w:szCs w:val="30"/>
        </w:rPr>
        <w:t xml:space="preserve">19 </w:t>
      </w:r>
      <w:r w:rsidRPr="005A52B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5A52B8">
        <w:rPr>
          <w:rFonts w:ascii="Angsana New" w:hAnsi="Angsana New"/>
          <w:sz w:val="30"/>
          <w:szCs w:val="30"/>
        </w:rPr>
        <w:t xml:space="preserve">2562 </w:t>
      </w:r>
      <w:r w:rsidRPr="005A52B8">
        <w:rPr>
          <w:rFonts w:ascii="Angsana New" w:hAnsi="Angsana New" w:hint="cs"/>
          <w:sz w:val="30"/>
          <w:szCs w:val="30"/>
          <w:cs/>
        </w:rPr>
        <w:t xml:space="preserve">คู่สัญญาทั้งสามฝ่ายได้ตกลงเปลี่ยนแปลงเงื่อนไขการให้บริการตามสัญญาเดิม โดยมีผลบังคับใช้ตั้งแต่เดือนพฤศจิกายน </w:t>
      </w:r>
      <w:r w:rsidRPr="005A52B8">
        <w:rPr>
          <w:rFonts w:ascii="Angsana New" w:hAnsi="Angsana New"/>
          <w:sz w:val="30"/>
          <w:szCs w:val="30"/>
        </w:rPr>
        <w:t>2562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รวมมีมูลค่าตามสัญญาเป็นจำนวนเงิน </w:t>
      </w:r>
      <w:r w:rsidRPr="005A52B8">
        <w:rPr>
          <w:rFonts w:ascii="Angsana New" w:hAnsi="Angsana New"/>
          <w:sz w:val="30"/>
          <w:szCs w:val="30"/>
        </w:rPr>
        <w:t>433.25</w:t>
      </w:r>
      <w:r w:rsidRPr="005A52B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ณ วันที่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</w:rPr>
        <w:t xml:space="preserve">31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52B8">
        <w:rPr>
          <w:rFonts w:ascii="Angsana New" w:hAnsi="Angsana New" w:hint="cs"/>
          <w:sz w:val="30"/>
          <w:szCs w:val="30"/>
        </w:rPr>
        <w:t>256</w:t>
      </w:r>
      <w:r w:rsidRPr="005A52B8">
        <w:rPr>
          <w:rFonts w:ascii="Angsana New" w:hAnsi="Angsana New"/>
          <w:sz w:val="30"/>
          <w:szCs w:val="30"/>
        </w:rPr>
        <w:t>4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</w:rPr>
        <w:t>75.60</w:t>
      </w:r>
      <w:r w:rsidRPr="005A52B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A52B8">
        <w:rPr>
          <w:rFonts w:ascii="Angsana New" w:hAnsi="Angsana New" w:hint="cs"/>
          <w:i/>
          <w:iCs/>
          <w:sz w:val="30"/>
          <w:szCs w:val="30"/>
        </w:rPr>
        <w:t>256</w:t>
      </w:r>
      <w:r w:rsidRPr="005A52B8">
        <w:rPr>
          <w:rFonts w:ascii="Angsana New" w:hAnsi="Angsana New"/>
          <w:i/>
          <w:iCs/>
          <w:sz w:val="30"/>
          <w:szCs w:val="30"/>
        </w:rPr>
        <w:t>3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A52B8">
        <w:rPr>
          <w:rFonts w:ascii="Angsana New" w:hAnsi="Angsana New"/>
          <w:i/>
          <w:iCs/>
          <w:sz w:val="30"/>
          <w:szCs w:val="30"/>
        </w:rPr>
        <w:t>97.17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BBF9AE6" w14:textId="77777777" w:rsidR="007B1B19" w:rsidRPr="00CC12A1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A642F3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5A52B8">
        <w:rPr>
          <w:rFonts w:ascii="Angsana New" w:hAnsi="Angsana New"/>
          <w:sz w:val="30"/>
          <w:szCs w:val="30"/>
        </w:rPr>
        <w:t>6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</w:rPr>
        <w:br/>
      </w:r>
      <w:r w:rsidRPr="005A52B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A52B8">
        <w:rPr>
          <w:rFonts w:ascii="Angsana New" w:hAnsi="Angsana New" w:hint="cs"/>
          <w:sz w:val="30"/>
          <w:szCs w:val="30"/>
        </w:rPr>
        <w:t>3</w:t>
      </w:r>
      <w:r w:rsidRPr="005A52B8">
        <w:rPr>
          <w:rFonts w:ascii="Angsana New" w:hAnsi="Angsana New"/>
          <w:sz w:val="30"/>
          <w:szCs w:val="30"/>
        </w:rPr>
        <w:t>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52B8">
        <w:rPr>
          <w:rFonts w:ascii="Angsana New" w:hAnsi="Angsana New" w:hint="cs"/>
          <w:sz w:val="30"/>
          <w:szCs w:val="30"/>
        </w:rPr>
        <w:t>256</w:t>
      </w:r>
      <w:r w:rsidRPr="005A52B8">
        <w:rPr>
          <w:rFonts w:ascii="Angsana New" w:hAnsi="Angsana New"/>
          <w:sz w:val="30"/>
          <w:szCs w:val="30"/>
        </w:rPr>
        <w:t>4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/>
          <w:sz w:val="30"/>
          <w:szCs w:val="30"/>
        </w:rPr>
        <w:t>6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A52B8">
        <w:rPr>
          <w:rFonts w:ascii="Angsana New" w:hAnsi="Angsana New" w:hint="cs"/>
          <w:i/>
          <w:iCs/>
          <w:sz w:val="30"/>
          <w:szCs w:val="30"/>
        </w:rPr>
        <w:t>256</w:t>
      </w:r>
      <w:r w:rsidRPr="005A52B8">
        <w:rPr>
          <w:rFonts w:ascii="Angsana New" w:hAnsi="Angsana New"/>
          <w:i/>
          <w:iCs/>
          <w:sz w:val="30"/>
          <w:szCs w:val="30"/>
        </w:rPr>
        <w:t>3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5630C23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58CD4" w14:textId="77777777" w:rsidR="007B1B19" w:rsidRPr="005A52B8" w:rsidRDefault="007B1B19" w:rsidP="007B1B19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A52B8">
        <w:rPr>
          <w:rFonts w:ascii="Angsana New" w:hAnsi="Angsana New" w:hint="cs"/>
          <w:sz w:val="30"/>
          <w:szCs w:val="30"/>
        </w:rPr>
        <w:t xml:space="preserve">29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52B8">
        <w:rPr>
          <w:rFonts w:ascii="Angsana New" w:hAnsi="Angsana New" w:hint="cs"/>
          <w:sz w:val="30"/>
          <w:szCs w:val="30"/>
        </w:rPr>
        <w:t xml:space="preserve">2562 </w:t>
      </w: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Pr="005A52B8">
        <w:rPr>
          <w:rFonts w:ascii="Angsana New" w:hAnsi="Angsana New" w:hint="cs"/>
          <w:sz w:val="30"/>
          <w:szCs w:val="30"/>
        </w:rPr>
        <w:t xml:space="preserve">15 </w:t>
      </w:r>
      <w:r w:rsidRPr="005A52B8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Pr="005A52B8">
        <w:rPr>
          <w:rFonts w:ascii="Angsana New" w:hAnsi="Angsana New"/>
          <w:sz w:val="30"/>
          <w:szCs w:val="30"/>
        </w:rPr>
        <w:t>28.43</w:t>
      </w:r>
      <w:r w:rsidRPr="005A52B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 </w:t>
      </w:r>
      <w:r w:rsidRPr="005A52B8">
        <w:rPr>
          <w:rFonts w:ascii="Angsana New" w:hAnsi="Angsana New" w:hint="cs"/>
          <w:sz w:val="30"/>
          <w:szCs w:val="30"/>
        </w:rPr>
        <w:t>3</w:t>
      </w:r>
      <w:r w:rsidRPr="005A52B8">
        <w:rPr>
          <w:rFonts w:ascii="Angsana New" w:hAnsi="Angsana New"/>
          <w:sz w:val="30"/>
          <w:szCs w:val="30"/>
        </w:rPr>
        <w:t>1</w:t>
      </w:r>
      <w:r w:rsidRPr="005A52B8">
        <w:rPr>
          <w:rFonts w:ascii="Angsana New" w:hAnsi="Angsana New" w:hint="cs"/>
          <w:sz w:val="30"/>
          <w:szCs w:val="30"/>
        </w:rPr>
        <w:t xml:space="preserve"> </w:t>
      </w:r>
      <w:r w:rsidRPr="005A52B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52B8">
        <w:rPr>
          <w:rFonts w:ascii="Angsana New" w:hAnsi="Angsana New" w:hint="cs"/>
          <w:sz w:val="30"/>
          <w:szCs w:val="30"/>
        </w:rPr>
        <w:t>256</w:t>
      </w:r>
      <w:r w:rsidRPr="005A52B8">
        <w:rPr>
          <w:rFonts w:ascii="Angsana New" w:hAnsi="Angsana New"/>
          <w:sz w:val="30"/>
          <w:szCs w:val="30"/>
        </w:rPr>
        <w:t>4</w:t>
      </w:r>
      <w:r w:rsidRPr="005A52B8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บริษัทย่อยดังกล่าวมีภาระผูกพันคงเหลือตามสัญญาเป็นจำนวนเงิน </w:t>
      </w:r>
      <w:r w:rsidRPr="005A52B8">
        <w:rPr>
          <w:rFonts w:ascii="Angsana New" w:hAnsi="Angsana New"/>
          <w:sz w:val="30"/>
          <w:szCs w:val="30"/>
        </w:rPr>
        <w:t>15.43</w:t>
      </w:r>
      <w:r w:rsidRPr="005A52B8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5A52B8">
        <w:rPr>
          <w:rFonts w:ascii="Angsana New" w:hAnsi="Angsana New"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A52B8">
        <w:rPr>
          <w:rFonts w:ascii="Angsana New" w:hAnsi="Angsana New" w:hint="cs"/>
          <w:i/>
          <w:iCs/>
          <w:sz w:val="30"/>
          <w:szCs w:val="30"/>
        </w:rPr>
        <w:t>256</w:t>
      </w:r>
      <w:r w:rsidRPr="005A52B8">
        <w:rPr>
          <w:rFonts w:ascii="Angsana New" w:hAnsi="Angsana New"/>
          <w:i/>
          <w:iCs/>
          <w:sz w:val="30"/>
          <w:szCs w:val="30"/>
        </w:rPr>
        <w:t>3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A52B8">
        <w:rPr>
          <w:rFonts w:ascii="Angsana New" w:hAnsi="Angsana New"/>
          <w:i/>
          <w:iCs/>
          <w:sz w:val="30"/>
          <w:szCs w:val="30"/>
        </w:rPr>
        <w:t>18.79</w:t>
      </w:r>
      <w:r w:rsidRPr="005A52B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A52B8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381961A6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</w:p>
    <w:p w14:paraId="4F68C91F" w14:textId="2233CBAD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A52B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สัญญาซื้อขายไฟฟ้าและไอน้ำ</w:t>
      </w:r>
    </w:p>
    <w:p w14:paraId="01F88E98" w14:textId="77777777" w:rsidR="007B1B19" w:rsidRPr="005A52B8" w:rsidRDefault="007B1B19" w:rsidP="007B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831903" w14:textId="04215F9D" w:rsidR="007B1B19" w:rsidRPr="005A52B8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 xml:space="preserve">บริษัท สหโคเจน กรีน จำกัด ซึ่งเป็นบริษัทย่อยทางอ้อม ได้ทำสัญญาขายไฟฟ้ากับการไฟฟ้าส่วนภูมิภาค (กฟภ.) ตามจำนวนและราคาที่กำหนดไว้ในสัญญา </w:t>
      </w:r>
      <w:r w:rsidR="0037238A" w:rsidRPr="005A52B8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37238A" w:rsidRPr="005A52B8">
        <w:rPr>
          <w:rFonts w:ascii="Angsana New" w:hAnsi="Angsana New"/>
          <w:sz w:val="30"/>
          <w:szCs w:val="30"/>
        </w:rPr>
        <w:t xml:space="preserve">5 </w:t>
      </w:r>
      <w:r w:rsidR="0037238A" w:rsidRPr="005A52B8">
        <w:rPr>
          <w:rFonts w:ascii="Angsana New" w:hAnsi="Angsana New" w:hint="cs"/>
          <w:sz w:val="30"/>
          <w:szCs w:val="30"/>
          <w:cs/>
        </w:rPr>
        <w:t xml:space="preserve">ปี ทั้งนี้ระยะเวลาตามสัญญา จะได้รับการขยายออกไปโดยอัตโนมัติอย่างต่อเนื่องอีกคราวละ </w:t>
      </w:r>
      <w:r w:rsidR="0037238A" w:rsidRPr="005A52B8">
        <w:rPr>
          <w:rFonts w:ascii="Angsana New" w:hAnsi="Angsana New"/>
          <w:sz w:val="30"/>
          <w:szCs w:val="30"/>
        </w:rPr>
        <w:t xml:space="preserve">5 </w:t>
      </w:r>
      <w:r w:rsidR="0037238A" w:rsidRPr="005A52B8">
        <w:rPr>
          <w:rFonts w:ascii="Angsana New" w:hAnsi="Angsana New" w:hint="cs"/>
          <w:sz w:val="30"/>
          <w:szCs w:val="30"/>
          <w:cs/>
        </w:rPr>
        <w:t>ปี จนกว่าจะมีการแจ้งยุติสัญญา</w:t>
      </w:r>
      <w:r w:rsidRPr="005A52B8">
        <w:rPr>
          <w:rFonts w:ascii="Angsana New" w:hAnsi="Angsana New" w:hint="cs"/>
          <w:sz w:val="30"/>
          <w:szCs w:val="30"/>
          <w:cs/>
        </w:rPr>
        <w:t xml:space="preserve"> และในปี </w:t>
      </w:r>
      <w:r w:rsidRPr="005A52B8">
        <w:rPr>
          <w:rFonts w:ascii="Angsana New" w:hAnsi="Angsana New"/>
          <w:sz w:val="30"/>
          <w:szCs w:val="30"/>
        </w:rPr>
        <w:t xml:space="preserve">2559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</w:t>
      </w:r>
      <w:r w:rsidR="0037238A" w:rsidRPr="005A52B8">
        <w:rPr>
          <w:rFonts w:ascii="Angsana New" w:hAnsi="Angsana New" w:hint="cs"/>
          <w:sz w:val="30"/>
          <w:szCs w:val="30"/>
          <w:cs/>
        </w:rPr>
        <w:t>ดังกล่าว</w:t>
      </w:r>
      <w:r w:rsidRPr="005A52B8">
        <w:rPr>
          <w:rFonts w:ascii="Angsana New" w:hAnsi="Angsana New" w:hint="cs"/>
          <w:sz w:val="30"/>
          <w:szCs w:val="30"/>
          <w:cs/>
        </w:rPr>
        <w:t xml:space="preserve">ได้เข้าร่วมโครงการผลิตไฟฟ้าจากพลังงานหมุนเวียนจากแบบ </w:t>
      </w:r>
      <w:r w:rsidRPr="005A52B8">
        <w:rPr>
          <w:rFonts w:ascii="Angsana New" w:hAnsi="Angsana New"/>
          <w:sz w:val="30"/>
          <w:szCs w:val="30"/>
        </w:rPr>
        <w:t xml:space="preserve">Adder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5A52B8">
        <w:rPr>
          <w:rFonts w:ascii="Angsana New" w:hAnsi="Angsana New"/>
          <w:sz w:val="30"/>
          <w:szCs w:val="30"/>
        </w:rPr>
        <w:t>Feed-in Tariff (</w:t>
      </w:r>
      <w:proofErr w:type="spellStart"/>
      <w:r w:rsidRPr="005A52B8">
        <w:rPr>
          <w:rFonts w:ascii="Angsana New" w:hAnsi="Angsana New"/>
          <w:sz w:val="30"/>
          <w:szCs w:val="30"/>
        </w:rPr>
        <w:t>FiT</w:t>
      </w:r>
      <w:proofErr w:type="spellEnd"/>
      <w:r w:rsidRPr="005A52B8">
        <w:rPr>
          <w:rFonts w:ascii="Angsana New" w:hAnsi="Angsana New"/>
          <w:sz w:val="30"/>
          <w:szCs w:val="30"/>
        </w:rPr>
        <w:t xml:space="preserve">) </w:t>
      </w:r>
      <w:r w:rsidRPr="005A52B8">
        <w:rPr>
          <w:rFonts w:ascii="Angsana New" w:hAnsi="Angsana New" w:hint="cs"/>
          <w:sz w:val="30"/>
          <w:szCs w:val="30"/>
          <w:cs/>
        </w:rPr>
        <w:t>จึงได้ทำบันทึกข้อตกลงแก้ไขเพิ่มเติมสัญญาซื้อขายไฟฟ้ากับ กฟภ</w:t>
      </w:r>
      <w:r w:rsidRPr="005A52B8">
        <w:rPr>
          <w:rFonts w:ascii="Angsana New" w:hAnsi="Angsana New"/>
          <w:sz w:val="30"/>
          <w:szCs w:val="30"/>
        </w:rPr>
        <w:t xml:space="preserve">.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เมื่อเดือนกันยายน </w:t>
      </w:r>
      <w:r w:rsidRPr="005A52B8">
        <w:rPr>
          <w:rFonts w:ascii="Angsana New" w:hAnsi="Angsana New"/>
          <w:sz w:val="30"/>
          <w:szCs w:val="30"/>
        </w:rPr>
        <w:t xml:space="preserve">2559 </w:t>
      </w:r>
      <w:r w:rsidRPr="005A52B8">
        <w:rPr>
          <w:rFonts w:ascii="Angsana New" w:hAnsi="Angsana New" w:hint="cs"/>
          <w:sz w:val="30"/>
          <w:szCs w:val="30"/>
          <w:cs/>
        </w:rPr>
        <w:t xml:space="preserve">โดยบริษัทย่อยต้องปฏิบัติตามเงื่อนไขของข้อตกลงแก้ไขเพิ่มเติมดังกล่าว และปรับลดระยะเวลาการรับซื้อไฟฟ้าโดยสัญญาจะหมดอายุในเดือนตุลาคม </w:t>
      </w:r>
      <w:r w:rsidRPr="005A52B8">
        <w:rPr>
          <w:rFonts w:ascii="Angsana New" w:hAnsi="Angsana New"/>
          <w:sz w:val="30"/>
          <w:szCs w:val="30"/>
        </w:rPr>
        <w:t>2570</w:t>
      </w:r>
    </w:p>
    <w:p w14:paraId="3B635FFC" w14:textId="77777777" w:rsidR="007B1B19" w:rsidRPr="005A52B8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E66137F" w14:textId="0F5DB26D" w:rsidR="007B1B19" w:rsidRPr="005A52B8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 w:hint="cs"/>
          <w:sz w:val="30"/>
          <w:szCs w:val="30"/>
          <w:cs/>
        </w:rPr>
        <w:t>บริษัท สหกรีน ฟอเรสท์ จำกัด ซึ่งเป็นบริษัทย่อยทางอ้อม ได้ทำสัญญาขายไฟฟ้ากับการไฟฟ้าส่วนภูมิภาค (กฟภ</w:t>
      </w:r>
      <w:r w:rsidRPr="005A52B8">
        <w:rPr>
          <w:rFonts w:ascii="Angsana New" w:hAnsi="Angsana New"/>
          <w:sz w:val="30"/>
          <w:szCs w:val="30"/>
        </w:rPr>
        <w:t>.</w:t>
      </w:r>
      <w:r w:rsidRPr="005A52B8">
        <w:rPr>
          <w:rFonts w:ascii="Angsana New" w:hAnsi="Angsana New" w:hint="cs"/>
          <w:sz w:val="30"/>
          <w:szCs w:val="30"/>
          <w:cs/>
        </w:rPr>
        <w:t xml:space="preserve">) ตามจำนวนและราคาที่กำหนดไว้ในสัญญา สัญญาดังกล่าวมีระยะเวลา </w:t>
      </w:r>
      <w:r w:rsidRPr="005A52B8">
        <w:rPr>
          <w:rFonts w:ascii="Angsana New" w:hAnsi="Angsana New"/>
          <w:sz w:val="30"/>
          <w:szCs w:val="30"/>
        </w:rPr>
        <w:t>20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และเนื่องจากบริษัทย่อย</w:t>
      </w:r>
      <w:r w:rsidR="0037238A" w:rsidRPr="005A52B8">
        <w:rPr>
          <w:rFonts w:ascii="Angsana New" w:hAnsi="Angsana New" w:hint="cs"/>
          <w:sz w:val="30"/>
          <w:szCs w:val="30"/>
          <w:cs/>
        </w:rPr>
        <w:t>ดังกล่าว</w:t>
      </w:r>
      <w:r w:rsidRPr="005A52B8">
        <w:rPr>
          <w:rFonts w:ascii="Angsana New" w:hAnsi="Angsana New" w:hint="cs"/>
          <w:sz w:val="30"/>
          <w:szCs w:val="30"/>
          <w:cs/>
        </w:rPr>
        <w:t xml:space="preserve">ได้เข้าร่วมโครงการผลิตไฟฟ้าจากพลังงานหมุนเวียนจากแบบ </w:t>
      </w:r>
      <w:r w:rsidRPr="005A52B8">
        <w:rPr>
          <w:rFonts w:ascii="Angsana New" w:hAnsi="Angsana New"/>
          <w:sz w:val="30"/>
          <w:szCs w:val="30"/>
        </w:rPr>
        <w:t xml:space="preserve">Adder </w:t>
      </w:r>
      <w:r w:rsidRPr="005A52B8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5A52B8">
        <w:rPr>
          <w:rFonts w:ascii="Angsana New" w:hAnsi="Angsana New"/>
          <w:sz w:val="30"/>
          <w:szCs w:val="30"/>
        </w:rPr>
        <w:t>Feed-in Tariff (</w:t>
      </w:r>
      <w:proofErr w:type="spellStart"/>
      <w:r w:rsidRPr="005A52B8">
        <w:rPr>
          <w:rFonts w:ascii="Angsana New" w:hAnsi="Angsana New"/>
          <w:sz w:val="30"/>
          <w:szCs w:val="30"/>
        </w:rPr>
        <w:t>FiT</w:t>
      </w:r>
      <w:proofErr w:type="spellEnd"/>
      <w:r w:rsidRPr="005A52B8">
        <w:rPr>
          <w:rFonts w:ascii="Angsana New" w:hAnsi="Angsana New"/>
          <w:sz w:val="30"/>
          <w:szCs w:val="30"/>
        </w:rPr>
        <w:t xml:space="preserve">) </w:t>
      </w:r>
      <w:r w:rsidRPr="005A52B8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5A52B8">
        <w:rPr>
          <w:rFonts w:ascii="Angsana New" w:hAnsi="Angsana New"/>
          <w:sz w:val="30"/>
          <w:szCs w:val="30"/>
        </w:rPr>
        <w:t xml:space="preserve">2559 </w:t>
      </w:r>
      <w:r w:rsidRPr="005A52B8">
        <w:rPr>
          <w:rFonts w:ascii="Angsana New" w:hAnsi="Angsana New" w:hint="cs"/>
          <w:sz w:val="30"/>
          <w:szCs w:val="30"/>
          <w:cs/>
        </w:rPr>
        <w:t>บริษัทย่อยจึงได้ทำข้อตกลงแก้ไขเพิ่มเติมสัญญาซื้อขายไฟฟ้าดังกล่าวกับ กฟภ</w:t>
      </w:r>
      <w:r w:rsidRPr="005A52B8">
        <w:rPr>
          <w:rFonts w:ascii="Angsana New" w:hAnsi="Angsana New"/>
          <w:sz w:val="30"/>
          <w:szCs w:val="30"/>
        </w:rPr>
        <w:t xml:space="preserve">. </w:t>
      </w:r>
      <w:r w:rsidRPr="005A52B8">
        <w:rPr>
          <w:rFonts w:ascii="Angsana New" w:hAnsi="Angsana New" w:hint="cs"/>
          <w:sz w:val="30"/>
          <w:szCs w:val="30"/>
          <w:cs/>
        </w:rPr>
        <w:t xml:space="preserve">ซึ่งกำหนดเงื่อนไขการซื้อขายไฟฟ้าและการเชื่อมโยงระบบไฟฟ้าที่บริษัทย่อยต้องปฏิบัติตาม เเละปรับลดระยะเวลาการรับซื้อไฟฟ้าโดยสัญญาจะสิ้นสุดในเดือนมีนาคม </w:t>
      </w:r>
      <w:r w:rsidRPr="005A52B8">
        <w:rPr>
          <w:rFonts w:ascii="Angsana New" w:hAnsi="Angsana New"/>
          <w:sz w:val="30"/>
          <w:szCs w:val="30"/>
        </w:rPr>
        <w:t>2572</w:t>
      </w:r>
    </w:p>
    <w:p w14:paraId="5D06DDE1" w14:textId="77777777" w:rsidR="007B1B19" w:rsidRPr="005A52B8" w:rsidRDefault="007B1B19" w:rsidP="007B1B1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7AEC8F" w14:textId="77777777" w:rsidR="007B1B19" w:rsidRPr="005A52B8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A52B8">
        <w:rPr>
          <w:rFonts w:ascii="Angsana New" w:hAnsi="Angsana New"/>
          <w:sz w:val="30"/>
          <w:szCs w:val="30"/>
          <w:cs/>
        </w:rPr>
        <w:t>บริษัท สหโคเจน กรีน จำกัด</w:t>
      </w:r>
      <w:r w:rsidRPr="005A52B8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</w:t>
      </w:r>
      <w:r w:rsidRPr="005A52B8">
        <w:rPr>
          <w:rFonts w:ascii="Angsana New" w:hAnsi="Angsana New"/>
          <w:sz w:val="30"/>
          <w:szCs w:val="30"/>
          <w:cs/>
        </w:rPr>
        <w:t xml:space="preserve"> ได้ทำสัญญาขายไอน้ำกับบริษัท ไทยเพรซิเดนท์ฟูดส์ จำกัด (มหาชน) ตามจำนวนและราคาที่กำหนดไว้ในสัญญา สัญญาดังกล่าวมีระยะเวลา </w:t>
      </w:r>
      <w:r w:rsidRPr="005A52B8">
        <w:rPr>
          <w:rFonts w:ascii="Angsana New" w:hAnsi="Angsana New"/>
          <w:sz w:val="30"/>
          <w:szCs w:val="30"/>
        </w:rPr>
        <w:t>10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เริ่มตั้งแต่เดือนเมษายน </w:t>
      </w:r>
      <w:r w:rsidRPr="005A52B8">
        <w:rPr>
          <w:rFonts w:ascii="Angsana New" w:hAnsi="Angsana New"/>
          <w:sz w:val="30"/>
          <w:szCs w:val="30"/>
        </w:rPr>
        <w:t>2554</w:t>
      </w:r>
      <w:r w:rsidRPr="005A52B8">
        <w:rPr>
          <w:rFonts w:ascii="Angsana New" w:hAnsi="Angsana New" w:hint="cs"/>
          <w:sz w:val="30"/>
          <w:szCs w:val="30"/>
          <w:cs/>
        </w:rPr>
        <w:t xml:space="preserve"> และต่ออายุสัญญาได้ครั้งละ </w:t>
      </w:r>
      <w:r w:rsidRPr="005A52B8">
        <w:rPr>
          <w:rFonts w:ascii="Angsana New" w:hAnsi="Angsana New"/>
          <w:sz w:val="30"/>
          <w:szCs w:val="30"/>
        </w:rPr>
        <w:t>1</w:t>
      </w:r>
      <w:r w:rsidRPr="005A52B8">
        <w:rPr>
          <w:rFonts w:ascii="Angsana New" w:hAnsi="Angsana New" w:hint="cs"/>
          <w:sz w:val="30"/>
          <w:szCs w:val="30"/>
          <w:cs/>
        </w:rPr>
        <w:t xml:space="preserve"> ปี จนกว่าจะมีการยุติสัญญา</w:t>
      </w:r>
    </w:p>
    <w:p w14:paraId="79619F53" w14:textId="77777777" w:rsidR="00015CAF" w:rsidRDefault="00015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718B4FC" w14:textId="7FBFBA79" w:rsidR="007B1B19" w:rsidRPr="00971660" w:rsidRDefault="007B1B19" w:rsidP="007B1B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971660">
        <w:rPr>
          <w:rFonts w:ascii="Angsana New" w:hAnsi="Angsana New"/>
          <w:sz w:val="30"/>
          <w:szCs w:val="30"/>
          <w:cs/>
        </w:rPr>
        <w:t>ได้ทำสัญญาขายกระแสไฟฟ้าและพลังงาน</w:t>
      </w:r>
      <w:r w:rsidRPr="00971660">
        <w:rPr>
          <w:rFonts w:ascii="Angsana New" w:hAnsi="Angsana New"/>
          <w:sz w:val="30"/>
          <w:szCs w:val="30"/>
        </w:rPr>
        <w:br/>
      </w:r>
      <w:r w:rsidRPr="00971660">
        <w:rPr>
          <w:rFonts w:ascii="Angsana New" w:hAnsi="Angsana New"/>
          <w:sz w:val="30"/>
          <w:szCs w:val="30"/>
          <w:cs/>
        </w:rPr>
        <w:t>ไอน้ำกับบริษัท สหพัฒนาอินเตอร์ โฮลดิ้ง จำกัด</w:t>
      </w:r>
      <w:r w:rsidRPr="00971660">
        <w:rPr>
          <w:rFonts w:ascii="Angsana New" w:hAnsi="Angsana New" w:hint="cs"/>
          <w:sz w:val="30"/>
          <w:szCs w:val="30"/>
          <w:cs/>
        </w:rPr>
        <w:t xml:space="preserve"> </w:t>
      </w:r>
      <w:r w:rsidRPr="00971660">
        <w:rPr>
          <w:rFonts w:ascii="Angsana New" w:hAnsi="Angsana New"/>
          <w:sz w:val="30"/>
          <w:szCs w:val="30"/>
          <w:cs/>
        </w:rPr>
        <w:t xml:space="preserve">(มหาชน) ตามจำนวนและราคาที่กำหนดไว้ในสัญญา สัญญาดังกล่าวมีระยะเวลา </w:t>
      </w:r>
      <w:r w:rsidRPr="00971660">
        <w:rPr>
          <w:rFonts w:ascii="Angsana New" w:hAnsi="Angsana New"/>
          <w:sz w:val="30"/>
          <w:szCs w:val="30"/>
        </w:rPr>
        <w:t>15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เริ่มตั้งแต่เดือนเมษายน </w:t>
      </w:r>
      <w:r w:rsidRPr="00971660">
        <w:rPr>
          <w:rFonts w:ascii="Angsana New" w:hAnsi="Angsana New"/>
          <w:sz w:val="30"/>
          <w:szCs w:val="30"/>
        </w:rPr>
        <w:t>2542</w:t>
      </w:r>
      <w:r w:rsidRPr="00971660">
        <w:rPr>
          <w:rFonts w:ascii="Angsana New" w:hAnsi="Angsana New" w:hint="cs"/>
          <w:sz w:val="30"/>
          <w:szCs w:val="30"/>
          <w:cs/>
        </w:rPr>
        <w:t xml:space="preserve"> โดยสามารถต่ออายุสัญญาได้อีก </w:t>
      </w:r>
      <w:r w:rsidRPr="00971660">
        <w:rPr>
          <w:rFonts w:ascii="Angsana New" w:hAnsi="Angsana New"/>
          <w:sz w:val="30"/>
          <w:szCs w:val="30"/>
        </w:rPr>
        <w:t>25</w:t>
      </w:r>
      <w:r w:rsidRPr="00971660">
        <w:rPr>
          <w:rFonts w:ascii="Angsana New" w:hAnsi="Angsana New" w:hint="cs"/>
          <w:sz w:val="30"/>
          <w:szCs w:val="30"/>
          <w:cs/>
        </w:rPr>
        <w:t xml:space="preserve"> ปี ต่อมา</w:t>
      </w:r>
      <w:r w:rsidRPr="00971660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Pr="00971660">
        <w:rPr>
          <w:rFonts w:ascii="Angsana New" w:hAnsi="Angsana New"/>
          <w:sz w:val="30"/>
          <w:szCs w:val="30"/>
        </w:rPr>
        <w:t xml:space="preserve">2562 </w:t>
      </w:r>
      <w:r w:rsidRPr="00971660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บริษัทย่อยดังกล่าวได้ลงนามในสัญญาแก้ไขเพิ่มเติมสัญญาขายกระแสไฟฟ้าและพลังงานไอน้ำกับบริษัท สหพัฒนาอินเตอร์ โฮลดิ้ง จำกัด (มหาชน) โดยการขยายอายุของสัญญาขายกระแสไฟฟ้าและพลังงานไอน้ำไปอีก </w:t>
      </w:r>
      <w:r w:rsidRPr="00971660">
        <w:rPr>
          <w:rFonts w:ascii="Angsana New" w:hAnsi="Angsana New"/>
          <w:sz w:val="30"/>
          <w:szCs w:val="30"/>
        </w:rPr>
        <w:t xml:space="preserve">37 </w:t>
      </w:r>
      <w:r w:rsidRPr="00971660">
        <w:rPr>
          <w:rFonts w:ascii="Angsana New" w:hAnsi="Angsana New" w:hint="cs"/>
          <w:sz w:val="30"/>
          <w:szCs w:val="30"/>
          <w:cs/>
        </w:rPr>
        <w:t xml:space="preserve">ปี นับจากเดือนเมษายน </w:t>
      </w:r>
      <w:r w:rsidRPr="00971660">
        <w:rPr>
          <w:rFonts w:ascii="Angsana New" w:hAnsi="Angsana New"/>
          <w:sz w:val="30"/>
          <w:szCs w:val="30"/>
        </w:rPr>
        <w:t>2557</w:t>
      </w:r>
    </w:p>
    <w:p w14:paraId="5D6909DD" w14:textId="77777777" w:rsidR="007B1B19" w:rsidRDefault="007B1B19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D4C568" w14:textId="19E410E6" w:rsidR="00046A4F" w:rsidRPr="00971660" w:rsidRDefault="00581742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  <w:r w:rsidR="00046A4F"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เครื่องยนต์</w:t>
      </w: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กังหันก๊าซ</w:t>
      </w:r>
    </w:p>
    <w:p w14:paraId="115F08DF" w14:textId="77777777" w:rsidR="00046A4F" w:rsidRPr="00971660" w:rsidRDefault="00046A4F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7361338" w14:textId="1892AF68" w:rsidR="000F1F08" w:rsidRPr="00971660" w:rsidRDefault="00581742" w:rsidP="005817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71660">
        <w:rPr>
          <w:rFonts w:ascii="Angsana New" w:hAnsi="Angsana New" w:hint="cs"/>
          <w:sz w:val="30"/>
          <w:szCs w:val="30"/>
          <w:cs/>
        </w:rPr>
        <w:t xml:space="preserve">บริษัท สหโคเจน (ชลบุรี) จำกัด (มหาชน) </w:t>
      </w:r>
      <w:r w:rsidR="00737DE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971660">
        <w:rPr>
          <w:rFonts w:ascii="Angsana New" w:hAnsi="Angsana New"/>
          <w:sz w:val="30"/>
          <w:szCs w:val="30"/>
          <w:cs/>
        </w:rPr>
        <w:t>ได้เข้าทำสัญญาบริการระยะยาวกับบริษัทในต่างประเทศแห่งหนึ่งเพื่อการดูแล และซ่อมบำรุงเครื่องยนต์กังหันก๊าซของบริษัท</w:t>
      </w:r>
      <w:r w:rsidR="00CA1CE4" w:rsidRPr="00971660">
        <w:rPr>
          <w:rFonts w:ascii="Angsana New" w:hAnsi="Angsana New" w:hint="cs"/>
          <w:sz w:val="30"/>
          <w:szCs w:val="30"/>
          <w:cs/>
        </w:rPr>
        <w:t>ย่อย</w:t>
      </w:r>
      <w:r w:rsidRPr="00971660">
        <w:rPr>
          <w:rFonts w:ascii="Angsana New" w:hAnsi="Angsana New"/>
          <w:sz w:val="30"/>
          <w:szCs w:val="30"/>
          <w:cs/>
        </w:rPr>
        <w:t xml:space="preserve"> โดยมีราคาค่าบริการเป็นไปตามที่ระบุในสัญญา สัญญาดังกล่าวมีกำหนดสิ้นสุดในวันที่ </w:t>
      </w:r>
      <w:r w:rsidR="000D72D7" w:rsidRPr="00971660">
        <w:rPr>
          <w:rFonts w:ascii="Angsana New" w:hAnsi="Angsana New"/>
          <w:sz w:val="30"/>
          <w:szCs w:val="30"/>
        </w:rPr>
        <w:t>31</w:t>
      </w:r>
      <w:r w:rsidRPr="0097166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D72D7" w:rsidRPr="00971660">
        <w:rPr>
          <w:rFonts w:ascii="Angsana New" w:hAnsi="Angsana New"/>
          <w:sz w:val="30"/>
          <w:szCs w:val="30"/>
        </w:rPr>
        <w:t>2566</w:t>
      </w:r>
    </w:p>
    <w:p w14:paraId="517C6C78" w14:textId="14281899" w:rsidR="00581742" w:rsidRPr="00971660" w:rsidRDefault="00581742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6E57CF1" w14:textId="77777777" w:rsidR="00971660" w:rsidRPr="00971660" w:rsidRDefault="00971660" w:rsidP="0097166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716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สัญญาบริการจัดส่งพลังงานไฟฟ้าที่ผลิตจากพลังงานแสงอาทิตย์</w:t>
      </w:r>
    </w:p>
    <w:p w14:paraId="7CF6EAE3" w14:textId="77777777" w:rsidR="00971660" w:rsidRPr="00971660" w:rsidRDefault="00971660" w:rsidP="00971660">
      <w:pPr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9DEF4B" w14:textId="4E5FD7E9" w:rsidR="00971660" w:rsidRPr="00A725AA" w:rsidRDefault="00971660" w:rsidP="00971660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1660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971660">
        <w:rPr>
          <w:rFonts w:ascii="Angsana New" w:hAnsi="Angsana New"/>
          <w:spacing w:val="-2"/>
          <w:sz w:val="30"/>
          <w:szCs w:val="30"/>
          <w:cs/>
        </w:rPr>
        <w:t>ได้ทำสัญญาบริการจัดส่งพลังงานไฟฟ้าที่ผลิตจากพลังงานแสงอาทิตย์กับบริษัท สหพัฒนาอินเตอร์ โฮลดิ้ง จำกัด</w:t>
      </w:r>
      <w:r w:rsidRPr="00971660">
        <w:rPr>
          <w:rFonts w:ascii="Angsana New" w:hAnsi="Angsana New"/>
          <w:spacing w:val="-2"/>
          <w:sz w:val="30"/>
          <w:szCs w:val="30"/>
        </w:rPr>
        <w:t xml:space="preserve"> </w:t>
      </w:r>
      <w:r w:rsidRPr="00971660">
        <w:rPr>
          <w:rFonts w:ascii="Angsana New" w:hAnsi="Angsana New"/>
          <w:spacing w:val="-2"/>
          <w:sz w:val="30"/>
          <w:szCs w:val="30"/>
          <w:cs/>
        </w:rPr>
        <w:t>(มหาชน) โดยบริษัท</w:t>
      </w:r>
      <w:r w:rsidRPr="00971660">
        <w:rPr>
          <w:rFonts w:ascii="Angsana New" w:hAnsi="Angsana New" w:hint="cs"/>
          <w:spacing w:val="-2"/>
          <w:sz w:val="30"/>
          <w:szCs w:val="30"/>
          <w:cs/>
        </w:rPr>
        <w:t>ย่อยดังกล่าว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มีหน้าที่เป็นผู้บริการจัดส่งพลังงานไฟฟ้าผลิตจากพลังงานแสงอาทิตย์ไปยังจุดส่งมอบไฟฟ้า สัญญาดังกล่าวมีระยะเวลา </w:t>
      </w:r>
      <w:r w:rsidRPr="00971660">
        <w:rPr>
          <w:rFonts w:ascii="Angsana New" w:hAnsi="Angsana New"/>
          <w:spacing w:val="-2"/>
          <w:sz w:val="30"/>
          <w:szCs w:val="30"/>
        </w:rPr>
        <w:t>17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ปี เริ่มตั้งแต่เดือนมีนาคม </w:t>
      </w:r>
      <w:r w:rsidRPr="00971660">
        <w:rPr>
          <w:rFonts w:ascii="Angsana New" w:hAnsi="Angsana New"/>
          <w:spacing w:val="-2"/>
          <w:sz w:val="30"/>
          <w:szCs w:val="30"/>
        </w:rPr>
        <w:t>2563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และต่ออายุสัญญาได้ครั้งละ </w:t>
      </w:r>
      <w:r w:rsidRPr="00971660">
        <w:rPr>
          <w:rFonts w:ascii="Angsana New" w:hAnsi="Angsana New"/>
          <w:spacing w:val="-2"/>
          <w:sz w:val="30"/>
          <w:szCs w:val="30"/>
        </w:rPr>
        <w:t>1</w:t>
      </w:r>
      <w:r w:rsidRPr="00971660">
        <w:rPr>
          <w:rFonts w:ascii="Angsana New" w:hAnsi="Angsana New"/>
          <w:spacing w:val="-2"/>
          <w:sz w:val="30"/>
          <w:szCs w:val="30"/>
          <w:cs/>
        </w:rPr>
        <w:t xml:space="preserve"> ปี จนกว่าจะมีการยุติสัญญา</w:t>
      </w:r>
    </w:p>
    <w:p w14:paraId="61445E60" w14:textId="77777777" w:rsidR="00971660" w:rsidRPr="009B7CCB" w:rsidRDefault="00971660" w:rsidP="00581742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252151E2" w14:textId="77777777" w:rsidR="001E3444" w:rsidRPr="001E3444" w:rsidRDefault="001E3444" w:rsidP="001E344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8" w:name="_Hlk55780123"/>
      <w:r w:rsidRPr="001E34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สัญญาซื้อขายเชื้อเพลิงชีวมวล</w:t>
      </w:r>
    </w:p>
    <w:p w14:paraId="0A4F07A6" w14:textId="77777777" w:rsidR="001E3444" w:rsidRPr="006E52B7" w:rsidRDefault="001E3444" w:rsidP="001E34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E515CB" w14:textId="77777777" w:rsidR="001E3444" w:rsidRPr="00C404FA" w:rsidRDefault="001E3444" w:rsidP="001E34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E3444">
        <w:rPr>
          <w:rFonts w:ascii="Angsana New" w:hAnsi="Angsana New"/>
          <w:sz w:val="30"/>
          <w:szCs w:val="30"/>
          <w:cs/>
        </w:rPr>
        <w:t>บริษัท สหกรีน ฟอเรสท์ จำกัด</w:t>
      </w:r>
      <w:r w:rsidRPr="001E3444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</w:t>
      </w:r>
      <w:r w:rsidRPr="001E3444">
        <w:rPr>
          <w:rFonts w:ascii="Angsana New" w:hAnsi="Angsana New"/>
          <w:sz w:val="30"/>
          <w:szCs w:val="30"/>
          <w:cs/>
        </w:rPr>
        <w:t xml:space="preserve"> ได้ทำสัญญาซื้อเชื้อเพลิงชีวมวลกับบริษัท</w:t>
      </w:r>
      <w:r w:rsidRPr="001E3444">
        <w:rPr>
          <w:rFonts w:ascii="Angsana New" w:hAnsi="Angsana New"/>
          <w:sz w:val="30"/>
          <w:szCs w:val="30"/>
        </w:rPr>
        <w:br/>
      </w:r>
      <w:r w:rsidRPr="001E3444">
        <w:rPr>
          <w:rFonts w:ascii="Angsana New" w:hAnsi="Angsana New"/>
          <w:sz w:val="30"/>
          <w:szCs w:val="30"/>
          <w:cs/>
        </w:rPr>
        <w:t>สยามฟอเรส</w:t>
      </w:r>
      <w:r w:rsidRPr="001E3444">
        <w:rPr>
          <w:rFonts w:ascii="Angsana New" w:hAnsi="Angsana New"/>
          <w:sz w:val="30"/>
          <w:szCs w:val="30"/>
        </w:rPr>
        <w:t xml:space="preserve"> </w:t>
      </w:r>
      <w:r w:rsidRPr="001E3444">
        <w:rPr>
          <w:rFonts w:ascii="Angsana New" w:hAnsi="Angsana New"/>
          <w:sz w:val="30"/>
          <w:szCs w:val="30"/>
          <w:cs/>
        </w:rPr>
        <w:t>ทรี จำกัด ตามจำนวนและราคาที่กำหนดไว้ในสัญญา สัญญาดังกล่าวมีผลตั้งแต่วันที่</w:t>
      </w:r>
      <w:r w:rsidRPr="001E3444">
        <w:rPr>
          <w:rFonts w:ascii="Angsana New" w:hAnsi="Angsana New"/>
          <w:sz w:val="30"/>
          <w:szCs w:val="30"/>
        </w:rPr>
        <w:t xml:space="preserve"> 21 </w:t>
      </w:r>
      <w:r w:rsidRPr="001E344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1E3444">
        <w:rPr>
          <w:rFonts w:ascii="Angsana New" w:hAnsi="Angsana New"/>
          <w:sz w:val="30"/>
          <w:szCs w:val="30"/>
        </w:rPr>
        <w:t>2553</w:t>
      </w:r>
      <w:r w:rsidRPr="001E3444">
        <w:rPr>
          <w:rFonts w:ascii="Angsana New" w:hAnsi="Angsana New"/>
          <w:sz w:val="30"/>
          <w:szCs w:val="30"/>
          <w:cs/>
        </w:rPr>
        <w:t xml:space="preserve"> จนกว่าจะมีการยุติสัญญา</w:t>
      </w:r>
    </w:p>
    <w:p w14:paraId="27AFFA48" w14:textId="77777777" w:rsidR="001E3444" w:rsidRPr="001E3444" w:rsidRDefault="001E3444" w:rsidP="008537D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76478AB" w14:textId="77777777" w:rsidR="001E3444" w:rsidRPr="00D246FB" w:rsidRDefault="001E3444" w:rsidP="001E3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7028C6ED" w14:textId="77777777" w:rsidR="001E3444" w:rsidRDefault="001E3444" w:rsidP="001E3444">
      <w:pPr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13A9BD07" w14:textId="0B66571E" w:rsidR="001E3444" w:rsidRPr="00A725AA" w:rsidRDefault="001E3444" w:rsidP="001E344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E3444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สหโคเจน (ชลบุรี) จำกัด (มหาชน) ซึ่งเป็นบริษัทย่อยทางตรง </w:t>
      </w:r>
      <w:r w:rsidRPr="001E3444">
        <w:rPr>
          <w:rFonts w:ascii="Angsana New" w:hAnsi="Angsana New"/>
          <w:spacing w:val="-2"/>
          <w:sz w:val="30"/>
          <w:szCs w:val="30"/>
          <w:cs/>
        </w:rPr>
        <w:t>ได้ทำสัญญากับบริษัท ออปอเรชั่นนอล</w:t>
      </w:r>
      <w:r w:rsidRPr="001E3444">
        <w:rPr>
          <w:rFonts w:ascii="Angsana New" w:hAnsi="Angsana New"/>
          <w:spacing w:val="-2"/>
          <w:sz w:val="30"/>
          <w:szCs w:val="30"/>
          <w:cs/>
        </w:rPr>
        <w:br/>
        <w:t xml:space="preserve">เอ็นเนอร์ยี่ กรุ๊ป จำกัด เพื่อรับบริการด้านการจัดการและรับคำแนะนำเกี่ยวกับการดำเนินงานและซ่อมบำรุงโรงไฟฟ้า </w:t>
      </w:r>
      <w:r w:rsidRPr="001E3444">
        <w:rPr>
          <w:rFonts w:ascii="Angsana New" w:hAnsi="Angsana New"/>
          <w:spacing w:val="-2"/>
          <w:sz w:val="30"/>
          <w:szCs w:val="30"/>
          <w:cs/>
        </w:rPr>
        <w:br/>
        <w:t xml:space="preserve">โดยค่าบริการเป็นไปตามราคาที่กำหนดไว้ในสัญญา สัญญาดังกล่าวมีกำหนดสิ้นสุดวันที่ </w:t>
      </w:r>
      <w:r w:rsidRPr="001E3444">
        <w:rPr>
          <w:rFonts w:ascii="Angsana New" w:hAnsi="Angsana New"/>
          <w:spacing w:val="-2"/>
          <w:sz w:val="30"/>
          <w:szCs w:val="30"/>
        </w:rPr>
        <w:t>31</w:t>
      </w:r>
      <w:r w:rsidRPr="001E3444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1E3444">
        <w:rPr>
          <w:rFonts w:ascii="Angsana New" w:hAnsi="Angsana New"/>
          <w:spacing w:val="-2"/>
          <w:sz w:val="30"/>
          <w:szCs w:val="30"/>
        </w:rPr>
        <w:t>2566</w:t>
      </w:r>
    </w:p>
    <w:p w14:paraId="3D108E34" w14:textId="3637B7A6" w:rsidR="00A239D2" w:rsidRDefault="00A239D2" w:rsidP="009E427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bookmarkEnd w:id="18"/>
    <w:p w14:paraId="27F16832" w14:textId="77777777" w:rsidR="008537DE" w:rsidRPr="0093556F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733720C0" w14:textId="77777777" w:rsidR="008537DE" w:rsidRPr="0093556F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4F056BE" w14:textId="36F5BFF5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93556F">
        <w:rPr>
          <w:rFonts w:ascii="Angsana New" w:hAnsi="Angsana New" w:hint="cs"/>
          <w:sz w:val="30"/>
          <w:szCs w:val="30"/>
        </w:rPr>
        <w:t xml:space="preserve"> </w:t>
      </w:r>
      <w:r w:rsidR="005B5995" w:rsidRPr="0093556F">
        <w:rPr>
          <w:rFonts w:ascii="Angsana New" w:hAnsi="Angsana New" w:hint="cs"/>
          <w:sz w:val="30"/>
          <w:szCs w:val="30"/>
          <w:cs/>
        </w:rPr>
        <w:t>ธันวาคม</w:t>
      </w:r>
      <w:r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93556F">
        <w:rPr>
          <w:rFonts w:ascii="Angsana New" w:hAnsi="Angsana New" w:hint="cs"/>
          <w:sz w:val="30"/>
          <w:szCs w:val="30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 ๆ ในการดำเนินธุรกิจปกติจำนวน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AD0D4F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479</w:t>
      </w:r>
      <w:r w:rsidR="00AD0D4F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35</w:t>
      </w:r>
      <w:r w:rsidR="00AA0AB0"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10</w:t>
      </w:r>
      <w:r w:rsidR="00AD0D4F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41</w:t>
      </w:r>
      <w:r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="00AD0D4F" w:rsidRPr="0093556F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72</w:t>
      </w:r>
      <w:r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  <w:r w:rsidR="00035369" w:rsidRPr="00CC12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035369" w:rsidRPr="00CC12A1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2563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0D72D7" w:rsidRPr="000D72D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053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17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11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76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22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</w:t>
      </w:r>
      <w:r w:rsidR="00035369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035369" w:rsidRPr="00CC12A1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333C8D91" w14:textId="77777777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50FC5A6" w14:textId="417EFB25" w:rsidR="008537DE" w:rsidRPr="00FB0B60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C12A1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CC12A1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CC12A1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  <w:r w:rsidR="00FB0B60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/ Letter of Credit</w:t>
      </w:r>
    </w:p>
    <w:p w14:paraId="391E4034" w14:textId="77777777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891EEFE" w14:textId="4FC2497D" w:rsidR="008537DE" w:rsidRPr="0093556F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0D72D7" w:rsidRPr="000D72D7">
        <w:rPr>
          <w:rFonts w:ascii="Angsana New" w:hAnsi="Angsana New" w:hint="cs"/>
          <w:sz w:val="30"/>
          <w:szCs w:val="30"/>
        </w:rPr>
        <w:t>3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CC12A1">
        <w:rPr>
          <w:rFonts w:ascii="Angsana New" w:hAnsi="Angsana New" w:hint="cs"/>
          <w:sz w:val="30"/>
          <w:szCs w:val="30"/>
        </w:rPr>
        <w:t xml:space="preserve"> </w:t>
      </w:r>
      <w:r w:rsidR="005B5995" w:rsidRPr="00CC12A1">
        <w:rPr>
          <w:rFonts w:ascii="Angsana New" w:hAnsi="Angsana New" w:hint="cs"/>
          <w:sz w:val="30"/>
          <w:szCs w:val="30"/>
          <w:cs/>
        </w:rPr>
        <w:t>ธันวาคม</w:t>
      </w:r>
      <w:r w:rsidRPr="00CC12A1">
        <w:rPr>
          <w:rFonts w:ascii="Angsana New" w:hAnsi="Angsana New" w:hint="cs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 w:hint="cs"/>
          <w:sz w:val="30"/>
          <w:szCs w:val="30"/>
        </w:rPr>
        <w:t>256</w:t>
      </w:r>
      <w:r w:rsidR="000D72D7" w:rsidRPr="000D72D7">
        <w:rPr>
          <w:rFonts w:ascii="Angsana New" w:hAnsi="Angsana New"/>
          <w:sz w:val="30"/>
          <w:szCs w:val="30"/>
        </w:rPr>
        <w:t>4</w:t>
      </w:r>
      <w:r w:rsidRPr="00CC12A1">
        <w:rPr>
          <w:rFonts w:ascii="Angsana New" w:hAnsi="Angsana New" w:hint="cs"/>
          <w:sz w:val="30"/>
          <w:szCs w:val="30"/>
        </w:rPr>
        <w:t xml:space="preserve"> </w:t>
      </w: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เพื่อใช้ค้ำประกันเงินสำรองเพื่อ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การชำระหนี้ (Debt Service Reserve Guarantee) ของการร่วมค้าและค้ำประกัน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 xml:space="preserve">การเพิ่มทุนในการร่วมค้าจำนวน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707BB3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600</w:t>
      </w:r>
      <w:r w:rsidR="00707BB3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24</w:t>
      </w:r>
      <w:r w:rsidR="00707BB3" w:rsidRPr="0093556F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50</w:t>
      </w:r>
      <w:r w:rsidRPr="0093556F">
        <w:rPr>
          <w:rFonts w:ascii="Angsana New" w:hAnsi="Angsana New" w:hint="cs"/>
          <w:sz w:val="30"/>
          <w:szCs w:val="30"/>
          <w:cs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FB0B6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FB0B60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17.85 </w:t>
      </w:r>
      <w:r w:rsidR="00FB0B6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ล้านเยน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AA7842" w:rsidRPr="0093556F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0D72D7" w:rsidRPr="000D72D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256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</w:t>
      </w:r>
      <w:r w:rsidR="00AA7842" w:rsidRPr="0093556F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50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30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.</w:t>
      </w:r>
      <w:r w:rsidR="000D72D7" w:rsidRPr="000D72D7">
        <w:rPr>
          <w:rFonts w:ascii="Angsana New" w:eastAsia="Cordia New" w:hAnsi="Angsana New" w:hint="cs"/>
          <w:i/>
          <w:iCs/>
          <w:snapToGrid w:val="0"/>
          <w:sz w:val="30"/>
          <w:szCs w:val="30"/>
          <w:lang w:eastAsia="th-TH"/>
        </w:rPr>
        <w:t>08</w:t>
      </w:r>
      <w:r w:rsidR="00AA7842" w:rsidRPr="0093556F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="00AA7842" w:rsidRPr="0093556F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718A79E3" w14:textId="77777777" w:rsidR="00BA70DE" w:rsidRPr="009C7BBB" w:rsidRDefault="00BA70DE" w:rsidP="00B53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lang w:val="th-TH" w:eastAsia="th-TH"/>
        </w:rPr>
      </w:pPr>
    </w:p>
    <w:p w14:paraId="6872DDB7" w14:textId="77777777" w:rsidR="008537DE" w:rsidRPr="00CC12A1" w:rsidRDefault="008537DE" w:rsidP="008537DE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19B0B72F" w14:textId="77777777" w:rsidR="008537DE" w:rsidRPr="009C7BBB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2B7049A9" w14:textId="705EDF1B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ณ วันที่ </w:t>
      </w:r>
      <w:r w:rsidR="000D72D7" w:rsidRPr="000D72D7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3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CC12A1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5B5995" w:rsidRPr="00CC12A1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ธันวาคม</w:t>
      </w:r>
      <w:r w:rsidRPr="00CC12A1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D72D7" w:rsidRPr="000D72D7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256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บริษัทและบริษัทย่อยมีวงเงินธุรกรรมที่ยังไม่ได้ใช้เป็นจำนวนเงิน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4</w:t>
      </w:r>
      <w:r w:rsidR="002F2E98" w:rsidRPr="002F2E98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828</w:t>
      </w:r>
      <w:r w:rsidR="002F2E98" w:rsidRPr="002F2E98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05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FB0B6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2F2E98" w:rsidRPr="002F2E98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302</w:t>
      </w:r>
      <w:r w:rsidR="002F2E98" w:rsidRPr="002F2E98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eastAsia="Cordia New" w:hAnsi="Angsana New"/>
          <w:snapToGrid w:val="0"/>
          <w:sz w:val="30"/>
          <w:szCs w:val="30"/>
          <w:lang w:eastAsia="th-TH"/>
        </w:rPr>
        <w:t>87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140530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523E8" w:rsidRPr="002F2E98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2563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</w:t>
      </w:r>
      <w:r w:rsidR="002368A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231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90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ล้านบาท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="002368A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066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18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ล้านเหรียญสหรัฐอเมริกา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210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12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ล้านเหรียญออสเตรเลีย และ </w:t>
      </w:r>
      <w:r w:rsidR="000D72D7" w:rsidRPr="000D72D7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182</w:t>
      </w:r>
      <w:r w:rsidR="00B523E8" w:rsidRPr="00CC12A1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ล้านเหรียญยูโร</w:t>
      </w:r>
      <w:r w:rsidR="00B523E8" w:rsidRPr="00CC12A1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0DC6AC18" w14:textId="1E48724A" w:rsidR="008537DE" w:rsidRPr="009C7BBB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lang w:val="th-TH" w:eastAsia="th-TH"/>
        </w:rPr>
      </w:pPr>
    </w:p>
    <w:p w14:paraId="19C4C413" w14:textId="77777777" w:rsidR="008537DE" w:rsidRPr="00CC12A1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C12A1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CA2DEF3" w14:textId="77777777" w:rsidR="008537DE" w:rsidRPr="009C7BBB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4B249F27" w14:textId="12E814C2" w:rsidR="002F2E98" w:rsidRPr="002F2E98" w:rsidRDefault="002F2E98" w:rsidP="002F2E98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2F2E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มีภาระผูกพันเกี่ยวกับรายจ่ายฝ่ายทุนคงเหลือตามสัญญางานก่อสร้างโรงไฟฟ้าส่วนต่อขยาย (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Engineering Procurement and Construction Contract 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31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.</w:t>
      </w:r>
      <w:r w:rsidR="000D72D7" w:rsidRPr="000D72D7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MW)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และสัญญาก่อสร้างและปรับปรุงระบบอื่น ๆ เป็นจำนวนเงิน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464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09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0D72D7" w:rsidRPr="000D72D7">
        <w:rPr>
          <w:rFonts w:ascii="Angsana New" w:hAnsi="Angsana New"/>
          <w:sz w:val="30"/>
          <w:szCs w:val="30"/>
        </w:rPr>
        <w:t>3</w:t>
      </w:r>
      <w:r w:rsidRPr="002F2E9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07</w:t>
      </w:r>
      <w:r w:rsidRPr="002F2E98">
        <w:rPr>
          <w:rFonts w:ascii="Angsana New" w:hAnsi="Angsana New" w:hint="cs"/>
          <w:sz w:val="30"/>
          <w:szCs w:val="30"/>
          <w:cs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845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ล้านเยน</w:t>
      </w:r>
    </w:p>
    <w:p w14:paraId="22353B8B" w14:textId="77777777" w:rsidR="002F2E98" w:rsidRPr="002F2E98" w:rsidRDefault="002F2E98" w:rsidP="002F2E98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F39FF96" w14:textId="483AD0DE" w:rsidR="002F2E98" w:rsidRDefault="002F2E98" w:rsidP="002F2E98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0D72D7" w:rsidRPr="000D72D7">
        <w:rPr>
          <w:rFonts w:ascii="Angsana New" w:hAnsi="Angsana New"/>
          <w:sz w:val="30"/>
          <w:szCs w:val="30"/>
        </w:rPr>
        <w:t>31</w:t>
      </w:r>
      <w:r w:rsidRPr="002F2E98">
        <w:rPr>
          <w:rFonts w:ascii="Angsana New" w:hAnsi="Angsana New"/>
          <w:sz w:val="30"/>
          <w:szCs w:val="30"/>
        </w:rPr>
        <w:t xml:space="preserve"> </w:t>
      </w:r>
      <w:r w:rsidRPr="002F2E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D72D7" w:rsidRPr="000D72D7">
        <w:rPr>
          <w:rFonts w:ascii="Angsana New" w:hAnsi="Angsana New"/>
          <w:sz w:val="30"/>
          <w:szCs w:val="30"/>
        </w:rPr>
        <w:t>2564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 </w:t>
      </w:r>
      <w:r w:rsidR="00CB0E1E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Engineering Procurement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&amp;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Construction Contract)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และสัญญาบริการอื่น ๆ เป็นจำนวนเงิน</w:t>
      </w:r>
      <w:r w:rsidRPr="002F2E98">
        <w:rPr>
          <w:rFonts w:ascii="Angsana New" w:hAnsi="Angsana New"/>
          <w:sz w:val="30"/>
          <w:szCs w:val="30"/>
          <w:cs/>
        </w:rPr>
        <w:t xml:space="preserve"> </w:t>
      </w:r>
      <w:r w:rsidR="000D72D7" w:rsidRPr="000D72D7">
        <w:rPr>
          <w:rFonts w:ascii="Angsana New" w:hAnsi="Angsana New"/>
          <w:sz w:val="30"/>
          <w:szCs w:val="30"/>
        </w:rPr>
        <w:t>1</w:t>
      </w:r>
      <w:r w:rsidRPr="002F2E98">
        <w:rPr>
          <w:rFonts w:ascii="Angsana New" w:hAnsi="Angsana New"/>
          <w:sz w:val="30"/>
          <w:szCs w:val="30"/>
        </w:rPr>
        <w:t>.</w:t>
      </w:r>
      <w:r w:rsidR="000D72D7" w:rsidRPr="000D72D7">
        <w:rPr>
          <w:rFonts w:ascii="Angsana New" w:hAnsi="Angsana New"/>
          <w:sz w:val="30"/>
          <w:szCs w:val="30"/>
        </w:rPr>
        <w:t>46</w:t>
      </w:r>
      <w:r w:rsidRPr="002F2E98">
        <w:rPr>
          <w:rFonts w:ascii="Angsana New" w:hAnsi="Angsana New" w:hint="cs"/>
          <w:sz w:val="30"/>
          <w:szCs w:val="30"/>
          <w:cs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ล้านเหรียญออสเตรเลีย </w:t>
      </w:r>
      <w:r w:rsidR="00CB0E1E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2F2E98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0D72D7" w:rsidRPr="000D72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2563</w:t>
      </w:r>
      <w:r w:rsidRPr="002F2E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0D72D7" w:rsidRPr="000D72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26</w:t>
      </w:r>
      <w:r w:rsidRPr="002F2E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0D72D7" w:rsidRPr="000D72D7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84</w:t>
      </w:r>
      <w:r w:rsidRPr="002F2E98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ล้านเหรียญออสเตรเลีย)</w:t>
      </w:r>
    </w:p>
    <w:p w14:paraId="373CF96D" w14:textId="137ACBCA" w:rsidR="00C84A5C" w:rsidRDefault="00C84A5C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431EA1E1" w14:textId="77777777" w:rsidR="007B1B19" w:rsidRPr="002F2E98" w:rsidRDefault="007B1B19" w:rsidP="007B1B19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Pr="000D72D7">
        <w:rPr>
          <w:rFonts w:ascii="Angsana New" w:hAnsi="Angsana New"/>
          <w:sz w:val="30"/>
          <w:szCs w:val="30"/>
        </w:rPr>
        <w:t>31</w:t>
      </w:r>
      <w:r w:rsidRPr="002F2E98">
        <w:rPr>
          <w:rFonts w:ascii="Angsana New" w:hAnsi="Angsana New"/>
          <w:sz w:val="30"/>
          <w:szCs w:val="30"/>
        </w:rPr>
        <w:t xml:space="preserve"> </w:t>
      </w:r>
      <w:r w:rsidRPr="002F2E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D72D7">
        <w:rPr>
          <w:rFonts w:ascii="Angsana New" w:hAnsi="Angsana New"/>
          <w:sz w:val="30"/>
          <w:szCs w:val="30"/>
        </w:rPr>
        <w:t>2564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 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ร่วมและจัดหาอุปกรณ์การก่อนสร้างอาคาร เป็นจำนวนเงิน </w:t>
      </w:r>
      <w:r w:rsidRPr="000D72D7">
        <w:rPr>
          <w:rFonts w:ascii="Angsana New" w:hAnsi="Angsana New"/>
          <w:snapToGrid w:val="0"/>
          <w:sz w:val="30"/>
          <w:szCs w:val="30"/>
          <w:lang w:eastAsia="th-TH"/>
        </w:rPr>
        <w:t>764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D72D7">
        <w:rPr>
          <w:rFonts w:ascii="Angsana New" w:hAnsi="Angsana New"/>
          <w:snapToGrid w:val="0"/>
          <w:sz w:val="30"/>
          <w:szCs w:val="30"/>
          <w:lang w:eastAsia="th-TH"/>
        </w:rPr>
        <w:t>55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0D72D7">
        <w:rPr>
          <w:rFonts w:ascii="Angsana New" w:hAnsi="Angsana New"/>
          <w:sz w:val="30"/>
          <w:szCs w:val="30"/>
        </w:rPr>
        <w:t>27</w:t>
      </w:r>
      <w:r w:rsidRPr="002F2E98">
        <w:rPr>
          <w:rFonts w:ascii="Angsana New" w:hAnsi="Angsana New"/>
          <w:sz w:val="30"/>
          <w:szCs w:val="30"/>
        </w:rPr>
        <w:t>.</w:t>
      </w:r>
      <w:r w:rsidRPr="000D72D7">
        <w:rPr>
          <w:rFonts w:ascii="Angsana New" w:hAnsi="Angsana New"/>
          <w:sz w:val="30"/>
          <w:szCs w:val="30"/>
        </w:rPr>
        <w:t>90</w:t>
      </w:r>
      <w:r w:rsidRPr="002F2E98">
        <w:rPr>
          <w:rFonts w:ascii="Angsana New" w:hAnsi="Angsana New"/>
          <w:sz w:val="30"/>
          <w:szCs w:val="30"/>
        </w:rPr>
        <w:t xml:space="preserve"> </w:t>
      </w:r>
      <w:r w:rsidRPr="002F2E9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Pr="000D72D7">
        <w:rPr>
          <w:rFonts w:ascii="Angsana New" w:hAnsi="Angsana New"/>
          <w:snapToGrid w:val="0"/>
          <w:sz w:val="30"/>
          <w:szCs w:val="30"/>
          <w:lang w:eastAsia="th-TH"/>
        </w:rPr>
        <w:t>153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D72D7">
        <w:rPr>
          <w:rFonts w:ascii="Angsana New" w:hAnsi="Angsana New"/>
          <w:snapToGrid w:val="0"/>
          <w:sz w:val="30"/>
          <w:szCs w:val="30"/>
          <w:lang w:eastAsia="th-TH"/>
        </w:rPr>
        <w:t>61</w:t>
      </w:r>
      <w:r w:rsidRPr="002F2E9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เหรียญ</w:t>
      </w:r>
      <w:r w:rsidRPr="002F2E9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โครนาสวีเดน</w:t>
      </w:r>
    </w:p>
    <w:p w14:paraId="68E8B96E" w14:textId="77777777" w:rsidR="007B1B19" w:rsidRPr="00CC12A1" w:rsidRDefault="007B1B19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3939984D" w14:textId="031425E6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194834F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697E5686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93556F">
        <w:rPr>
          <w:rFonts w:ascii="Angsana New" w:hAnsi="Angsana New" w:hint="cs"/>
          <w:spacing w:val="-4"/>
          <w:sz w:val="30"/>
          <w:szCs w:val="30"/>
          <w:cs/>
        </w:rPr>
        <w:t>ราช โคเจนเนอเรชั่น จำกัด</w:t>
      </w:r>
      <w:r w:rsidRPr="0093556F">
        <w:rPr>
          <w:rFonts w:ascii="Angsana New" w:hAnsi="Angsana New"/>
          <w:spacing w:val="-4"/>
          <w:sz w:val="30"/>
          <w:szCs w:val="30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Pr="009355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2ECA3104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1DC7343B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E2B83BC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669CE5D" w14:textId="34CEBCF0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77B37A80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B6F66B4" w14:textId="778E8A52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Fareast Renewable Development Pte. Ltd. ซึ่งเป็น</w:t>
      </w:r>
      <w:r w:rsidR="006B326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ทางอ้อม ได้นำใบหุ้นบางส่วนของ PT Bajradaya Sentranusa ซึ่งเป็นบริษัทย่อยของ</w:t>
      </w:r>
      <w:r w:rsidR="006B3267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ดังกล่าวไปเป็นหลักทรัพย์ค้ำประกันการกู้เงินให้แก่เจ้าหนี้เงินกู้ของ</w:t>
      </w:r>
      <w:r w:rsidRPr="009355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3BC3D7F0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33FF624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27D2A8C2" w14:textId="77777777" w:rsidR="002368A9" w:rsidRPr="0093556F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lang w:val="th-TH" w:eastAsia="th-TH"/>
        </w:rPr>
      </w:pPr>
    </w:p>
    <w:p w14:paraId="57A0E09C" w14:textId="629C686D" w:rsidR="002368A9" w:rsidRDefault="002368A9" w:rsidP="00A85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93556F">
        <w:rPr>
          <w:rFonts w:ascii="Angsana New" w:hAnsi="Angsana New" w:hint="cs"/>
          <w:spacing w:val="-4"/>
          <w:sz w:val="30"/>
          <w:szCs w:val="30"/>
        </w:rPr>
        <w:t>NEXIF RATCH ENERGY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SINGAPORE PTE. LTD.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A85DE6"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เน็กส์ซิฟ ราช เอ็นเนอร์จี ระยอง จำกัด ซึ่งเป็นบริษัทย่อยของการร่วมค้าดังกล่าว ไปเป็นหลักทรัพย์ค้ำประกัน</w:t>
      </w:r>
      <w:r w:rsidR="00A85DE6" w:rsidRPr="0093556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93556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การกู้เงินให้แก่เจ้าหนี้เงินกู้ของบริษัท เน็กส์ซิฟ ราช เอ็นเนอร์จี ระยอง จำกัด</w:t>
      </w:r>
    </w:p>
    <w:p w14:paraId="51D59B1C" w14:textId="4BFD4A62" w:rsidR="002368A9" w:rsidRDefault="002368A9" w:rsidP="0023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AAC643B" w14:textId="77777777" w:rsidR="002368A9" w:rsidRPr="00C96EFA" w:rsidRDefault="002368A9" w:rsidP="002368A9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การลงนามสัญญาเงินกู้ส่งเสริมความยั่งยืน (</w:t>
      </w:r>
      <w:r w:rsidRPr="00C96EF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Sustainable Loan)</w:t>
      </w:r>
    </w:p>
    <w:p w14:paraId="128DE3DC" w14:textId="77777777" w:rsidR="002368A9" w:rsidRPr="001611DA" w:rsidRDefault="002368A9" w:rsidP="002368A9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686B19C7" w14:textId="1F2F6BD7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กัด (“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บริษัทย่อยทางอ้อม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(ในฐานะผู้กู้) และบริษัท (ในฐานะผู้ค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้ำ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ประกัน) ได้ลงนามสัญญาเงินกู้ส่งเสริมความยั่งยืน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 (Sustainable Loan)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จ</w:t>
      </w:r>
      <w:r w:rsidRPr="00C96EF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นวน </w:t>
      </w:r>
      <w:r w:rsidR="000D72D7" w:rsidRPr="000D72D7">
        <w:rPr>
          <w:rFonts w:ascii="Angsana New" w:hAnsi="Angsana New"/>
          <w:snapToGrid w:val="0"/>
          <w:sz w:val="30"/>
          <w:szCs w:val="30"/>
          <w:lang w:eastAsia="th-TH"/>
        </w:rPr>
        <w:t>150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ล้านเหรียญสหรัฐอเมริกา กับ </w:t>
      </w:r>
      <w:r w:rsidRPr="00C96EFA">
        <w:rPr>
          <w:rFonts w:ascii="Angsana New" w:hAnsi="Angsana New"/>
          <w:snapToGrid w:val="0"/>
          <w:sz w:val="30"/>
          <w:szCs w:val="30"/>
          <w:lang w:eastAsia="th-TH"/>
        </w:rPr>
        <w:t xml:space="preserve">International Finance Corporation (“IFC”) </w:t>
      </w:r>
      <w:r w:rsidRPr="00C96EFA">
        <w:rPr>
          <w:rFonts w:ascii="Angsana New" w:hAnsi="Angsana New"/>
          <w:snapToGrid w:val="0"/>
          <w:sz w:val="30"/>
          <w:szCs w:val="30"/>
          <w:cs/>
          <w:lang w:eastAsia="th-TH"/>
        </w:rPr>
        <w:t>โดยมี</w:t>
      </w:r>
      <w:r w:rsidRPr="009E427D">
        <w:rPr>
          <w:rFonts w:ascii="Angsana New" w:hAnsi="Angsana New"/>
          <w:snapToGrid w:val="0"/>
          <w:sz w:val="30"/>
          <w:szCs w:val="30"/>
          <w:cs/>
          <w:lang w:eastAsia="th-TH"/>
        </w:rPr>
        <w:t>วัตถุประสงค์เพื่อการลงทุน และ/หรือ ช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ำ</w:t>
      </w:r>
      <w:r w:rsidRPr="009E427D">
        <w:rPr>
          <w:rFonts w:ascii="Angsana New" w:hAnsi="Angsana New"/>
          <w:snapToGrid w:val="0"/>
          <w:sz w:val="30"/>
          <w:szCs w:val="30"/>
          <w:cs/>
          <w:lang w:eastAsia="th-TH"/>
        </w:rPr>
        <w:t>ระคืนเงินกู้ในโครงการพลังงานหมุนเวียน และ/หรือโครงการโครงสร้างพื้นฐานเพื่ออนุรักษ์สิ่งแวดล้อม และ/หรือโครงการโครงสร้างพื้นฐานอื่น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E427D">
        <w:rPr>
          <w:rFonts w:ascii="Angsana New" w:hAnsi="Angsana New"/>
          <w:snapToGrid w:val="0"/>
          <w:sz w:val="30"/>
          <w:szCs w:val="30"/>
          <w:cs/>
          <w:lang w:eastAsia="th-TH"/>
        </w:rPr>
        <w:t>ๆ ในประเทศไทย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E427D">
        <w:rPr>
          <w:rFonts w:ascii="Angsana New" w:hAnsi="Angsana New"/>
          <w:snapToGrid w:val="0"/>
          <w:sz w:val="30"/>
          <w:szCs w:val="30"/>
          <w:cs/>
          <w:lang w:eastAsia="th-TH"/>
        </w:rPr>
        <w:t>สาธารณรัฐสังคมนิยมเวียดนาม สาธารณรัฐอินโดนีเซีย และ สปป. ลาว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</w:p>
    <w:p w14:paraId="6FC8E399" w14:textId="42E99EAF" w:rsidR="00021B56" w:rsidRPr="009E427D" w:rsidRDefault="00021B56" w:rsidP="000F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08D04B8A" w14:textId="5E4AAC62" w:rsidR="008537DE" w:rsidRPr="009E427D" w:rsidRDefault="008537DE" w:rsidP="0085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42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39EE906D" w14:textId="77777777" w:rsidR="008537DE" w:rsidRPr="009E427D" w:rsidRDefault="008537DE" w:rsidP="008537D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10276E48" w14:textId="518A767E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2557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ดังนั้นบริษัทจึงไม่ได้บันทึกหนี้สินที่อาจจะเกิดขึ้นจากคดีดังกล่าว โดยเมื่อวันที่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2561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br/>
        <w:t xml:space="preserve">คำพิพากษายกฟ้องโจทก์ ต่อมาเมื่อวันที่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ศาลอุทธรณ์ได้มีคำพิพากษายืนตามคำพิพากษาของ</w:t>
      </w:r>
      <w:r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br/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53BE7AF9" w14:textId="77777777" w:rsidR="00BB0E95" w:rsidRPr="009E427D" w:rsidRDefault="00BB0E95" w:rsidP="00BB0E95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4D8092D9" w14:textId="73D1D2BF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2562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271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ต่อมาเมื่อวันที่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2563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ด้วยเหตุผลว่าข้อมูลที่โจทก์กล่าวอ้างได้สิ้นสุดสภาพการเป็นความลับทางการค้าไปแล้ว ดังนั้นบริษัทจึงไม่ได้บันทึกหนี้สินที่อาจจะเกิดขึ้นจากคดีดังกล่าว</w:t>
      </w:r>
    </w:p>
    <w:p w14:paraId="588E7A5A" w14:textId="77777777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6CF8C1A2" w14:textId="77777777" w:rsidR="002368A9" w:rsidRPr="009E427D" w:rsidRDefault="002368A9" w:rsidP="002368A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42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p w14:paraId="1E29561F" w14:textId="77777777" w:rsidR="00EB1F5D" w:rsidRPr="009E427D" w:rsidRDefault="00EB1F5D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D996E3" w14:textId="77777777" w:rsidR="002368A9" w:rsidRPr="009E427D" w:rsidRDefault="002368A9" w:rsidP="002368A9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9E427D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การเพิ่มทุนและการออกและเสนอขายหุ้นสามัญที่ออกใหม่ให้แก่ผู้ถือหุ้นเดิมตามสัดส่วนการถือหุ้น </w:t>
      </w:r>
    </w:p>
    <w:p w14:paraId="607E6212" w14:textId="77777777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6B85440C" w14:textId="295B6069" w:rsidR="002368A9" w:rsidRPr="009E427D" w:rsidRDefault="002368A9" w:rsidP="002368A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ในการประชุมคณะกรรมการบริษัทเมื่อวันที่ </w:t>
      </w:r>
      <w:r w:rsidR="000D72D7" w:rsidRPr="009E427D">
        <w:rPr>
          <w:rFonts w:ascii="Angsana New" w:hAnsi="Angsana New"/>
          <w:snapToGrid w:val="0"/>
          <w:sz w:val="30"/>
          <w:szCs w:val="30"/>
          <w:lang w:eastAsia="th-TH"/>
        </w:rPr>
        <w:t>22</w:t>
      </w:r>
      <w:r w:rsidRPr="009E427D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="000D72D7" w:rsidRPr="009E427D">
        <w:rPr>
          <w:rFonts w:ascii="Angsana New" w:hAnsi="Angsana New"/>
          <w:snapToGrid w:val="0"/>
          <w:sz w:val="30"/>
          <w:szCs w:val="30"/>
          <w:lang w:eastAsia="th-TH"/>
        </w:rPr>
        <w:t>2564</w:t>
      </w:r>
      <w:r w:rsidRPr="009E427D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คณะกรรมการบริษัทอนุมัติให้นำเสนอต่อที่ประชุมวิสามัญผู้ถือหุ้น เพื่อพิจารณาอนุมัติการเพิ่มทุนจดทะเบียนของบริษัทจาก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14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>,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500</w:t>
      </w:r>
      <w:r w:rsidRPr="009E427D">
        <w:rPr>
          <w:rFonts w:ascii="Angsana New" w:hAnsi="Angsana New"/>
          <w:snapToGrid w:val="0"/>
          <w:sz w:val="30"/>
          <w:szCs w:val="30"/>
          <w:lang w:val="th-TH" w:eastAsia="th-TH"/>
        </w:rPr>
        <w:t>.</w:t>
      </w:r>
      <w:r w:rsidR="000D72D7" w:rsidRPr="009E427D">
        <w:rPr>
          <w:rFonts w:ascii="Angsana New" w:hAnsi="Angsana New"/>
          <w:snapToGrid w:val="0"/>
          <w:sz w:val="30"/>
          <w:szCs w:val="30"/>
          <w:lang w:eastAsia="th-TH"/>
        </w:rPr>
        <w:t>00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เป็น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22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>,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192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31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โดยการออกหุ้นสามัญจำนวน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769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.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23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ล้านหุ้น มูลค่าที่ตราไว้หุ้นละ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บาท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รวม 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7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>,</w:t>
      </w:r>
      <w:r w:rsidR="000D72D7" w:rsidRPr="009E427D">
        <w:rPr>
          <w:rFonts w:ascii="Angsana New" w:hAnsi="Angsana New" w:hint="cs"/>
          <w:snapToGrid w:val="0"/>
          <w:sz w:val="30"/>
          <w:szCs w:val="30"/>
          <w:lang w:eastAsia="th-TH"/>
        </w:rPr>
        <w:t>692</w:t>
      </w:r>
      <w:r w:rsidRPr="009E427D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0D72D7" w:rsidRPr="009E427D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9E427D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9E427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ล้านบาท เพื่อออกและเสนอขายให้แก่ผู้ถือหุ้นสามัญเดิมของบริษัทตามสัดส่วนการถือหุ้น โดยไม่จัดสรรให้ผู้ถือหุ้นที่จะทำให้บริษัทมีหน้าที่ตามกฎหมายต่างประเทศ และพิจารณาอนุมัติการจัดสรรหุ้นสามัญที่ออกใหม่ ทั้งนี้บริษัทอยู่ระหว่างพิจารณาการกำหนดให้มีการประชุมวิสามัญผู้ถือหุ้นเพื่อพิจารณาอนุมัติในภายหลัง</w:t>
      </w:r>
    </w:p>
    <w:p w14:paraId="2595B051" w14:textId="1B12FBDD" w:rsidR="000D72D7" w:rsidRDefault="000D72D7" w:rsidP="002368A9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val="th-TH" w:eastAsia="th-TH"/>
        </w:rPr>
      </w:pPr>
    </w:p>
    <w:p w14:paraId="42551F2F" w14:textId="704B0C96" w:rsidR="00A239D2" w:rsidRDefault="00A239D2" w:rsidP="002368A9">
      <w:pPr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  <w:r>
        <w:rPr>
          <w:rFonts w:ascii="Angsana New" w:hAnsi="Angsana New"/>
          <w:snapToGrid w:val="0"/>
          <w:sz w:val="24"/>
          <w:szCs w:val="24"/>
          <w:lang w:eastAsia="th-TH"/>
        </w:rPr>
        <w:br w:type="page"/>
      </w:r>
    </w:p>
    <w:p w14:paraId="7D2CAFE7" w14:textId="77777777" w:rsidR="000D72D7" w:rsidRPr="00E225EB" w:rsidRDefault="000D72D7" w:rsidP="000D72D7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225EB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การอนุมัติการเข้าซื้อหุ้นเพื่อลงทุนในโรงไฟฟ้าพลังความร้อนในสาธารณรัฐอินโดนีเซีย</w:t>
      </w:r>
    </w:p>
    <w:p w14:paraId="36651C24" w14:textId="77777777" w:rsidR="000D72D7" w:rsidRPr="00E225EB" w:rsidRDefault="000D72D7" w:rsidP="000D72D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B925981" w14:textId="12AFB48F" w:rsidR="000D72D7" w:rsidRPr="00E225EB" w:rsidRDefault="000D72D7" w:rsidP="000D72D7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21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45.52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E225EB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E225EB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ตามเงื่อนไขการซื้อขายหุ้นสามัญดังกล่าว</w:t>
      </w:r>
    </w:p>
    <w:p w14:paraId="729075B2" w14:textId="77777777" w:rsidR="002368A9" w:rsidRPr="00E225EB" w:rsidRDefault="002368A9" w:rsidP="0033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</w:p>
    <w:p w14:paraId="2B0018E3" w14:textId="77777777" w:rsidR="0014612C" w:rsidRPr="00E225EB" w:rsidRDefault="006702DE" w:rsidP="00F609B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E225E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2FE11D18" w14:textId="4927568A" w:rsidR="00CF6283" w:rsidRPr="00E225EB" w:rsidRDefault="00CF6283" w:rsidP="004359B4">
      <w:pPr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bookmarkStart w:id="19" w:name="_Hlk15825884"/>
      <w:bookmarkEnd w:id="19"/>
    </w:p>
    <w:p w14:paraId="266532EE" w14:textId="77777777" w:rsidR="00D34C71" w:rsidRPr="00E225EB" w:rsidRDefault="00D34C71" w:rsidP="00D34C71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30"/>
          <w:szCs w:val="30"/>
        </w:rPr>
      </w:pPr>
      <w:r w:rsidRPr="00E225EB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การเรียกชำระค่าหุ้นเพิ่มทุนของบริษัท </w:t>
      </w:r>
      <w:r w:rsidRPr="00E225EB">
        <w:rPr>
          <w:rStyle w:val="normaltextrun"/>
          <w:rFonts w:ascii="Angsana New" w:hAnsi="Angsana New" w:cs="Angsana New" w:hint="cs"/>
          <w:b/>
          <w:bCs/>
          <w:i/>
          <w:iCs/>
          <w:sz w:val="30"/>
          <w:szCs w:val="30"/>
        </w:rPr>
        <w:t>RATCH &amp; AIDC Wind Energy Pte. Ltd. (“RATCH &amp; AIDC”)</w:t>
      </w:r>
      <w:r w:rsidRPr="00E225EB"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135F9102" w14:textId="77777777" w:rsidR="00D34C71" w:rsidRPr="006E0395" w:rsidRDefault="00D34C71" w:rsidP="006E0395">
      <w:pPr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r w:rsidRPr="006E0395">
        <w:rPr>
          <w:rFonts w:hint="cs"/>
          <w:snapToGrid w:val="0"/>
          <w:spacing w:val="-2"/>
          <w:lang w:eastAsia="th-TH"/>
        </w:rPr>
        <w:t> </w:t>
      </w:r>
    </w:p>
    <w:p w14:paraId="544AA436" w14:textId="547D7F76" w:rsidR="00D34C71" w:rsidRPr="00E225EB" w:rsidRDefault="00D34C71" w:rsidP="00D34C71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Segoe UI" w:hAnsi="Segoe UI" w:cs="Segoe UI"/>
          <w:sz w:val="30"/>
          <w:szCs w:val="30"/>
        </w:rPr>
      </w:pP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14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2565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(“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 xml:space="preserve">RHIS”) 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 ได้จ่ายชำระค่าหุ้นเพิ่มทุนจำนวน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0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>.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61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ล้านหุ้น มีมูลค่าหุ้นที่ตราไว้หุ้นละ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1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เหรียญสหรัฐอเมริกา เป็นจำนวนเงินรวมทั้งสิ้น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0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>.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61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ล้านเหรียญสหรัฐอเมริกา หรือเทียบเท่า </w:t>
      </w:r>
      <w:r w:rsidR="00F05B57" w:rsidRPr="00E225EB">
        <w:rPr>
          <w:rStyle w:val="normaltextrun"/>
          <w:rFonts w:ascii="Angsana New" w:hAnsi="Angsana New" w:cs="Angsana New"/>
          <w:sz w:val="30"/>
          <w:szCs w:val="30"/>
        </w:rPr>
        <w:t>19.96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ล้านบาท ให้แก่ 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>RATCH &amp; AID</w:t>
      </w:r>
      <w:r w:rsidR="003D61F9" w:rsidRPr="00E225EB">
        <w:rPr>
          <w:rStyle w:val="normaltextrun"/>
          <w:rFonts w:ascii="Angsana New" w:hAnsi="Angsana New" w:cs="Angsana New"/>
          <w:sz w:val="30"/>
          <w:szCs w:val="30"/>
        </w:rPr>
        <w:t>C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 xml:space="preserve"> </w:t>
      </w:r>
      <w:r w:rsidRPr="00E225EB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ตามสัดส่วนการลงทุนร้อยละ 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63</w:t>
      </w:r>
      <w:r w:rsidRPr="00E225EB">
        <w:rPr>
          <w:rStyle w:val="normaltextrun"/>
          <w:rFonts w:ascii="Angsana New" w:hAnsi="Angsana New" w:cs="Angsana New" w:hint="cs"/>
          <w:sz w:val="30"/>
          <w:szCs w:val="30"/>
        </w:rPr>
        <w:t>.</w:t>
      </w:r>
      <w:r w:rsidR="000D72D7" w:rsidRPr="00E225EB">
        <w:rPr>
          <w:rStyle w:val="normaltextrun"/>
          <w:rFonts w:ascii="Angsana New" w:hAnsi="Angsana New" w:cs="Angsana New" w:hint="cs"/>
          <w:sz w:val="30"/>
          <w:szCs w:val="30"/>
        </w:rPr>
        <w:t>80</w:t>
      </w:r>
    </w:p>
    <w:p w14:paraId="5A82DCCE" w14:textId="1BD2419F" w:rsidR="00D34C71" w:rsidRPr="00E225EB" w:rsidRDefault="00D34C71" w:rsidP="00DE2C08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03D56F17" w14:textId="18BE6544" w:rsidR="000D72D7" w:rsidRPr="00E225EB" w:rsidRDefault="000D72D7" w:rsidP="000D72D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E225EB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</w:t>
      </w:r>
      <w:r w:rsidRPr="00E225EB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บริษัท หินกองเพาเวอร์ จำกัด </w:t>
      </w:r>
    </w:p>
    <w:p w14:paraId="2E1370F7" w14:textId="77777777" w:rsidR="000D72D7" w:rsidRPr="00E225EB" w:rsidRDefault="000D72D7" w:rsidP="000D72D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E182A1" w14:textId="10E2DF93" w:rsidR="000D72D7" w:rsidRPr="00361267" w:rsidRDefault="000D72D7" w:rsidP="0036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361267">
        <w:rPr>
          <w:rFonts w:ascii="Angsana New" w:hAnsi="Angsana New" w:hint="cs"/>
          <w:sz w:val="30"/>
          <w:szCs w:val="30"/>
          <w:lang w:val="th-TH"/>
        </w:rPr>
        <w:t>14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>กุมภาพันธ์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61267">
        <w:rPr>
          <w:rFonts w:ascii="Angsana New" w:hAnsi="Angsana New"/>
          <w:sz w:val="30"/>
          <w:szCs w:val="30"/>
          <w:lang w:val="th-TH"/>
        </w:rPr>
        <w:t>256</w:t>
      </w:r>
      <w:r w:rsidRPr="00361267">
        <w:rPr>
          <w:rFonts w:ascii="Angsana New" w:hAnsi="Angsana New" w:hint="cs"/>
          <w:sz w:val="30"/>
          <w:szCs w:val="30"/>
          <w:lang w:val="th-TH"/>
        </w:rPr>
        <w:t>5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 บริษัทได้เข้าซื้อหุ้นสามัญใน 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หินกองเพาเวอร์ จำกัด </w:t>
      </w:r>
      <w:r w:rsidRPr="00361267">
        <w:rPr>
          <w:rFonts w:ascii="Angsana New" w:hAnsi="Angsana New"/>
          <w:sz w:val="30"/>
          <w:szCs w:val="30"/>
          <w:cs/>
          <w:lang w:val="th-TH"/>
        </w:rPr>
        <w:t>(“</w:t>
      </w:r>
      <w:r w:rsidRPr="00361267">
        <w:rPr>
          <w:rFonts w:ascii="Angsana New" w:hAnsi="Angsana New"/>
          <w:sz w:val="30"/>
          <w:szCs w:val="30"/>
          <w:lang w:val="th-TH"/>
        </w:rPr>
        <w:t>HKP</w:t>
      </w:r>
      <w:r w:rsidRPr="00361267">
        <w:rPr>
          <w:rFonts w:ascii="Angsana New" w:hAnsi="Angsana New"/>
          <w:sz w:val="30"/>
          <w:szCs w:val="30"/>
          <w:cs/>
          <w:lang w:val="th-TH"/>
        </w:rPr>
        <w:t>”)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จาก 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หินกองเพาเวอร์โฮลดิ้ง จำกัด </w:t>
      </w:r>
      <w:r w:rsidR="00107B18" w:rsidRPr="00361267">
        <w:rPr>
          <w:rFonts w:ascii="Angsana New" w:hAnsi="Angsana New" w:hint="cs"/>
          <w:sz w:val="30"/>
          <w:szCs w:val="30"/>
          <w:cs/>
          <w:lang w:val="th-TH"/>
        </w:rPr>
        <w:t xml:space="preserve">(“HKH”) </w:t>
      </w:r>
      <w:r w:rsidRPr="00361267">
        <w:rPr>
          <w:rFonts w:ascii="Angsana New" w:hAnsi="Angsana New"/>
          <w:sz w:val="30"/>
          <w:szCs w:val="30"/>
          <w:cs/>
          <w:lang w:val="th-TH"/>
        </w:rPr>
        <w:t>ซึ่งเป็นผู้ถือหุ้นเดิม เพื่อเข้าร่วมดำเนินงาน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>โครงการ</w:t>
      </w:r>
      <w:r w:rsidRPr="00361267">
        <w:rPr>
          <w:rFonts w:ascii="Angsana New" w:hAnsi="Angsana New"/>
          <w:sz w:val="30"/>
          <w:szCs w:val="30"/>
          <w:cs/>
          <w:lang w:val="th-TH"/>
        </w:rPr>
        <w:t>โรงไฟฟ้าพลัง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>ความร้อนร่วมหินกอง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 ใน</w:t>
      </w:r>
      <w:r w:rsidRPr="00361267">
        <w:rPr>
          <w:rFonts w:ascii="Angsana New" w:hAnsi="Angsana New" w:hint="cs"/>
          <w:sz w:val="30"/>
          <w:szCs w:val="30"/>
          <w:cs/>
          <w:lang w:val="th-TH"/>
        </w:rPr>
        <w:t>จังหวัดราชบุรี</w:t>
      </w:r>
      <w:r w:rsidRPr="0036126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31F15">
        <w:rPr>
          <w:rFonts w:ascii="Angsana New" w:hAnsi="Angsana New" w:hint="cs"/>
          <w:sz w:val="30"/>
          <w:szCs w:val="30"/>
          <w:cs/>
          <w:lang w:val="th-TH"/>
        </w:rPr>
        <w:t xml:space="preserve">โดยได้จ่ายชำระค่าหุ้นตามสัดส่วนการลงทุนร้อยละ </w:t>
      </w:r>
      <w:r w:rsidR="00D31F15">
        <w:rPr>
          <w:rFonts w:ascii="Angsana New" w:hAnsi="Angsana New"/>
          <w:sz w:val="30"/>
          <w:szCs w:val="30"/>
        </w:rPr>
        <w:t xml:space="preserve">51 </w:t>
      </w:r>
      <w:r w:rsidR="00D31F15">
        <w:rPr>
          <w:rFonts w:ascii="Angsana New" w:hAnsi="Angsana New" w:hint="cs"/>
          <w:sz w:val="30"/>
          <w:szCs w:val="30"/>
          <w:cs/>
        </w:rPr>
        <w:t>เป็น</w:t>
      </w:r>
      <w:r w:rsidR="00D31F15" w:rsidRPr="005644D6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D31F15" w:rsidRPr="005644D6">
        <w:rPr>
          <w:rFonts w:ascii="Angsana New" w:hAnsi="Angsana New"/>
          <w:sz w:val="30"/>
          <w:szCs w:val="30"/>
        </w:rPr>
        <w:t>463.59</w:t>
      </w:r>
      <w:r w:rsidR="00D31F15">
        <w:rPr>
          <w:rFonts w:ascii="Angsana New" w:hAnsi="Angsana New"/>
          <w:sz w:val="30"/>
          <w:szCs w:val="30"/>
        </w:rPr>
        <w:t xml:space="preserve"> </w:t>
      </w:r>
      <w:r w:rsidR="00D31F1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31F15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="00D31F15">
        <w:rPr>
          <w:rFonts w:ascii="Angsana New" w:hAnsi="Angsana New"/>
          <w:i/>
          <w:iCs/>
          <w:sz w:val="30"/>
          <w:szCs w:val="30"/>
        </w:rPr>
        <w:t xml:space="preserve">0.20 </w:t>
      </w:r>
      <w:r w:rsidR="00D31F15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ชำระเต็มมูลค่าที่ตราไว้หุ้นละ </w:t>
      </w:r>
      <w:r w:rsidR="00D31F15">
        <w:rPr>
          <w:rFonts w:ascii="Angsana New" w:hAnsi="Angsana New"/>
          <w:i/>
          <w:iCs/>
          <w:sz w:val="30"/>
          <w:szCs w:val="30"/>
        </w:rPr>
        <w:t xml:space="preserve">10 </w:t>
      </w:r>
      <w:r w:rsidR="00D31F15">
        <w:rPr>
          <w:rFonts w:ascii="Angsana New" w:hAnsi="Angsana New" w:hint="cs"/>
          <w:i/>
          <w:iCs/>
          <w:sz w:val="30"/>
          <w:szCs w:val="30"/>
          <w:cs/>
        </w:rPr>
        <w:t xml:space="preserve">บาท และหุ้นสามัญ </w:t>
      </w:r>
      <w:r w:rsidR="00D31F15">
        <w:rPr>
          <w:rFonts w:ascii="Angsana New" w:hAnsi="Angsana New"/>
          <w:i/>
          <w:iCs/>
          <w:sz w:val="30"/>
          <w:szCs w:val="30"/>
        </w:rPr>
        <w:t xml:space="preserve">184.62 </w:t>
      </w:r>
      <w:r w:rsidR="00D31F15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จ่ายชำระค่าหุ้นร้อยละ </w:t>
      </w:r>
      <w:r w:rsidR="00D31F15">
        <w:rPr>
          <w:rFonts w:ascii="Angsana New" w:hAnsi="Angsana New"/>
          <w:i/>
          <w:iCs/>
          <w:sz w:val="30"/>
          <w:szCs w:val="30"/>
        </w:rPr>
        <w:t>25</w:t>
      </w:r>
      <w:r w:rsidR="00D31F15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107B18" w:rsidRPr="00361267">
        <w:rPr>
          <w:rFonts w:ascii="Angsana New" w:hAnsi="Angsana New"/>
          <w:sz w:val="30"/>
          <w:szCs w:val="30"/>
          <w:cs/>
          <w:lang w:val="th-TH"/>
        </w:rPr>
        <w:t xml:space="preserve">ส่งผลให้ </w:t>
      </w:r>
      <w:r w:rsidR="00107B18" w:rsidRPr="00361267">
        <w:rPr>
          <w:rFonts w:ascii="Angsana New" w:hAnsi="Angsana New"/>
          <w:sz w:val="30"/>
          <w:szCs w:val="30"/>
          <w:lang w:val="th-TH"/>
        </w:rPr>
        <w:t xml:space="preserve">HKP </w:t>
      </w:r>
      <w:r w:rsidR="00107B18" w:rsidRPr="00361267">
        <w:rPr>
          <w:rFonts w:ascii="Angsana New" w:hAnsi="Angsana New"/>
          <w:sz w:val="30"/>
          <w:szCs w:val="30"/>
          <w:cs/>
          <w:lang w:val="th-TH"/>
        </w:rPr>
        <w:t>มีสถานะเป็นการร่วมค้าทางตรงของบริษัท</w:t>
      </w:r>
    </w:p>
    <w:p w14:paraId="785D3E97" w14:textId="77777777" w:rsidR="000D72D7" w:rsidRPr="000A604F" w:rsidRDefault="000D72D7" w:rsidP="000D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C371A79" w14:textId="5D9B6CC4" w:rsidR="000D72D7" w:rsidRPr="000A604F" w:rsidRDefault="000D72D7" w:rsidP="000D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604F">
        <w:rPr>
          <w:rFonts w:ascii="Angsana New" w:hAnsi="Angsana New"/>
          <w:sz w:val="30"/>
          <w:szCs w:val="30"/>
          <w:cs/>
        </w:rPr>
        <w:t xml:space="preserve">ภายหลังการโอนหุ้นบรรลุผลสำเร็จ ส่งผลให้โครงสร้างผู้ถือหุ้นใน </w:t>
      </w:r>
      <w:r w:rsidRPr="000A604F">
        <w:rPr>
          <w:rFonts w:ascii="Angsana New" w:hAnsi="Angsana New"/>
          <w:sz w:val="30"/>
          <w:szCs w:val="30"/>
        </w:rPr>
        <w:t xml:space="preserve">HKP </w:t>
      </w:r>
      <w:r w:rsidRPr="000A604F">
        <w:rPr>
          <w:rFonts w:ascii="Angsana New" w:hAnsi="Angsana New"/>
          <w:sz w:val="30"/>
          <w:szCs w:val="30"/>
          <w:cs/>
        </w:rPr>
        <w:t xml:space="preserve">ประกอบด้วยบริษัท ร้อยละ </w:t>
      </w:r>
      <w:r w:rsidRPr="000A604F">
        <w:rPr>
          <w:rFonts w:ascii="Angsana New" w:hAnsi="Angsana New"/>
          <w:sz w:val="30"/>
          <w:szCs w:val="30"/>
        </w:rPr>
        <w:t>51</w:t>
      </w:r>
      <w:r w:rsidRPr="000A604F">
        <w:rPr>
          <w:rFonts w:ascii="Angsana New" w:hAnsi="Angsana New"/>
          <w:sz w:val="30"/>
          <w:szCs w:val="30"/>
          <w:cs/>
        </w:rPr>
        <w:t xml:space="preserve"> และ </w:t>
      </w:r>
      <w:r w:rsidRPr="000A604F">
        <w:rPr>
          <w:rFonts w:ascii="Angsana New" w:hAnsi="Angsana New" w:hint="cs"/>
          <w:sz w:val="30"/>
          <w:szCs w:val="30"/>
          <w:cs/>
        </w:rPr>
        <w:t xml:space="preserve">บริษัท กัลฟ์ เอ็นเนอร์จี ดีเวลลอปเมนท์ จำกัด (มหาชน) </w:t>
      </w:r>
      <w:r w:rsidRPr="000A604F">
        <w:rPr>
          <w:rFonts w:ascii="Angsana New" w:hAnsi="Angsana New"/>
          <w:sz w:val="30"/>
          <w:szCs w:val="30"/>
          <w:cs/>
        </w:rPr>
        <w:t xml:space="preserve">ร้อยละ </w:t>
      </w:r>
      <w:r w:rsidRPr="000A604F">
        <w:rPr>
          <w:rFonts w:ascii="Angsana New" w:hAnsi="Angsana New"/>
          <w:sz w:val="30"/>
          <w:szCs w:val="30"/>
        </w:rPr>
        <w:t>49</w:t>
      </w:r>
    </w:p>
    <w:p w14:paraId="58FF51EC" w14:textId="77777777" w:rsidR="000D72D7" w:rsidRPr="000A5B56" w:rsidRDefault="000D72D7" w:rsidP="000D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F6ACE4" w14:textId="1EB3689C" w:rsidR="000D72D7" w:rsidRPr="000A604F" w:rsidRDefault="000D72D7" w:rsidP="000D7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A604F">
        <w:rPr>
          <w:rFonts w:ascii="Angsana New" w:hAnsi="Angsana New" w:hint="cs"/>
          <w:sz w:val="30"/>
          <w:szCs w:val="30"/>
          <w:cs/>
          <w:lang w:val="th-TH"/>
        </w:rPr>
        <w:t>โครงการ</w:t>
      </w:r>
      <w:r w:rsidRPr="000A604F">
        <w:rPr>
          <w:rFonts w:ascii="Angsana New" w:hAnsi="Angsana New"/>
          <w:sz w:val="30"/>
          <w:szCs w:val="30"/>
          <w:cs/>
          <w:lang w:val="th-TH"/>
        </w:rPr>
        <w:t>โรงไฟฟ้าพลัง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 xml:space="preserve">ความร้อนร่วมหินกอง จังหวัดราชบุรี เป็นโรงไฟฟ้าพลังความร้อนร่วมจำนวน </w:t>
      </w:r>
      <w:r w:rsidRPr="00FD7068">
        <w:rPr>
          <w:rFonts w:ascii="Angsana New" w:hAnsi="Angsana New" w:hint="cs"/>
          <w:sz w:val="30"/>
          <w:szCs w:val="30"/>
          <w:lang w:val="th-TH"/>
        </w:rPr>
        <w:t>2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 xml:space="preserve"> เครื่อง ขนาดกำลังผลิตรวม </w:t>
      </w:r>
      <w:r w:rsidRPr="00FD7068">
        <w:rPr>
          <w:rFonts w:ascii="Angsana New" w:hAnsi="Angsana New" w:hint="cs"/>
          <w:sz w:val="30"/>
          <w:szCs w:val="30"/>
          <w:lang w:val="th-TH"/>
        </w:rPr>
        <w:t>1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>,</w:t>
      </w:r>
      <w:r w:rsidRPr="00FD7068">
        <w:rPr>
          <w:rFonts w:ascii="Angsana New" w:hAnsi="Angsana New" w:hint="cs"/>
          <w:sz w:val="30"/>
          <w:szCs w:val="30"/>
          <w:lang w:val="th-TH"/>
        </w:rPr>
        <w:t>400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 xml:space="preserve"> เมกะวัตต์ มีกำหนดเดินเครื่องเชิงพาณิชย์ในปี </w:t>
      </w:r>
      <w:r w:rsidRPr="00FD7068">
        <w:rPr>
          <w:rFonts w:ascii="Angsana New" w:hAnsi="Angsana New" w:hint="cs"/>
          <w:sz w:val="30"/>
          <w:szCs w:val="30"/>
          <w:lang w:val="th-TH"/>
        </w:rPr>
        <w:t>2567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Pr="00FD7068">
        <w:rPr>
          <w:rFonts w:ascii="Angsana New" w:hAnsi="Angsana New" w:hint="cs"/>
          <w:sz w:val="30"/>
          <w:szCs w:val="30"/>
          <w:lang w:val="th-TH"/>
        </w:rPr>
        <w:t>2568</w:t>
      </w:r>
      <w:r w:rsidRPr="000A604F">
        <w:rPr>
          <w:rFonts w:ascii="Angsana New" w:hAnsi="Angsana New" w:hint="cs"/>
          <w:sz w:val="30"/>
          <w:szCs w:val="30"/>
          <w:cs/>
          <w:lang w:val="th-TH"/>
        </w:rPr>
        <w:t xml:space="preserve"> ตามลำดับ</w:t>
      </w:r>
    </w:p>
    <w:p w14:paraId="3279F64A" w14:textId="47A22EE5" w:rsidR="00FB4843" w:rsidRPr="00E225EB" w:rsidRDefault="00FB4843" w:rsidP="00E4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sectPr w:rsidR="00FB4843" w:rsidRPr="00E225EB" w:rsidSect="00C32790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EE081" w14:textId="77777777" w:rsidR="00FE7145" w:rsidRDefault="00FE7145" w:rsidP="004956B4">
      <w:r>
        <w:separator/>
      </w:r>
    </w:p>
  </w:endnote>
  <w:endnote w:type="continuationSeparator" w:id="0">
    <w:p w14:paraId="6EA4357E" w14:textId="77777777" w:rsidR="00FE7145" w:rsidRDefault="00FE714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84ACE" w14:textId="77777777" w:rsidR="00C568D7" w:rsidRDefault="00C56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EAF8C" w14:textId="00424256" w:rsidR="00C568D7" w:rsidRPr="00063EF2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Pr="000D72D7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450B0" w14:textId="77777777" w:rsidR="00C568D7" w:rsidRDefault="00C568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5BE67" w14:textId="19C8B36E" w:rsidR="00C568D7" w:rsidRPr="00063EF2" w:rsidRDefault="00C568D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063EF2">
      <w:rPr>
        <w:rFonts w:ascii="Angsana New" w:hAnsi="Angsana New"/>
        <w:sz w:val="30"/>
        <w:szCs w:val="30"/>
      </w:rPr>
      <w:fldChar w:fldCharType="begin"/>
    </w:r>
    <w:r w:rsidRPr="00063EF2">
      <w:rPr>
        <w:rFonts w:ascii="Angsana New" w:hAnsi="Angsana New"/>
        <w:sz w:val="30"/>
        <w:szCs w:val="30"/>
      </w:rPr>
      <w:instrText xml:space="preserve"> PAGE   \* MERGEFORMAT </w:instrText>
    </w:r>
    <w:r w:rsidRPr="00063EF2">
      <w:rPr>
        <w:rFonts w:ascii="Angsana New" w:hAnsi="Angsana New"/>
        <w:sz w:val="30"/>
        <w:szCs w:val="30"/>
      </w:rPr>
      <w:fldChar w:fldCharType="separate"/>
    </w:r>
    <w:r w:rsidRPr="00063EF2">
      <w:rPr>
        <w:rFonts w:ascii="Angsana New" w:hAnsi="Angsana New"/>
        <w:noProof/>
        <w:sz w:val="30"/>
        <w:szCs w:val="30"/>
      </w:rPr>
      <w:t>9</w:t>
    </w:r>
    <w:r w:rsidRPr="000D72D7">
      <w:rPr>
        <w:rFonts w:ascii="Angsana New" w:hAnsi="Angsana New"/>
        <w:noProof/>
        <w:sz w:val="30"/>
        <w:szCs w:val="30"/>
      </w:rPr>
      <w:t>2</w:t>
    </w:r>
    <w:r w:rsidRPr="00063EF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A0570" w14:textId="1F336636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0D72D7">
      <w:rPr>
        <w:rFonts w:ascii="Angsana New" w:hAnsi="Angsana New"/>
        <w:noProof/>
        <w:sz w:val="30"/>
        <w:szCs w:val="30"/>
      </w:rPr>
      <w:t>7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C6BEF" w14:textId="7B762334" w:rsidR="00C568D7" w:rsidRPr="00E236D6" w:rsidRDefault="00C568D7">
    <w:pPr>
      <w:pStyle w:val="Footer"/>
      <w:jc w:val="center"/>
      <w:rPr>
        <w:rFonts w:ascii="Angsana New" w:hAnsi="Angsana New"/>
        <w:sz w:val="30"/>
        <w:szCs w:val="30"/>
      </w:rPr>
    </w:pPr>
    <w:r w:rsidRPr="00E236D6">
      <w:rPr>
        <w:rFonts w:ascii="Angsana New" w:hAnsi="Angsana New"/>
        <w:sz w:val="30"/>
        <w:szCs w:val="30"/>
      </w:rPr>
      <w:fldChar w:fldCharType="begin"/>
    </w:r>
    <w:r w:rsidRPr="00E236D6">
      <w:rPr>
        <w:rFonts w:ascii="Angsana New" w:hAnsi="Angsana New"/>
        <w:sz w:val="30"/>
        <w:szCs w:val="30"/>
      </w:rPr>
      <w:instrText xml:space="preserve"> PAGE   \* MERGEFORMAT </w:instrText>
    </w:r>
    <w:r w:rsidRPr="00E236D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Pr="000D72D7">
      <w:rPr>
        <w:rFonts w:ascii="Angsana New" w:hAnsi="Angsana New"/>
        <w:noProof/>
        <w:sz w:val="30"/>
        <w:szCs w:val="30"/>
      </w:rPr>
      <w:t>4</w:t>
    </w:r>
    <w:r w:rsidRPr="00E236D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AEA94" w14:textId="75E83F2E" w:rsidR="00C568D7" w:rsidRPr="00702A20" w:rsidRDefault="00C568D7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</w:t>
    </w:r>
    <w:r w:rsidRPr="000D72D7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BC625C7" w14:textId="77777777" w:rsidR="00C568D7" w:rsidRPr="00E04E3D" w:rsidRDefault="00C568D7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120AB" w14:textId="77777777" w:rsidR="00FE7145" w:rsidRDefault="00FE7145" w:rsidP="004956B4">
      <w:r>
        <w:separator/>
      </w:r>
    </w:p>
  </w:footnote>
  <w:footnote w:type="continuationSeparator" w:id="0">
    <w:p w14:paraId="78FBCC50" w14:textId="77777777" w:rsidR="00FE7145" w:rsidRDefault="00FE714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5D3A1" w14:textId="77777777" w:rsidR="00C568D7" w:rsidRDefault="00C568D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A0D76" w14:textId="77777777" w:rsidR="00C568D7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F634FDE" w14:textId="77777777" w:rsidR="00C568D7" w:rsidRPr="004F0871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BD5FB" w14:textId="520810A2" w:rsidR="00C568D7" w:rsidRPr="00F813C9" w:rsidRDefault="00C568D7" w:rsidP="0036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7B4CF252" w14:textId="77777777" w:rsidR="00C568D7" w:rsidRPr="009873F3" w:rsidRDefault="00C568D7" w:rsidP="00F800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18706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E95CE89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216A69" w14:textId="45C510C4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20FC15BD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C0504" w14:textId="77777777" w:rsidR="00C568D7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F992D72" w14:textId="77777777" w:rsidR="00C568D7" w:rsidRPr="004F0871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71215D" w14:textId="7413E944" w:rsidR="00C568D7" w:rsidRPr="00F813C9" w:rsidRDefault="00C568D7" w:rsidP="00E57B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5919DA67" w14:textId="77777777" w:rsidR="00C568D7" w:rsidRPr="009873F3" w:rsidRDefault="00C568D7" w:rsidP="008E09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94D3A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EB4737F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BFCFA4" w14:textId="6693E060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0D72D7">
      <w:rPr>
        <w:rFonts w:ascii="Angsana New" w:hAnsi="Angsana New"/>
        <w:b/>
        <w:bCs/>
        <w:sz w:val="32"/>
        <w:szCs w:val="32"/>
      </w:rPr>
      <w:t>2564</w:t>
    </w:r>
  </w:p>
  <w:p w14:paraId="288D8DD6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9EB9B" w14:textId="77777777" w:rsidR="00C568D7" w:rsidRDefault="00C568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49F98" w14:textId="77777777" w:rsidR="00C568D7" w:rsidRPr="00063EF2" w:rsidRDefault="00C568D7" w:rsidP="005D2D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7B760B" w14:textId="77777777" w:rsidR="00C568D7" w:rsidRPr="00063EF2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6C4615" w14:textId="59106061" w:rsidR="00C568D7" w:rsidRPr="00664485" w:rsidRDefault="00C568D7" w:rsidP="005D2D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0D72D7">
      <w:rPr>
        <w:rFonts w:ascii="Angsana New" w:hAnsi="Angsana New"/>
        <w:b/>
        <w:bCs/>
        <w:sz w:val="32"/>
        <w:szCs w:val="32"/>
      </w:rPr>
      <w:t>2564</w:t>
    </w:r>
  </w:p>
  <w:p w14:paraId="40C97569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CF081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235470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6B22C7" w14:textId="2B1C74AB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0D72D7">
      <w:rPr>
        <w:rFonts w:ascii="Angsana New" w:hAnsi="Angsana New"/>
        <w:b/>
        <w:bCs/>
        <w:sz w:val="32"/>
        <w:szCs w:val="32"/>
      </w:rPr>
      <w:t>2564</w:t>
    </w:r>
  </w:p>
  <w:p w14:paraId="1E22212F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BCA19" w14:textId="77777777" w:rsidR="00C568D7" w:rsidRPr="00063EF2" w:rsidRDefault="00C568D7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/>
        <w:b/>
        <w:bCs/>
        <w:sz w:val="32"/>
        <w:szCs w:val="32"/>
      </w:rPr>
      <w:t xml:space="preserve">) </w:t>
    </w:r>
    <w:r w:rsidRPr="00063EF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450376" w14:textId="77777777" w:rsidR="00C568D7" w:rsidRPr="00063EF2" w:rsidRDefault="00C568D7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A2B2AA" w14:textId="1502D935" w:rsidR="00C568D7" w:rsidRPr="00664485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0D72D7">
      <w:rPr>
        <w:rFonts w:ascii="Angsana New" w:hAnsi="Angsana New"/>
        <w:b/>
        <w:bCs/>
        <w:sz w:val="32"/>
        <w:szCs w:val="32"/>
      </w:rPr>
      <w:t>2564</w:t>
    </w:r>
  </w:p>
  <w:p w14:paraId="24ACF3B5" w14:textId="77777777" w:rsidR="00C568D7" w:rsidRPr="004E58EC" w:rsidRDefault="00C568D7" w:rsidP="00147C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8DAE7" w14:textId="77777777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บริษัท ราช</w:t>
    </w:r>
    <w:r w:rsidRPr="00063EF2">
      <w:rPr>
        <w:rFonts w:ascii="Angsana New" w:hAnsi="Angsana New"/>
        <w:b/>
        <w:bCs/>
        <w:sz w:val="32"/>
        <w:szCs w:val="32"/>
      </w:rPr>
      <w:t xml:space="preserve"> </w:t>
    </w:r>
    <w:r w:rsidRPr="00063EF2">
      <w:rPr>
        <w:rFonts w:ascii="Angsana New" w:hAnsi="Angsana New" w:hint="cs"/>
        <w:b/>
        <w:bCs/>
        <w:sz w:val="32"/>
        <w:szCs w:val="32"/>
        <w:cs/>
      </w:rPr>
      <w:t>กรุ๊ป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 xml:space="preserve"> จำกัด </w:t>
    </w:r>
    <w:r w:rsidRPr="00063EF2">
      <w:rPr>
        <w:rFonts w:ascii="Angsana New" w:hAnsi="Angsana New"/>
        <w:b/>
        <w:bCs/>
        <w:sz w:val="32"/>
        <w:szCs w:val="32"/>
      </w:rPr>
      <w:t>(</w:t>
    </w:r>
    <w:r w:rsidRPr="00063EF2">
      <w:rPr>
        <w:rFonts w:ascii="Angsana New" w:hAnsi="Angsana New"/>
        <w:b/>
        <w:bCs/>
        <w:sz w:val="32"/>
        <w:szCs w:val="32"/>
        <w:cs/>
        <w:lang w:val="th-TH"/>
      </w:rPr>
      <w:t>มหาชน</w:t>
    </w:r>
    <w:r w:rsidRPr="00063EF2">
      <w:rPr>
        <w:rFonts w:ascii="Angsana New" w:hAnsi="Angsana New" w:hint="cs"/>
        <w:b/>
        <w:bCs/>
        <w:sz w:val="32"/>
        <w:szCs w:val="32"/>
        <w:cs/>
        <w:lang w:val="th-TH"/>
      </w:rPr>
      <w:t>)</w:t>
    </w:r>
  </w:p>
  <w:p w14:paraId="3E029800" w14:textId="77777777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48E07CD" w14:textId="02328F74" w:rsidR="00C568D7" w:rsidRPr="00063EF2" w:rsidRDefault="00C568D7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63EF2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57CE081B" w14:textId="77777777" w:rsidR="00C568D7" w:rsidRPr="004E58EC" w:rsidRDefault="00C568D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691A0" w14:textId="77777777" w:rsidR="00C568D7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ADA4C7" w14:textId="77777777" w:rsidR="00C568D7" w:rsidRPr="004F0871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B9757A9" w14:textId="2C7ACFCC" w:rsidR="00C568D7" w:rsidRPr="00F813C9" w:rsidRDefault="00C568D7" w:rsidP="006B4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380AC16A" w14:textId="77777777" w:rsidR="00C568D7" w:rsidRPr="009873F3" w:rsidRDefault="00C568D7" w:rsidP="006B45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55D1B" w14:textId="77777777" w:rsidR="00C568D7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2D19C11" w14:textId="77777777" w:rsidR="00C568D7" w:rsidRPr="004F0871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D080C" w14:textId="6FCBB37A" w:rsidR="00C568D7" w:rsidRPr="00F813C9" w:rsidRDefault="00C568D7" w:rsidP="00F800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36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0D72D7">
      <w:rPr>
        <w:rFonts w:ascii="Angsana New" w:hAnsi="Angsana New" w:hint="cs"/>
        <w:b/>
        <w:bCs/>
        <w:sz w:val="32"/>
        <w:szCs w:val="32"/>
      </w:rPr>
      <w:t>31</w:t>
    </w:r>
    <w:r w:rsidRPr="00063EF2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D72D7">
      <w:rPr>
        <w:rFonts w:ascii="Angsana New" w:hAnsi="Angsana New" w:hint="cs"/>
        <w:b/>
        <w:bCs/>
        <w:sz w:val="32"/>
        <w:szCs w:val="32"/>
      </w:rPr>
      <w:t>25</w:t>
    </w:r>
    <w:r w:rsidRPr="000D72D7">
      <w:rPr>
        <w:rFonts w:ascii="Angsana New" w:hAnsi="Angsana New"/>
        <w:b/>
        <w:bCs/>
        <w:sz w:val="32"/>
        <w:szCs w:val="32"/>
      </w:rPr>
      <w:t>64</w:t>
    </w:r>
  </w:p>
  <w:p w14:paraId="520AA653" w14:textId="77777777" w:rsidR="00C568D7" w:rsidRPr="009873F3" w:rsidRDefault="00C568D7" w:rsidP="00BB7B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450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D3DAFA04"/>
    <w:lvl w:ilvl="0" w:tplc="05AAA8FA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10A85946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40642D"/>
    <w:multiLevelType w:val="hybridMultilevel"/>
    <w:tmpl w:val="47B0A18E"/>
    <w:lvl w:ilvl="0" w:tplc="2F6464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F8883C1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DAD25B8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A25FA2"/>
    <w:multiLevelType w:val="hybridMultilevel"/>
    <w:tmpl w:val="460A6EB8"/>
    <w:lvl w:ilvl="0" w:tplc="EF96035E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231F4"/>
    <w:multiLevelType w:val="hybridMultilevel"/>
    <w:tmpl w:val="4852008A"/>
    <w:lvl w:ilvl="0" w:tplc="94D05DFE">
      <w:start w:val="99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D26608"/>
    <w:multiLevelType w:val="hybridMultilevel"/>
    <w:tmpl w:val="4A82ED9E"/>
    <w:lvl w:ilvl="0" w:tplc="A2D4075A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A1BE6002"/>
    <w:lvl w:ilvl="0">
      <w:start w:val="1"/>
      <w:numFmt w:val="decimal"/>
      <w:lvlText w:val="%1"/>
      <w:lvlJc w:val="left"/>
      <w:pPr>
        <w:tabs>
          <w:tab w:val="num" w:pos="3637"/>
        </w:tabs>
        <w:ind w:left="3637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7700CB"/>
    <w:multiLevelType w:val="multilevel"/>
    <w:tmpl w:val="8B42E818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7"/>
  </w:num>
  <w:num w:numId="14">
    <w:abstractNumId w:val="21"/>
  </w:num>
  <w:num w:numId="15">
    <w:abstractNumId w:val="25"/>
  </w:num>
  <w:num w:numId="16">
    <w:abstractNumId w:val="41"/>
  </w:num>
  <w:num w:numId="17">
    <w:abstractNumId w:val="42"/>
  </w:num>
  <w:num w:numId="18">
    <w:abstractNumId w:val="31"/>
  </w:num>
  <w:num w:numId="19">
    <w:abstractNumId w:val="15"/>
  </w:num>
  <w:num w:numId="20">
    <w:abstractNumId w:val="11"/>
  </w:num>
  <w:num w:numId="21">
    <w:abstractNumId w:val="13"/>
  </w:num>
  <w:num w:numId="22">
    <w:abstractNumId w:val="33"/>
  </w:num>
  <w:num w:numId="23">
    <w:abstractNumId w:val="34"/>
  </w:num>
  <w:num w:numId="24">
    <w:abstractNumId w:val="28"/>
  </w:num>
  <w:num w:numId="25">
    <w:abstractNumId w:val="17"/>
  </w:num>
  <w:num w:numId="26">
    <w:abstractNumId w:val="38"/>
  </w:num>
  <w:num w:numId="27">
    <w:abstractNumId w:val="22"/>
  </w:num>
  <w:num w:numId="28">
    <w:abstractNumId w:val="44"/>
  </w:num>
  <w:num w:numId="29">
    <w:abstractNumId w:val="27"/>
  </w:num>
  <w:num w:numId="30">
    <w:abstractNumId w:val="16"/>
  </w:num>
  <w:num w:numId="31">
    <w:abstractNumId w:val="18"/>
  </w:num>
  <w:num w:numId="32">
    <w:abstractNumId w:val="36"/>
  </w:num>
  <w:num w:numId="33">
    <w:abstractNumId w:val="40"/>
  </w:num>
  <w:num w:numId="34">
    <w:abstractNumId w:val="32"/>
  </w:num>
  <w:num w:numId="35">
    <w:abstractNumId w:val="30"/>
  </w:num>
  <w:num w:numId="36">
    <w:abstractNumId w:val="14"/>
  </w:num>
  <w:num w:numId="37">
    <w:abstractNumId w:val="45"/>
  </w:num>
  <w:num w:numId="38">
    <w:abstractNumId w:val="43"/>
  </w:num>
  <w:num w:numId="39">
    <w:abstractNumId w:val="10"/>
  </w:num>
  <w:num w:numId="40">
    <w:abstractNumId w:val="39"/>
  </w:num>
  <w:num w:numId="41">
    <w:abstractNumId w:val="20"/>
  </w:num>
  <w:num w:numId="42">
    <w:abstractNumId w:val="12"/>
  </w:num>
  <w:num w:numId="43">
    <w:abstractNumId w:val="26"/>
  </w:num>
  <w:num w:numId="44">
    <w:abstractNumId w:val="35"/>
  </w:num>
  <w:num w:numId="45">
    <w:abstractNumId w:val="23"/>
  </w:num>
  <w:num w:numId="4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A28"/>
    <w:rsid w:val="00000BB5"/>
    <w:rsid w:val="00000CE7"/>
    <w:rsid w:val="00000D56"/>
    <w:rsid w:val="00000D62"/>
    <w:rsid w:val="00000E40"/>
    <w:rsid w:val="00000F5E"/>
    <w:rsid w:val="00000FCD"/>
    <w:rsid w:val="0000104D"/>
    <w:rsid w:val="000010F1"/>
    <w:rsid w:val="00001260"/>
    <w:rsid w:val="000013D1"/>
    <w:rsid w:val="00001433"/>
    <w:rsid w:val="0000176B"/>
    <w:rsid w:val="000017C7"/>
    <w:rsid w:val="0000183C"/>
    <w:rsid w:val="000019C7"/>
    <w:rsid w:val="00001E81"/>
    <w:rsid w:val="00002122"/>
    <w:rsid w:val="00002354"/>
    <w:rsid w:val="000023A9"/>
    <w:rsid w:val="0000240E"/>
    <w:rsid w:val="0000270A"/>
    <w:rsid w:val="00002AF0"/>
    <w:rsid w:val="00002BC6"/>
    <w:rsid w:val="00002C72"/>
    <w:rsid w:val="000031D3"/>
    <w:rsid w:val="0000323D"/>
    <w:rsid w:val="0000347E"/>
    <w:rsid w:val="000036B5"/>
    <w:rsid w:val="0000384E"/>
    <w:rsid w:val="00003A9F"/>
    <w:rsid w:val="00003ACC"/>
    <w:rsid w:val="00003C49"/>
    <w:rsid w:val="00003CF4"/>
    <w:rsid w:val="00003E88"/>
    <w:rsid w:val="00003EE2"/>
    <w:rsid w:val="00004164"/>
    <w:rsid w:val="00004925"/>
    <w:rsid w:val="00004AFF"/>
    <w:rsid w:val="00004D38"/>
    <w:rsid w:val="00004EE5"/>
    <w:rsid w:val="000052FD"/>
    <w:rsid w:val="00005436"/>
    <w:rsid w:val="0000544C"/>
    <w:rsid w:val="00005554"/>
    <w:rsid w:val="000055DD"/>
    <w:rsid w:val="000059D5"/>
    <w:rsid w:val="00005EFE"/>
    <w:rsid w:val="000060E5"/>
    <w:rsid w:val="000060ED"/>
    <w:rsid w:val="000063D8"/>
    <w:rsid w:val="000063E0"/>
    <w:rsid w:val="00006433"/>
    <w:rsid w:val="00006671"/>
    <w:rsid w:val="00006792"/>
    <w:rsid w:val="00006A56"/>
    <w:rsid w:val="00006AA8"/>
    <w:rsid w:val="00006C45"/>
    <w:rsid w:val="00006EDD"/>
    <w:rsid w:val="0000722B"/>
    <w:rsid w:val="00007259"/>
    <w:rsid w:val="000075CB"/>
    <w:rsid w:val="00007766"/>
    <w:rsid w:val="00007770"/>
    <w:rsid w:val="00007A26"/>
    <w:rsid w:val="00007B85"/>
    <w:rsid w:val="00007DC7"/>
    <w:rsid w:val="00007F9B"/>
    <w:rsid w:val="00010549"/>
    <w:rsid w:val="00010665"/>
    <w:rsid w:val="0001071E"/>
    <w:rsid w:val="000107E1"/>
    <w:rsid w:val="00010A00"/>
    <w:rsid w:val="00010D91"/>
    <w:rsid w:val="00010DBC"/>
    <w:rsid w:val="00010E08"/>
    <w:rsid w:val="00010F72"/>
    <w:rsid w:val="00011155"/>
    <w:rsid w:val="00011906"/>
    <w:rsid w:val="0001194A"/>
    <w:rsid w:val="00011A6B"/>
    <w:rsid w:val="00011E5D"/>
    <w:rsid w:val="00011F46"/>
    <w:rsid w:val="00012064"/>
    <w:rsid w:val="00012344"/>
    <w:rsid w:val="00012358"/>
    <w:rsid w:val="00012397"/>
    <w:rsid w:val="00012528"/>
    <w:rsid w:val="00012AA8"/>
    <w:rsid w:val="00012B85"/>
    <w:rsid w:val="00012BA4"/>
    <w:rsid w:val="00012EF3"/>
    <w:rsid w:val="000130F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588"/>
    <w:rsid w:val="00014B23"/>
    <w:rsid w:val="00014B96"/>
    <w:rsid w:val="00014BBD"/>
    <w:rsid w:val="00014CD6"/>
    <w:rsid w:val="00014CE5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CAF"/>
    <w:rsid w:val="00015E6D"/>
    <w:rsid w:val="00015F1A"/>
    <w:rsid w:val="00015FAA"/>
    <w:rsid w:val="00016208"/>
    <w:rsid w:val="00016256"/>
    <w:rsid w:val="0001635D"/>
    <w:rsid w:val="00016633"/>
    <w:rsid w:val="000166A1"/>
    <w:rsid w:val="00016742"/>
    <w:rsid w:val="000167C6"/>
    <w:rsid w:val="000169F4"/>
    <w:rsid w:val="000169F6"/>
    <w:rsid w:val="00016DAE"/>
    <w:rsid w:val="00016DE4"/>
    <w:rsid w:val="0001700D"/>
    <w:rsid w:val="00017723"/>
    <w:rsid w:val="00017844"/>
    <w:rsid w:val="00017C07"/>
    <w:rsid w:val="00020139"/>
    <w:rsid w:val="0002016E"/>
    <w:rsid w:val="00020295"/>
    <w:rsid w:val="000203CF"/>
    <w:rsid w:val="0002058D"/>
    <w:rsid w:val="000208C6"/>
    <w:rsid w:val="00020955"/>
    <w:rsid w:val="00020C6D"/>
    <w:rsid w:val="0002110F"/>
    <w:rsid w:val="000212D4"/>
    <w:rsid w:val="000213E2"/>
    <w:rsid w:val="00021442"/>
    <w:rsid w:val="000214E1"/>
    <w:rsid w:val="00021566"/>
    <w:rsid w:val="00021B37"/>
    <w:rsid w:val="00021B56"/>
    <w:rsid w:val="00021CC7"/>
    <w:rsid w:val="00021D6B"/>
    <w:rsid w:val="00021E28"/>
    <w:rsid w:val="00021F91"/>
    <w:rsid w:val="000226FD"/>
    <w:rsid w:val="0002277D"/>
    <w:rsid w:val="00022861"/>
    <w:rsid w:val="00022944"/>
    <w:rsid w:val="000229FC"/>
    <w:rsid w:val="00022B7B"/>
    <w:rsid w:val="00022B90"/>
    <w:rsid w:val="00022E65"/>
    <w:rsid w:val="00022F48"/>
    <w:rsid w:val="0002318D"/>
    <w:rsid w:val="00023541"/>
    <w:rsid w:val="0002369A"/>
    <w:rsid w:val="00023813"/>
    <w:rsid w:val="00023A7E"/>
    <w:rsid w:val="00023E11"/>
    <w:rsid w:val="00023E63"/>
    <w:rsid w:val="00023ED3"/>
    <w:rsid w:val="00023EF8"/>
    <w:rsid w:val="00023FB7"/>
    <w:rsid w:val="00023FEB"/>
    <w:rsid w:val="00024234"/>
    <w:rsid w:val="0002426A"/>
    <w:rsid w:val="0002428B"/>
    <w:rsid w:val="000242C9"/>
    <w:rsid w:val="000242F0"/>
    <w:rsid w:val="0002455A"/>
    <w:rsid w:val="000246F2"/>
    <w:rsid w:val="000247E1"/>
    <w:rsid w:val="0002482B"/>
    <w:rsid w:val="00024960"/>
    <w:rsid w:val="00024B70"/>
    <w:rsid w:val="00024C24"/>
    <w:rsid w:val="00024E83"/>
    <w:rsid w:val="00025055"/>
    <w:rsid w:val="00025093"/>
    <w:rsid w:val="000250BF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56"/>
    <w:rsid w:val="00027395"/>
    <w:rsid w:val="0002775A"/>
    <w:rsid w:val="0002776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0C42"/>
    <w:rsid w:val="0003102B"/>
    <w:rsid w:val="00031110"/>
    <w:rsid w:val="000313D6"/>
    <w:rsid w:val="000314A8"/>
    <w:rsid w:val="00031913"/>
    <w:rsid w:val="00031A1E"/>
    <w:rsid w:val="00031AEF"/>
    <w:rsid w:val="00031B7A"/>
    <w:rsid w:val="00031DFB"/>
    <w:rsid w:val="00031F31"/>
    <w:rsid w:val="00032078"/>
    <w:rsid w:val="000320CD"/>
    <w:rsid w:val="000321F9"/>
    <w:rsid w:val="000323CB"/>
    <w:rsid w:val="000324F0"/>
    <w:rsid w:val="00032675"/>
    <w:rsid w:val="000326F5"/>
    <w:rsid w:val="00032A95"/>
    <w:rsid w:val="00032B96"/>
    <w:rsid w:val="00033379"/>
    <w:rsid w:val="0003353C"/>
    <w:rsid w:val="000339B8"/>
    <w:rsid w:val="000339E3"/>
    <w:rsid w:val="00033A6F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369"/>
    <w:rsid w:val="0003592A"/>
    <w:rsid w:val="000359D6"/>
    <w:rsid w:val="00035AA5"/>
    <w:rsid w:val="00035C3E"/>
    <w:rsid w:val="00035D98"/>
    <w:rsid w:val="000362A5"/>
    <w:rsid w:val="000364A0"/>
    <w:rsid w:val="00036529"/>
    <w:rsid w:val="00036583"/>
    <w:rsid w:val="0003689C"/>
    <w:rsid w:val="000369D6"/>
    <w:rsid w:val="00036C19"/>
    <w:rsid w:val="00036C23"/>
    <w:rsid w:val="00036CA0"/>
    <w:rsid w:val="00036E08"/>
    <w:rsid w:val="00036EC7"/>
    <w:rsid w:val="00036EEE"/>
    <w:rsid w:val="0003717C"/>
    <w:rsid w:val="000372E6"/>
    <w:rsid w:val="000372E8"/>
    <w:rsid w:val="000375B7"/>
    <w:rsid w:val="000375D7"/>
    <w:rsid w:val="0003761A"/>
    <w:rsid w:val="0003782E"/>
    <w:rsid w:val="0003793F"/>
    <w:rsid w:val="00037A5C"/>
    <w:rsid w:val="00037B04"/>
    <w:rsid w:val="00037CF6"/>
    <w:rsid w:val="00037E62"/>
    <w:rsid w:val="00037F1A"/>
    <w:rsid w:val="00040077"/>
    <w:rsid w:val="000400E3"/>
    <w:rsid w:val="0004022C"/>
    <w:rsid w:val="00040432"/>
    <w:rsid w:val="0004081C"/>
    <w:rsid w:val="00040B4A"/>
    <w:rsid w:val="00040BCC"/>
    <w:rsid w:val="00041159"/>
    <w:rsid w:val="0004129F"/>
    <w:rsid w:val="00041576"/>
    <w:rsid w:val="0004162C"/>
    <w:rsid w:val="000417AA"/>
    <w:rsid w:val="0004199D"/>
    <w:rsid w:val="00041AB1"/>
    <w:rsid w:val="00041CB0"/>
    <w:rsid w:val="00042059"/>
    <w:rsid w:val="0004224E"/>
    <w:rsid w:val="00042310"/>
    <w:rsid w:val="000424F5"/>
    <w:rsid w:val="0004263F"/>
    <w:rsid w:val="00042E2F"/>
    <w:rsid w:val="00042FE9"/>
    <w:rsid w:val="000431BB"/>
    <w:rsid w:val="00043297"/>
    <w:rsid w:val="00043334"/>
    <w:rsid w:val="000437D4"/>
    <w:rsid w:val="00043B82"/>
    <w:rsid w:val="00043B91"/>
    <w:rsid w:val="00043F08"/>
    <w:rsid w:val="00043F2F"/>
    <w:rsid w:val="00044312"/>
    <w:rsid w:val="0004466A"/>
    <w:rsid w:val="000448C5"/>
    <w:rsid w:val="000454C6"/>
    <w:rsid w:val="0004557F"/>
    <w:rsid w:val="000458DE"/>
    <w:rsid w:val="00045BC5"/>
    <w:rsid w:val="00045C57"/>
    <w:rsid w:val="00045E74"/>
    <w:rsid w:val="00045F1F"/>
    <w:rsid w:val="00045F78"/>
    <w:rsid w:val="000466C6"/>
    <w:rsid w:val="00046786"/>
    <w:rsid w:val="00046A4F"/>
    <w:rsid w:val="00046CB3"/>
    <w:rsid w:val="00046D0B"/>
    <w:rsid w:val="0004702B"/>
    <w:rsid w:val="0004709F"/>
    <w:rsid w:val="000471F8"/>
    <w:rsid w:val="000476B3"/>
    <w:rsid w:val="0004778F"/>
    <w:rsid w:val="000477EA"/>
    <w:rsid w:val="000479BE"/>
    <w:rsid w:val="00047C6D"/>
    <w:rsid w:val="00047CA7"/>
    <w:rsid w:val="0005037F"/>
    <w:rsid w:val="00050861"/>
    <w:rsid w:val="00050AFE"/>
    <w:rsid w:val="00050BAB"/>
    <w:rsid w:val="00050BE6"/>
    <w:rsid w:val="00050DF0"/>
    <w:rsid w:val="000512F9"/>
    <w:rsid w:val="00051307"/>
    <w:rsid w:val="0005163C"/>
    <w:rsid w:val="000516EB"/>
    <w:rsid w:val="000517C1"/>
    <w:rsid w:val="00051883"/>
    <w:rsid w:val="00051A69"/>
    <w:rsid w:val="000520A3"/>
    <w:rsid w:val="00052408"/>
    <w:rsid w:val="000525DD"/>
    <w:rsid w:val="000527C0"/>
    <w:rsid w:val="000527CA"/>
    <w:rsid w:val="00052808"/>
    <w:rsid w:val="0005295F"/>
    <w:rsid w:val="00052BE8"/>
    <w:rsid w:val="00052D76"/>
    <w:rsid w:val="00053077"/>
    <w:rsid w:val="00053262"/>
    <w:rsid w:val="0005326C"/>
    <w:rsid w:val="00053331"/>
    <w:rsid w:val="000533EE"/>
    <w:rsid w:val="000534E7"/>
    <w:rsid w:val="00053C55"/>
    <w:rsid w:val="00053E19"/>
    <w:rsid w:val="00053ED5"/>
    <w:rsid w:val="00053EEF"/>
    <w:rsid w:val="00054401"/>
    <w:rsid w:val="0005461D"/>
    <w:rsid w:val="000546EE"/>
    <w:rsid w:val="00054700"/>
    <w:rsid w:val="00054892"/>
    <w:rsid w:val="000548B9"/>
    <w:rsid w:val="00054A29"/>
    <w:rsid w:val="00054DB5"/>
    <w:rsid w:val="00054DE7"/>
    <w:rsid w:val="00055234"/>
    <w:rsid w:val="00055468"/>
    <w:rsid w:val="00055482"/>
    <w:rsid w:val="00055528"/>
    <w:rsid w:val="00055546"/>
    <w:rsid w:val="000555CE"/>
    <w:rsid w:val="00055853"/>
    <w:rsid w:val="000558BE"/>
    <w:rsid w:val="00055960"/>
    <w:rsid w:val="000559B2"/>
    <w:rsid w:val="00055A1B"/>
    <w:rsid w:val="00055D63"/>
    <w:rsid w:val="00055D74"/>
    <w:rsid w:val="00055F8C"/>
    <w:rsid w:val="00056116"/>
    <w:rsid w:val="00056416"/>
    <w:rsid w:val="0005645E"/>
    <w:rsid w:val="000565F2"/>
    <w:rsid w:val="000568F0"/>
    <w:rsid w:val="00056906"/>
    <w:rsid w:val="00056E66"/>
    <w:rsid w:val="00056EAC"/>
    <w:rsid w:val="000571CF"/>
    <w:rsid w:val="000573F1"/>
    <w:rsid w:val="000574DA"/>
    <w:rsid w:val="0005790E"/>
    <w:rsid w:val="00057C6E"/>
    <w:rsid w:val="00057C87"/>
    <w:rsid w:val="00057E76"/>
    <w:rsid w:val="000603B8"/>
    <w:rsid w:val="00060457"/>
    <w:rsid w:val="00060650"/>
    <w:rsid w:val="000606D5"/>
    <w:rsid w:val="0006085E"/>
    <w:rsid w:val="00060877"/>
    <w:rsid w:val="000609F1"/>
    <w:rsid w:val="00060C4D"/>
    <w:rsid w:val="00060CB8"/>
    <w:rsid w:val="00060FEB"/>
    <w:rsid w:val="00061145"/>
    <w:rsid w:val="000612AB"/>
    <w:rsid w:val="00061335"/>
    <w:rsid w:val="00061359"/>
    <w:rsid w:val="00061415"/>
    <w:rsid w:val="00061424"/>
    <w:rsid w:val="00061740"/>
    <w:rsid w:val="000618DD"/>
    <w:rsid w:val="00061952"/>
    <w:rsid w:val="000619C7"/>
    <w:rsid w:val="00061AAE"/>
    <w:rsid w:val="00061D45"/>
    <w:rsid w:val="00061F0B"/>
    <w:rsid w:val="00062009"/>
    <w:rsid w:val="000622B0"/>
    <w:rsid w:val="00062430"/>
    <w:rsid w:val="00062628"/>
    <w:rsid w:val="0006264E"/>
    <w:rsid w:val="00062C47"/>
    <w:rsid w:val="00062F6B"/>
    <w:rsid w:val="000631EF"/>
    <w:rsid w:val="0006326A"/>
    <w:rsid w:val="00063352"/>
    <w:rsid w:val="0006354B"/>
    <w:rsid w:val="00063A9F"/>
    <w:rsid w:val="00063C92"/>
    <w:rsid w:val="00063EF2"/>
    <w:rsid w:val="00063FDE"/>
    <w:rsid w:val="000640A0"/>
    <w:rsid w:val="00064288"/>
    <w:rsid w:val="000644A2"/>
    <w:rsid w:val="00064500"/>
    <w:rsid w:val="0006456E"/>
    <w:rsid w:val="000646A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496"/>
    <w:rsid w:val="00066538"/>
    <w:rsid w:val="00066730"/>
    <w:rsid w:val="000668DF"/>
    <w:rsid w:val="00066A24"/>
    <w:rsid w:val="00066D24"/>
    <w:rsid w:val="00066E4A"/>
    <w:rsid w:val="00066F60"/>
    <w:rsid w:val="0006727C"/>
    <w:rsid w:val="00067412"/>
    <w:rsid w:val="00067554"/>
    <w:rsid w:val="00067718"/>
    <w:rsid w:val="00067742"/>
    <w:rsid w:val="000677F1"/>
    <w:rsid w:val="00067906"/>
    <w:rsid w:val="00067D22"/>
    <w:rsid w:val="00067F09"/>
    <w:rsid w:val="00070119"/>
    <w:rsid w:val="00070443"/>
    <w:rsid w:val="00070A00"/>
    <w:rsid w:val="00070B7E"/>
    <w:rsid w:val="00070C1C"/>
    <w:rsid w:val="00070E4A"/>
    <w:rsid w:val="00070ED0"/>
    <w:rsid w:val="00070F50"/>
    <w:rsid w:val="0007101C"/>
    <w:rsid w:val="00071060"/>
    <w:rsid w:val="0007122E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2ACB"/>
    <w:rsid w:val="000730CF"/>
    <w:rsid w:val="00073451"/>
    <w:rsid w:val="000738D8"/>
    <w:rsid w:val="00073900"/>
    <w:rsid w:val="00073A21"/>
    <w:rsid w:val="00073B3E"/>
    <w:rsid w:val="00073E77"/>
    <w:rsid w:val="00073F9A"/>
    <w:rsid w:val="000741DE"/>
    <w:rsid w:val="000744FA"/>
    <w:rsid w:val="00074551"/>
    <w:rsid w:val="00074C35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B76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0AF"/>
    <w:rsid w:val="0007725A"/>
    <w:rsid w:val="000772C9"/>
    <w:rsid w:val="000772F4"/>
    <w:rsid w:val="0007762A"/>
    <w:rsid w:val="000779C3"/>
    <w:rsid w:val="000779C7"/>
    <w:rsid w:val="00077D53"/>
    <w:rsid w:val="000802BD"/>
    <w:rsid w:val="0008036C"/>
    <w:rsid w:val="000803BC"/>
    <w:rsid w:val="00080715"/>
    <w:rsid w:val="000808F4"/>
    <w:rsid w:val="00080972"/>
    <w:rsid w:val="00080A34"/>
    <w:rsid w:val="00080C2D"/>
    <w:rsid w:val="00080D1F"/>
    <w:rsid w:val="00080DE6"/>
    <w:rsid w:val="00081279"/>
    <w:rsid w:val="0008138F"/>
    <w:rsid w:val="00081898"/>
    <w:rsid w:val="00081BD6"/>
    <w:rsid w:val="00081FD7"/>
    <w:rsid w:val="00082523"/>
    <w:rsid w:val="00082576"/>
    <w:rsid w:val="00082658"/>
    <w:rsid w:val="00082BA6"/>
    <w:rsid w:val="00082F02"/>
    <w:rsid w:val="000832F2"/>
    <w:rsid w:val="00083391"/>
    <w:rsid w:val="000834DF"/>
    <w:rsid w:val="0008356D"/>
    <w:rsid w:val="000835C5"/>
    <w:rsid w:val="000838F4"/>
    <w:rsid w:val="00083D69"/>
    <w:rsid w:val="00083F5A"/>
    <w:rsid w:val="00083F7F"/>
    <w:rsid w:val="000841D8"/>
    <w:rsid w:val="0008445F"/>
    <w:rsid w:val="00084539"/>
    <w:rsid w:val="00084563"/>
    <w:rsid w:val="000846EB"/>
    <w:rsid w:val="00084CB7"/>
    <w:rsid w:val="00084FEB"/>
    <w:rsid w:val="00085134"/>
    <w:rsid w:val="000851AB"/>
    <w:rsid w:val="00085373"/>
    <w:rsid w:val="0008537C"/>
    <w:rsid w:val="00085548"/>
    <w:rsid w:val="00085726"/>
    <w:rsid w:val="00085A6A"/>
    <w:rsid w:val="000861A9"/>
    <w:rsid w:val="00086280"/>
    <w:rsid w:val="0008635F"/>
    <w:rsid w:val="00086A5B"/>
    <w:rsid w:val="00087576"/>
    <w:rsid w:val="000877F1"/>
    <w:rsid w:val="00087BCE"/>
    <w:rsid w:val="00087BFB"/>
    <w:rsid w:val="00087C6D"/>
    <w:rsid w:val="00087C9A"/>
    <w:rsid w:val="00087D46"/>
    <w:rsid w:val="0009004B"/>
    <w:rsid w:val="000903F5"/>
    <w:rsid w:val="000905B0"/>
    <w:rsid w:val="00090680"/>
    <w:rsid w:val="0009074D"/>
    <w:rsid w:val="00090C74"/>
    <w:rsid w:val="00090C89"/>
    <w:rsid w:val="00090EA4"/>
    <w:rsid w:val="0009103D"/>
    <w:rsid w:val="0009119A"/>
    <w:rsid w:val="000915D5"/>
    <w:rsid w:val="0009173D"/>
    <w:rsid w:val="0009182F"/>
    <w:rsid w:val="00091921"/>
    <w:rsid w:val="00091943"/>
    <w:rsid w:val="00091B7A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63"/>
    <w:rsid w:val="00093684"/>
    <w:rsid w:val="000936D5"/>
    <w:rsid w:val="0009398A"/>
    <w:rsid w:val="000939AA"/>
    <w:rsid w:val="00093A25"/>
    <w:rsid w:val="00093DFB"/>
    <w:rsid w:val="000940EC"/>
    <w:rsid w:val="00094460"/>
    <w:rsid w:val="000944F3"/>
    <w:rsid w:val="0009458D"/>
    <w:rsid w:val="00094891"/>
    <w:rsid w:val="00094954"/>
    <w:rsid w:val="00094A02"/>
    <w:rsid w:val="00094ADD"/>
    <w:rsid w:val="00094C20"/>
    <w:rsid w:val="00094EB9"/>
    <w:rsid w:val="0009515F"/>
    <w:rsid w:val="00095505"/>
    <w:rsid w:val="000955F2"/>
    <w:rsid w:val="000957CE"/>
    <w:rsid w:val="00095847"/>
    <w:rsid w:val="000959FD"/>
    <w:rsid w:val="00096568"/>
    <w:rsid w:val="00096694"/>
    <w:rsid w:val="00096700"/>
    <w:rsid w:val="00096712"/>
    <w:rsid w:val="000967C8"/>
    <w:rsid w:val="000968E5"/>
    <w:rsid w:val="00096A05"/>
    <w:rsid w:val="00096C5E"/>
    <w:rsid w:val="00096E14"/>
    <w:rsid w:val="00096E7D"/>
    <w:rsid w:val="0009706A"/>
    <w:rsid w:val="0009724F"/>
    <w:rsid w:val="0009727B"/>
    <w:rsid w:val="000973DB"/>
    <w:rsid w:val="000974F3"/>
    <w:rsid w:val="0009756E"/>
    <w:rsid w:val="0009759B"/>
    <w:rsid w:val="000977BF"/>
    <w:rsid w:val="00097A19"/>
    <w:rsid w:val="00097B55"/>
    <w:rsid w:val="00097BFD"/>
    <w:rsid w:val="00097CB9"/>
    <w:rsid w:val="000A0034"/>
    <w:rsid w:val="000A00E4"/>
    <w:rsid w:val="000A0369"/>
    <w:rsid w:val="000A036D"/>
    <w:rsid w:val="000A0568"/>
    <w:rsid w:val="000A080A"/>
    <w:rsid w:val="000A08C3"/>
    <w:rsid w:val="000A0ACC"/>
    <w:rsid w:val="000A0B6C"/>
    <w:rsid w:val="000A0C9B"/>
    <w:rsid w:val="000A0EA3"/>
    <w:rsid w:val="000A0F72"/>
    <w:rsid w:val="000A124C"/>
    <w:rsid w:val="000A1623"/>
    <w:rsid w:val="000A1719"/>
    <w:rsid w:val="000A18F8"/>
    <w:rsid w:val="000A192A"/>
    <w:rsid w:val="000A1BF8"/>
    <w:rsid w:val="000A1C51"/>
    <w:rsid w:val="000A2025"/>
    <w:rsid w:val="000A2079"/>
    <w:rsid w:val="000A2190"/>
    <w:rsid w:val="000A23CD"/>
    <w:rsid w:val="000A249C"/>
    <w:rsid w:val="000A259D"/>
    <w:rsid w:val="000A2659"/>
    <w:rsid w:val="000A2B4E"/>
    <w:rsid w:val="000A2CB6"/>
    <w:rsid w:val="000A2F6E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D1F"/>
    <w:rsid w:val="000A4DA6"/>
    <w:rsid w:val="000A4DAB"/>
    <w:rsid w:val="000A4EFE"/>
    <w:rsid w:val="000A50CC"/>
    <w:rsid w:val="000A54F5"/>
    <w:rsid w:val="000A5516"/>
    <w:rsid w:val="000A5583"/>
    <w:rsid w:val="000A5622"/>
    <w:rsid w:val="000A5694"/>
    <w:rsid w:val="000A57C8"/>
    <w:rsid w:val="000A5807"/>
    <w:rsid w:val="000A58A2"/>
    <w:rsid w:val="000A5B2A"/>
    <w:rsid w:val="000A5B56"/>
    <w:rsid w:val="000A5C37"/>
    <w:rsid w:val="000A5D77"/>
    <w:rsid w:val="000A604F"/>
    <w:rsid w:val="000A608F"/>
    <w:rsid w:val="000A609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7F"/>
    <w:rsid w:val="000A75BF"/>
    <w:rsid w:val="000A7725"/>
    <w:rsid w:val="000A78DF"/>
    <w:rsid w:val="000A7B10"/>
    <w:rsid w:val="000A7CDE"/>
    <w:rsid w:val="000A7D06"/>
    <w:rsid w:val="000A7E53"/>
    <w:rsid w:val="000B018B"/>
    <w:rsid w:val="000B06F7"/>
    <w:rsid w:val="000B0720"/>
    <w:rsid w:val="000B0BE6"/>
    <w:rsid w:val="000B0E74"/>
    <w:rsid w:val="000B13CC"/>
    <w:rsid w:val="000B1511"/>
    <w:rsid w:val="000B16F0"/>
    <w:rsid w:val="000B184F"/>
    <w:rsid w:val="000B1B44"/>
    <w:rsid w:val="000B1D31"/>
    <w:rsid w:val="000B21DC"/>
    <w:rsid w:val="000B21FA"/>
    <w:rsid w:val="000B23AC"/>
    <w:rsid w:val="000B27A1"/>
    <w:rsid w:val="000B2A85"/>
    <w:rsid w:val="000B2A97"/>
    <w:rsid w:val="000B2E70"/>
    <w:rsid w:val="000B2FCB"/>
    <w:rsid w:val="000B3193"/>
    <w:rsid w:val="000B34DA"/>
    <w:rsid w:val="000B36B2"/>
    <w:rsid w:val="000B3AAD"/>
    <w:rsid w:val="000B3B58"/>
    <w:rsid w:val="000B3C59"/>
    <w:rsid w:val="000B3E03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E23"/>
    <w:rsid w:val="000B5050"/>
    <w:rsid w:val="000B5088"/>
    <w:rsid w:val="000B52A5"/>
    <w:rsid w:val="000B5708"/>
    <w:rsid w:val="000B5BD6"/>
    <w:rsid w:val="000B62CE"/>
    <w:rsid w:val="000B6837"/>
    <w:rsid w:val="000B695E"/>
    <w:rsid w:val="000B6998"/>
    <w:rsid w:val="000B6AF9"/>
    <w:rsid w:val="000B6AFD"/>
    <w:rsid w:val="000B6BDA"/>
    <w:rsid w:val="000B6D7D"/>
    <w:rsid w:val="000B6DB4"/>
    <w:rsid w:val="000B6E22"/>
    <w:rsid w:val="000B7115"/>
    <w:rsid w:val="000B7222"/>
    <w:rsid w:val="000B752E"/>
    <w:rsid w:val="000B753F"/>
    <w:rsid w:val="000B756C"/>
    <w:rsid w:val="000B777C"/>
    <w:rsid w:val="000B78AD"/>
    <w:rsid w:val="000B7A60"/>
    <w:rsid w:val="000B7D61"/>
    <w:rsid w:val="000B7F82"/>
    <w:rsid w:val="000C0081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1E47"/>
    <w:rsid w:val="000C2123"/>
    <w:rsid w:val="000C222A"/>
    <w:rsid w:val="000C2275"/>
    <w:rsid w:val="000C249C"/>
    <w:rsid w:val="000C26F3"/>
    <w:rsid w:val="000C2F8C"/>
    <w:rsid w:val="000C3201"/>
    <w:rsid w:val="000C32F3"/>
    <w:rsid w:val="000C355D"/>
    <w:rsid w:val="000C3576"/>
    <w:rsid w:val="000C35C8"/>
    <w:rsid w:val="000C386D"/>
    <w:rsid w:val="000C3A0C"/>
    <w:rsid w:val="000C3E27"/>
    <w:rsid w:val="000C402F"/>
    <w:rsid w:val="000C4178"/>
    <w:rsid w:val="000C4231"/>
    <w:rsid w:val="000C4964"/>
    <w:rsid w:val="000C4A00"/>
    <w:rsid w:val="000C4AFC"/>
    <w:rsid w:val="000C4D02"/>
    <w:rsid w:val="000C4F26"/>
    <w:rsid w:val="000C4F69"/>
    <w:rsid w:val="000C4FBF"/>
    <w:rsid w:val="000C5453"/>
    <w:rsid w:val="000C5484"/>
    <w:rsid w:val="000C55D7"/>
    <w:rsid w:val="000C56FF"/>
    <w:rsid w:val="000C5898"/>
    <w:rsid w:val="000C5B66"/>
    <w:rsid w:val="000C5DC6"/>
    <w:rsid w:val="000C5F42"/>
    <w:rsid w:val="000C6185"/>
    <w:rsid w:val="000C61C9"/>
    <w:rsid w:val="000C6262"/>
    <w:rsid w:val="000C6296"/>
    <w:rsid w:val="000C66D7"/>
    <w:rsid w:val="000C66EB"/>
    <w:rsid w:val="000C693A"/>
    <w:rsid w:val="000C6B43"/>
    <w:rsid w:val="000C6D34"/>
    <w:rsid w:val="000C6E5B"/>
    <w:rsid w:val="000C6F1B"/>
    <w:rsid w:val="000C71B2"/>
    <w:rsid w:val="000C735E"/>
    <w:rsid w:val="000C7421"/>
    <w:rsid w:val="000C74A7"/>
    <w:rsid w:val="000C75BD"/>
    <w:rsid w:val="000C7A7D"/>
    <w:rsid w:val="000C7BC8"/>
    <w:rsid w:val="000C7C75"/>
    <w:rsid w:val="000C7D2E"/>
    <w:rsid w:val="000D02F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469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73F"/>
    <w:rsid w:val="000D29FC"/>
    <w:rsid w:val="000D2A64"/>
    <w:rsid w:val="000D2A68"/>
    <w:rsid w:val="000D2B5C"/>
    <w:rsid w:val="000D2C08"/>
    <w:rsid w:val="000D2CE6"/>
    <w:rsid w:val="000D2DF1"/>
    <w:rsid w:val="000D3186"/>
    <w:rsid w:val="000D3296"/>
    <w:rsid w:val="000D33B4"/>
    <w:rsid w:val="000D3550"/>
    <w:rsid w:val="000D370A"/>
    <w:rsid w:val="000D37EF"/>
    <w:rsid w:val="000D3AA0"/>
    <w:rsid w:val="000D3ED5"/>
    <w:rsid w:val="000D41FB"/>
    <w:rsid w:val="000D435D"/>
    <w:rsid w:val="000D45D4"/>
    <w:rsid w:val="000D4901"/>
    <w:rsid w:val="000D4AF1"/>
    <w:rsid w:val="000D4B9B"/>
    <w:rsid w:val="000D4DDC"/>
    <w:rsid w:val="000D5152"/>
    <w:rsid w:val="000D5189"/>
    <w:rsid w:val="000D535A"/>
    <w:rsid w:val="000D547A"/>
    <w:rsid w:val="000D581D"/>
    <w:rsid w:val="000D58D1"/>
    <w:rsid w:val="000D5B22"/>
    <w:rsid w:val="000D5E0B"/>
    <w:rsid w:val="000D5E76"/>
    <w:rsid w:val="000D5FDB"/>
    <w:rsid w:val="000D6056"/>
    <w:rsid w:val="000D6157"/>
    <w:rsid w:val="000D6266"/>
    <w:rsid w:val="000D6280"/>
    <w:rsid w:val="000D63C1"/>
    <w:rsid w:val="000D65FE"/>
    <w:rsid w:val="000D6EC7"/>
    <w:rsid w:val="000D7143"/>
    <w:rsid w:val="000D72D7"/>
    <w:rsid w:val="000D778F"/>
    <w:rsid w:val="000D79B8"/>
    <w:rsid w:val="000D79DC"/>
    <w:rsid w:val="000D7B69"/>
    <w:rsid w:val="000D7B7A"/>
    <w:rsid w:val="000D7CB7"/>
    <w:rsid w:val="000D7D70"/>
    <w:rsid w:val="000D7E2D"/>
    <w:rsid w:val="000D7F8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B33"/>
    <w:rsid w:val="000E1F56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BCE"/>
    <w:rsid w:val="000E3E5A"/>
    <w:rsid w:val="000E3F37"/>
    <w:rsid w:val="000E407D"/>
    <w:rsid w:val="000E4629"/>
    <w:rsid w:val="000E48FE"/>
    <w:rsid w:val="000E49CB"/>
    <w:rsid w:val="000E511E"/>
    <w:rsid w:val="000E5549"/>
    <w:rsid w:val="000E5772"/>
    <w:rsid w:val="000E57F4"/>
    <w:rsid w:val="000E5835"/>
    <w:rsid w:val="000E5E27"/>
    <w:rsid w:val="000E5EB1"/>
    <w:rsid w:val="000E5F8F"/>
    <w:rsid w:val="000E61CC"/>
    <w:rsid w:val="000E620B"/>
    <w:rsid w:val="000E640C"/>
    <w:rsid w:val="000E652E"/>
    <w:rsid w:val="000E696B"/>
    <w:rsid w:val="000E6A6E"/>
    <w:rsid w:val="000E6A76"/>
    <w:rsid w:val="000E6C53"/>
    <w:rsid w:val="000E6CEA"/>
    <w:rsid w:val="000E6FD0"/>
    <w:rsid w:val="000E7073"/>
    <w:rsid w:val="000E72AB"/>
    <w:rsid w:val="000E72D9"/>
    <w:rsid w:val="000E73C8"/>
    <w:rsid w:val="000E74B6"/>
    <w:rsid w:val="000E74E0"/>
    <w:rsid w:val="000E7583"/>
    <w:rsid w:val="000E762E"/>
    <w:rsid w:val="000E79AE"/>
    <w:rsid w:val="000E7BDB"/>
    <w:rsid w:val="000E7D00"/>
    <w:rsid w:val="000E7E13"/>
    <w:rsid w:val="000F0A9B"/>
    <w:rsid w:val="000F0D75"/>
    <w:rsid w:val="000F0F72"/>
    <w:rsid w:val="000F0FB0"/>
    <w:rsid w:val="000F101E"/>
    <w:rsid w:val="000F11B6"/>
    <w:rsid w:val="000F1331"/>
    <w:rsid w:val="000F1580"/>
    <w:rsid w:val="000F17F0"/>
    <w:rsid w:val="000F19A1"/>
    <w:rsid w:val="000F1B01"/>
    <w:rsid w:val="000F1B17"/>
    <w:rsid w:val="000F1B1B"/>
    <w:rsid w:val="000F1CA9"/>
    <w:rsid w:val="000F1F08"/>
    <w:rsid w:val="000F2577"/>
    <w:rsid w:val="000F2767"/>
    <w:rsid w:val="000F28DA"/>
    <w:rsid w:val="000F28E8"/>
    <w:rsid w:val="000F2CB4"/>
    <w:rsid w:val="000F2CBC"/>
    <w:rsid w:val="000F2D83"/>
    <w:rsid w:val="000F2E5D"/>
    <w:rsid w:val="000F2E6E"/>
    <w:rsid w:val="000F3319"/>
    <w:rsid w:val="000F3365"/>
    <w:rsid w:val="000F3401"/>
    <w:rsid w:val="000F3899"/>
    <w:rsid w:val="000F3E52"/>
    <w:rsid w:val="000F403A"/>
    <w:rsid w:val="000F4112"/>
    <w:rsid w:val="000F480A"/>
    <w:rsid w:val="000F49F5"/>
    <w:rsid w:val="000F4A63"/>
    <w:rsid w:val="000F4C7A"/>
    <w:rsid w:val="000F4D1A"/>
    <w:rsid w:val="000F4E09"/>
    <w:rsid w:val="000F4FDD"/>
    <w:rsid w:val="000F511D"/>
    <w:rsid w:val="000F52B1"/>
    <w:rsid w:val="000F52CD"/>
    <w:rsid w:val="000F539F"/>
    <w:rsid w:val="000F5588"/>
    <w:rsid w:val="000F5851"/>
    <w:rsid w:val="000F5897"/>
    <w:rsid w:val="000F58D3"/>
    <w:rsid w:val="000F5C0A"/>
    <w:rsid w:val="000F5E98"/>
    <w:rsid w:val="000F5F15"/>
    <w:rsid w:val="000F607B"/>
    <w:rsid w:val="000F6126"/>
    <w:rsid w:val="000F6235"/>
    <w:rsid w:val="000F6375"/>
    <w:rsid w:val="000F639B"/>
    <w:rsid w:val="000F64DA"/>
    <w:rsid w:val="000F65A1"/>
    <w:rsid w:val="000F6764"/>
    <w:rsid w:val="000F69D7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BE9"/>
    <w:rsid w:val="00100C2F"/>
    <w:rsid w:val="00100FD0"/>
    <w:rsid w:val="00100FFF"/>
    <w:rsid w:val="00101183"/>
    <w:rsid w:val="001012F2"/>
    <w:rsid w:val="001014D0"/>
    <w:rsid w:val="001015C3"/>
    <w:rsid w:val="001015C6"/>
    <w:rsid w:val="00101600"/>
    <w:rsid w:val="00101B3F"/>
    <w:rsid w:val="00101B62"/>
    <w:rsid w:val="00101BC9"/>
    <w:rsid w:val="00101E70"/>
    <w:rsid w:val="0010205F"/>
    <w:rsid w:val="0010218C"/>
    <w:rsid w:val="0010228D"/>
    <w:rsid w:val="001022EB"/>
    <w:rsid w:val="001023A6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AC7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00"/>
    <w:rsid w:val="00105648"/>
    <w:rsid w:val="00105795"/>
    <w:rsid w:val="00105941"/>
    <w:rsid w:val="0010597C"/>
    <w:rsid w:val="001059DD"/>
    <w:rsid w:val="00105CB6"/>
    <w:rsid w:val="00105EB2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AB"/>
    <w:rsid w:val="001071D1"/>
    <w:rsid w:val="00107594"/>
    <w:rsid w:val="001077C4"/>
    <w:rsid w:val="00107886"/>
    <w:rsid w:val="001078BA"/>
    <w:rsid w:val="00107B18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22B"/>
    <w:rsid w:val="0011137C"/>
    <w:rsid w:val="00111B77"/>
    <w:rsid w:val="00111ECA"/>
    <w:rsid w:val="0011228A"/>
    <w:rsid w:val="00112301"/>
    <w:rsid w:val="0011241C"/>
    <w:rsid w:val="0011248E"/>
    <w:rsid w:val="001124CB"/>
    <w:rsid w:val="001125BB"/>
    <w:rsid w:val="001125C3"/>
    <w:rsid w:val="0011267E"/>
    <w:rsid w:val="00112819"/>
    <w:rsid w:val="0011283C"/>
    <w:rsid w:val="00112DFD"/>
    <w:rsid w:val="00112EC0"/>
    <w:rsid w:val="0011354A"/>
    <w:rsid w:val="0011378F"/>
    <w:rsid w:val="00113A07"/>
    <w:rsid w:val="00113BFD"/>
    <w:rsid w:val="00113C62"/>
    <w:rsid w:val="00113DBC"/>
    <w:rsid w:val="00113E1F"/>
    <w:rsid w:val="00113F6C"/>
    <w:rsid w:val="0011440C"/>
    <w:rsid w:val="00114430"/>
    <w:rsid w:val="00114450"/>
    <w:rsid w:val="001146FB"/>
    <w:rsid w:val="001147FB"/>
    <w:rsid w:val="001148B4"/>
    <w:rsid w:val="001149A6"/>
    <w:rsid w:val="00114B96"/>
    <w:rsid w:val="001150EC"/>
    <w:rsid w:val="001153E5"/>
    <w:rsid w:val="001154B2"/>
    <w:rsid w:val="001155DE"/>
    <w:rsid w:val="001156F6"/>
    <w:rsid w:val="00115771"/>
    <w:rsid w:val="00115A74"/>
    <w:rsid w:val="00115DFC"/>
    <w:rsid w:val="00115E89"/>
    <w:rsid w:val="0011618F"/>
    <w:rsid w:val="0011625C"/>
    <w:rsid w:val="00116261"/>
    <w:rsid w:val="001164B9"/>
    <w:rsid w:val="001164C2"/>
    <w:rsid w:val="00116574"/>
    <w:rsid w:val="0011739C"/>
    <w:rsid w:val="0011748A"/>
    <w:rsid w:val="001174EC"/>
    <w:rsid w:val="0011752E"/>
    <w:rsid w:val="00117582"/>
    <w:rsid w:val="0011767F"/>
    <w:rsid w:val="0011770A"/>
    <w:rsid w:val="00117909"/>
    <w:rsid w:val="00117B23"/>
    <w:rsid w:val="00117B78"/>
    <w:rsid w:val="00117C37"/>
    <w:rsid w:val="00117D6F"/>
    <w:rsid w:val="00117F39"/>
    <w:rsid w:val="001200B5"/>
    <w:rsid w:val="001202E8"/>
    <w:rsid w:val="00120302"/>
    <w:rsid w:val="001204B8"/>
    <w:rsid w:val="0012070E"/>
    <w:rsid w:val="001208BB"/>
    <w:rsid w:val="001208CA"/>
    <w:rsid w:val="00120A56"/>
    <w:rsid w:val="00120C22"/>
    <w:rsid w:val="00120DF4"/>
    <w:rsid w:val="00121317"/>
    <w:rsid w:val="001214D5"/>
    <w:rsid w:val="001219E3"/>
    <w:rsid w:val="00121AD0"/>
    <w:rsid w:val="00121C5A"/>
    <w:rsid w:val="00121D45"/>
    <w:rsid w:val="00121EE3"/>
    <w:rsid w:val="00121FA3"/>
    <w:rsid w:val="00122A18"/>
    <w:rsid w:val="00122AB7"/>
    <w:rsid w:val="00122B8F"/>
    <w:rsid w:val="00122CCF"/>
    <w:rsid w:val="00122D79"/>
    <w:rsid w:val="00122E79"/>
    <w:rsid w:val="00122E9F"/>
    <w:rsid w:val="00122EDA"/>
    <w:rsid w:val="00122F35"/>
    <w:rsid w:val="001231CC"/>
    <w:rsid w:val="001231D5"/>
    <w:rsid w:val="00123336"/>
    <w:rsid w:val="001234A3"/>
    <w:rsid w:val="001235C2"/>
    <w:rsid w:val="001236F5"/>
    <w:rsid w:val="00123737"/>
    <w:rsid w:val="00123A81"/>
    <w:rsid w:val="00123AC4"/>
    <w:rsid w:val="00123D7F"/>
    <w:rsid w:val="00123DF2"/>
    <w:rsid w:val="001240E0"/>
    <w:rsid w:val="0012447F"/>
    <w:rsid w:val="001244B0"/>
    <w:rsid w:val="001245F1"/>
    <w:rsid w:val="00124623"/>
    <w:rsid w:val="00124B92"/>
    <w:rsid w:val="00124BFC"/>
    <w:rsid w:val="0012534F"/>
    <w:rsid w:val="001256AA"/>
    <w:rsid w:val="0012570E"/>
    <w:rsid w:val="00125818"/>
    <w:rsid w:val="00125885"/>
    <w:rsid w:val="001258DE"/>
    <w:rsid w:val="00125939"/>
    <w:rsid w:val="00125980"/>
    <w:rsid w:val="001259A1"/>
    <w:rsid w:val="00125A44"/>
    <w:rsid w:val="00125AA2"/>
    <w:rsid w:val="00125C02"/>
    <w:rsid w:val="0012619D"/>
    <w:rsid w:val="00126259"/>
    <w:rsid w:val="0012668E"/>
    <w:rsid w:val="0012675B"/>
    <w:rsid w:val="0012683E"/>
    <w:rsid w:val="00126A30"/>
    <w:rsid w:val="00126C10"/>
    <w:rsid w:val="00126CB4"/>
    <w:rsid w:val="00126D02"/>
    <w:rsid w:val="00127299"/>
    <w:rsid w:val="001272A0"/>
    <w:rsid w:val="00127804"/>
    <w:rsid w:val="00130144"/>
    <w:rsid w:val="0013014E"/>
    <w:rsid w:val="001303C0"/>
    <w:rsid w:val="00130442"/>
    <w:rsid w:val="00130511"/>
    <w:rsid w:val="00130564"/>
    <w:rsid w:val="00130567"/>
    <w:rsid w:val="001306EF"/>
    <w:rsid w:val="00130776"/>
    <w:rsid w:val="0013082A"/>
    <w:rsid w:val="0013098E"/>
    <w:rsid w:val="00130AF4"/>
    <w:rsid w:val="00130B26"/>
    <w:rsid w:val="00130BE7"/>
    <w:rsid w:val="00130D37"/>
    <w:rsid w:val="00130DBC"/>
    <w:rsid w:val="00130E11"/>
    <w:rsid w:val="0013123A"/>
    <w:rsid w:val="00131345"/>
    <w:rsid w:val="00131392"/>
    <w:rsid w:val="0013142A"/>
    <w:rsid w:val="001314C0"/>
    <w:rsid w:val="0013174E"/>
    <w:rsid w:val="00131BD3"/>
    <w:rsid w:val="00131C21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E47"/>
    <w:rsid w:val="00132E87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42D9"/>
    <w:rsid w:val="001343AB"/>
    <w:rsid w:val="00134999"/>
    <w:rsid w:val="001351F2"/>
    <w:rsid w:val="0013526B"/>
    <w:rsid w:val="001352C8"/>
    <w:rsid w:val="001354F3"/>
    <w:rsid w:val="001357DA"/>
    <w:rsid w:val="00135BE1"/>
    <w:rsid w:val="00135C33"/>
    <w:rsid w:val="001361C3"/>
    <w:rsid w:val="00136471"/>
    <w:rsid w:val="00136657"/>
    <w:rsid w:val="00136688"/>
    <w:rsid w:val="001367C6"/>
    <w:rsid w:val="00136A81"/>
    <w:rsid w:val="001372E4"/>
    <w:rsid w:val="00137413"/>
    <w:rsid w:val="00137742"/>
    <w:rsid w:val="00137780"/>
    <w:rsid w:val="001378F1"/>
    <w:rsid w:val="00137CFC"/>
    <w:rsid w:val="00137D57"/>
    <w:rsid w:val="00137F83"/>
    <w:rsid w:val="001400ED"/>
    <w:rsid w:val="00140530"/>
    <w:rsid w:val="0014058B"/>
    <w:rsid w:val="00140629"/>
    <w:rsid w:val="00140631"/>
    <w:rsid w:val="001407B8"/>
    <w:rsid w:val="00140C7C"/>
    <w:rsid w:val="00140D09"/>
    <w:rsid w:val="00140F81"/>
    <w:rsid w:val="00140FB7"/>
    <w:rsid w:val="00141127"/>
    <w:rsid w:val="0014137F"/>
    <w:rsid w:val="001414B0"/>
    <w:rsid w:val="001417D9"/>
    <w:rsid w:val="001419B7"/>
    <w:rsid w:val="00141CFC"/>
    <w:rsid w:val="00141E3E"/>
    <w:rsid w:val="001422A4"/>
    <w:rsid w:val="001423D0"/>
    <w:rsid w:val="001427E2"/>
    <w:rsid w:val="00142925"/>
    <w:rsid w:val="0014298D"/>
    <w:rsid w:val="00142F0A"/>
    <w:rsid w:val="001433DF"/>
    <w:rsid w:val="00143430"/>
    <w:rsid w:val="001434A2"/>
    <w:rsid w:val="0014359A"/>
    <w:rsid w:val="001436AF"/>
    <w:rsid w:val="001439E9"/>
    <w:rsid w:val="00143C41"/>
    <w:rsid w:val="00143D1F"/>
    <w:rsid w:val="00144425"/>
    <w:rsid w:val="0014444D"/>
    <w:rsid w:val="00144E19"/>
    <w:rsid w:val="00144EFC"/>
    <w:rsid w:val="00145272"/>
    <w:rsid w:val="001452BB"/>
    <w:rsid w:val="001453F2"/>
    <w:rsid w:val="001457B1"/>
    <w:rsid w:val="00145AB6"/>
    <w:rsid w:val="00145BF4"/>
    <w:rsid w:val="00145D94"/>
    <w:rsid w:val="0014612C"/>
    <w:rsid w:val="00146358"/>
    <w:rsid w:val="00146505"/>
    <w:rsid w:val="00146587"/>
    <w:rsid w:val="001465D3"/>
    <w:rsid w:val="00146600"/>
    <w:rsid w:val="00146856"/>
    <w:rsid w:val="00146857"/>
    <w:rsid w:val="001468C1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C71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A7"/>
    <w:rsid w:val="00150FD7"/>
    <w:rsid w:val="00151345"/>
    <w:rsid w:val="0015145C"/>
    <w:rsid w:val="00151693"/>
    <w:rsid w:val="001516F0"/>
    <w:rsid w:val="00151795"/>
    <w:rsid w:val="001519A5"/>
    <w:rsid w:val="00151F14"/>
    <w:rsid w:val="00152214"/>
    <w:rsid w:val="0015267D"/>
    <w:rsid w:val="00152B69"/>
    <w:rsid w:val="00153470"/>
    <w:rsid w:val="00153875"/>
    <w:rsid w:val="00153BED"/>
    <w:rsid w:val="00153C41"/>
    <w:rsid w:val="00153E32"/>
    <w:rsid w:val="00154128"/>
    <w:rsid w:val="001544F1"/>
    <w:rsid w:val="00154626"/>
    <w:rsid w:val="00154633"/>
    <w:rsid w:val="00154842"/>
    <w:rsid w:val="00154989"/>
    <w:rsid w:val="00154A3F"/>
    <w:rsid w:val="00154FB1"/>
    <w:rsid w:val="00154FF0"/>
    <w:rsid w:val="00155116"/>
    <w:rsid w:val="001551DB"/>
    <w:rsid w:val="001558D9"/>
    <w:rsid w:val="0015597F"/>
    <w:rsid w:val="001559F5"/>
    <w:rsid w:val="00155E4C"/>
    <w:rsid w:val="0015645F"/>
    <w:rsid w:val="001568A5"/>
    <w:rsid w:val="00156904"/>
    <w:rsid w:val="001569D0"/>
    <w:rsid w:val="00156CF3"/>
    <w:rsid w:val="00156DB8"/>
    <w:rsid w:val="00156DE3"/>
    <w:rsid w:val="00157171"/>
    <w:rsid w:val="001571B6"/>
    <w:rsid w:val="001571F7"/>
    <w:rsid w:val="00157413"/>
    <w:rsid w:val="00157857"/>
    <w:rsid w:val="00157A41"/>
    <w:rsid w:val="00157A4E"/>
    <w:rsid w:val="00157C74"/>
    <w:rsid w:val="00157CE5"/>
    <w:rsid w:val="00157DB5"/>
    <w:rsid w:val="00157DEA"/>
    <w:rsid w:val="00157E07"/>
    <w:rsid w:val="00157EF3"/>
    <w:rsid w:val="00157FD3"/>
    <w:rsid w:val="00160214"/>
    <w:rsid w:val="0016028C"/>
    <w:rsid w:val="00160300"/>
    <w:rsid w:val="0016056B"/>
    <w:rsid w:val="0016091A"/>
    <w:rsid w:val="00160B21"/>
    <w:rsid w:val="00160B28"/>
    <w:rsid w:val="00160E30"/>
    <w:rsid w:val="00160FCF"/>
    <w:rsid w:val="00160FF4"/>
    <w:rsid w:val="0016110C"/>
    <w:rsid w:val="001611DA"/>
    <w:rsid w:val="001618C8"/>
    <w:rsid w:val="00161D82"/>
    <w:rsid w:val="00161DBE"/>
    <w:rsid w:val="001620C9"/>
    <w:rsid w:val="001621DA"/>
    <w:rsid w:val="001628DF"/>
    <w:rsid w:val="00162AE3"/>
    <w:rsid w:val="00162AE9"/>
    <w:rsid w:val="00162B34"/>
    <w:rsid w:val="0016339C"/>
    <w:rsid w:val="0016383F"/>
    <w:rsid w:val="00163CE8"/>
    <w:rsid w:val="00163D1F"/>
    <w:rsid w:val="00163F0F"/>
    <w:rsid w:val="00163F33"/>
    <w:rsid w:val="00163F4F"/>
    <w:rsid w:val="00164109"/>
    <w:rsid w:val="0016429C"/>
    <w:rsid w:val="0016432D"/>
    <w:rsid w:val="00164350"/>
    <w:rsid w:val="001645DF"/>
    <w:rsid w:val="00164603"/>
    <w:rsid w:val="00164E9D"/>
    <w:rsid w:val="00165223"/>
    <w:rsid w:val="00165237"/>
    <w:rsid w:val="001652C1"/>
    <w:rsid w:val="0016546A"/>
    <w:rsid w:val="0016555B"/>
    <w:rsid w:val="001657FE"/>
    <w:rsid w:val="00165BB2"/>
    <w:rsid w:val="001667AB"/>
    <w:rsid w:val="0016684E"/>
    <w:rsid w:val="0016711F"/>
    <w:rsid w:val="00167225"/>
    <w:rsid w:val="00167293"/>
    <w:rsid w:val="00167955"/>
    <w:rsid w:val="00167AC3"/>
    <w:rsid w:val="00167C80"/>
    <w:rsid w:val="00167EE1"/>
    <w:rsid w:val="00167FF2"/>
    <w:rsid w:val="0017007F"/>
    <w:rsid w:val="001708ED"/>
    <w:rsid w:val="00170913"/>
    <w:rsid w:val="001709C3"/>
    <w:rsid w:val="00170E05"/>
    <w:rsid w:val="00170EAC"/>
    <w:rsid w:val="00170F32"/>
    <w:rsid w:val="00171079"/>
    <w:rsid w:val="00171084"/>
    <w:rsid w:val="00171478"/>
    <w:rsid w:val="001715C8"/>
    <w:rsid w:val="0017192F"/>
    <w:rsid w:val="001719E4"/>
    <w:rsid w:val="00171D05"/>
    <w:rsid w:val="00171E67"/>
    <w:rsid w:val="00171F4F"/>
    <w:rsid w:val="00172046"/>
    <w:rsid w:val="0017209F"/>
    <w:rsid w:val="001721C3"/>
    <w:rsid w:val="001722DF"/>
    <w:rsid w:val="001723E2"/>
    <w:rsid w:val="00172547"/>
    <w:rsid w:val="00172914"/>
    <w:rsid w:val="00172CF2"/>
    <w:rsid w:val="00172F9F"/>
    <w:rsid w:val="001730B7"/>
    <w:rsid w:val="00173342"/>
    <w:rsid w:val="00173C0F"/>
    <w:rsid w:val="00173C7F"/>
    <w:rsid w:val="00174171"/>
    <w:rsid w:val="00174217"/>
    <w:rsid w:val="00174254"/>
    <w:rsid w:val="0017429F"/>
    <w:rsid w:val="001748A6"/>
    <w:rsid w:val="001748BB"/>
    <w:rsid w:val="001748E1"/>
    <w:rsid w:val="00174BBF"/>
    <w:rsid w:val="00174C01"/>
    <w:rsid w:val="00174E60"/>
    <w:rsid w:val="00174EAD"/>
    <w:rsid w:val="00175162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220"/>
    <w:rsid w:val="001779F4"/>
    <w:rsid w:val="00177A43"/>
    <w:rsid w:val="00177A73"/>
    <w:rsid w:val="00177A91"/>
    <w:rsid w:val="00177C93"/>
    <w:rsid w:val="00177D62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9E"/>
    <w:rsid w:val="00182DC4"/>
    <w:rsid w:val="00182F4C"/>
    <w:rsid w:val="00182FD4"/>
    <w:rsid w:val="001830A2"/>
    <w:rsid w:val="001833E3"/>
    <w:rsid w:val="001833FE"/>
    <w:rsid w:val="00183941"/>
    <w:rsid w:val="00183C4D"/>
    <w:rsid w:val="00183D1D"/>
    <w:rsid w:val="00183DDE"/>
    <w:rsid w:val="00183F51"/>
    <w:rsid w:val="00184022"/>
    <w:rsid w:val="001842AB"/>
    <w:rsid w:val="001843FA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28F"/>
    <w:rsid w:val="001853F3"/>
    <w:rsid w:val="00185632"/>
    <w:rsid w:val="00185750"/>
    <w:rsid w:val="001859C7"/>
    <w:rsid w:val="001859E7"/>
    <w:rsid w:val="00185AF8"/>
    <w:rsid w:val="00185E1F"/>
    <w:rsid w:val="00185EF5"/>
    <w:rsid w:val="001861F1"/>
    <w:rsid w:val="00186233"/>
    <w:rsid w:val="00186283"/>
    <w:rsid w:val="001862F1"/>
    <w:rsid w:val="00186379"/>
    <w:rsid w:val="001868AA"/>
    <w:rsid w:val="00186EA6"/>
    <w:rsid w:val="00186F12"/>
    <w:rsid w:val="00186FB7"/>
    <w:rsid w:val="001874C6"/>
    <w:rsid w:val="00187667"/>
    <w:rsid w:val="0018775F"/>
    <w:rsid w:val="0018790B"/>
    <w:rsid w:val="00187A66"/>
    <w:rsid w:val="00187AF7"/>
    <w:rsid w:val="00187CFC"/>
    <w:rsid w:val="00187DD6"/>
    <w:rsid w:val="00187ED0"/>
    <w:rsid w:val="00190055"/>
    <w:rsid w:val="0019009C"/>
    <w:rsid w:val="001904CA"/>
    <w:rsid w:val="0019059B"/>
    <w:rsid w:val="00190953"/>
    <w:rsid w:val="001909D4"/>
    <w:rsid w:val="00190B60"/>
    <w:rsid w:val="00190E90"/>
    <w:rsid w:val="00190ED1"/>
    <w:rsid w:val="00190FE5"/>
    <w:rsid w:val="001910CB"/>
    <w:rsid w:val="001913AF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A62"/>
    <w:rsid w:val="00192CD5"/>
    <w:rsid w:val="00192E65"/>
    <w:rsid w:val="00192E7C"/>
    <w:rsid w:val="00192FA5"/>
    <w:rsid w:val="001932AD"/>
    <w:rsid w:val="00193309"/>
    <w:rsid w:val="00193388"/>
    <w:rsid w:val="001938B6"/>
    <w:rsid w:val="00193B45"/>
    <w:rsid w:val="00193BD8"/>
    <w:rsid w:val="00193D18"/>
    <w:rsid w:val="00193F8D"/>
    <w:rsid w:val="0019442F"/>
    <w:rsid w:val="001947C3"/>
    <w:rsid w:val="0019498E"/>
    <w:rsid w:val="001949E2"/>
    <w:rsid w:val="001949E8"/>
    <w:rsid w:val="00194AC9"/>
    <w:rsid w:val="00194BD3"/>
    <w:rsid w:val="00194F4C"/>
    <w:rsid w:val="00194F9E"/>
    <w:rsid w:val="00195071"/>
    <w:rsid w:val="001950B0"/>
    <w:rsid w:val="001950BC"/>
    <w:rsid w:val="001952A5"/>
    <w:rsid w:val="001953AE"/>
    <w:rsid w:val="001953D9"/>
    <w:rsid w:val="001955B6"/>
    <w:rsid w:val="001957F9"/>
    <w:rsid w:val="00195D3D"/>
    <w:rsid w:val="00195D5E"/>
    <w:rsid w:val="00195E51"/>
    <w:rsid w:val="00195E5F"/>
    <w:rsid w:val="00196041"/>
    <w:rsid w:val="001961AA"/>
    <w:rsid w:val="001967D1"/>
    <w:rsid w:val="00196C58"/>
    <w:rsid w:val="00196C70"/>
    <w:rsid w:val="00196D2B"/>
    <w:rsid w:val="00196FBB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D12"/>
    <w:rsid w:val="00197EC9"/>
    <w:rsid w:val="00197FF6"/>
    <w:rsid w:val="001A021F"/>
    <w:rsid w:val="001A0369"/>
    <w:rsid w:val="001A0401"/>
    <w:rsid w:val="001A0487"/>
    <w:rsid w:val="001A0C6F"/>
    <w:rsid w:val="001A0CB9"/>
    <w:rsid w:val="001A116F"/>
    <w:rsid w:val="001A1712"/>
    <w:rsid w:val="001A18BF"/>
    <w:rsid w:val="001A1ABC"/>
    <w:rsid w:val="001A1BC8"/>
    <w:rsid w:val="001A1D34"/>
    <w:rsid w:val="001A2627"/>
    <w:rsid w:val="001A2881"/>
    <w:rsid w:val="001A29E3"/>
    <w:rsid w:val="001A2A1C"/>
    <w:rsid w:val="001A2CE3"/>
    <w:rsid w:val="001A2E51"/>
    <w:rsid w:val="001A2EB1"/>
    <w:rsid w:val="001A301C"/>
    <w:rsid w:val="001A304D"/>
    <w:rsid w:val="001A307F"/>
    <w:rsid w:val="001A31E9"/>
    <w:rsid w:val="001A3358"/>
    <w:rsid w:val="001A350F"/>
    <w:rsid w:val="001A3A74"/>
    <w:rsid w:val="001A3B52"/>
    <w:rsid w:val="001A3D0A"/>
    <w:rsid w:val="001A3DF2"/>
    <w:rsid w:val="001A3EF4"/>
    <w:rsid w:val="001A4311"/>
    <w:rsid w:val="001A4530"/>
    <w:rsid w:val="001A462E"/>
    <w:rsid w:val="001A4684"/>
    <w:rsid w:val="001A4BF7"/>
    <w:rsid w:val="001A4C35"/>
    <w:rsid w:val="001A4C4C"/>
    <w:rsid w:val="001A4E1C"/>
    <w:rsid w:val="001A4F0F"/>
    <w:rsid w:val="001A4F75"/>
    <w:rsid w:val="001A4FAF"/>
    <w:rsid w:val="001A50A1"/>
    <w:rsid w:val="001A5100"/>
    <w:rsid w:val="001A51D4"/>
    <w:rsid w:val="001A580F"/>
    <w:rsid w:val="001A5A5C"/>
    <w:rsid w:val="001A5D27"/>
    <w:rsid w:val="001A5F25"/>
    <w:rsid w:val="001A60F9"/>
    <w:rsid w:val="001A6361"/>
    <w:rsid w:val="001A6405"/>
    <w:rsid w:val="001A65C2"/>
    <w:rsid w:val="001A67F1"/>
    <w:rsid w:val="001A6961"/>
    <w:rsid w:val="001A6A4A"/>
    <w:rsid w:val="001A6EBF"/>
    <w:rsid w:val="001A70EA"/>
    <w:rsid w:val="001A727D"/>
    <w:rsid w:val="001A7445"/>
    <w:rsid w:val="001A763A"/>
    <w:rsid w:val="001A793F"/>
    <w:rsid w:val="001A79F9"/>
    <w:rsid w:val="001A7B6D"/>
    <w:rsid w:val="001A7CF0"/>
    <w:rsid w:val="001A7E45"/>
    <w:rsid w:val="001B018D"/>
    <w:rsid w:val="001B01A7"/>
    <w:rsid w:val="001B02BF"/>
    <w:rsid w:val="001B068F"/>
    <w:rsid w:val="001B06F3"/>
    <w:rsid w:val="001B0920"/>
    <w:rsid w:val="001B09D4"/>
    <w:rsid w:val="001B0B13"/>
    <w:rsid w:val="001B0CB6"/>
    <w:rsid w:val="001B0E7A"/>
    <w:rsid w:val="001B0F71"/>
    <w:rsid w:val="001B101F"/>
    <w:rsid w:val="001B103E"/>
    <w:rsid w:val="001B1600"/>
    <w:rsid w:val="001B1AB3"/>
    <w:rsid w:val="001B1AFC"/>
    <w:rsid w:val="001B1C98"/>
    <w:rsid w:val="001B1C9D"/>
    <w:rsid w:val="001B1CC1"/>
    <w:rsid w:val="001B1DCA"/>
    <w:rsid w:val="001B2355"/>
    <w:rsid w:val="001B244F"/>
    <w:rsid w:val="001B25E4"/>
    <w:rsid w:val="001B27D6"/>
    <w:rsid w:val="001B28D7"/>
    <w:rsid w:val="001B3638"/>
    <w:rsid w:val="001B3CF9"/>
    <w:rsid w:val="001B45CB"/>
    <w:rsid w:val="001B461D"/>
    <w:rsid w:val="001B474A"/>
    <w:rsid w:val="001B4BA1"/>
    <w:rsid w:val="001B4F27"/>
    <w:rsid w:val="001B529A"/>
    <w:rsid w:val="001B535D"/>
    <w:rsid w:val="001B5569"/>
    <w:rsid w:val="001B55A9"/>
    <w:rsid w:val="001B5956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8E8"/>
    <w:rsid w:val="001B6A43"/>
    <w:rsid w:val="001B6A80"/>
    <w:rsid w:val="001B6A8C"/>
    <w:rsid w:val="001B6B58"/>
    <w:rsid w:val="001B6EC9"/>
    <w:rsid w:val="001B6F0F"/>
    <w:rsid w:val="001B739C"/>
    <w:rsid w:val="001B73FB"/>
    <w:rsid w:val="001B768B"/>
    <w:rsid w:val="001B76D1"/>
    <w:rsid w:val="001B7988"/>
    <w:rsid w:val="001B7D8B"/>
    <w:rsid w:val="001B7DC7"/>
    <w:rsid w:val="001B7EDE"/>
    <w:rsid w:val="001B7EDF"/>
    <w:rsid w:val="001B7F90"/>
    <w:rsid w:val="001C017F"/>
    <w:rsid w:val="001C01A2"/>
    <w:rsid w:val="001C0438"/>
    <w:rsid w:val="001C054D"/>
    <w:rsid w:val="001C058A"/>
    <w:rsid w:val="001C0663"/>
    <w:rsid w:val="001C075D"/>
    <w:rsid w:val="001C0764"/>
    <w:rsid w:val="001C07F6"/>
    <w:rsid w:val="001C0C3E"/>
    <w:rsid w:val="001C1078"/>
    <w:rsid w:val="001C10EF"/>
    <w:rsid w:val="001C12C2"/>
    <w:rsid w:val="001C145E"/>
    <w:rsid w:val="001C15FF"/>
    <w:rsid w:val="001C16DA"/>
    <w:rsid w:val="001C1747"/>
    <w:rsid w:val="001C176A"/>
    <w:rsid w:val="001C1810"/>
    <w:rsid w:val="001C1943"/>
    <w:rsid w:val="001C1F60"/>
    <w:rsid w:val="001C2356"/>
    <w:rsid w:val="001C23D6"/>
    <w:rsid w:val="001C273A"/>
    <w:rsid w:val="001C2A20"/>
    <w:rsid w:val="001C2A75"/>
    <w:rsid w:val="001C2CE5"/>
    <w:rsid w:val="001C2D3A"/>
    <w:rsid w:val="001C2EB2"/>
    <w:rsid w:val="001C2FE9"/>
    <w:rsid w:val="001C30AB"/>
    <w:rsid w:val="001C377C"/>
    <w:rsid w:val="001C39E8"/>
    <w:rsid w:val="001C3CBD"/>
    <w:rsid w:val="001C3DB6"/>
    <w:rsid w:val="001C3F3F"/>
    <w:rsid w:val="001C4034"/>
    <w:rsid w:val="001C4378"/>
    <w:rsid w:val="001C47EB"/>
    <w:rsid w:val="001C4B90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AD2"/>
    <w:rsid w:val="001C5C15"/>
    <w:rsid w:val="001C5CF6"/>
    <w:rsid w:val="001C5DD2"/>
    <w:rsid w:val="001C5E09"/>
    <w:rsid w:val="001C5EAE"/>
    <w:rsid w:val="001C6037"/>
    <w:rsid w:val="001C6172"/>
    <w:rsid w:val="001C6459"/>
    <w:rsid w:val="001C6523"/>
    <w:rsid w:val="001C6BCF"/>
    <w:rsid w:val="001C6DCF"/>
    <w:rsid w:val="001C6F37"/>
    <w:rsid w:val="001C702E"/>
    <w:rsid w:val="001C72AB"/>
    <w:rsid w:val="001C74B3"/>
    <w:rsid w:val="001C74F9"/>
    <w:rsid w:val="001C790F"/>
    <w:rsid w:val="001C7C95"/>
    <w:rsid w:val="001C7D0D"/>
    <w:rsid w:val="001C7DBE"/>
    <w:rsid w:val="001C7E14"/>
    <w:rsid w:val="001C7EC1"/>
    <w:rsid w:val="001D02D0"/>
    <w:rsid w:val="001D08BC"/>
    <w:rsid w:val="001D098B"/>
    <w:rsid w:val="001D0A04"/>
    <w:rsid w:val="001D0AC6"/>
    <w:rsid w:val="001D0B59"/>
    <w:rsid w:val="001D10A8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87D"/>
    <w:rsid w:val="001D2BE1"/>
    <w:rsid w:val="001D2DF9"/>
    <w:rsid w:val="001D2EB6"/>
    <w:rsid w:val="001D2F18"/>
    <w:rsid w:val="001D3224"/>
    <w:rsid w:val="001D326A"/>
    <w:rsid w:val="001D34F0"/>
    <w:rsid w:val="001D3784"/>
    <w:rsid w:val="001D37E6"/>
    <w:rsid w:val="001D3B6C"/>
    <w:rsid w:val="001D3C2B"/>
    <w:rsid w:val="001D3DBD"/>
    <w:rsid w:val="001D3EB0"/>
    <w:rsid w:val="001D40E4"/>
    <w:rsid w:val="001D4213"/>
    <w:rsid w:val="001D43E6"/>
    <w:rsid w:val="001D4550"/>
    <w:rsid w:val="001D4ABA"/>
    <w:rsid w:val="001D4C05"/>
    <w:rsid w:val="001D4D81"/>
    <w:rsid w:val="001D5312"/>
    <w:rsid w:val="001D576E"/>
    <w:rsid w:val="001D5BA7"/>
    <w:rsid w:val="001D5D9F"/>
    <w:rsid w:val="001D602E"/>
    <w:rsid w:val="001D61A6"/>
    <w:rsid w:val="001D61ED"/>
    <w:rsid w:val="001D6667"/>
    <w:rsid w:val="001D6801"/>
    <w:rsid w:val="001D6BEA"/>
    <w:rsid w:val="001D6EAE"/>
    <w:rsid w:val="001D70CD"/>
    <w:rsid w:val="001D7275"/>
    <w:rsid w:val="001D7310"/>
    <w:rsid w:val="001D74BD"/>
    <w:rsid w:val="001D7692"/>
    <w:rsid w:val="001D7708"/>
    <w:rsid w:val="001D7728"/>
    <w:rsid w:val="001D79AC"/>
    <w:rsid w:val="001D7AF4"/>
    <w:rsid w:val="001D7B15"/>
    <w:rsid w:val="001D7C23"/>
    <w:rsid w:val="001D7F11"/>
    <w:rsid w:val="001D7F75"/>
    <w:rsid w:val="001D7FCB"/>
    <w:rsid w:val="001E0251"/>
    <w:rsid w:val="001E03F6"/>
    <w:rsid w:val="001E06D4"/>
    <w:rsid w:val="001E0CCA"/>
    <w:rsid w:val="001E0CE1"/>
    <w:rsid w:val="001E0DC1"/>
    <w:rsid w:val="001E0E74"/>
    <w:rsid w:val="001E0E8D"/>
    <w:rsid w:val="001E14B2"/>
    <w:rsid w:val="001E16AA"/>
    <w:rsid w:val="001E1AC3"/>
    <w:rsid w:val="001E1B1F"/>
    <w:rsid w:val="001E1BFE"/>
    <w:rsid w:val="001E1C75"/>
    <w:rsid w:val="001E1C83"/>
    <w:rsid w:val="001E1D80"/>
    <w:rsid w:val="001E2824"/>
    <w:rsid w:val="001E288A"/>
    <w:rsid w:val="001E28DE"/>
    <w:rsid w:val="001E2A38"/>
    <w:rsid w:val="001E2A4F"/>
    <w:rsid w:val="001E2A51"/>
    <w:rsid w:val="001E2B4B"/>
    <w:rsid w:val="001E2FA5"/>
    <w:rsid w:val="001E329B"/>
    <w:rsid w:val="001E3444"/>
    <w:rsid w:val="001E35A0"/>
    <w:rsid w:val="001E36AA"/>
    <w:rsid w:val="001E39B8"/>
    <w:rsid w:val="001E3CAB"/>
    <w:rsid w:val="001E3D8B"/>
    <w:rsid w:val="001E3DD2"/>
    <w:rsid w:val="001E3E54"/>
    <w:rsid w:val="001E3F63"/>
    <w:rsid w:val="001E400A"/>
    <w:rsid w:val="001E40D9"/>
    <w:rsid w:val="001E415A"/>
    <w:rsid w:val="001E4317"/>
    <w:rsid w:val="001E43A8"/>
    <w:rsid w:val="001E4592"/>
    <w:rsid w:val="001E465A"/>
    <w:rsid w:val="001E4B06"/>
    <w:rsid w:val="001E4D76"/>
    <w:rsid w:val="001E4F80"/>
    <w:rsid w:val="001E51B6"/>
    <w:rsid w:val="001E52D1"/>
    <w:rsid w:val="001E5462"/>
    <w:rsid w:val="001E54E0"/>
    <w:rsid w:val="001E5577"/>
    <w:rsid w:val="001E58BC"/>
    <w:rsid w:val="001E59BD"/>
    <w:rsid w:val="001E5C40"/>
    <w:rsid w:val="001E6013"/>
    <w:rsid w:val="001E60E4"/>
    <w:rsid w:val="001E62AA"/>
    <w:rsid w:val="001E6408"/>
    <w:rsid w:val="001E68CE"/>
    <w:rsid w:val="001E6D51"/>
    <w:rsid w:val="001E6D68"/>
    <w:rsid w:val="001E6D7E"/>
    <w:rsid w:val="001E6EFB"/>
    <w:rsid w:val="001E700D"/>
    <w:rsid w:val="001E70C9"/>
    <w:rsid w:val="001E7238"/>
    <w:rsid w:val="001E764C"/>
    <w:rsid w:val="001E76A4"/>
    <w:rsid w:val="001E789C"/>
    <w:rsid w:val="001E7CA5"/>
    <w:rsid w:val="001E7E16"/>
    <w:rsid w:val="001F00C1"/>
    <w:rsid w:val="001F00EE"/>
    <w:rsid w:val="001F02AC"/>
    <w:rsid w:val="001F05AF"/>
    <w:rsid w:val="001F05BD"/>
    <w:rsid w:val="001F05F2"/>
    <w:rsid w:val="001F09E0"/>
    <w:rsid w:val="001F0A5B"/>
    <w:rsid w:val="001F0B05"/>
    <w:rsid w:val="001F0C28"/>
    <w:rsid w:val="001F0D57"/>
    <w:rsid w:val="001F0F18"/>
    <w:rsid w:val="001F150C"/>
    <w:rsid w:val="001F1549"/>
    <w:rsid w:val="001F1676"/>
    <w:rsid w:val="001F19FE"/>
    <w:rsid w:val="001F1D26"/>
    <w:rsid w:val="001F208A"/>
    <w:rsid w:val="001F226F"/>
    <w:rsid w:val="001F22FE"/>
    <w:rsid w:val="001F2349"/>
    <w:rsid w:val="001F257F"/>
    <w:rsid w:val="001F2618"/>
    <w:rsid w:val="001F26DB"/>
    <w:rsid w:val="001F27A5"/>
    <w:rsid w:val="001F2B5D"/>
    <w:rsid w:val="001F2BB5"/>
    <w:rsid w:val="001F2C59"/>
    <w:rsid w:val="001F2D1F"/>
    <w:rsid w:val="001F2EF3"/>
    <w:rsid w:val="001F31CC"/>
    <w:rsid w:val="001F33D6"/>
    <w:rsid w:val="001F3544"/>
    <w:rsid w:val="001F3857"/>
    <w:rsid w:val="001F397C"/>
    <w:rsid w:val="001F3986"/>
    <w:rsid w:val="001F3E12"/>
    <w:rsid w:val="001F41EF"/>
    <w:rsid w:val="001F4498"/>
    <w:rsid w:val="001F45C4"/>
    <w:rsid w:val="001F493D"/>
    <w:rsid w:val="001F499D"/>
    <w:rsid w:val="001F4A53"/>
    <w:rsid w:val="001F4CD3"/>
    <w:rsid w:val="001F4DDD"/>
    <w:rsid w:val="001F4E78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F99"/>
    <w:rsid w:val="001F600D"/>
    <w:rsid w:val="001F6015"/>
    <w:rsid w:val="001F60FC"/>
    <w:rsid w:val="001F65C1"/>
    <w:rsid w:val="001F666D"/>
    <w:rsid w:val="001F67A8"/>
    <w:rsid w:val="001F696B"/>
    <w:rsid w:val="001F6B59"/>
    <w:rsid w:val="001F6DF4"/>
    <w:rsid w:val="001F746F"/>
    <w:rsid w:val="001F74F5"/>
    <w:rsid w:val="001F75FA"/>
    <w:rsid w:val="001F7667"/>
    <w:rsid w:val="001F79F9"/>
    <w:rsid w:val="001F7B2A"/>
    <w:rsid w:val="00200093"/>
    <w:rsid w:val="002002CE"/>
    <w:rsid w:val="002002E4"/>
    <w:rsid w:val="002003E3"/>
    <w:rsid w:val="00200408"/>
    <w:rsid w:val="002004FB"/>
    <w:rsid w:val="002006A9"/>
    <w:rsid w:val="00200CFE"/>
    <w:rsid w:val="00201504"/>
    <w:rsid w:val="002015D9"/>
    <w:rsid w:val="0020178D"/>
    <w:rsid w:val="002019E5"/>
    <w:rsid w:val="00201CCD"/>
    <w:rsid w:val="00201CF1"/>
    <w:rsid w:val="00201D77"/>
    <w:rsid w:val="00201F4A"/>
    <w:rsid w:val="00201F75"/>
    <w:rsid w:val="00202292"/>
    <w:rsid w:val="002026CD"/>
    <w:rsid w:val="00202792"/>
    <w:rsid w:val="00202860"/>
    <w:rsid w:val="002028C4"/>
    <w:rsid w:val="00202AEC"/>
    <w:rsid w:val="00202D63"/>
    <w:rsid w:val="00202EBF"/>
    <w:rsid w:val="0020308A"/>
    <w:rsid w:val="00203167"/>
    <w:rsid w:val="00203184"/>
    <w:rsid w:val="00203454"/>
    <w:rsid w:val="002035DE"/>
    <w:rsid w:val="002037AB"/>
    <w:rsid w:val="00203BFF"/>
    <w:rsid w:val="00203DF7"/>
    <w:rsid w:val="0020403E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6AA"/>
    <w:rsid w:val="0020679D"/>
    <w:rsid w:val="00206993"/>
    <w:rsid w:val="002069EB"/>
    <w:rsid w:val="00206CBD"/>
    <w:rsid w:val="00206EFC"/>
    <w:rsid w:val="002071DC"/>
    <w:rsid w:val="00207724"/>
    <w:rsid w:val="002078AD"/>
    <w:rsid w:val="00207AEC"/>
    <w:rsid w:val="00207C15"/>
    <w:rsid w:val="00207C55"/>
    <w:rsid w:val="00207CD4"/>
    <w:rsid w:val="00207EDA"/>
    <w:rsid w:val="00207F9A"/>
    <w:rsid w:val="0021019F"/>
    <w:rsid w:val="002101BC"/>
    <w:rsid w:val="0021056F"/>
    <w:rsid w:val="00210605"/>
    <w:rsid w:val="002106EC"/>
    <w:rsid w:val="00210791"/>
    <w:rsid w:val="00210822"/>
    <w:rsid w:val="00210900"/>
    <w:rsid w:val="00210A36"/>
    <w:rsid w:val="00210AC9"/>
    <w:rsid w:val="00210B6C"/>
    <w:rsid w:val="00210C65"/>
    <w:rsid w:val="00210DE1"/>
    <w:rsid w:val="00211177"/>
    <w:rsid w:val="002112FB"/>
    <w:rsid w:val="00211394"/>
    <w:rsid w:val="002117A4"/>
    <w:rsid w:val="002117BF"/>
    <w:rsid w:val="002117D3"/>
    <w:rsid w:val="00211981"/>
    <w:rsid w:val="00211AE4"/>
    <w:rsid w:val="00211CD0"/>
    <w:rsid w:val="00211F9A"/>
    <w:rsid w:val="00212112"/>
    <w:rsid w:val="00212115"/>
    <w:rsid w:val="00212359"/>
    <w:rsid w:val="00212377"/>
    <w:rsid w:val="002126F2"/>
    <w:rsid w:val="00212C63"/>
    <w:rsid w:val="00212E16"/>
    <w:rsid w:val="0021307E"/>
    <w:rsid w:val="0021308C"/>
    <w:rsid w:val="00213435"/>
    <w:rsid w:val="002134D3"/>
    <w:rsid w:val="002138C4"/>
    <w:rsid w:val="002139DF"/>
    <w:rsid w:val="00213BBB"/>
    <w:rsid w:val="00213D71"/>
    <w:rsid w:val="00213E26"/>
    <w:rsid w:val="00213EC2"/>
    <w:rsid w:val="00214001"/>
    <w:rsid w:val="002141A3"/>
    <w:rsid w:val="002143B1"/>
    <w:rsid w:val="002143BE"/>
    <w:rsid w:val="002146A0"/>
    <w:rsid w:val="002146F5"/>
    <w:rsid w:val="002149FB"/>
    <w:rsid w:val="00214A07"/>
    <w:rsid w:val="00214AD9"/>
    <w:rsid w:val="00214FF6"/>
    <w:rsid w:val="00215008"/>
    <w:rsid w:val="00215153"/>
    <w:rsid w:val="002151E8"/>
    <w:rsid w:val="00215212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B5C"/>
    <w:rsid w:val="00216C3F"/>
    <w:rsid w:val="00216C6B"/>
    <w:rsid w:val="00216D05"/>
    <w:rsid w:val="00217088"/>
    <w:rsid w:val="0021719C"/>
    <w:rsid w:val="002178B9"/>
    <w:rsid w:val="00217CAA"/>
    <w:rsid w:val="00217E88"/>
    <w:rsid w:val="00217FE8"/>
    <w:rsid w:val="002200AD"/>
    <w:rsid w:val="00220154"/>
    <w:rsid w:val="002201FF"/>
    <w:rsid w:val="00220207"/>
    <w:rsid w:val="00220226"/>
    <w:rsid w:val="00220290"/>
    <w:rsid w:val="002202A4"/>
    <w:rsid w:val="002206F4"/>
    <w:rsid w:val="002207A2"/>
    <w:rsid w:val="0022086F"/>
    <w:rsid w:val="002208EE"/>
    <w:rsid w:val="00221018"/>
    <w:rsid w:val="0022107A"/>
    <w:rsid w:val="00221157"/>
    <w:rsid w:val="0022151E"/>
    <w:rsid w:val="0022183D"/>
    <w:rsid w:val="00221929"/>
    <w:rsid w:val="00221A37"/>
    <w:rsid w:val="00221CFA"/>
    <w:rsid w:val="00221EE6"/>
    <w:rsid w:val="0022206C"/>
    <w:rsid w:val="00222122"/>
    <w:rsid w:val="00222144"/>
    <w:rsid w:val="00222240"/>
    <w:rsid w:val="002224A5"/>
    <w:rsid w:val="00222653"/>
    <w:rsid w:val="00222A4B"/>
    <w:rsid w:val="0022349F"/>
    <w:rsid w:val="002234DC"/>
    <w:rsid w:val="002235A6"/>
    <w:rsid w:val="002235E3"/>
    <w:rsid w:val="0022370C"/>
    <w:rsid w:val="00223843"/>
    <w:rsid w:val="00223A81"/>
    <w:rsid w:val="00223E3D"/>
    <w:rsid w:val="00224258"/>
    <w:rsid w:val="002242B3"/>
    <w:rsid w:val="002243CB"/>
    <w:rsid w:val="00224795"/>
    <w:rsid w:val="002248FE"/>
    <w:rsid w:val="00224B3A"/>
    <w:rsid w:val="00224C4D"/>
    <w:rsid w:val="00224F3B"/>
    <w:rsid w:val="0022516B"/>
    <w:rsid w:val="0022569E"/>
    <w:rsid w:val="00225A77"/>
    <w:rsid w:val="00225D3D"/>
    <w:rsid w:val="00225DF2"/>
    <w:rsid w:val="0022627C"/>
    <w:rsid w:val="00226467"/>
    <w:rsid w:val="002264FA"/>
    <w:rsid w:val="0022651C"/>
    <w:rsid w:val="0022659A"/>
    <w:rsid w:val="002265CD"/>
    <w:rsid w:val="00226840"/>
    <w:rsid w:val="002268BB"/>
    <w:rsid w:val="00226B6B"/>
    <w:rsid w:val="00226FBC"/>
    <w:rsid w:val="002270F5"/>
    <w:rsid w:val="002274F8"/>
    <w:rsid w:val="00227595"/>
    <w:rsid w:val="002275B8"/>
    <w:rsid w:val="002277BE"/>
    <w:rsid w:val="0022789B"/>
    <w:rsid w:val="00227DC8"/>
    <w:rsid w:val="00227E9E"/>
    <w:rsid w:val="00227F0A"/>
    <w:rsid w:val="002300C6"/>
    <w:rsid w:val="00230204"/>
    <w:rsid w:val="002304AC"/>
    <w:rsid w:val="00230A14"/>
    <w:rsid w:val="00230B00"/>
    <w:rsid w:val="00230C6D"/>
    <w:rsid w:val="00230DDF"/>
    <w:rsid w:val="0023101E"/>
    <w:rsid w:val="00231028"/>
    <w:rsid w:val="00231242"/>
    <w:rsid w:val="002312FD"/>
    <w:rsid w:val="002313C1"/>
    <w:rsid w:val="00231796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BDD"/>
    <w:rsid w:val="00232C2A"/>
    <w:rsid w:val="00232E1B"/>
    <w:rsid w:val="002331D7"/>
    <w:rsid w:val="002331F4"/>
    <w:rsid w:val="00233318"/>
    <w:rsid w:val="00233859"/>
    <w:rsid w:val="002338E8"/>
    <w:rsid w:val="002338FA"/>
    <w:rsid w:val="00233A10"/>
    <w:rsid w:val="00233D68"/>
    <w:rsid w:val="00233E70"/>
    <w:rsid w:val="00233F1A"/>
    <w:rsid w:val="00233F73"/>
    <w:rsid w:val="002340A5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D0C"/>
    <w:rsid w:val="002350CC"/>
    <w:rsid w:val="002350F8"/>
    <w:rsid w:val="0023512F"/>
    <w:rsid w:val="00235308"/>
    <w:rsid w:val="002354A3"/>
    <w:rsid w:val="002354CB"/>
    <w:rsid w:val="002359E9"/>
    <w:rsid w:val="00235CB8"/>
    <w:rsid w:val="00235FF2"/>
    <w:rsid w:val="00236017"/>
    <w:rsid w:val="002368A9"/>
    <w:rsid w:val="00236EE1"/>
    <w:rsid w:val="002371F4"/>
    <w:rsid w:val="002373D1"/>
    <w:rsid w:val="002374BB"/>
    <w:rsid w:val="002374F9"/>
    <w:rsid w:val="002377DB"/>
    <w:rsid w:val="002379A9"/>
    <w:rsid w:val="00237B69"/>
    <w:rsid w:val="002400BF"/>
    <w:rsid w:val="002401A9"/>
    <w:rsid w:val="002401CA"/>
    <w:rsid w:val="00240217"/>
    <w:rsid w:val="002405CE"/>
    <w:rsid w:val="00240816"/>
    <w:rsid w:val="0024095A"/>
    <w:rsid w:val="002409C8"/>
    <w:rsid w:val="0024111B"/>
    <w:rsid w:val="002415E3"/>
    <w:rsid w:val="00241682"/>
    <w:rsid w:val="002417F3"/>
    <w:rsid w:val="00241AF8"/>
    <w:rsid w:val="00241B10"/>
    <w:rsid w:val="00241C75"/>
    <w:rsid w:val="00241CB4"/>
    <w:rsid w:val="00241D33"/>
    <w:rsid w:val="00242298"/>
    <w:rsid w:val="002426FB"/>
    <w:rsid w:val="00242B14"/>
    <w:rsid w:val="00242FC0"/>
    <w:rsid w:val="00243250"/>
    <w:rsid w:val="00243318"/>
    <w:rsid w:val="0024333B"/>
    <w:rsid w:val="0024348E"/>
    <w:rsid w:val="00243660"/>
    <w:rsid w:val="0024377A"/>
    <w:rsid w:val="002437EC"/>
    <w:rsid w:val="002438DD"/>
    <w:rsid w:val="002439CB"/>
    <w:rsid w:val="00243A25"/>
    <w:rsid w:val="00243A7A"/>
    <w:rsid w:val="00243D71"/>
    <w:rsid w:val="00243D8D"/>
    <w:rsid w:val="00243EBF"/>
    <w:rsid w:val="00243F45"/>
    <w:rsid w:val="00243FAE"/>
    <w:rsid w:val="00244127"/>
    <w:rsid w:val="002441FD"/>
    <w:rsid w:val="00244246"/>
    <w:rsid w:val="0024430A"/>
    <w:rsid w:val="00244359"/>
    <w:rsid w:val="0024449E"/>
    <w:rsid w:val="002446B0"/>
    <w:rsid w:val="002447E0"/>
    <w:rsid w:val="00244919"/>
    <w:rsid w:val="00244A6D"/>
    <w:rsid w:val="00244CAE"/>
    <w:rsid w:val="00244F4E"/>
    <w:rsid w:val="002450F9"/>
    <w:rsid w:val="0024524F"/>
    <w:rsid w:val="002456B6"/>
    <w:rsid w:val="00245C1A"/>
    <w:rsid w:val="00245CA1"/>
    <w:rsid w:val="00246025"/>
    <w:rsid w:val="002460B1"/>
    <w:rsid w:val="00246242"/>
    <w:rsid w:val="002462BC"/>
    <w:rsid w:val="00246630"/>
    <w:rsid w:val="002467D7"/>
    <w:rsid w:val="002468CC"/>
    <w:rsid w:val="00246CCB"/>
    <w:rsid w:val="00246D7B"/>
    <w:rsid w:val="00246F06"/>
    <w:rsid w:val="002470EB"/>
    <w:rsid w:val="00247173"/>
    <w:rsid w:val="00247393"/>
    <w:rsid w:val="002479B9"/>
    <w:rsid w:val="00247C20"/>
    <w:rsid w:val="00247DB3"/>
    <w:rsid w:val="00247F55"/>
    <w:rsid w:val="00250164"/>
    <w:rsid w:val="00250205"/>
    <w:rsid w:val="002506B0"/>
    <w:rsid w:val="002507CE"/>
    <w:rsid w:val="00250D33"/>
    <w:rsid w:val="00250D82"/>
    <w:rsid w:val="00250FAB"/>
    <w:rsid w:val="002510A2"/>
    <w:rsid w:val="00251274"/>
    <w:rsid w:val="002512B9"/>
    <w:rsid w:val="00251690"/>
    <w:rsid w:val="002517CF"/>
    <w:rsid w:val="00251AD9"/>
    <w:rsid w:val="00251B81"/>
    <w:rsid w:val="00251BEF"/>
    <w:rsid w:val="00251C6C"/>
    <w:rsid w:val="00251D0F"/>
    <w:rsid w:val="00251F36"/>
    <w:rsid w:val="0025256B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3CE5"/>
    <w:rsid w:val="002542B7"/>
    <w:rsid w:val="002542FE"/>
    <w:rsid w:val="0025438B"/>
    <w:rsid w:val="00254427"/>
    <w:rsid w:val="002545D8"/>
    <w:rsid w:val="0025461D"/>
    <w:rsid w:val="00254AC7"/>
    <w:rsid w:val="00254AFC"/>
    <w:rsid w:val="00254C8E"/>
    <w:rsid w:val="00254CDB"/>
    <w:rsid w:val="00254E92"/>
    <w:rsid w:val="00255103"/>
    <w:rsid w:val="00255613"/>
    <w:rsid w:val="00255AA3"/>
    <w:rsid w:val="00255B1C"/>
    <w:rsid w:val="00255FE7"/>
    <w:rsid w:val="00256055"/>
    <w:rsid w:val="002560D5"/>
    <w:rsid w:val="00256163"/>
    <w:rsid w:val="00256335"/>
    <w:rsid w:val="002564C9"/>
    <w:rsid w:val="0025655E"/>
    <w:rsid w:val="002565CA"/>
    <w:rsid w:val="002565EE"/>
    <w:rsid w:val="002565FE"/>
    <w:rsid w:val="002566A6"/>
    <w:rsid w:val="00256701"/>
    <w:rsid w:val="002568AC"/>
    <w:rsid w:val="00256A9C"/>
    <w:rsid w:val="00256DE8"/>
    <w:rsid w:val="0025723D"/>
    <w:rsid w:val="0025733D"/>
    <w:rsid w:val="00257BF5"/>
    <w:rsid w:val="00257C82"/>
    <w:rsid w:val="00257C99"/>
    <w:rsid w:val="00257DEA"/>
    <w:rsid w:val="00257E2F"/>
    <w:rsid w:val="00257E6B"/>
    <w:rsid w:val="0026006D"/>
    <w:rsid w:val="00260334"/>
    <w:rsid w:val="002604EB"/>
    <w:rsid w:val="00260708"/>
    <w:rsid w:val="00260B1B"/>
    <w:rsid w:val="00260CCF"/>
    <w:rsid w:val="0026150F"/>
    <w:rsid w:val="00261740"/>
    <w:rsid w:val="00261B7C"/>
    <w:rsid w:val="00261DF8"/>
    <w:rsid w:val="00261F1B"/>
    <w:rsid w:val="002620AE"/>
    <w:rsid w:val="00262205"/>
    <w:rsid w:val="002622DA"/>
    <w:rsid w:val="002625A6"/>
    <w:rsid w:val="002625FE"/>
    <w:rsid w:val="00262D7A"/>
    <w:rsid w:val="00262EFE"/>
    <w:rsid w:val="002631C5"/>
    <w:rsid w:val="00263365"/>
    <w:rsid w:val="00263599"/>
    <w:rsid w:val="00263606"/>
    <w:rsid w:val="0026362B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4B5"/>
    <w:rsid w:val="002655D6"/>
    <w:rsid w:val="00265A5C"/>
    <w:rsid w:val="00265A63"/>
    <w:rsid w:val="00265DE1"/>
    <w:rsid w:val="00265F4B"/>
    <w:rsid w:val="00265FD6"/>
    <w:rsid w:val="00265FFB"/>
    <w:rsid w:val="00266080"/>
    <w:rsid w:val="002660C9"/>
    <w:rsid w:val="002666D0"/>
    <w:rsid w:val="002668C6"/>
    <w:rsid w:val="00266A3D"/>
    <w:rsid w:val="00266D6B"/>
    <w:rsid w:val="00266F06"/>
    <w:rsid w:val="002672BB"/>
    <w:rsid w:val="002672EC"/>
    <w:rsid w:val="002674E6"/>
    <w:rsid w:val="00267800"/>
    <w:rsid w:val="00267A96"/>
    <w:rsid w:val="00267C54"/>
    <w:rsid w:val="00267EA8"/>
    <w:rsid w:val="00267F7D"/>
    <w:rsid w:val="00267FE8"/>
    <w:rsid w:val="0027010B"/>
    <w:rsid w:val="002702F8"/>
    <w:rsid w:val="0027036B"/>
    <w:rsid w:val="002704F7"/>
    <w:rsid w:val="002705C0"/>
    <w:rsid w:val="002707C6"/>
    <w:rsid w:val="002707FD"/>
    <w:rsid w:val="00270AD3"/>
    <w:rsid w:val="00270C0D"/>
    <w:rsid w:val="00270E4F"/>
    <w:rsid w:val="00271180"/>
    <w:rsid w:val="00271285"/>
    <w:rsid w:val="002713F5"/>
    <w:rsid w:val="00271478"/>
    <w:rsid w:val="002719DA"/>
    <w:rsid w:val="00271A00"/>
    <w:rsid w:val="00271AFB"/>
    <w:rsid w:val="00271D89"/>
    <w:rsid w:val="00271DFE"/>
    <w:rsid w:val="00271E85"/>
    <w:rsid w:val="002721A5"/>
    <w:rsid w:val="0027240A"/>
    <w:rsid w:val="0027271B"/>
    <w:rsid w:val="0027286B"/>
    <w:rsid w:val="00272B15"/>
    <w:rsid w:val="00272BD6"/>
    <w:rsid w:val="00272D34"/>
    <w:rsid w:val="00272DBC"/>
    <w:rsid w:val="00272DBF"/>
    <w:rsid w:val="00272ED0"/>
    <w:rsid w:val="00272F69"/>
    <w:rsid w:val="00273235"/>
    <w:rsid w:val="0027327A"/>
    <w:rsid w:val="00273443"/>
    <w:rsid w:val="002734E9"/>
    <w:rsid w:val="002736A6"/>
    <w:rsid w:val="002736F8"/>
    <w:rsid w:val="002738BC"/>
    <w:rsid w:val="0027391F"/>
    <w:rsid w:val="00273A78"/>
    <w:rsid w:val="00273B18"/>
    <w:rsid w:val="00273EF5"/>
    <w:rsid w:val="00274041"/>
    <w:rsid w:val="00274314"/>
    <w:rsid w:val="0027437E"/>
    <w:rsid w:val="0027447B"/>
    <w:rsid w:val="00274483"/>
    <w:rsid w:val="00274562"/>
    <w:rsid w:val="0027478F"/>
    <w:rsid w:val="0027480F"/>
    <w:rsid w:val="00274C04"/>
    <w:rsid w:val="00274E70"/>
    <w:rsid w:val="00274F1F"/>
    <w:rsid w:val="00275011"/>
    <w:rsid w:val="002750B7"/>
    <w:rsid w:val="00275713"/>
    <w:rsid w:val="00275C99"/>
    <w:rsid w:val="00275E1D"/>
    <w:rsid w:val="00275E5D"/>
    <w:rsid w:val="00275F08"/>
    <w:rsid w:val="00275F65"/>
    <w:rsid w:val="00276092"/>
    <w:rsid w:val="0027629F"/>
    <w:rsid w:val="0027656E"/>
    <w:rsid w:val="002767B5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38"/>
    <w:rsid w:val="00277473"/>
    <w:rsid w:val="002774C4"/>
    <w:rsid w:val="002774E7"/>
    <w:rsid w:val="00277962"/>
    <w:rsid w:val="00277AA4"/>
    <w:rsid w:val="00277AD8"/>
    <w:rsid w:val="00277C63"/>
    <w:rsid w:val="00277CB8"/>
    <w:rsid w:val="00277D10"/>
    <w:rsid w:val="00277D46"/>
    <w:rsid w:val="00277EF7"/>
    <w:rsid w:val="00277FAF"/>
    <w:rsid w:val="00277FC9"/>
    <w:rsid w:val="002800AD"/>
    <w:rsid w:val="002802EC"/>
    <w:rsid w:val="002804F6"/>
    <w:rsid w:val="002806E8"/>
    <w:rsid w:val="00280730"/>
    <w:rsid w:val="002807A5"/>
    <w:rsid w:val="002808B2"/>
    <w:rsid w:val="00280B65"/>
    <w:rsid w:val="002810A3"/>
    <w:rsid w:val="002810DB"/>
    <w:rsid w:val="0028117E"/>
    <w:rsid w:val="00281237"/>
    <w:rsid w:val="0028127E"/>
    <w:rsid w:val="00281584"/>
    <w:rsid w:val="00281F6D"/>
    <w:rsid w:val="0028218B"/>
    <w:rsid w:val="00282243"/>
    <w:rsid w:val="002823FE"/>
    <w:rsid w:val="00282570"/>
    <w:rsid w:val="002828E5"/>
    <w:rsid w:val="00282A55"/>
    <w:rsid w:val="00283109"/>
    <w:rsid w:val="00283259"/>
    <w:rsid w:val="00283373"/>
    <w:rsid w:val="00283549"/>
    <w:rsid w:val="002835B3"/>
    <w:rsid w:val="00283608"/>
    <w:rsid w:val="00283640"/>
    <w:rsid w:val="00283668"/>
    <w:rsid w:val="0028371A"/>
    <w:rsid w:val="0028399E"/>
    <w:rsid w:val="002839C0"/>
    <w:rsid w:val="00283BA5"/>
    <w:rsid w:val="00283EA2"/>
    <w:rsid w:val="00283EEF"/>
    <w:rsid w:val="002840F0"/>
    <w:rsid w:val="0028448F"/>
    <w:rsid w:val="00284582"/>
    <w:rsid w:val="00284692"/>
    <w:rsid w:val="002848A4"/>
    <w:rsid w:val="002849C9"/>
    <w:rsid w:val="00284FA2"/>
    <w:rsid w:val="002851CB"/>
    <w:rsid w:val="002853D9"/>
    <w:rsid w:val="00285679"/>
    <w:rsid w:val="00285885"/>
    <w:rsid w:val="002859D6"/>
    <w:rsid w:val="00285D52"/>
    <w:rsid w:val="00285F0D"/>
    <w:rsid w:val="00286003"/>
    <w:rsid w:val="002860D0"/>
    <w:rsid w:val="002862A2"/>
    <w:rsid w:val="00286513"/>
    <w:rsid w:val="002869EF"/>
    <w:rsid w:val="00286C09"/>
    <w:rsid w:val="00286D10"/>
    <w:rsid w:val="00286F09"/>
    <w:rsid w:val="00286F70"/>
    <w:rsid w:val="0028715D"/>
    <w:rsid w:val="002874A8"/>
    <w:rsid w:val="002875A0"/>
    <w:rsid w:val="0028771E"/>
    <w:rsid w:val="00287924"/>
    <w:rsid w:val="0028795A"/>
    <w:rsid w:val="00287A8F"/>
    <w:rsid w:val="00287B59"/>
    <w:rsid w:val="00287C9A"/>
    <w:rsid w:val="00287CB7"/>
    <w:rsid w:val="00287EE4"/>
    <w:rsid w:val="00287F8A"/>
    <w:rsid w:val="00290074"/>
    <w:rsid w:val="002901B8"/>
    <w:rsid w:val="002901F6"/>
    <w:rsid w:val="0029029B"/>
    <w:rsid w:val="0029055A"/>
    <w:rsid w:val="0029079C"/>
    <w:rsid w:val="00290D9B"/>
    <w:rsid w:val="00290F78"/>
    <w:rsid w:val="00291176"/>
    <w:rsid w:val="0029118B"/>
    <w:rsid w:val="002913B6"/>
    <w:rsid w:val="002914AC"/>
    <w:rsid w:val="00291546"/>
    <w:rsid w:val="002917F3"/>
    <w:rsid w:val="00291880"/>
    <w:rsid w:val="00291A93"/>
    <w:rsid w:val="00291C63"/>
    <w:rsid w:val="00291C7E"/>
    <w:rsid w:val="00291DCF"/>
    <w:rsid w:val="00291F7D"/>
    <w:rsid w:val="0029213D"/>
    <w:rsid w:val="002922F0"/>
    <w:rsid w:val="0029234F"/>
    <w:rsid w:val="00292431"/>
    <w:rsid w:val="00292441"/>
    <w:rsid w:val="0029248F"/>
    <w:rsid w:val="002924DC"/>
    <w:rsid w:val="00292740"/>
    <w:rsid w:val="00292D26"/>
    <w:rsid w:val="00292D57"/>
    <w:rsid w:val="00292DF4"/>
    <w:rsid w:val="00292E17"/>
    <w:rsid w:val="0029334B"/>
    <w:rsid w:val="0029352A"/>
    <w:rsid w:val="00293708"/>
    <w:rsid w:val="00293792"/>
    <w:rsid w:val="002937ED"/>
    <w:rsid w:val="00293976"/>
    <w:rsid w:val="00293991"/>
    <w:rsid w:val="00293995"/>
    <w:rsid w:val="00293B83"/>
    <w:rsid w:val="00293BEE"/>
    <w:rsid w:val="00293CE1"/>
    <w:rsid w:val="00293FBB"/>
    <w:rsid w:val="0029401A"/>
    <w:rsid w:val="002941DF"/>
    <w:rsid w:val="002942A6"/>
    <w:rsid w:val="002944D6"/>
    <w:rsid w:val="00294BB1"/>
    <w:rsid w:val="00294BB4"/>
    <w:rsid w:val="00294BD7"/>
    <w:rsid w:val="00294C78"/>
    <w:rsid w:val="00294CD3"/>
    <w:rsid w:val="00294F1D"/>
    <w:rsid w:val="00294F3D"/>
    <w:rsid w:val="0029583A"/>
    <w:rsid w:val="00295B46"/>
    <w:rsid w:val="00295F30"/>
    <w:rsid w:val="00296019"/>
    <w:rsid w:val="002960C7"/>
    <w:rsid w:val="002960FE"/>
    <w:rsid w:val="00296391"/>
    <w:rsid w:val="002963BC"/>
    <w:rsid w:val="00296552"/>
    <w:rsid w:val="00296EA0"/>
    <w:rsid w:val="002972E4"/>
    <w:rsid w:val="002972E6"/>
    <w:rsid w:val="0029732C"/>
    <w:rsid w:val="0029740E"/>
    <w:rsid w:val="00297486"/>
    <w:rsid w:val="0029752E"/>
    <w:rsid w:val="002976EE"/>
    <w:rsid w:val="00297811"/>
    <w:rsid w:val="002979EE"/>
    <w:rsid w:val="00297DB6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8E7"/>
    <w:rsid w:val="002A19C1"/>
    <w:rsid w:val="002A1B15"/>
    <w:rsid w:val="002A1CEC"/>
    <w:rsid w:val="002A1DF4"/>
    <w:rsid w:val="002A1F53"/>
    <w:rsid w:val="002A22FB"/>
    <w:rsid w:val="002A26BE"/>
    <w:rsid w:val="002A2796"/>
    <w:rsid w:val="002A2A19"/>
    <w:rsid w:val="002A2C74"/>
    <w:rsid w:val="002A2CFE"/>
    <w:rsid w:val="002A2DBC"/>
    <w:rsid w:val="002A30DC"/>
    <w:rsid w:val="002A3117"/>
    <w:rsid w:val="002A3335"/>
    <w:rsid w:val="002A33D2"/>
    <w:rsid w:val="002A378B"/>
    <w:rsid w:val="002A3845"/>
    <w:rsid w:val="002A3848"/>
    <w:rsid w:val="002A3BB0"/>
    <w:rsid w:val="002A3CE8"/>
    <w:rsid w:val="002A4040"/>
    <w:rsid w:val="002A41B0"/>
    <w:rsid w:val="002A43AC"/>
    <w:rsid w:val="002A443F"/>
    <w:rsid w:val="002A44C6"/>
    <w:rsid w:val="002A454B"/>
    <w:rsid w:val="002A4760"/>
    <w:rsid w:val="002A48EF"/>
    <w:rsid w:val="002A4A19"/>
    <w:rsid w:val="002A4C10"/>
    <w:rsid w:val="002A4CE3"/>
    <w:rsid w:val="002A4D48"/>
    <w:rsid w:val="002A4D8B"/>
    <w:rsid w:val="002A4F72"/>
    <w:rsid w:val="002A5303"/>
    <w:rsid w:val="002A532B"/>
    <w:rsid w:val="002A54C6"/>
    <w:rsid w:val="002A5AF5"/>
    <w:rsid w:val="002A5C9F"/>
    <w:rsid w:val="002A5EA5"/>
    <w:rsid w:val="002A61BB"/>
    <w:rsid w:val="002A62E2"/>
    <w:rsid w:val="002A62F4"/>
    <w:rsid w:val="002A6570"/>
    <w:rsid w:val="002A65CD"/>
    <w:rsid w:val="002A67C3"/>
    <w:rsid w:val="002A687A"/>
    <w:rsid w:val="002A6BA0"/>
    <w:rsid w:val="002A6C6A"/>
    <w:rsid w:val="002A6C8C"/>
    <w:rsid w:val="002A7173"/>
    <w:rsid w:val="002A7244"/>
    <w:rsid w:val="002A7324"/>
    <w:rsid w:val="002A748E"/>
    <w:rsid w:val="002A76FB"/>
    <w:rsid w:val="002A785B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197"/>
    <w:rsid w:val="002B13EC"/>
    <w:rsid w:val="002B1497"/>
    <w:rsid w:val="002B1691"/>
    <w:rsid w:val="002B182D"/>
    <w:rsid w:val="002B18B6"/>
    <w:rsid w:val="002B19A0"/>
    <w:rsid w:val="002B19C2"/>
    <w:rsid w:val="002B1A11"/>
    <w:rsid w:val="002B1E6B"/>
    <w:rsid w:val="002B2365"/>
    <w:rsid w:val="002B23F3"/>
    <w:rsid w:val="002B2488"/>
    <w:rsid w:val="002B262C"/>
    <w:rsid w:val="002B2696"/>
    <w:rsid w:val="002B26A7"/>
    <w:rsid w:val="002B28D8"/>
    <w:rsid w:val="002B29D1"/>
    <w:rsid w:val="002B30E0"/>
    <w:rsid w:val="002B30FA"/>
    <w:rsid w:val="002B320C"/>
    <w:rsid w:val="002B373D"/>
    <w:rsid w:val="002B37FF"/>
    <w:rsid w:val="002B3C58"/>
    <w:rsid w:val="002B451E"/>
    <w:rsid w:val="002B4655"/>
    <w:rsid w:val="002B47B2"/>
    <w:rsid w:val="002B47F2"/>
    <w:rsid w:val="002B4891"/>
    <w:rsid w:val="002B49CC"/>
    <w:rsid w:val="002B4A40"/>
    <w:rsid w:val="002B4D77"/>
    <w:rsid w:val="002B4EA6"/>
    <w:rsid w:val="002B4EC8"/>
    <w:rsid w:val="002B4FB7"/>
    <w:rsid w:val="002B5488"/>
    <w:rsid w:val="002B5563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6AC"/>
    <w:rsid w:val="002B67B7"/>
    <w:rsid w:val="002B681F"/>
    <w:rsid w:val="002B684A"/>
    <w:rsid w:val="002B6ACD"/>
    <w:rsid w:val="002B6BB9"/>
    <w:rsid w:val="002B72C0"/>
    <w:rsid w:val="002B7316"/>
    <w:rsid w:val="002B7493"/>
    <w:rsid w:val="002B757A"/>
    <w:rsid w:val="002B76BF"/>
    <w:rsid w:val="002B7802"/>
    <w:rsid w:val="002B7855"/>
    <w:rsid w:val="002B799A"/>
    <w:rsid w:val="002B7BD4"/>
    <w:rsid w:val="002C000C"/>
    <w:rsid w:val="002C039A"/>
    <w:rsid w:val="002C03E0"/>
    <w:rsid w:val="002C042C"/>
    <w:rsid w:val="002C0476"/>
    <w:rsid w:val="002C06CF"/>
    <w:rsid w:val="002C0713"/>
    <w:rsid w:val="002C072F"/>
    <w:rsid w:val="002C0F85"/>
    <w:rsid w:val="002C1318"/>
    <w:rsid w:val="002C13BE"/>
    <w:rsid w:val="002C1549"/>
    <w:rsid w:val="002C15C1"/>
    <w:rsid w:val="002C1685"/>
    <w:rsid w:val="002C1698"/>
    <w:rsid w:val="002C16B2"/>
    <w:rsid w:val="002C1759"/>
    <w:rsid w:val="002C193D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986"/>
    <w:rsid w:val="002C2A75"/>
    <w:rsid w:val="002C2C4D"/>
    <w:rsid w:val="002C2CD0"/>
    <w:rsid w:val="002C2E68"/>
    <w:rsid w:val="002C2EEB"/>
    <w:rsid w:val="002C3133"/>
    <w:rsid w:val="002C329B"/>
    <w:rsid w:val="002C358B"/>
    <w:rsid w:val="002C3598"/>
    <w:rsid w:val="002C368C"/>
    <w:rsid w:val="002C3D36"/>
    <w:rsid w:val="002C3E41"/>
    <w:rsid w:val="002C3E7B"/>
    <w:rsid w:val="002C3EA2"/>
    <w:rsid w:val="002C40ED"/>
    <w:rsid w:val="002C420D"/>
    <w:rsid w:val="002C422E"/>
    <w:rsid w:val="002C43AE"/>
    <w:rsid w:val="002C452B"/>
    <w:rsid w:val="002C4626"/>
    <w:rsid w:val="002C4A3D"/>
    <w:rsid w:val="002C4CC5"/>
    <w:rsid w:val="002C4EA7"/>
    <w:rsid w:val="002C4F62"/>
    <w:rsid w:val="002C5460"/>
    <w:rsid w:val="002C5465"/>
    <w:rsid w:val="002C5536"/>
    <w:rsid w:val="002C556F"/>
    <w:rsid w:val="002C56D8"/>
    <w:rsid w:val="002C5728"/>
    <w:rsid w:val="002C57BD"/>
    <w:rsid w:val="002C59E5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6959"/>
    <w:rsid w:val="002C697E"/>
    <w:rsid w:val="002C70DC"/>
    <w:rsid w:val="002C70EA"/>
    <w:rsid w:val="002C7351"/>
    <w:rsid w:val="002C7360"/>
    <w:rsid w:val="002C751A"/>
    <w:rsid w:val="002C7787"/>
    <w:rsid w:val="002C796E"/>
    <w:rsid w:val="002C7DC7"/>
    <w:rsid w:val="002C7DE1"/>
    <w:rsid w:val="002C7FC6"/>
    <w:rsid w:val="002D000E"/>
    <w:rsid w:val="002D002F"/>
    <w:rsid w:val="002D01FA"/>
    <w:rsid w:val="002D024A"/>
    <w:rsid w:val="002D045B"/>
    <w:rsid w:val="002D09BB"/>
    <w:rsid w:val="002D0A49"/>
    <w:rsid w:val="002D0BFB"/>
    <w:rsid w:val="002D1069"/>
    <w:rsid w:val="002D13B9"/>
    <w:rsid w:val="002D163E"/>
    <w:rsid w:val="002D16F2"/>
    <w:rsid w:val="002D16F3"/>
    <w:rsid w:val="002D1927"/>
    <w:rsid w:val="002D1A6F"/>
    <w:rsid w:val="002D1DF8"/>
    <w:rsid w:val="002D23D2"/>
    <w:rsid w:val="002D249E"/>
    <w:rsid w:val="002D24C5"/>
    <w:rsid w:val="002D2511"/>
    <w:rsid w:val="002D27D7"/>
    <w:rsid w:val="002D296A"/>
    <w:rsid w:val="002D29F6"/>
    <w:rsid w:val="002D2CC0"/>
    <w:rsid w:val="002D3006"/>
    <w:rsid w:val="002D339B"/>
    <w:rsid w:val="002D33C1"/>
    <w:rsid w:val="002D34DF"/>
    <w:rsid w:val="002D3540"/>
    <w:rsid w:val="002D356E"/>
    <w:rsid w:val="002D3E3C"/>
    <w:rsid w:val="002D3F0B"/>
    <w:rsid w:val="002D41B9"/>
    <w:rsid w:val="002D437F"/>
    <w:rsid w:val="002D4565"/>
    <w:rsid w:val="002D463B"/>
    <w:rsid w:val="002D488F"/>
    <w:rsid w:val="002D51C9"/>
    <w:rsid w:val="002D5229"/>
    <w:rsid w:val="002D526E"/>
    <w:rsid w:val="002D57B5"/>
    <w:rsid w:val="002D599F"/>
    <w:rsid w:val="002D5A91"/>
    <w:rsid w:val="002D5B0A"/>
    <w:rsid w:val="002D5CB0"/>
    <w:rsid w:val="002D5F76"/>
    <w:rsid w:val="002D6119"/>
    <w:rsid w:val="002D612A"/>
    <w:rsid w:val="002D6216"/>
    <w:rsid w:val="002D62EE"/>
    <w:rsid w:val="002D642B"/>
    <w:rsid w:val="002D645F"/>
    <w:rsid w:val="002D66EF"/>
    <w:rsid w:val="002D68ED"/>
    <w:rsid w:val="002D6A72"/>
    <w:rsid w:val="002D6AD6"/>
    <w:rsid w:val="002D6CF6"/>
    <w:rsid w:val="002D706F"/>
    <w:rsid w:val="002D750B"/>
    <w:rsid w:val="002D751D"/>
    <w:rsid w:val="002D7817"/>
    <w:rsid w:val="002D785D"/>
    <w:rsid w:val="002D7DCB"/>
    <w:rsid w:val="002D7F6A"/>
    <w:rsid w:val="002E03AF"/>
    <w:rsid w:val="002E0630"/>
    <w:rsid w:val="002E0631"/>
    <w:rsid w:val="002E0821"/>
    <w:rsid w:val="002E0A99"/>
    <w:rsid w:val="002E0C7B"/>
    <w:rsid w:val="002E0F92"/>
    <w:rsid w:val="002E10D2"/>
    <w:rsid w:val="002E1309"/>
    <w:rsid w:val="002E1326"/>
    <w:rsid w:val="002E188D"/>
    <w:rsid w:val="002E1D7D"/>
    <w:rsid w:val="002E1EFF"/>
    <w:rsid w:val="002E1F1D"/>
    <w:rsid w:val="002E2218"/>
    <w:rsid w:val="002E2301"/>
    <w:rsid w:val="002E24B5"/>
    <w:rsid w:val="002E2783"/>
    <w:rsid w:val="002E27FA"/>
    <w:rsid w:val="002E2A9E"/>
    <w:rsid w:val="002E2AD3"/>
    <w:rsid w:val="002E2CFD"/>
    <w:rsid w:val="002E2D36"/>
    <w:rsid w:val="002E2EEC"/>
    <w:rsid w:val="002E30E6"/>
    <w:rsid w:val="002E32D5"/>
    <w:rsid w:val="002E34D9"/>
    <w:rsid w:val="002E376C"/>
    <w:rsid w:val="002E3A45"/>
    <w:rsid w:val="002E4090"/>
    <w:rsid w:val="002E4219"/>
    <w:rsid w:val="002E4350"/>
    <w:rsid w:val="002E4515"/>
    <w:rsid w:val="002E46CA"/>
    <w:rsid w:val="002E4748"/>
    <w:rsid w:val="002E4D5E"/>
    <w:rsid w:val="002E50AA"/>
    <w:rsid w:val="002E57BD"/>
    <w:rsid w:val="002E595B"/>
    <w:rsid w:val="002E5CEE"/>
    <w:rsid w:val="002E5D1B"/>
    <w:rsid w:val="002E5E13"/>
    <w:rsid w:val="002E5F45"/>
    <w:rsid w:val="002E6094"/>
    <w:rsid w:val="002E61E4"/>
    <w:rsid w:val="002E6346"/>
    <w:rsid w:val="002E63AE"/>
    <w:rsid w:val="002E64CC"/>
    <w:rsid w:val="002E6533"/>
    <w:rsid w:val="002E65A3"/>
    <w:rsid w:val="002E6781"/>
    <w:rsid w:val="002E6B5A"/>
    <w:rsid w:val="002E6B5E"/>
    <w:rsid w:val="002E6BA6"/>
    <w:rsid w:val="002E6E31"/>
    <w:rsid w:val="002E6E8D"/>
    <w:rsid w:val="002E6EA4"/>
    <w:rsid w:val="002E6FD9"/>
    <w:rsid w:val="002E7376"/>
    <w:rsid w:val="002E7490"/>
    <w:rsid w:val="002E765B"/>
    <w:rsid w:val="002E77DB"/>
    <w:rsid w:val="002E7983"/>
    <w:rsid w:val="002E7F6C"/>
    <w:rsid w:val="002E7FE3"/>
    <w:rsid w:val="002F0015"/>
    <w:rsid w:val="002F0106"/>
    <w:rsid w:val="002F0133"/>
    <w:rsid w:val="002F01AC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D1"/>
    <w:rsid w:val="002F1CF0"/>
    <w:rsid w:val="002F1CFF"/>
    <w:rsid w:val="002F1F99"/>
    <w:rsid w:val="002F1FDE"/>
    <w:rsid w:val="002F20BA"/>
    <w:rsid w:val="002F25CF"/>
    <w:rsid w:val="002F2638"/>
    <w:rsid w:val="002F276F"/>
    <w:rsid w:val="002F295D"/>
    <w:rsid w:val="002F29E0"/>
    <w:rsid w:val="002F2A8D"/>
    <w:rsid w:val="002F2C68"/>
    <w:rsid w:val="002F2C7D"/>
    <w:rsid w:val="002F2E59"/>
    <w:rsid w:val="002F2E98"/>
    <w:rsid w:val="002F2EB3"/>
    <w:rsid w:val="002F2EBD"/>
    <w:rsid w:val="002F33B5"/>
    <w:rsid w:val="002F3D01"/>
    <w:rsid w:val="002F3E9C"/>
    <w:rsid w:val="002F413A"/>
    <w:rsid w:val="002F414D"/>
    <w:rsid w:val="002F430C"/>
    <w:rsid w:val="002F4602"/>
    <w:rsid w:val="002F465E"/>
    <w:rsid w:val="002F4DE8"/>
    <w:rsid w:val="002F4DFF"/>
    <w:rsid w:val="002F53BB"/>
    <w:rsid w:val="002F549B"/>
    <w:rsid w:val="002F556A"/>
    <w:rsid w:val="002F5790"/>
    <w:rsid w:val="002F58BB"/>
    <w:rsid w:val="002F5BB1"/>
    <w:rsid w:val="002F5D32"/>
    <w:rsid w:val="002F5DA1"/>
    <w:rsid w:val="002F5FF9"/>
    <w:rsid w:val="002F60B1"/>
    <w:rsid w:val="002F62A0"/>
    <w:rsid w:val="002F649C"/>
    <w:rsid w:val="002F64C3"/>
    <w:rsid w:val="002F6526"/>
    <w:rsid w:val="002F6EC0"/>
    <w:rsid w:val="002F6FC5"/>
    <w:rsid w:val="002F71F4"/>
    <w:rsid w:val="002F72E9"/>
    <w:rsid w:val="002F7412"/>
    <w:rsid w:val="002F7529"/>
    <w:rsid w:val="002F77DB"/>
    <w:rsid w:val="002F7861"/>
    <w:rsid w:val="002F7943"/>
    <w:rsid w:val="002F79D2"/>
    <w:rsid w:val="002F7AB4"/>
    <w:rsid w:val="002F7F20"/>
    <w:rsid w:val="00300069"/>
    <w:rsid w:val="003000CD"/>
    <w:rsid w:val="00300121"/>
    <w:rsid w:val="0030012F"/>
    <w:rsid w:val="003002E3"/>
    <w:rsid w:val="003004E1"/>
    <w:rsid w:val="0030051E"/>
    <w:rsid w:val="00300699"/>
    <w:rsid w:val="003007FC"/>
    <w:rsid w:val="00300CA8"/>
    <w:rsid w:val="00300EB9"/>
    <w:rsid w:val="00300FD4"/>
    <w:rsid w:val="00301443"/>
    <w:rsid w:val="00301497"/>
    <w:rsid w:val="00301731"/>
    <w:rsid w:val="00301B7C"/>
    <w:rsid w:val="00301C19"/>
    <w:rsid w:val="00302038"/>
    <w:rsid w:val="0030208F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06C"/>
    <w:rsid w:val="00303183"/>
    <w:rsid w:val="00303220"/>
    <w:rsid w:val="00303497"/>
    <w:rsid w:val="003034D4"/>
    <w:rsid w:val="00303A0A"/>
    <w:rsid w:val="00303D6B"/>
    <w:rsid w:val="00303F09"/>
    <w:rsid w:val="0030460D"/>
    <w:rsid w:val="00304AE3"/>
    <w:rsid w:val="00304D26"/>
    <w:rsid w:val="00304DB5"/>
    <w:rsid w:val="00304DBE"/>
    <w:rsid w:val="00305033"/>
    <w:rsid w:val="00305228"/>
    <w:rsid w:val="00305488"/>
    <w:rsid w:val="003057D6"/>
    <w:rsid w:val="00305961"/>
    <w:rsid w:val="003059ED"/>
    <w:rsid w:val="00305AA6"/>
    <w:rsid w:val="00305C8D"/>
    <w:rsid w:val="00305E08"/>
    <w:rsid w:val="0030612B"/>
    <w:rsid w:val="003063CE"/>
    <w:rsid w:val="00306591"/>
    <w:rsid w:val="003066A6"/>
    <w:rsid w:val="003066D5"/>
    <w:rsid w:val="00306750"/>
    <w:rsid w:val="00306A35"/>
    <w:rsid w:val="00306A6E"/>
    <w:rsid w:val="00306AB4"/>
    <w:rsid w:val="00306BF9"/>
    <w:rsid w:val="00306CFA"/>
    <w:rsid w:val="00307071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07EC5"/>
    <w:rsid w:val="00310111"/>
    <w:rsid w:val="0031018B"/>
    <w:rsid w:val="003102B1"/>
    <w:rsid w:val="003102B5"/>
    <w:rsid w:val="00310731"/>
    <w:rsid w:val="003107B6"/>
    <w:rsid w:val="00310AE5"/>
    <w:rsid w:val="00310D5A"/>
    <w:rsid w:val="00310ECA"/>
    <w:rsid w:val="00310FAF"/>
    <w:rsid w:val="003110C8"/>
    <w:rsid w:val="0031141D"/>
    <w:rsid w:val="003114C4"/>
    <w:rsid w:val="00311790"/>
    <w:rsid w:val="00311E87"/>
    <w:rsid w:val="003120B4"/>
    <w:rsid w:val="00312162"/>
    <w:rsid w:val="00312239"/>
    <w:rsid w:val="003122C8"/>
    <w:rsid w:val="003126D3"/>
    <w:rsid w:val="0031296F"/>
    <w:rsid w:val="00312AC5"/>
    <w:rsid w:val="00312B77"/>
    <w:rsid w:val="00312BD1"/>
    <w:rsid w:val="00312F1F"/>
    <w:rsid w:val="00313076"/>
    <w:rsid w:val="003130D3"/>
    <w:rsid w:val="00313566"/>
    <w:rsid w:val="0031360E"/>
    <w:rsid w:val="00313651"/>
    <w:rsid w:val="003137FD"/>
    <w:rsid w:val="00313ACB"/>
    <w:rsid w:val="00313C10"/>
    <w:rsid w:val="00313DE3"/>
    <w:rsid w:val="00313E65"/>
    <w:rsid w:val="0031404D"/>
    <w:rsid w:val="003142AD"/>
    <w:rsid w:val="00314390"/>
    <w:rsid w:val="00314684"/>
    <w:rsid w:val="00314781"/>
    <w:rsid w:val="00314887"/>
    <w:rsid w:val="003148D5"/>
    <w:rsid w:val="00314BDD"/>
    <w:rsid w:val="00314D84"/>
    <w:rsid w:val="00314E14"/>
    <w:rsid w:val="00314F79"/>
    <w:rsid w:val="00314FD3"/>
    <w:rsid w:val="0031554B"/>
    <w:rsid w:val="00315674"/>
    <w:rsid w:val="00315720"/>
    <w:rsid w:val="00315999"/>
    <w:rsid w:val="00315CEE"/>
    <w:rsid w:val="00315D3B"/>
    <w:rsid w:val="00315EB0"/>
    <w:rsid w:val="00315F89"/>
    <w:rsid w:val="00316054"/>
    <w:rsid w:val="003161D3"/>
    <w:rsid w:val="003162A2"/>
    <w:rsid w:val="003167AD"/>
    <w:rsid w:val="0031680C"/>
    <w:rsid w:val="00316B2E"/>
    <w:rsid w:val="00316C2F"/>
    <w:rsid w:val="00316C63"/>
    <w:rsid w:val="00316F2F"/>
    <w:rsid w:val="00316F61"/>
    <w:rsid w:val="00316F9F"/>
    <w:rsid w:val="00316FDF"/>
    <w:rsid w:val="00317173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58C"/>
    <w:rsid w:val="003208CB"/>
    <w:rsid w:val="0032095A"/>
    <w:rsid w:val="00320974"/>
    <w:rsid w:val="00320BA5"/>
    <w:rsid w:val="00320C5B"/>
    <w:rsid w:val="00320E85"/>
    <w:rsid w:val="00320EA3"/>
    <w:rsid w:val="00321009"/>
    <w:rsid w:val="00321184"/>
    <w:rsid w:val="0032120F"/>
    <w:rsid w:val="003214BD"/>
    <w:rsid w:val="003219C2"/>
    <w:rsid w:val="00321A25"/>
    <w:rsid w:val="00321ADE"/>
    <w:rsid w:val="00321CA9"/>
    <w:rsid w:val="00321F58"/>
    <w:rsid w:val="003224BC"/>
    <w:rsid w:val="00322851"/>
    <w:rsid w:val="00322BFF"/>
    <w:rsid w:val="00322F2F"/>
    <w:rsid w:val="00323061"/>
    <w:rsid w:val="00323069"/>
    <w:rsid w:val="00323094"/>
    <w:rsid w:val="003230EF"/>
    <w:rsid w:val="003233FB"/>
    <w:rsid w:val="003234DE"/>
    <w:rsid w:val="003235FA"/>
    <w:rsid w:val="0032374C"/>
    <w:rsid w:val="003238FC"/>
    <w:rsid w:val="00323CC9"/>
    <w:rsid w:val="00323E38"/>
    <w:rsid w:val="0032401F"/>
    <w:rsid w:val="0032418B"/>
    <w:rsid w:val="00324255"/>
    <w:rsid w:val="00324686"/>
    <w:rsid w:val="00324B77"/>
    <w:rsid w:val="00324C6C"/>
    <w:rsid w:val="00324CC3"/>
    <w:rsid w:val="00324E58"/>
    <w:rsid w:val="00324E8B"/>
    <w:rsid w:val="003250D5"/>
    <w:rsid w:val="003251F6"/>
    <w:rsid w:val="00325261"/>
    <w:rsid w:val="00325502"/>
    <w:rsid w:val="00325894"/>
    <w:rsid w:val="00325ADD"/>
    <w:rsid w:val="00325CC4"/>
    <w:rsid w:val="00325DA5"/>
    <w:rsid w:val="0032609C"/>
    <w:rsid w:val="003261D5"/>
    <w:rsid w:val="00326405"/>
    <w:rsid w:val="0032679C"/>
    <w:rsid w:val="00326859"/>
    <w:rsid w:val="00326928"/>
    <w:rsid w:val="00326964"/>
    <w:rsid w:val="0032696B"/>
    <w:rsid w:val="003269F0"/>
    <w:rsid w:val="00326C49"/>
    <w:rsid w:val="00326DEF"/>
    <w:rsid w:val="00326E35"/>
    <w:rsid w:val="00327120"/>
    <w:rsid w:val="00327177"/>
    <w:rsid w:val="003271AC"/>
    <w:rsid w:val="003271F2"/>
    <w:rsid w:val="0032729C"/>
    <w:rsid w:val="003274BB"/>
    <w:rsid w:val="003274E3"/>
    <w:rsid w:val="00327870"/>
    <w:rsid w:val="00327AE6"/>
    <w:rsid w:val="00327CE9"/>
    <w:rsid w:val="00327D80"/>
    <w:rsid w:val="00327F6A"/>
    <w:rsid w:val="00327FFA"/>
    <w:rsid w:val="00330022"/>
    <w:rsid w:val="00330227"/>
    <w:rsid w:val="003308BC"/>
    <w:rsid w:val="0033090A"/>
    <w:rsid w:val="00330940"/>
    <w:rsid w:val="00330DD0"/>
    <w:rsid w:val="00330F7A"/>
    <w:rsid w:val="00331274"/>
    <w:rsid w:val="00331301"/>
    <w:rsid w:val="003316FD"/>
    <w:rsid w:val="00331A74"/>
    <w:rsid w:val="00331AA7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5AF"/>
    <w:rsid w:val="00333C8C"/>
    <w:rsid w:val="00333D31"/>
    <w:rsid w:val="003342B7"/>
    <w:rsid w:val="00334314"/>
    <w:rsid w:val="003345A9"/>
    <w:rsid w:val="003346BE"/>
    <w:rsid w:val="003349F2"/>
    <w:rsid w:val="00334B5B"/>
    <w:rsid w:val="00334ED6"/>
    <w:rsid w:val="00334F46"/>
    <w:rsid w:val="003351D3"/>
    <w:rsid w:val="003355C0"/>
    <w:rsid w:val="003357B1"/>
    <w:rsid w:val="0033588C"/>
    <w:rsid w:val="0033593F"/>
    <w:rsid w:val="00335980"/>
    <w:rsid w:val="00335D80"/>
    <w:rsid w:val="00335E13"/>
    <w:rsid w:val="00336218"/>
    <w:rsid w:val="00336265"/>
    <w:rsid w:val="0033658B"/>
    <w:rsid w:val="003368FD"/>
    <w:rsid w:val="00336915"/>
    <w:rsid w:val="003369C6"/>
    <w:rsid w:val="00336B14"/>
    <w:rsid w:val="00336F91"/>
    <w:rsid w:val="003371DD"/>
    <w:rsid w:val="003373C3"/>
    <w:rsid w:val="0033745B"/>
    <w:rsid w:val="00337586"/>
    <w:rsid w:val="003376E9"/>
    <w:rsid w:val="003377B5"/>
    <w:rsid w:val="00337C7D"/>
    <w:rsid w:val="00337DFA"/>
    <w:rsid w:val="00337E2D"/>
    <w:rsid w:val="0034032B"/>
    <w:rsid w:val="0034034F"/>
    <w:rsid w:val="003405ED"/>
    <w:rsid w:val="00340642"/>
    <w:rsid w:val="003407E9"/>
    <w:rsid w:val="00340AC2"/>
    <w:rsid w:val="00340D56"/>
    <w:rsid w:val="003413AD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A1"/>
    <w:rsid w:val="00343DD0"/>
    <w:rsid w:val="00343FF2"/>
    <w:rsid w:val="0034431D"/>
    <w:rsid w:val="00344533"/>
    <w:rsid w:val="00344735"/>
    <w:rsid w:val="003447CA"/>
    <w:rsid w:val="003449FE"/>
    <w:rsid w:val="00344CC8"/>
    <w:rsid w:val="00344E34"/>
    <w:rsid w:val="00345020"/>
    <w:rsid w:val="003452E9"/>
    <w:rsid w:val="003452F2"/>
    <w:rsid w:val="0034547E"/>
    <w:rsid w:val="00345709"/>
    <w:rsid w:val="003458DC"/>
    <w:rsid w:val="00345A4A"/>
    <w:rsid w:val="00345C4A"/>
    <w:rsid w:val="00345C91"/>
    <w:rsid w:val="00345CBA"/>
    <w:rsid w:val="00345D33"/>
    <w:rsid w:val="00345FD0"/>
    <w:rsid w:val="003460F2"/>
    <w:rsid w:val="00346308"/>
    <w:rsid w:val="00346317"/>
    <w:rsid w:val="0034634A"/>
    <w:rsid w:val="00346616"/>
    <w:rsid w:val="00346C30"/>
    <w:rsid w:val="00346E00"/>
    <w:rsid w:val="003471E8"/>
    <w:rsid w:val="00347477"/>
    <w:rsid w:val="0034761E"/>
    <w:rsid w:val="0034769A"/>
    <w:rsid w:val="003477AD"/>
    <w:rsid w:val="00347B5A"/>
    <w:rsid w:val="00347D38"/>
    <w:rsid w:val="00347D4F"/>
    <w:rsid w:val="00347E66"/>
    <w:rsid w:val="00347EC9"/>
    <w:rsid w:val="00350783"/>
    <w:rsid w:val="0035078D"/>
    <w:rsid w:val="00350DDF"/>
    <w:rsid w:val="0035149C"/>
    <w:rsid w:val="0035153C"/>
    <w:rsid w:val="00351621"/>
    <w:rsid w:val="003516A5"/>
    <w:rsid w:val="00351711"/>
    <w:rsid w:val="0035173D"/>
    <w:rsid w:val="00351754"/>
    <w:rsid w:val="003517B5"/>
    <w:rsid w:val="00351822"/>
    <w:rsid w:val="00351874"/>
    <w:rsid w:val="00351928"/>
    <w:rsid w:val="00351AD7"/>
    <w:rsid w:val="00351BE8"/>
    <w:rsid w:val="00351C6D"/>
    <w:rsid w:val="003521FB"/>
    <w:rsid w:val="0035266D"/>
    <w:rsid w:val="0035270E"/>
    <w:rsid w:val="00352CF6"/>
    <w:rsid w:val="00352CFF"/>
    <w:rsid w:val="00352D9F"/>
    <w:rsid w:val="003532A0"/>
    <w:rsid w:val="003533FB"/>
    <w:rsid w:val="0035348C"/>
    <w:rsid w:val="003534CE"/>
    <w:rsid w:val="003535C4"/>
    <w:rsid w:val="00353789"/>
    <w:rsid w:val="003539F8"/>
    <w:rsid w:val="00353A15"/>
    <w:rsid w:val="00353A2F"/>
    <w:rsid w:val="00354088"/>
    <w:rsid w:val="003541FB"/>
    <w:rsid w:val="00354462"/>
    <w:rsid w:val="003545A8"/>
    <w:rsid w:val="00354CC8"/>
    <w:rsid w:val="00354CD9"/>
    <w:rsid w:val="00354CED"/>
    <w:rsid w:val="00354D6D"/>
    <w:rsid w:val="00354E9F"/>
    <w:rsid w:val="00354F31"/>
    <w:rsid w:val="00355252"/>
    <w:rsid w:val="003552B8"/>
    <w:rsid w:val="0035549D"/>
    <w:rsid w:val="0035553B"/>
    <w:rsid w:val="00355603"/>
    <w:rsid w:val="00355787"/>
    <w:rsid w:val="0035585D"/>
    <w:rsid w:val="00355870"/>
    <w:rsid w:val="00355AFF"/>
    <w:rsid w:val="00355D76"/>
    <w:rsid w:val="00355E08"/>
    <w:rsid w:val="0035604B"/>
    <w:rsid w:val="003560D1"/>
    <w:rsid w:val="0035615A"/>
    <w:rsid w:val="0035631A"/>
    <w:rsid w:val="003563D9"/>
    <w:rsid w:val="00356586"/>
    <w:rsid w:val="00356823"/>
    <w:rsid w:val="003568B2"/>
    <w:rsid w:val="003569B5"/>
    <w:rsid w:val="00356A46"/>
    <w:rsid w:val="00356BEC"/>
    <w:rsid w:val="003570F3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C62"/>
    <w:rsid w:val="00357E55"/>
    <w:rsid w:val="00357F31"/>
    <w:rsid w:val="00357F41"/>
    <w:rsid w:val="00360054"/>
    <w:rsid w:val="003600DF"/>
    <w:rsid w:val="00360674"/>
    <w:rsid w:val="0036071C"/>
    <w:rsid w:val="0036077E"/>
    <w:rsid w:val="0036088F"/>
    <w:rsid w:val="003608CF"/>
    <w:rsid w:val="00360958"/>
    <w:rsid w:val="00360C1D"/>
    <w:rsid w:val="00360F58"/>
    <w:rsid w:val="00361267"/>
    <w:rsid w:val="00361440"/>
    <w:rsid w:val="00361974"/>
    <w:rsid w:val="00361980"/>
    <w:rsid w:val="00361B92"/>
    <w:rsid w:val="00362463"/>
    <w:rsid w:val="0036255A"/>
    <w:rsid w:val="003625CB"/>
    <w:rsid w:val="003626EA"/>
    <w:rsid w:val="00362892"/>
    <w:rsid w:val="00363080"/>
    <w:rsid w:val="00363162"/>
    <w:rsid w:val="003632F5"/>
    <w:rsid w:val="00363348"/>
    <w:rsid w:val="00363367"/>
    <w:rsid w:val="0036339C"/>
    <w:rsid w:val="003634DF"/>
    <w:rsid w:val="00363693"/>
    <w:rsid w:val="003637EE"/>
    <w:rsid w:val="00363CCA"/>
    <w:rsid w:val="003640F4"/>
    <w:rsid w:val="00364123"/>
    <w:rsid w:val="0036422D"/>
    <w:rsid w:val="0036438C"/>
    <w:rsid w:val="00364513"/>
    <w:rsid w:val="0036452A"/>
    <w:rsid w:val="00364805"/>
    <w:rsid w:val="0036484E"/>
    <w:rsid w:val="00364C4C"/>
    <w:rsid w:val="00364CD0"/>
    <w:rsid w:val="00364ED8"/>
    <w:rsid w:val="00365231"/>
    <w:rsid w:val="003655AC"/>
    <w:rsid w:val="003655C0"/>
    <w:rsid w:val="00365C70"/>
    <w:rsid w:val="00365EEE"/>
    <w:rsid w:val="00365F2D"/>
    <w:rsid w:val="00365FC5"/>
    <w:rsid w:val="003660B8"/>
    <w:rsid w:val="003664F2"/>
    <w:rsid w:val="00366ABF"/>
    <w:rsid w:val="00366B37"/>
    <w:rsid w:val="00366CFE"/>
    <w:rsid w:val="00366E5F"/>
    <w:rsid w:val="003679F1"/>
    <w:rsid w:val="003679FD"/>
    <w:rsid w:val="00367BDA"/>
    <w:rsid w:val="00367D11"/>
    <w:rsid w:val="00367E27"/>
    <w:rsid w:val="00367E6E"/>
    <w:rsid w:val="00367EBC"/>
    <w:rsid w:val="00370007"/>
    <w:rsid w:val="0037020F"/>
    <w:rsid w:val="00370341"/>
    <w:rsid w:val="003703EC"/>
    <w:rsid w:val="0037049D"/>
    <w:rsid w:val="003705BF"/>
    <w:rsid w:val="00370641"/>
    <w:rsid w:val="00370742"/>
    <w:rsid w:val="0037087C"/>
    <w:rsid w:val="00370DE1"/>
    <w:rsid w:val="00370E95"/>
    <w:rsid w:val="0037108B"/>
    <w:rsid w:val="0037124D"/>
    <w:rsid w:val="003712A9"/>
    <w:rsid w:val="003714B6"/>
    <w:rsid w:val="003715A0"/>
    <w:rsid w:val="0037173F"/>
    <w:rsid w:val="003717F6"/>
    <w:rsid w:val="00371890"/>
    <w:rsid w:val="00371904"/>
    <w:rsid w:val="0037198E"/>
    <w:rsid w:val="00371AEA"/>
    <w:rsid w:val="00371BD9"/>
    <w:rsid w:val="003720E6"/>
    <w:rsid w:val="003720EF"/>
    <w:rsid w:val="003721E4"/>
    <w:rsid w:val="00372276"/>
    <w:rsid w:val="00372278"/>
    <w:rsid w:val="003722B9"/>
    <w:rsid w:val="003722FF"/>
    <w:rsid w:val="0037238A"/>
    <w:rsid w:val="00372626"/>
    <w:rsid w:val="003726BE"/>
    <w:rsid w:val="00372733"/>
    <w:rsid w:val="003727E6"/>
    <w:rsid w:val="003727F8"/>
    <w:rsid w:val="00372A94"/>
    <w:rsid w:val="00372C02"/>
    <w:rsid w:val="00372EE0"/>
    <w:rsid w:val="00372FAB"/>
    <w:rsid w:val="0037316E"/>
    <w:rsid w:val="0037338A"/>
    <w:rsid w:val="0037389C"/>
    <w:rsid w:val="00373A20"/>
    <w:rsid w:val="00373A47"/>
    <w:rsid w:val="00373B1B"/>
    <w:rsid w:val="00373CDE"/>
    <w:rsid w:val="00373DCC"/>
    <w:rsid w:val="00373DD8"/>
    <w:rsid w:val="00373DF0"/>
    <w:rsid w:val="003741B4"/>
    <w:rsid w:val="0037458E"/>
    <w:rsid w:val="003745A1"/>
    <w:rsid w:val="003745E9"/>
    <w:rsid w:val="0037466F"/>
    <w:rsid w:val="00374A94"/>
    <w:rsid w:val="00374A96"/>
    <w:rsid w:val="00374AFA"/>
    <w:rsid w:val="00374B7C"/>
    <w:rsid w:val="00374CFD"/>
    <w:rsid w:val="00375300"/>
    <w:rsid w:val="00375334"/>
    <w:rsid w:val="00375C14"/>
    <w:rsid w:val="00375D0D"/>
    <w:rsid w:val="00375D6C"/>
    <w:rsid w:val="00375F5C"/>
    <w:rsid w:val="00376245"/>
    <w:rsid w:val="00376302"/>
    <w:rsid w:val="00376361"/>
    <w:rsid w:val="00376478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5A7"/>
    <w:rsid w:val="0037760B"/>
    <w:rsid w:val="00377A8B"/>
    <w:rsid w:val="00377C72"/>
    <w:rsid w:val="00377CA8"/>
    <w:rsid w:val="00377D1D"/>
    <w:rsid w:val="00377EA1"/>
    <w:rsid w:val="00380078"/>
    <w:rsid w:val="003802F9"/>
    <w:rsid w:val="0038030A"/>
    <w:rsid w:val="00380335"/>
    <w:rsid w:val="00380406"/>
    <w:rsid w:val="003805ED"/>
    <w:rsid w:val="00380756"/>
    <w:rsid w:val="00380A0E"/>
    <w:rsid w:val="00380A1B"/>
    <w:rsid w:val="00380B1E"/>
    <w:rsid w:val="00380B25"/>
    <w:rsid w:val="00380B83"/>
    <w:rsid w:val="00380D23"/>
    <w:rsid w:val="00380DF6"/>
    <w:rsid w:val="00380EF3"/>
    <w:rsid w:val="00381154"/>
    <w:rsid w:val="00381226"/>
    <w:rsid w:val="00381264"/>
    <w:rsid w:val="003812E8"/>
    <w:rsid w:val="00381513"/>
    <w:rsid w:val="0038156F"/>
    <w:rsid w:val="00381ABB"/>
    <w:rsid w:val="00381CC0"/>
    <w:rsid w:val="00381E2E"/>
    <w:rsid w:val="00381FA1"/>
    <w:rsid w:val="00382141"/>
    <w:rsid w:val="003821BA"/>
    <w:rsid w:val="0038239F"/>
    <w:rsid w:val="003825B9"/>
    <w:rsid w:val="003825C5"/>
    <w:rsid w:val="00382794"/>
    <w:rsid w:val="0038284D"/>
    <w:rsid w:val="0038285C"/>
    <w:rsid w:val="00382952"/>
    <w:rsid w:val="00382A29"/>
    <w:rsid w:val="00382A2D"/>
    <w:rsid w:val="00382F2C"/>
    <w:rsid w:val="00383036"/>
    <w:rsid w:val="00383061"/>
    <w:rsid w:val="00383174"/>
    <w:rsid w:val="00383210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9C2"/>
    <w:rsid w:val="00384CAC"/>
    <w:rsid w:val="00385477"/>
    <w:rsid w:val="0038576B"/>
    <w:rsid w:val="00385967"/>
    <w:rsid w:val="003859D4"/>
    <w:rsid w:val="00385AE1"/>
    <w:rsid w:val="00385D48"/>
    <w:rsid w:val="00385E3D"/>
    <w:rsid w:val="003860AE"/>
    <w:rsid w:val="0038613B"/>
    <w:rsid w:val="00386415"/>
    <w:rsid w:val="00386831"/>
    <w:rsid w:val="0038693D"/>
    <w:rsid w:val="003869F1"/>
    <w:rsid w:val="00386B05"/>
    <w:rsid w:val="00386B4D"/>
    <w:rsid w:val="00386B94"/>
    <w:rsid w:val="00386C5F"/>
    <w:rsid w:val="00386D37"/>
    <w:rsid w:val="00386F9A"/>
    <w:rsid w:val="00386FA1"/>
    <w:rsid w:val="003870AD"/>
    <w:rsid w:val="00387484"/>
    <w:rsid w:val="00387574"/>
    <w:rsid w:val="00387848"/>
    <w:rsid w:val="00387B04"/>
    <w:rsid w:val="00387BD2"/>
    <w:rsid w:val="00387C18"/>
    <w:rsid w:val="00387C9F"/>
    <w:rsid w:val="00387CA6"/>
    <w:rsid w:val="00387D31"/>
    <w:rsid w:val="00387D67"/>
    <w:rsid w:val="00387E3D"/>
    <w:rsid w:val="00390035"/>
    <w:rsid w:val="003900F6"/>
    <w:rsid w:val="003901D0"/>
    <w:rsid w:val="003902C4"/>
    <w:rsid w:val="00390613"/>
    <w:rsid w:val="003906D8"/>
    <w:rsid w:val="003909DC"/>
    <w:rsid w:val="00390A92"/>
    <w:rsid w:val="00390BFB"/>
    <w:rsid w:val="00390CAD"/>
    <w:rsid w:val="00390CB0"/>
    <w:rsid w:val="00390FC0"/>
    <w:rsid w:val="0039114B"/>
    <w:rsid w:val="003911B0"/>
    <w:rsid w:val="003912B7"/>
    <w:rsid w:val="00391580"/>
    <w:rsid w:val="003916E9"/>
    <w:rsid w:val="0039178C"/>
    <w:rsid w:val="00391B40"/>
    <w:rsid w:val="00391D76"/>
    <w:rsid w:val="00391F3D"/>
    <w:rsid w:val="00391F85"/>
    <w:rsid w:val="00391FA3"/>
    <w:rsid w:val="00391FB7"/>
    <w:rsid w:val="00392038"/>
    <w:rsid w:val="003921F5"/>
    <w:rsid w:val="00392355"/>
    <w:rsid w:val="00392381"/>
    <w:rsid w:val="00392B4D"/>
    <w:rsid w:val="00392B8B"/>
    <w:rsid w:val="00392F8B"/>
    <w:rsid w:val="0039323E"/>
    <w:rsid w:val="003933A2"/>
    <w:rsid w:val="00393736"/>
    <w:rsid w:val="00393740"/>
    <w:rsid w:val="003939C4"/>
    <w:rsid w:val="00393D46"/>
    <w:rsid w:val="003946A3"/>
    <w:rsid w:val="00394757"/>
    <w:rsid w:val="003947FD"/>
    <w:rsid w:val="00394BBB"/>
    <w:rsid w:val="00394C32"/>
    <w:rsid w:val="00394E8D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8D"/>
    <w:rsid w:val="00395D96"/>
    <w:rsid w:val="00395E1C"/>
    <w:rsid w:val="00395F19"/>
    <w:rsid w:val="00395FC8"/>
    <w:rsid w:val="00395FD1"/>
    <w:rsid w:val="0039609B"/>
    <w:rsid w:val="003962E4"/>
    <w:rsid w:val="00396302"/>
    <w:rsid w:val="0039638B"/>
    <w:rsid w:val="003965D2"/>
    <w:rsid w:val="003966FB"/>
    <w:rsid w:val="00396968"/>
    <w:rsid w:val="00396B79"/>
    <w:rsid w:val="00396E1C"/>
    <w:rsid w:val="00396E97"/>
    <w:rsid w:val="003974D1"/>
    <w:rsid w:val="003977A9"/>
    <w:rsid w:val="00397B54"/>
    <w:rsid w:val="00397B61"/>
    <w:rsid w:val="00397BB9"/>
    <w:rsid w:val="00397D56"/>
    <w:rsid w:val="00397D8F"/>
    <w:rsid w:val="00397F91"/>
    <w:rsid w:val="003A0067"/>
    <w:rsid w:val="003A0184"/>
    <w:rsid w:val="003A024D"/>
    <w:rsid w:val="003A04D5"/>
    <w:rsid w:val="003A0931"/>
    <w:rsid w:val="003A0A5C"/>
    <w:rsid w:val="003A0C7D"/>
    <w:rsid w:val="003A0C8E"/>
    <w:rsid w:val="003A0D26"/>
    <w:rsid w:val="003A131C"/>
    <w:rsid w:val="003A1564"/>
    <w:rsid w:val="003A17BF"/>
    <w:rsid w:val="003A18CF"/>
    <w:rsid w:val="003A1CFC"/>
    <w:rsid w:val="003A1E61"/>
    <w:rsid w:val="003A1EF3"/>
    <w:rsid w:val="003A1EFF"/>
    <w:rsid w:val="003A1F00"/>
    <w:rsid w:val="003A2141"/>
    <w:rsid w:val="003A2398"/>
    <w:rsid w:val="003A23A3"/>
    <w:rsid w:val="003A277C"/>
    <w:rsid w:val="003A299D"/>
    <w:rsid w:val="003A2B6B"/>
    <w:rsid w:val="003A2BC8"/>
    <w:rsid w:val="003A2D1B"/>
    <w:rsid w:val="003A3154"/>
    <w:rsid w:val="003A3B59"/>
    <w:rsid w:val="003A3C9A"/>
    <w:rsid w:val="003A3DE9"/>
    <w:rsid w:val="003A3E24"/>
    <w:rsid w:val="003A3F23"/>
    <w:rsid w:val="003A3F91"/>
    <w:rsid w:val="003A40FA"/>
    <w:rsid w:val="003A42A5"/>
    <w:rsid w:val="003A442E"/>
    <w:rsid w:val="003A46C1"/>
    <w:rsid w:val="003A4D5D"/>
    <w:rsid w:val="003A4FD8"/>
    <w:rsid w:val="003A4FEE"/>
    <w:rsid w:val="003A51AC"/>
    <w:rsid w:val="003A529B"/>
    <w:rsid w:val="003A536D"/>
    <w:rsid w:val="003A57D5"/>
    <w:rsid w:val="003A57EA"/>
    <w:rsid w:val="003A58DE"/>
    <w:rsid w:val="003A5992"/>
    <w:rsid w:val="003A5A45"/>
    <w:rsid w:val="003A5CC7"/>
    <w:rsid w:val="003A5EC9"/>
    <w:rsid w:val="003A5FD1"/>
    <w:rsid w:val="003A60F6"/>
    <w:rsid w:val="003A6157"/>
    <w:rsid w:val="003A6367"/>
    <w:rsid w:val="003A6455"/>
    <w:rsid w:val="003A6854"/>
    <w:rsid w:val="003A68EC"/>
    <w:rsid w:val="003A6955"/>
    <w:rsid w:val="003A6A92"/>
    <w:rsid w:val="003A6BF8"/>
    <w:rsid w:val="003A6D57"/>
    <w:rsid w:val="003A6F0C"/>
    <w:rsid w:val="003A7034"/>
    <w:rsid w:val="003A722E"/>
    <w:rsid w:val="003A72F8"/>
    <w:rsid w:val="003A73C4"/>
    <w:rsid w:val="003A76C1"/>
    <w:rsid w:val="003A77DE"/>
    <w:rsid w:val="003A7B69"/>
    <w:rsid w:val="003A7BE9"/>
    <w:rsid w:val="003A7E0B"/>
    <w:rsid w:val="003A7F8F"/>
    <w:rsid w:val="003A7FA7"/>
    <w:rsid w:val="003B01CD"/>
    <w:rsid w:val="003B048E"/>
    <w:rsid w:val="003B05ED"/>
    <w:rsid w:val="003B0644"/>
    <w:rsid w:val="003B07E1"/>
    <w:rsid w:val="003B0875"/>
    <w:rsid w:val="003B09E5"/>
    <w:rsid w:val="003B0A55"/>
    <w:rsid w:val="003B0A65"/>
    <w:rsid w:val="003B0E3C"/>
    <w:rsid w:val="003B102F"/>
    <w:rsid w:val="003B107C"/>
    <w:rsid w:val="003B1395"/>
    <w:rsid w:val="003B14DE"/>
    <w:rsid w:val="003B15CF"/>
    <w:rsid w:val="003B1805"/>
    <w:rsid w:val="003B1B85"/>
    <w:rsid w:val="003B1CE1"/>
    <w:rsid w:val="003B2059"/>
    <w:rsid w:val="003B225D"/>
    <w:rsid w:val="003B22FF"/>
    <w:rsid w:val="003B2342"/>
    <w:rsid w:val="003B2530"/>
    <w:rsid w:val="003B2981"/>
    <w:rsid w:val="003B2A2C"/>
    <w:rsid w:val="003B2A86"/>
    <w:rsid w:val="003B2AED"/>
    <w:rsid w:val="003B2B1B"/>
    <w:rsid w:val="003B2BE5"/>
    <w:rsid w:val="003B2CE7"/>
    <w:rsid w:val="003B31A7"/>
    <w:rsid w:val="003B3397"/>
    <w:rsid w:val="003B34AD"/>
    <w:rsid w:val="003B3860"/>
    <w:rsid w:val="003B3B33"/>
    <w:rsid w:val="003B3B77"/>
    <w:rsid w:val="003B3DE9"/>
    <w:rsid w:val="003B4086"/>
    <w:rsid w:val="003B4125"/>
    <w:rsid w:val="003B4161"/>
    <w:rsid w:val="003B450E"/>
    <w:rsid w:val="003B465F"/>
    <w:rsid w:val="003B4736"/>
    <w:rsid w:val="003B49FF"/>
    <w:rsid w:val="003B4A8C"/>
    <w:rsid w:val="003B4CB7"/>
    <w:rsid w:val="003B4D02"/>
    <w:rsid w:val="003B4D37"/>
    <w:rsid w:val="003B4E8C"/>
    <w:rsid w:val="003B4ED9"/>
    <w:rsid w:val="003B507C"/>
    <w:rsid w:val="003B515F"/>
    <w:rsid w:val="003B5307"/>
    <w:rsid w:val="003B5588"/>
    <w:rsid w:val="003B558C"/>
    <w:rsid w:val="003B572F"/>
    <w:rsid w:val="003B59E8"/>
    <w:rsid w:val="003B5A24"/>
    <w:rsid w:val="003B5BAC"/>
    <w:rsid w:val="003B5F50"/>
    <w:rsid w:val="003B601A"/>
    <w:rsid w:val="003B609D"/>
    <w:rsid w:val="003B610E"/>
    <w:rsid w:val="003B61FC"/>
    <w:rsid w:val="003B66E9"/>
    <w:rsid w:val="003B6B08"/>
    <w:rsid w:val="003B6D1F"/>
    <w:rsid w:val="003B6D2E"/>
    <w:rsid w:val="003B6D63"/>
    <w:rsid w:val="003B6E78"/>
    <w:rsid w:val="003B6FCC"/>
    <w:rsid w:val="003B728F"/>
    <w:rsid w:val="003B735C"/>
    <w:rsid w:val="003B7514"/>
    <w:rsid w:val="003B79EF"/>
    <w:rsid w:val="003B7B67"/>
    <w:rsid w:val="003B7C12"/>
    <w:rsid w:val="003B7E23"/>
    <w:rsid w:val="003C001C"/>
    <w:rsid w:val="003C017D"/>
    <w:rsid w:val="003C01C4"/>
    <w:rsid w:val="003C037C"/>
    <w:rsid w:val="003C043E"/>
    <w:rsid w:val="003C0662"/>
    <w:rsid w:val="003C08DC"/>
    <w:rsid w:val="003C0C5C"/>
    <w:rsid w:val="003C0E17"/>
    <w:rsid w:val="003C0EF5"/>
    <w:rsid w:val="003C0F6C"/>
    <w:rsid w:val="003C1061"/>
    <w:rsid w:val="003C10DE"/>
    <w:rsid w:val="003C12C9"/>
    <w:rsid w:val="003C12F2"/>
    <w:rsid w:val="003C1588"/>
    <w:rsid w:val="003C15ED"/>
    <w:rsid w:val="003C1BC9"/>
    <w:rsid w:val="003C1D04"/>
    <w:rsid w:val="003C1E73"/>
    <w:rsid w:val="003C21F5"/>
    <w:rsid w:val="003C22C4"/>
    <w:rsid w:val="003C2300"/>
    <w:rsid w:val="003C23D7"/>
    <w:rsid w:val="003C27BB"/>
    <w:rsid w:val="003C294E"/>
    <w:rsid w:val="003C2C34"/>
    <w:rsid w:val="003C2C66"/>
    <w:rsid w:val="003C2D2E"/>
    <w:rsid w:val="003C2F6E"/>
    <w:rsid w:val="003C3082"/>
    <w:rsid w:val="003C3759"/>
    <w:rsid w:val="003C380E"/>
    <w:rsid w:val="003C395F"/>
    <w:rsid w:val="003C3A1E"/>
    <w:rsid w:val="003C3A28"/>
    <w:rsid w:val="003C3A48"/>
    <w:rsid w:val="003C3DBF"/>
    <w:rsid w:val="003C3E88"/>
    <w:rsid w:val="003C3EFF"/>
    <w:rsid w:val="003C3FE8"/>
    <w:rsid w:val="003C4076"/>
    <w:rsid w:val="003C4093"/>
    <w:rsid w:val="003C40A6"/>
    <w:rsid w:val="003C412C"/>
    <w:rsid w:val="003C413D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A3F"/>
    <w:rsid w:val="003C5AB0"/>
    <w:rsid w:val="003C5C38"/>
    <w:rsid w:val="003C6034"/>
    <w:rsid w:val="003C60D1"/>
    <w:rsid w:val="003C6300"/>
    <w:rsid w:val="003C641C"/>
    <w:rsid w:val="003C6513"/>
    <w:rsid w:val="003C6696"/>
    <w:rsid w:val="003C6961"/>
    <w:rsid w:val="003C6A50"/>
    <w:rsid w:val="003C6AEB"/>
    <w:rsid w:val="003C6B33"/>
    <w:rsid w:val="003C6BC0"/>
    <w:rsid w:val="003C6C01"/>
    <w:rsid w:val="003C6E1C"/>
    <w:rsid w:val="003C6F30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0C"/>
    <w:rsid w:val="003D139B"/>
    <w:rsid w:val="003D193E"/>
    <w:rsid w:val="003D19AB"/>
    <w:rsid w:val="003D1B94"/>
    <w:rsid w:val="003D1C13"/>
    <w:rsid w:val="003D1FA7"/>
    <w:rsid w:val="003D20CF"/>
    <w:rsid w:val="003D2369"/>
    <w:rsid w:val="003D247B"/>
    <w:rsid w:val="003D2634"/>
    <w:rsid w:val="003D263B"/>
    <w:rsid w:val="003D292D"/>
    <w:rsid w:val="003D2A81"/>
    <w:rsid w:val="003D3150"/>
    <w:rsid w:val="003D3251"/>
    <w:rsid w:val="003D325C"/>
    <w:rsid w:val="003D32D2"/>
    <w:rsid w:val="003D33A9"/>
    <w:rsid w:val="003D33EE"/>
    <w:rsid w:val="003D393B"/>
    <w:rsid w:val="003D440B"/>
    <w:rsid w:val="003D45D5"/>
    <w:rsid w:val="003D4659"/>
    <w:rsid w:val="003D4879"/>
    <w:rsid w:val="003D4882"/>
    <w:rsid w:val="003D4A18"/>
    <w:rsid w:val="003D4B76"/>
    <w:rsid w:val="003D4CC7"/>
    <w:rsid w:val="003D55C3"/>
    <w:rsid w:val="003D5690"/>
    <w:rsid w:val="003D5740"/>
    <w:rsid w:val="003D5913"/>
    <w:rsid w:val="003D59B0"/>
    <w:rsid w:val="003D5B00"/>
    <w:rsid w:val="003D5D44"/>
    <w:rsid w:val="003D5E3B"/>
    <w:rsid w:val="003D61F9"/>
    <w:rsid w:val="003D6504"/>
    <w:rsid w:val="003D6630"/>
    <w:rsid w:val="003D6A17"/>
    <w:rsid w:val="003D6A57"/>
    <w:rsid w:val="003D6CDC"/>
    <w:rsid w:val="003D70DD"/>
    <w:rsid w:val="003D73B1"/>
    <w:rsid w:val="003D74F8"/>
    <w:rsid w:val="003D7564"/>
    <w:rsid w:val="003D7596"/>
    <w:rsid w:val="003D76EC"/>
    <w:rsid w:val="003D77EA"/>
    <w:rsid w:val="003D7813"/>
    <w:rsid w:val="003D782F"/>
    <w:rsid w:val="003D7865"/>
    <w:rsid w:val="003D7B22"/>
    <w:rsid w:val="003D7B52"/>
    <w:rsid w:val="003D7BAF"/>
    <w:rsid w:val="003D7C39"/>
    <w:rsid w:val="003D7D4A"/>
    <w:rsid w:val="003D7F43"/>
    <w:rsid w:val="003E008C"/>
    <w:rsid w:val="003E0505"/>
    <w:rsid w:val="003E0706"/>
    <w:rsid w:val="003E07DF"/>
    <w:rsid w:val="003E082C"/>
    <w:rsid w:val="003E0A8A"/>
    <w:rsid w:val="003E0B8C"/>
    <w:rsid w:val="003E0C0F"/>
    <w:rsid w:val="003E1310"/>
    <w:rsid w:val="003E14C0"/>
    <w:rsid w:val="003E15AA"/>
    <w:rsid w:val="003E171F"/>
    <w:rsid w:val="003E181A"/>
    <w:rsid w:val="003E1949"/>
    <w:rsid w:val="003E1A75"/>
    <w:rsid w:val="003E1AF6"/>
    <w:rsid w:val="003E1C2F"/>
    <w:rsid w:val="003E1C96"/>
    <w:rsid w:val="003E1E8E"/>
    <w:rsid w:val="003E1EA4"/>
    <w:rsid w:val="003E1EE4"/>
    <w:rsid w:val="003E1EE6"/>
    <w:rsid w:val="003E1F7B"/>
    <w:rsid w:val="003E2000"/>
    <w:rsid w:val="003E21A0"/>
    <w:rsid w:val="003E2202"/>
    <w:rsid w:val="003E2473"/>
    <w:rsid w:val="003E24FE"/>
    <w:rsid w:val="003E28CE"/>
    <w:rsid w:val="003E2931"/>
    <w:rsid w:val="003E2A2F"/>
    <w:rsid w:val="003E2B46"/>
    <w:rsid w:val="003E30B4"/>
    <w:rsid w:val="003E3186"/>
    <w:rsid w:val="003E3501"/>
    <w:rsid w:val="003E3851"/>
    <w:rsid w:val="003E3A08"/>
    <w:rsid w:val="003E3B48"/>
    <w:rsid w:val="003E3D46"/>
    <w:rsid w:val="003E40B0"/>
    <w:rsid w:val="003E422C"/>
    <w:rsid w:val="003E433A"/>
    <w:rsid w:val="003E435E"/>
    <w:rsid w:val="003E44AA"/>
    <w:rsid w:val="003E49A4"/>
    <w:rsid w:val="003E4C39"/>
    <w:rsid w:val="003E4E02"/>
    <w:rsid w:val="003E4E2A"/>
    <w:rsid w:val="003E5033"/>
    <w:rsid w:val="003E50F2"/>
    <w:rsid w:val="003E525B"/>
    <w:rsid w:val="003E5336"/>
    <w:rsid w:val="003E5429"/>
    <w:rsid w:val="003E5597"/>
    <w:rsid w:val="003E5855"/>
    <w:rsid w:val="003E5BF9"/>
    <w:rsid w:val="003E5D74"/>
    <w:rsid w:val="003E5E2F"/>
    <w:rsid w:val="003E5E55"/>
    <w:rsid w:val="003E5EA5"/>
    <w:rsid w:val="003E60BA"/>
    <w:rsid w:val="003E61D4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A2"/>
    <w:rsid w:val="003E7BC1"/>
    <w:rsid w:val="003E7E70"/>
    <w:rsid w:val="003E7F58"/>
    <w:rsid w:val="003F02AF"/>
    <w:rsid w:val="003F0525"/>
    <w:rsid w:val="003F0685"/>
    <w:rsid w:val="003F07A1"/>
    <w:rsid w:val="003F0852"/>
    <w:rsid w:val="003F08E6"/>
    <w:rsid w:val="003F0B40"/>
    <w:rsid w:val="003F0C11"/>
    <w:rsid w:val="003F0E8E"/>
    <w:rsid w:val="003F133A"/>
    <w:rsid w:val="003F1572"/>
    <w:rsid w:val="003F15B9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4C7"/>
    <w:rsid w:val="003F273E"/>
    <w:rsid w:val="003F27F9"/>
    <w:rsid w:val="003F288C"/>
    <w:rsid w:val="003F2C4B"/>
    <w:rsid w:val="003F2D02"/>
    <w:rsid w:val="003F31C1"/>
    <w:rsid w:val="003F3206"/>
    <w:rsid w:val="003F3280"/>
    <w:rsid w:val="003F33A6"/>
    <w:rsid w:val="003F34E8"/>
    <w:rsid w:val="003F36AA"/>
    <w:rsid w:val="003F3740"/>
    <w:rsid w:val="003F3C94"/>
    <w:rsid w:val="003F3DC4"/>
    <w:rsid w:val="003F404B"/>
    <w:rsid w:val="003F45D1"/>
    <w:rsid w:val="003F4B72"/>
    <w:rsid w:val="003F4B73"/>
    <w:rsid w:val="003F4DE3"/>
    <w:rsid w:val="003F4E91"/>
    <w:rsid w:val="003F4F02"/>
    <w:rsid w:val="003F4F1D"/>
    <w:rsid w:val="003F5076"/>
    <w:rsid w:val="003F5777"/>
    <w:rsid w:val="003F579D"/>
    <w:rsid w:val="003F5B54"/>
    <w:rsid w:val="003F5BAA"/>
    <w:rsid w:val="003F5C7C"/>
    <w:rsid w:val="003F5CFB"/>
    <w:rsid w:val="003F6020"/>
    <w:rsid w:val="003F6479"/>
    <w:rsid w:val="003F6685"/>
    <w:rsid w:val="003F6795"/>
    <w:rsid w:val="003F67FD"/>
    <w:rsid w:val="003F6A0D"/>
    <w:rsid w:val="003F6E8D"/>
    <w:rsid w:val="003F6FF0"/>
    <w:rsid w:val="003F700C"/>
    <w:rsid w:val="003F70A9"/>
    <w:rsid w:val="003F7293"/>
    <w:rsid w:val="003F747D"/>
    <w:rsid w:val="003F764A"/>
    <w:rsid w:val="003F76C9"/>
    <w:rsid w:val="003F7853"/>
    <w:rsid w:val="003F7AC1"/>
    <w:rsid w:val="00400285"/>
    <w:rsid w:val="004002F2"/>
    <w:rsid w:val="0040030A"/>
    <w:rsid w:val="004007CB"/>
    <w:rsid w:val="004009D2"/>
    <w:rsid w:val="00400A65"/>
    <w:rsid w:val="00400BE2"/>
    <w:rsid w:val="00400F32"/>
    <w:rsid w:val="0040122A"/>
    <w:rsid w:val="004012B2"/>
    <w:rsid w:val="00401363"/>
    <w:rsid w:val="0040157E"/>
    <w:rsid w:val="004015D9"/>
    <w:rsid w:val="004016D6"/>
    <w:rsid w:val="00401741"/>
    <w:rsid w:val="00401872"/>
    <w:rsid w:val="0040189F"/>
    <w:rsid w:val="004018AA"/>
    <w:rsid w:val="00401C4E"/>
    <w:rsid w:val="00401EE8"/>
    <w:rsid w:val="0040209A"/>
    <w:rsid w:val="004023B1"/>
    <w:rsid w:val="004023B5"/>
    <w:rsid w:val="004024A6"/>
    <w:rsid w:val="0040318F"/>
    <w:rsid w:val="0040329B"/>
    <w:rsid w:val="0040353F"/>
    <w:rsid w:val="00403980"/>
    <w:rsid w:val="00403A77"/>
    <w:rsid w:val="00403AEB"/>
    <w:rsid w:val="00403B3C"/>
    <w:rsid w:val="00403CBF"/>
    <w:rsid w:val="00403CFE"/>
    <w:rsid w:val="00403D38"/>
    <w:rsid w:val="00403E00"/>
    <w:rsid w:val="00403FB2"/>
    <w:rsid w:val="004041DB"/>
    <w:rsid w:val="00404431"/>
    <w:rsid w:val="0040472A"/>
    <w:rsid w:val="0040482D"/>
    <w:rsid w:val="004048E9"/>
    <w:rsid w:val="00404ADE"/>
    <w:rsid w:val="00404D25"/>
    <w:rsid w:val="00404EFF"/>
    <w:rsid w:val="0040566F"/>
    <w:rsid w:val="004058F7"/>
    <w:rsid w:val="00405C12"/>
    <w:rsid w:val="00405C9E"/>
    <w:rsid w:val="00406138"/>
    <w:rsid w:val="004063A3"/>
    <w:rsid w:val="004064B8"/>
    <w:rsid w:val="0040667D"/>
    <w:rsid w:val="00406854"/>
    <w:rsid w:val="00406DDF"/>
    <w:rsid w:val="00406EF4"/>
    <w:rsid w:val="00406F7D"/>
    <w:rsid w:val="004076FF"/>
    <w:rsid w:val="0040772E"/>
    <w:rsid w:val="00407985"/>
    <w:rsid w:val="00407BCA"/>
    <w:rsid w:val="00407EDE"/>
    <w:rsid w:val="00407FAC"/>
    <w:rsid w:val="00407FDB"/>
    <w:rsid w:val="00410272"/>
    <w:rsid w:val="00410BB7"/>
    <w:rsid w:val="00410F79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AAB"/>
    <w:rsid w:val="00411B8F"/>
    <w:rsid w:val="00411D33"/>
    <w:rsid w:val="00411E1E"/>
    <w:rsid w:val="00412079"/>
    <w:rsid w:val="0041261A"/>
    <w:rsid w:val="00412923"/>
    <w:rsid w:val="00412BE4"/>
    <w:rsid w:val="00412F02"/>
    <w:rsid w:val="00412F4A"/>
    <w:rsid w:val="0041300E"/>
    <w:rsid w:val="0041305F"/>
    <w:rsid w:val="004130C9"/>
    <w:rsid w:val="004132B9"/>
    <w:rsid w:val="00413492"/>
    <w:rsid w:val="004135FE"/>
    <w:rsid w:val="0041361C"/>
    <w:rsid w:val="0041364C"/>
    <w:rsid w:val="00413C85"/>
    <w:rsid w:val="00413D65"/>
    <w:rsid w:val="00413E39"/>
    <w:rsid w:val="00414066"/>
    <w:rsid w:val="004141A3"/>
    <w:rsid w:val="004141FB"/>
    <w:rsid w:val="00414249"/>
    <w:rsid w:val="004142B0"/>
    <w:rsid w:val="004142FB"/>
    <w:rsid w:val="00414332"/>
    <w:rsid w:val="004144C8"/>
    <w:rsid w:val="004145B0"/>
    <w:rsid w:val="004145CE"/>
    <w:rsid w:val="004147E7"/>
    <w:rsid w:val="00414857"/>
    <w:rsid w:val="00414946"/>
    <w:rsid w:val="00414C00"/>
    <w:rsid w:val="00414CF0"/>
    <w:rsid w:val="00414F71"/>
    <w:rsid w:val="004150C8"/>
    <w:rsid w:val="004152F2"/>
    <w:rsid w:val="00415370"/>
    <w:rsid w:val="00415619"/>
    <w:rsid w:val="0041567B"/>
    <w:rsid w:val="004157EA"/>
    <w:rsid w:val="00415855"/>
    <w:rsid w:val="004159D5"/>
    <w:rsid w:val="00415C6F"/>
    <w:rsid w:val="0041602D"/>
    <w:rsid w:val="0041630A"/>
    <w:rsid w:val="0041663B"/>
    <w:rsid w:val="00416832"/>
    <w:rsid w:val="004168C8"/>
    <w:rsid w:val="00416A8C"/>
    <w:rsid w:val="00416C19"/>
    <w:rsid w:val="00416CB6"/>
    <w:rsid w:val="004170B5"/>
    <w:rsid w:val="0041755E"/>
    <w:rsid w:val="0041774A"/>
    <w:rsid w:val="00417BC9"/>
    <w:rsid w:val="00417EB8"/>
    <w:rsid w:val="00417FA2"/>
    <w:rsid w:val="00420077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38E"/>
    <w:rsid w:val="004214EE"/>
    <w:rsid w:val="004215E8"/>
    <w:rsid w:val="0042170B"/>
    <w:rsid w:val="004218DC"/>
    <w:rsid w:val="00421934"/>
    <w:rsid w:val="004220E6"/>
    <w:rsid w:val="00422147"/>
    <w:rsid w:val="004223B0"/>
    <w:rsid w:val="00422526"/>
    <w:rsid w:val="0042253F"/>
    <w:rsid w:val="004227A8"/>
    <w:rsid w:val="00422BD3"/>
    <w:rsid w:val="00422CA1"/>
    <w:rsid w:val="00422DDB"/>
    <w:rsid w:val="00423290"/>
    <w:rsid w:val="004233A2"/>
    <w:rsid w:val="0042343D"/>
    <w:rsid w:val="0042348F"/>
    <w:rsid w:val="00423490"/>
    <w:rsid w:val="00423661"/>
    <w:rsid w:val="004236B7"/>
    <w:rsid w:val="00423DEA"/>
    <w:rsid w:val="00424203"/>
    <w:rsid w:val="00424359"/>
    <w:rsid w:val="004248ED"/>
    <w:rsid w:val="0042495E"/>
    <w:rsid w:val="004249D5"/>
    <w:rsid w:val="00424BE7"/>
    <w:rsid w:val="00424D33"/>
    <w:rsid w:val="00424EA3"/>
    <w:rsid w:val="00425227"/>
    <w:rsid w:val="004257E0"/>
    <w:rsid w:val="00425A17"/>
    <w:rsid w:val="00425BEF"/>
    <w:rsid w:val="00425CC4"/>
    <w:rsid w:val="00425D60"/>
    <w:rsid w:val="00425EB0"/>
    <w:rsid w:val="00425F74"/>
    <w:rsid w:val="00426181"/>
    <w:rsid w:val="00426227"/>
    <w:rsid w:val="00426540"/>
    <w:rsid w:val="004268E6"/>
    <w:rsid w:val="00426983"/>
    <w:rsid w:val="00426F43"/>
    <w:rsid w:val="00426FB7"/>
    <w:rsid w:val="00427184"/>
    <w:rsid w:val="0042739D"/>
    <w:rsid w:val="0042745F"/>
    <w:rsid w:val="004276A0"/>
    <w:rsid w:val="0042782A"/>
    <w:rsid w:val="00427892"/>
    <w:rsid w:val="00427AF8"/>
    <w:rsid w:val="00427B32"/>
    <w:rsid w:val="00427C0E"/>
    <w:rsid w:val="00427C16"/>
    <w:rsid w:val="00427D0A"/>
    <w:rsid w:val="00427EEA"/>
    <w:rsid w:val="004303B9"/>
    <w:rsid w:val="004304F3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809"/>
    <w:rsid w:val="00432974"/>
    <w:rsid w:val="00432C74"/>
    <w:rsid w:val="00432F95"/>
    <w:rsid w:val="00433255"/>
    <w:rsid w:val="0043328F"/>
    <w:rsid w:val="004332ED"/>
    <w:rsid w:val="00433342"/>
    <w:rsid w:val="0043335C"/>
    <w:rsid w:val="004336E5"/>
    <w:rsid w:val="004337C6"/>
    <w:rsid w:val="004338DA"/>
    <w:rsid w:val="00433BC1"/>
    <w:rsid w:val="00433C61"/>
    <w:rsid w:val="00433FB7"/>
    <w:rsid w:val="0043408A"/>
    <w:rsid w:val="0043412E"/>
    <w:rsid w:val="00434582"/>
    <w:rsid w:val="00434670"/>
    <w:rsid w:val="00434C0D"/>
    <w:rsid w:val="00434D35"/>
    <w:rsid w:val="0043503F"/>
    <w:rsid w:val="0043505E"/>
    <w:rsid w:val="004351F2"/>
    <w:rsid w:val="00435298"/>
    <w:rsid w:val="0043589B"/>
    <w:rsid w:val="004359B4"/>
    <w:rsid w:val="00435E58"/>
    <w:rsid w:val="00435E61"/>
    <w:rsid w:val="004360E1"/>
    <w:rsid w:val="00436159"/>
    <w:rsid w:val="004362A2"/>
    <w:rsid w:val="004364B6"/>
    <w:rsid w:val="004368FA"/>
    <w:rsid w:val="00436999"/>
    <w:rsid w:val="00436A95"/>
    <w:rsid w:val="00436CE3"/>
    <w:rsid w:val="00436E0D"/>
    <w:rsid w:val="00436EED"/>
    <w:rsid w:val="00437224"/>
    <w:rsid w:val="0043729F"/>
    <w:rsid w:val="0043732D"/>
    <w:rsid w:val="0043783F"/>
    <w:rsid w:val="00437929"/>
    <w:rsid w:val="00437B65"/>
    <w:rsid w:val="00437D2D"/>
    <w:rsid w:val="00440030"/>
    <w:rsid w:val="00440244"/>
    <w:rsid w:val="0044032D"/>
    <w:rsid w:val="004403A8"/>
    <w:rsid w:val="0044056B"/>
    <w:rsid w:val="004407D8"/>
    <w:rsid w:val="0044081C"/>
    <w:rsid w:val="00440873"/>
    <w:rsid w:val="00440888"/>
    <w:rsid w:val="004408CC"/>
    <w:rsid w:val="00440994"/>
    <w:rsid w:val="00440A1C"/>
    <w:rsid w:val="00440AEF"/>
    <w:rsid w:val="00440B5B"/>
    <w:rsid w:val="00440CE4"/>
    <w:rsid w:val="00440CE6"/>
    <w:rsid w:val="00440F47"/>
    <w:rsid w:val="004410BF"/>
    <w:rsid w:val="00441659"/>
    <w:rsid w:val="0044169B"/>
    <w:rsid w:val="00441742"/>
    <w:rsid w:val="0044184A"/>
    <w:rsid w:val="004418D7"/>
    <w:rsid w:val="00441D15"/>
    <w:rsid w:val="00441FDD"/>
    <w:rsid w:val="00442187"/>
    <w:rsid w:val="004425EB"/>
    <w:rsid w:val="00442769"/>
    <w:rsid w:val="004428A6"/>
    <w:rsid w:val="00442B89"/>
    <w:rsid w:val="00442C3A"/>
    <w:rsid w:val="00442C77"/>
    <w:rsid w:val="00442D15"/>
    <w:rsid w:val="00442E60"/>
    <w:rsid w:val="0044312A"/>
    <w:rsid w:val="004432DD"/>
    <w:rsid w:val="00443326"/>
    <w:rsid w:val="00443405"/>
    <w:rsid w:val="00443AC1"/>
    <w:rsid w:val="00443C13"/>
    <w:rsid w:val="00443C49"/>
    <w:rsid w:val="00443CB6"/>
    <w:rsid w:val="00443CCE"/>
    <w:rsid w:val="00443F01"/>
    <w:rsid w:val="00443F11"/>
    <w:rsid w:val="00444068"/>
    <w:rsid w:val="00444A5C"/>
    <w:rsid w:val="00444C06"/>
    <w:rsid w:val="00444ECA"/>
    <w:rsid w:val="00444FDA"/>
    <w:rsid w:val="00445451"/>
    <w:rsid w:val="004456A5"/>
    <w:rsid w:val="004457DB"/>
    <w:rsid w:val="00445870"/>
    <w:rsid w:val="00445B4F"/>
    <w:rsid w:val="00445BC9"/>
    <w:rsid w:val="00445CDC"/>
    <w:rsid w:val="00445D00"/>
    <w:rsid w:val="004462DC"/>
    <w:rsid w:val="00446619"/>
    <w:rsid w:val="00446AE0"/>
    <w:rsid w:val="00446C9C"/>
    <w:rsid w:val="00446ED4"/>
    <w:rsid w:val="00446FAC"/>
    <w:rsid w:val="004470C4"/>
    <w:rsid w:val="00447163"/>
    <w:rsid w:val="00447284"/>
    <w:rsid w:val="004474AC"/>
    <w:rsid w:val="00447686"/>
    <w:rsid w:val="00447725"/>
    <w:rsid w:val="00447A5A"/>
    <w:rsid w:val="00447B89"/>
    <w:rsid w:val="00447C38"/>
    <w:rsid w:val="00447C99"/>
    <w:rsid w:val="00447DF1"/>
    <w:rsid w:val="00450089"/>
    <w:rsid w:val="004500CB"/>
    <w:rsid w:val="0045010C"/>
    <w:rsid w:val="004504C2"/>
    <w:rsid w:val="004504CF"/>
    <w:rsid w:val="0045068F"/>
    <w:rsid w:val="00450A34"/>
    <w:rsid w:val="00450B03"/>
    <w:rsid w:val="00450B91"/>
    <w:rsid w:val="00450B9D"/>
    <w:rsid w:val="00450CAF"/>
    <w:rsid w:val="00450EA0"/>
    <w:rsid w:val="0045108D"/>
    <w:rsid w:val="0045144F"/>
    <w:rsid w:val="00451645"/>
    <w:rsid w:val="00451848"/>
    <w:rsid w:val="00451990"/>
    <w:rsid w:val="004519DF"/>
    <w:rsid w:val="00451B74"/>
    <w:rsid w:val="00451EB8"/>
    <w:rsid w:val="004521EB"/>
    <w:rsid w:val="0045222A"/>
    <w:rsid w:val="004524D7"/>
    <w:rsid w:val="00452676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5D"/>
    <w:rsid w:val="004531CA"/>
    <w:rsid w:val="00453249"/>
    <w:rsid w:val="0045337C"/>
    <w:rsid w:val="004535C9"/>
    <w:rsid w:val="004535FC"/>
    <w:rsid w:val="0045365F"/>
    <w:rsid w:val="00453AB7"/>
    <w:rsid w:val="00453B6D"/>
    <w:rsid w:val="00453C70"/>
    <w:rsid w:val="00453D98"/>
    <w:rsid w:val="00453FDC"/>
    <w:rsid w:val="004541EC"/>
    <w:rsid w:val="00454255"/>
    <w:rsid w:val="00454339"/>
    <w:rsid w:val="0045446D"/>
    <w:rsid w:val="00454735"/>
    <w:rsid w:val="00454848"/>
    <w:rsid w:val="00454C6D"/>
    <w:rsid w:val="00454D0F"/>
    <w:rsid w:val="00454D42"/>
    <w:rsid w:val="00454D44"/>
    <w:rsid w:val="004552A2"/>
    <w:rsid w:val="00455344"/>
    <w:rsid w:val="0045536C"/>
    <w:rsid w:val="0045553B"/>
    <w:rsid w:val="004556B1"/>
    <w:rsid w:val="004558BF"/>
    <w:rsid w:val="004558EE"/>
    <w:rsid w:val="00455B03"/>
    <w:rsid w:val="00455CF3"/>
    <w:rsid w:val="00455D54"/>
    <w:rsid w:val="00455E26"/>
    <w:rsid w:val="00455F9C"/>
    <w:rsid w:val="00456146"/>
    <w:rsid w:val="00456A62"/>
    <w:rsid w:val="00456A8C"/>
    <w:rsid w:val="00456A9F"/>
    <w:rsid w:val="00456C2A"/>
    <w:rsid w:val="00456D9C"/>
    <w:rsid w:val="00456E25"/>
    <w:rsid w:val="00457106"/>
    <w:rsid w:val="00457120"/>
    <w:rsid w:val="004575A5"/>
    <w:rsid w:val="004575C8"/>
    <w:rsid w:val="004576D7"/>
    <w:rsid w:val="004576F3"/>
    <w:rsid w:val="00457A8B"/>
    <w:rsid w:val="00457F9F"/>
    <w:rsid w:val="00457FD1"/>
    <w:rsid w:val="004600BF"/>
    <w:rsid w:val="004600CF"/>
    <w:rsid w:val="004601BB"/>
    <w:rsid w:val="00460633"/>
    <w:rsid w:val="0046082C"/>
    <w:rsid w:val="0046083F"/>
    <w:rsid w:val="00460B82"/>
    <w:rsid w:val="00460F76"/>
    <w:rsid w:val="0046104F"/>
    <w:rsid w:val="0046112A"/>
    <w:rsid w:val="00461375"/>
    <w:rsid w:val="0046143E"/>
    <w:rsid w:val="0046190A"/>
    <w:rsid w:val="00461A72"/>
    <w:rsid w:val="0046200D"/>
    <w:rsid w:val="0046213D"/>
    <w:rsid w:val="00462255"/>
    <w:rsid w:val="00462282"/>
    <w:rsid w:val="004624BC"/>
    <w:rsid w:val="004625A1"/>
    <w:rsid w:val="00462766"/>
    <w:rsid w:val="00462A68"/>
    <w:rsid w:val="00463314"/>
    <w:rsid w:val="004635DA"/>
    <w:rsid w:val="00463899"/>
    <w:rsid w:val="00463E50"/>
    <w:rsid w:val="004642F9"/>
    <w:rsid w:val="004644B5"/>
    <w:rsid w:val="0046469E"/>
    <w:rsid w:val="004647ED"/>
    <w:rsid w:val="0046486F"/>
    <w:rsid w:val="00464A14"/>
    <w:rsid w:val="00464FAE"/>
    <w:rsid w:val="004650B2"/>
    <w:rsid w:val="00465258"/>
    <w:rsid w:val="0046539B"/>
    <w:rsid w:val="00465617"/>
    <w:rsid w:val="00465C8B"/>
    <w:rsid w:val="00465DAF"/>
    <w:rsid w:val="00465EB2"/>
    <w:rsid w:val="0046601A"/>
    <w:rsid w:val="00466447"/>
    <w:rsid w:val="00466470"/>
    <w:rsid w:val="004666EC"/>
    <w:rsid w:val="00466A5B"/>
    <w:rsid w:val="00466BE0"/>
    <w:rsid w:val="004670A5"/>
    <w:rsid w:val="0046745A"/>
    <w:rsid w:val="004675D8"/>
    <w:rsid w:val="004675E1"/>
    <w:rsid w:val="0046769A"/>
    <w:rsid w:val="00467E66"/>
    <w:rsid w:val="004700D2"/>
    <w:rsid w:val="00470228"/>
    <w:rsid w:val="0047060E"/>
    <w:rsid w:val="00470E4A"/>
    <w:rsid w:val="0047124D"/>
    <w:rsid w:val="00471331"/>
    <w:rsid w:val="0047144A"/>
    <w:rsid w:val="00471691"/>
    <w:rsid w:val="0047173D"/>
    <w:rsid w:val="00471CB4"/>
    <w:rsid w:val="00471E01"/>
    <w:rsid w:val="004723C9"/>
    <w:rsid w:val="004724E4"/>
    <w:rsid w:val="004725B8"/>
    <w:rsid w:val="004727CB"/>
    <w:rsid w:val="00472939"/>
    <w:rsid w:val="00472BE0"/>
    <w:rsid w:val="00473250"/>
    <w:rsid w:val="004733BA"/>
    <w:rsid w:val="00473665"/>
    <w:rsid w:val="004736A8"/>
    <w:rsid w:val="00473707"/>
    <w:rsid w:val="004738DB"/>
    <w:rsid w:val="00473961"/>
    <w:rsid w:val="00473C63"/>
    <w:rsid w:val="00473E93"/>
    <w:rsid w:val="00473F0B"/>
    <w:rsid w:val="004742A3"/>
    <w:rsid w:val="00474AC8"/>
    <w:rsid w:val="00474B36"/>
    <w:rsid w:val="00474BF3"/>
    <w:rsid w:val="00475160"/>
    <w:rsid w:val="0047539A"/>
    <w:rsid w:val="00475B20"/>
    <w:rsid w:val="00475C84"/>
    <w:rsid w:val="00475D5F"/>
    <w:rsid w:val="00476067"/>
    <w:rsid w:val="00476279"/>
    <w:rsid w:val="004763AB"/>
    <w:rsid w:val="00476438"/>
    <w:rsid w:val="00476527"/>
    <w:rsid w:val="00476621"/>
    <w:rsid w:val="00476633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D2B"/>
    <w:rsid w:val="00480E17"/>
    <w:rsid w:val="00480E3D"/>
    <w:rsid w:val="00480E51"/>
    <w:rsid w:val="0048106B"/>
    <w:rsid w:val="00481587"/>
    <w:rsid w:val="0048178F"/>
    <w:rsid w:val="00481A2A"/>
    <w:rsid w:val="00481BCD"/>
    <w:rsid w:val="00481C2A"/>
    <w:rsid w:val="00481E9D"/>
    <w:rsid w:val="00482075"/>
    <w:rsid w:val="004820DA"/>
    <w:rsid w:val="00482574"/>
    <w:rsid w:val="004827C1"/>
    <w:rsid w:val="0048296E"/>
    <w:rsid w:val="00482D28"/>
    <w:rsid w:val="00483293"/>
    <w:rsid w:val="004833F3"/>
    <w:rsid w:val="0048346A"/>
    <w:rsid w:val="0048399E"/>
    <w:rsid w:val="00483DF4"/>
    <w:rsid w:val="00484321"/>
    <w:rsid w:val="004846C8"/>
    <w:rsid w:val="00484841"/>
    <w:rsid w:val="00484ABD"/>
    <w:rsid w:val="00484D0B"/>
    <w:rsid w:val="00484F68"/>
    <w:rsid w:val="00484F89"/>
    <w:rsid w:val="00485699"/>
    <w:rsid w:val="004858F3"/>
    <w:rsid w:val="004859C7"/>
    <w:rsid w:val="00486196"/>
    <w:rsid w:val="00486357"/>
    <w:rsid w:val="0048647C"/>
    <w:rsid w:val="004864AE"/>
    <w:rsid w:val="004864FF"/>
    <w:rsid w:val="00486564"/>
    <w:rsid w:val="004867EF"/>
    <w:rsid w:val="00486CCF"/>
    <w:rsid w:val="00486ED4"/>
    <w:rsid w:val="00486EF1"/>
    <w:rsid w:val="00487035"/>
    <w:rsid w:val="0048707F"/>
    <w:rsid w:val="004871B9"/>
    <w:rsid w:val="004872CB"/>
    <w:rsid w:val="0048757D"/>
    <w:rsid w:val="0049021F"/>
    <w:rsid w:val="004903B5"/>
    <w:rsid w:val="004903EA"/>
    <w:rsid w:val="004906F0"/>
    <w:rsid w:val="00490ECE"/>
    <w:rsid w:val="0049116F"/>
    <w:rsid w:val="004912CE"/>
    <w:rsid w:val="004915FE"/>
    <w:rsid w:val="00491777"/>
    <w:rsid w:val="00491943"/>
    <w:rsid w:val="00491965"/>
    <w:rsid w:val="004919DD"/>
    <w:rsid w:val="00491D62"/>
    <w:rsid w:val="00491F5E"/>
    <w:rsid w:val="00491F65"/>
    <w:rsid w:val="00491FE9"/>
    <w:rsid w:val="00492174"/>
    <w:rsid w:val="0049223D"/>
    <w:rsid w:val="004924C0"/>
    <w:rsid w:val="004925FD"/>
    <w:rsid w:val="004926C0"/>
    <w:rsid w:val="0049281E"/>
    <w:rsid w:val="00492893"/>
    <w:rsid w:val="004928E4"/>
    <w:rsid w:val="0049290C"/>
    <w:rsid w:val="00492BF1"/>
    <w:rsid w:val="00492CC2"/>
    <w:rsid w:val="00493129"/>
    <w:rsid w:val="00493261"/>
    <w:rsid w:val="0049342E"/>
    <w:rsid w:val="004934FE"/>
    <w:rsid w:val="004939B2"/>
    <w:rsid w:val="004939FA"/>
    <w:rsid w:val="00493B61"/>
    <w:rsid w:val="00493BBB"/>
    <w:rsid w:val="00493E23"/>
    <w:rsid w:val="00493EEC"/>
    <w:rsid w:val="00493FE2"/>
    <w:rsid w:val="00494003"/>
    <w:rsid w:val="0049417C"/>
    <w:rsid w:val="00494180"/>
    <w:rsid w:val="004941A6"/>
    <w:rsid w:val="00494443"/>
    <w:rsid w:val="004945FD"/>
    <w:rsid w:val="0049471E"/>
    <w:rsid w:val="0049489B"/>
    <w:rsid w:val="00494971"/>
    <w:rsid w:val="00494A02"/>
    <w:rsid w:val="00494E03"/>
    <w:rsid w:val="00495055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21F"/>
    <w:rsid w:val="004966E1"/>
    <w:rsid w:val="00496775"/>
    <w:rsid w:val="0049684E"/>
    <w:rsid w:val="00496876"/>
    <w:rsid w:val="00496B31"/>
    <w:rsid w:val="00497007"/>
    <w:rsid w:val="00497146"/>
    <w:rsid w:val="00497265"/>
    <w:rsid w:val="004972B1"/>
    <w:rsid w:val="00497510"/>
    <w:rsid w:val="00497517"/>
    <w:rsid w:val="0049766C"/>
    <w:rsid w:val="00497B6F"/>
    <w:rsid w:val="00497C4F"/>
    <w:rsid w:val="004A010F"/>
    <w:rsid w:val="004A0119"/>
    <w:rsid w:val="004A0325"/>
    <w:rsid w:val="004A052C"/>
    <w:rsid w:val="004A0576"/>
    <w:rsid w:val="004A0619"/>
    <w:rsid w:val="004A0651"/>
    <w:rsid w:val="004A07A7"/>
    <w:rsid w:val="004A0859"/>
    <w:rsid w:val="004A098B"/>
    <w:rsid w:val="004A0B01"/>
    <w:rsid w:val="004A0B56"/>
    <w:rsid w:val="004A0C6B"/>
    <w:rsid w:val="004A0D1E"/>
    <w:rsid w:val="004A0FF6"/>
    <w:rsid w:val="004A10E2"/>
    <w:rsid w:val="004A11D9"/>
    <w:rsid w:val="004A13F9"/>
    <w:rsid w:val="004A15B3"/>
    <w:rsid w:val="004A192C"/>
    <w:rsid w:val="004A19AE"/>
    <w:rsid w:val="004A19DA"/>
    <w:rsid w:val="004A1CE0"/>
    <w:rsid w:val="004A1ECC"/>
    <w:rsid w:val="004A2126"/>
    <w:rsid w:val="004A21BF"/>
    <w:rsid w:val="004A2309"/>
    <w:rsid w:val="004A26A3"/>
    <w:rsid w:val="004A2734"/>
    <w:rsid w:val="004A27F7"/>
    <w:rsid w:val="004A2865"/>
    <w:rsid w:val="004A296F"/>
    <w:rsid w:val="004A2B1A"/>
    <w:rsid w:val="004A2D10"/>
    <w:rsid w:val="004A2D89"/>
    <w:rsid w:val="004A2DC6"/>
    <w:rsid w:val="004A3085"/>
    <w:rsid w:val="004A34B8"/>
    <w:rsid w:val="004A3784"/>
    <w:rsid w:val="004A38AE"/>
    <w:rsid w:val="004A38B6"/>
    <w:rsid w:val="004A3B8B"/>
    <w:rsid w:val="004A451B"/>
    <w:rsid w:val="004A45A5"/>
    <w:rsid w:val="004A4701"/>
    <w:rsid w:val="004A472D"/>
    <w:rsid w:val="004A4878"/>
    <w:rsid w:val="004A4BF2"/>
    <w:rsid w:val="004A4C70"/>
    <w:rsid w:val="004A4ED5"/>
    <w:rsid w:val="004A52A7"/>
    <w:rsid w:val="004A53FC"/>
    <w:rsid w:val="004A5490"/>
    <w:rsid w:val="004A54AB"/>
    <w:rsid w:val="004A55DE"/>
    <w:rsid w:val="004A5723"/>
    <w:rsid w:val="004A58EC"/>
    <w:rsid w:val="004A5C3E"/>
    <w:rsid w:val="004A63BF"/>
    <w:rsid w:val="004A6459"/>
    <w:rsid w:val="004A64AA"/>
    <w:rsid w:val="004A68CE"/>
    <w:rsid w:val="004A6931"/>
    <w:rsid w:val="004A69B9"/>
    <w:rsid w:val="004A69E8"/>
    <w:rsid w:val="004A6A7D"/>
    <w:rsid w:val="004A6D49"/>
    <w:rsid w:val="004A6E47"/>
    <w:rsid w:val="004A6E8F"/>
    <w:rsid w:val="004A72A8"/>
    <w:rsid w:val="004A7422"/>
    <w:rsid w:val="004A74B7"/>
    <w:rsid w:val="004A75D5"/>
    <w:rsid w:val="004A7C5A"/>
    <w:rsid w:val="004A7CC2"/>
    <w:rsid w:val="004A7D29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AE"/>
    <w:rsid w:val="004B0AE5"/>
    <w:rsid w:val="004B0CB5"/>
    <w:rsid w:val="004B0F24"/>
    <w:rsid w:val="004B1069"/>
    <w:rsid w:val="004B12C0"/>
    <w:rsid w:val="004B137D"/>
    <w:rsid w:val="004B18B3"/>
    <w:rsid w:val="004B2043"/>
    <w:rsid w:val="004B206E"/>
    <w:rsid w:val="004B20AA"/>
    <w:rsid w:val="004B2159"/>
    <w:rsid w:val="004B223A"/>
    <w:rsid w:val="004B240F"/>
    <w:rsid w:val="004B2648"/>
    <w:rsid w:val="004B2A8C"/>
    <w:rsid w:val="004B2FF5"/>
    <w:rsid w:val="004B3069"/>
    <w:rsid w:val="004B31A6"/>
    <w:rsid w:val="004B3357"/>
    <w:rsid w:val="004B340C"/>
    <w:rsid w:val="004B344D"/>
    <w:rsid w:val="004B3BD9"/>
    <w:rsid w:val="004B3F98"/>
    <w:rsid w:val="004B439F"/>
    <w:rsid w:val="004B4704"/>
    <w:rsid w:val="004B499E"/>
    <w:rsid w:val="004B4E64"/>
    <w:rsid w:val="004B4E71"/>
    <w:rsid w:val="004B4FA2"/>
    <w:rsid w:val="004B5009"/>
    <w:rsid w:val="004B502F"/>
    <w:rsid w:val="004B527E"/>
    <w:rsid w:val="004B567B"/>
    <w:rsid w:val="004B5682"/>
    <w:rsid w:val="004B56AD"/>
    <w:rsid w:val="004B583F"/>
    <w:rsid w:val="004B591B"/>
    <w:rsid w:val="004B5BEC"/>
    <w:rsid w:val="004B5C93"/>
    <w:rsid w:val="004B5D84"/>
    <w:rsid w:val="004B6473"/>
    <w:rsid w:val="004B6948"/>
    <w:rsid w:val="004B6A50"/>
    <w:rsid w:val="004B6BD0"/>
    <w:rsid w:val="004B6C0C"/>
    <w:rsid w:val="004B6C28"/>
    <w:rsid w:val="004B6CAB"/>
    <w:rsid w:val="004B726C"/>
    <w:rsid w:val="004B72D3"/>
    <w:rsid w:val="004B739F"/>
    <w:rsid w:val="004B7A2E"/>
    <w:rsid w:val="004B7CD2"/>
    <w:rsid w:val="004C008D"/>
    <w:rsid w:val="004C0394"/>
    <w:rsid w:val="004C05B0"/>
    <w:rsid w:val="004C06B6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1F1B"/>
    <w:rsid w:val="004C210B"/>
    <w:rsid w:val="004C22C3"/>
    <w:rsid w:val="004C262F"/>
    <w:rsid w:val="004C2BD2"/>
    <w:rsid w:val="004C2D60"/>
    <w:rsid w:val="004C31AC"/>
    <w:rsid w:val="004C3378"/>
    <w:rsid w:val="004C338A"/>
    <w:rsid w:val="004C33FD"/>
    <w:rsid w:val="004C36A9"/>
    <w:rsid w:val="004C3877"/>
    <w:rsid w:val="004C3957"/>
    <w:rsid w:val="004C3CA5"/>
    <w:rsid w:val="004C3D79"/>
    <w:rsid w:val="004C3EE2"/>
    <w:rsid w:val="004C3F17"/>
    <w:rsid w:val="004C3FE9"/>
    <w:rsid w:val="004C41E0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1E"/>
    <w:rsid w:val="004C579E"/>
    <w:rsid w:val="004C57DB"/>
    <w:rsid w:val="004C5883"/>
    <w:rsid w:val="004C5F1D"/>
    <w:rsid w:val="004C5F93"/>
    <w:rsid w:val="004C60B7"/>
    <w:rsid w:val="004C63A5"/>
    <w:rsid w:val="004C677F"/>
    <w:rsid w:val="004C67F2"/>
    <w:rsid w:val="004C689E"/>
    <w:rsid w:val="004C68A5"/>
    <w:rsid w:val="004C6A2C"/>
    <w:rsid w:val="004C6AA7"/>
    <w:rsid w:val="004C6BB0"/>
    <w:rsid w:val="004C6F0A"/>
    <w:rsid w:val="004C7001"/>
    <w:rsid w:val="004C748E"/>
    <w:rsid w:val="004C770C"/>
    <w:rsid w:val="004C776C"/>
    <w:rsid w:val="004C779A"/>
    <w:rsid w:val="004C77C2"/>
    <w:rsid w:val="004C7807"/>
    <w:rsid w:val="004C792D"/>
    <w:rsid w:val="004C7D99"/>
    <w:rsid w:val="004D0024"/>
    <w:rsid w:val="004D037F"/>
    <w:rsid w:val="004D038C"/>
    <w:rsid w:val="004D03B6"/>
    <w:rsid w:val="004D0494"/>
    <w:rsid w:val="004D0526"/>
    <w:rsid w:val="004D0815"/>
    <w:rsid w:val="004D0996"/>
    <w:rsid w:val="004D0A82"/>
    <w:rsid w:val="004D0FF0"/>
    <w:rsid w:val="004D11F3"/>
    <w:rsid w:val="004D143E"/>
    <w:rsid w:val="004D1856"/>
    <w:rsid w:val="004D19CC"/>
    <w:rsid w:val="004D19CD"/>
    <w:rsid w:val="004D1CA0"/>
    <w:rsid w:val="004D1CB3"/>
    <w:rsid w:val="004D1F05"/>
    <w:rsid w:val="004D1F4E"/>
    <w:rsid w:val="004D2097"/>
    <w:rsid w:val="004D22CB"/>
    <w:rsid w:val="004D23D3"/>
    <w:rsid w:val="004D2405"/>
    <w:rsid w:val="004D24DA"/>
    <w:rsid w:val="004D288C"/>
    <w:rsid w:val="004D28B0"/>
    <w:rsid w:val="004D2967"/>
    <w:rsid w:val="004D2A4F"/>
    <w:rsid w:val="004D2C53"/>
    <w:rsid w:val="004D2C80"/>
    <w:rsid w:val="004D2D24"/>
    <w:rsid w:val="004D2E7E"/>
    <w:rsid w:val="004D2F54"/>
    <w:rsid w:val="004D31EE"/>
    <w:rsid w:val="004D3201"/>
    <w:rsid w:val="004D3547"/>
    <w:rsid w:val="004D379B"/>
    <w:rsid w:val="004D3955"/>
    <w:rsid w:val="004D3B30"/>
    <w:rsid w:val="004D3C34"/>
    <w:rsid w:val="004D4003"/>
    <w:rsid w:val="004D440E"/>
    <w:rsid w:val="004D46E0"/>
    <w:rsid w:val="004D487F"/>
    <w:rsid w:val="004D48C8"/>
    <w:rsid w:val="004D4B67"/>
    <w:rsid w:val="004D4BE3"/>
    <w:rsid w:val="004D4D25"/>
    <w:rsid w:val="004D4EC7"/>
    <w:rsid w:val="004D4F01"/>
    <w:rsid w:val="004D5169"/>
    <w:rsid w:val="004D51B3"/>
    <w:rsid w:val="004D5298"/>
    <w:rsid w:val="004D5482"/>
    <w:rsid w:val="004D54D0"/>
    <w:rsid w:val="004D563A"/>
    <w:rsid w:val="004D5848"/>
    <w:rsid w:val="004D5A9A"/>
    <w:rsid w:val="004D5D40"/>
    <w:rsid w:val="004D5E6D"/>
    <w:rsid w:val="004D60FD"/>
    <w:rsid w:val="004D61E1"/>
    <w:rsid w:val="004D6666"/>
    <w:rsid w:val="004D6679"/>
    <w:rsid w:val="004D676A"/>
    <w:rsid w:val="004D68A1"/>
    <w:rsid w:val="004D690E"/>
    <w:rsid w:val="004D6979"/>
    <w:rsid w:val="004D6C41"/>
    <w:rsid w:val="004D6D83"/>
    <w:rsid w:val="004D6E16"/>
    <w:rsid w:val="004D6F95"/>
    <w:rsid w:val="004D700C"/>
    <w:rsid w:val="004D7076"/>
    <w:rsid w:val="004D71FE"/>
    <w:rsid w:val="004D79A7"/>
    <w:rsid w:val="004D79FB"/>
    <w:rsid w:val="004D7BAC"/>
    <w:rsid w:val="004D7D04"/>
    <w:rsid w:val="004D7D55"/>
    <w:rsid w:val="004D7EE3"/>
    <w:rsid w:val="004D7F51"/>
    <w:rsid w:val="004E03A0"/>
    <w:rsid w:val="004E03DC"/>
    <w:rsid w:val="004E047A"/>
    <w:rsid w:val="004E0527"/>
    <w:rsid w:val="004E0AC7"/>
    <w:rsid w:val="004E0B8A"/>
    <w:rsid w:val="004E0D87"/>
    <w:rsid w:val="004E0E27"/>
    <w:rsid w:val="004E0F74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B35"/>
    <w:rsid w:val="004E1EE7"/>
    <w:rsid w:val="004E2239"/>
    <w:rsid w:val="004E227B"/>
    <w:rsid w:val="004E22DA"/>
    <w:rsid w:val="004E2339"/>
    <w:rsid w:val="004E26E1"/>
    <w:rsid w:val="004E275B"/>
    <w:rsid w:val="004E27FA"/>
    <w:rsid w:val="004E282E"/>
    <w:rsid w:val="004E28BB"/>
    <w:rsid w:val="004E2D64"/>
    <w:rsid w:val="004E336C"/>
    <w:rsid w:val="004E35FA"/>
    <w:rsid w:val="004E3674"/>
    <w:rsid w:val="004E36FE"/>
    <w:rsid w:val="004E37C8"/>
    <w:rsid w:val="004E3958"/>
    <w:rsid w:val="004E3A1B"/>
    <w:rsid w:val="004E3BCB"/>
    <w:rsid w:val="004E3D5B"/>
    <w:rsid w:val="004E3D6A"/>
    <w:rsid w:val="004E3E05"/>
    <w:rsid w:val="004E42F9"/>
    <w:rsid w:val="004E44DC"/>
    <w:rsid w:val="004E4537"/>
    <w:rsid w:val="004E4561"/>
    <w:rsid w:val="004E45D4"/>
    <w:rsid w:val="004E4AC0"/>
    <w:rsid w:val="004E4AE8"/>
    <w:rsid w:val="004E4C10"/>
    <w:rsid w:val="004E4C8F"/>
    <w:rsid w:val="004E4F85"/>
    <w:rsid w:val="004E4FD8"/>
    <w:rsid w:val="004E4FE7"/>
    <w:rsid w:val="004E51FF"/>
    <w:rsid w:val="004E555B"/>
    <w:rsid w:val="004E58EC"/>
    <w:rsid w:val="004E593B"/>
    <w:rsid w:val="004E5950"/>
    <w:rsid w:val="004E5AE2"/>
    <w:rsid w:val="004E5DE1"/>
    <w:rsid w:val="004E5E67"/>
    <w:rsid w:val="004E6001"/>
    <w:rsid w:val="004E61BA"/>
    <w:rsid w:val="004E63A4"/>
    <w:rsid w:val="004E644C"/>
    <w:rsid w:val="004E6695"/>
    <w:rsid w:val="004E66C8"/>
    <w:rsid w:val="004E6A70"/>
    <w:rsid w:val="004E6BC9"/>
    <w:rsid w:val="004E7076"/>
    <w:rsid w:val="004E7398"/>
    <w:rsid w:val="004E74F8"/>
    <w:rsid w:val="004E764E"/>
    <w:rsid w:val="004E777E"/>
    <w:rsid w:val="004E7A69"/>
    <w:rsid w:val="004E7C5C"/>
    <w:rsid w:val="004E7D99"/>
    <w:rsid w:val="004E7DE7"/>
    <w:rsid w:val="004E7FBD"/>
    <w:rsid w:val="004F0160"/>
    <w:rsid w:val="004F02F1"/>
    <w:rsid w:val="004F0647"/>
    <w:rsid w:val="004F0815"/>
    <w:rsid w:val="004F0871"/>
    <w:rsid w:val="004F09C8"/>
    <w:rsid w:val="004F0A8D"/>
    <w:rsid w:val="004F0E2D"/>
    <w:rsid w:val="004F0F0C"/>
    <w:rsid w:val="004F104F"/>
    <w:rsid w:val="004F16AC"/>
    <w:rsid w:val="004F174B"/>
    <w:rsid w:val="004F1E31"/>
    <w:rsid w:val="004F21A5"/>
    <w:rsid w:val="004F23A8"/>
    <w:rsid w:val="004F25E4"/>
    <w:rsid w:val="004F26ED"/>
    <w:rsid w:val="004F26F9"/>
    <w:rsid w:val="004F2861"/>
    <w:rsid w:val="004F28F5"/>
    <w:rsid w:val="004F2C77"/>
    <w:rsid w:val="004F2ED7"/>
    <w:rsid w:val="004F3134"/>
    <w:rsid w:val="004F3348"/>
    <w:rsid w:val="004F3407"/>
    <w:rsid w:val="004F35EC"/>
    <w:rsid w:val="004F36D9"/>
    <w:rsid w:val="004F3778"/>
    <w:rsid w:val="004F3953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88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6E4"/>
    <w:rsid w:val="004F58BE"/>
    <w:rsid w:val="004F590F"/>
    <w:rsid w:val="004F5BE6"/>
    <w:rsid w:val="004F5CA3"/>
    <w:rsid w:val="004F5D23"/>
    <w:rsid w:val="004F5D90"/>
    <w:rsid w:val="004F5E18"/>
    <w:rsid w:val="004F6453"/>
    <w:rsid w:val="004F658B"/>
    <w:rsid w:val="004F66A3"/>
    <w:rsid w:val="004F680A"/>
    <w:rsid w:val="004F6B15"/>
    <w:rsid w:val="004F6B8A"/>
    <w:rsid w:val="004F6ECF"/>
    <w:rsid w:val="004F706A"/>
    <w:rsid w:val="004F7150"/>
    <w:rsid w:val="004F73A7"/>
    <w:rsid w:val="004F7404"/>
    <w:rsid w:val="004F744C"/>
    <w:rsid w:val="004F7766"/>
    <w:rsid w:val="004F778F"/>
    <w:rsid w:val="004F782B"/>
    <w:rsid w:val="004F78CA"/>
    <w:rsid w:val="004F79F3"/>
    <w:rsid w:val="004F7A6F"/>
    <w:rsid w:val="004F7CF1"/>
    <w:rsid w:val="004F7E49"/>
    <w:rsid w:val="004F7E84"/>
    <w:rsid w:val="00500415"/>
    <w:rsid w:val="00500443"/>
    <w:rsid w:val="00500AA3"/>
    <w:rsid w:val="00500BB5"/>
    <w:rsid w:val="00500BF1"/>
    <w:rsid w:val="00500DB2"/>
    <w:rsid w:val="00500E66"/>
    <w:rsid w:val="00500E67"/>
    <w:rsid w:val="005011E5"/>
    <w:rsid w:val="00501C36"/>
    <w:rsid w:val="00501D8E"/>
    <w:rsid w:val="005021E6"/>
    <w:rsid w:val="0050237F"/>
    <w:rsid w:val="0050249E"/>
    <w:rsid w:val="00502605"/>
    <w:rsid w:val="00502751"/>
    <w:rsid w:val="0050279F"/>
    <w:rsid w:val="005029E3"/>
    <w:rsid w:val="00502A43"/>
    <w:rsid w:val="00502F3D"/>
    <w:rsid w:val="00503088"/>
    <w:rsid w:val="00503415"/>
    <w:rsid w:val="00503829"/>
    <w:rsid w:val="0050382F"/>
    <w:rsid w:val="00503A58"/>
    <w:rsid w:val="00503C4D"/>
    <w:rsid w:val="00503CAC"/>
    <w:rsid w:val="00503DAA"/>
    <w:rsid w:val="005041D0"/>
    <w:rsid w:val="0050440C"/>
    <w:rsid w:val="0050442A"/>
    <w:rsid w:val="00504435"/>
    <w:rsid w:val="005044FA"/>
    <w:rsid w:val="00504A08"/>
    <w:rsid w:val="00504D8E"/>
    <w:rsid w:val="005050C7"/>
    <w:rsid w:val="0050561D"/>
    <w:rsid w:val="00505938"/>
    <w:rsid w:val="00505A16"/>
    <w:rsid w:val="00505EBF"/>
    <w:rsid w:val="00506035"/>
    <w:rsid w:val="0050615E"/>
    <w:rsid w:val="00506217"/>
    <w:rsid w:val="005062B3"/>
    <w:rsid w:val="00506349"/>
    <w:rsid w:val="00506614"/>
    <w:rsid w:val="00506699"/>
    <w:rsid w:val="00506B19"/>
    <w:rsid w:val="00506B39"/>
    <w:rsid w:val="00506B47"/>
    <w:rsid w:val="00506CA7"/>
    <w:rsid w:val="00506D0C"/>
    <w:rsid w:val="00506D67"/>
    <w:rsid w:val="00506D7E"/>
    <w:rsid w:val="00506E7B"/>
    <w:rsid w:val="00506EF5"/>
    <w:rsid w:val="00507297"/>
    <w:rsid w:val="005074B2"/>
    <w:rsid w:val="00507522"/>
    <w:rsid w:val="005075B3"/>
    <w:rsid w:val="00507677"/>
    <w:rsid w:val="005076B7"/>
    <w:rsid w:val="005079CE"/>
    <w:rsid w:val="00507F9F"/>
    <w:rsid w:val="005101C5"/>
    <w:rsid w:val="005104B5"/>
    <w:rsid w:val="00510C6E"/>
    <w:rsid w:val="005112EC"/>
    <w:rsid w:val="005114CF"/>
    <w:rsid w:val="005116F8"/>
    <w:rsid w:val="0051184D"/>
    <w:rsid w:val="00511D7F"/>
    <w:rsid w:val="00511E1C"/>
    <w:rsid w:val="00511F77"/>
    <w:rsid w:val="00512163"/>
    <w:rsid w:val="00512235"/>
    <w:rsid w:val="0051225C"/>
    <w:rsid w:val="005122C9"/>
    <w:rsid w:val="005125F4"/>
    <w:rsid w:val="00512946"/>
    <w:rsid w:val="00512B28"/>
    <w:rsid w:val="00512F35"/>
    <w:rsid w:val="00513529"/>
    <w:rsid w:val="00513746"/>
    <w:rsid w:val="00513AA3"/>
    <w:rsid w:val="00513B2D"/>
    <w:rsid w:val="00513B88"/>
    <w:rsid w:val="00513EE9"/>
    <w:rsid w:val="00514106"/>
    <w:rsid w:val="0051449E"/>
    <w:rsid w:val="00514776"/>
    <w:rsid w:val="0051486C"/>
    <w:rsid w:val="00514C0B"/>
    <w:rsid w:val="00514EE0"/>
    <w:rsid w:val="00514EFC"/>
    <w:rsid w:val="005154A5"/>
    <w:rsid w:val="00515604"/>
    <w:rsid w:val="0051566A"/>
    <w:rsid w:val="00515745"/>
    <w:rsid w:val="00515797"/>
    <w:rsid w:val="00515C6B"/>
    <w:rsid w:val="00515D1D"/>
    <w:rsid w:val="00515DBD"/>
    <w:rsid w:val="00515E1F"/>
    <w:rsid w:val="005161CE"/>
    <w:rsid w:val="005163EC"/>
    <w:rsid w:val="00516AEB"/>
    <w:rsid w:val="00516C9E"/>
    <w:rsid w:val="00516F5D"/>
    <w:rsid w:val="00516F62"/>
    <w:rsid w:val="00517100"/>
    <w:rsid w:val="005173FF"/>
    <w:rsid w:val="00517408"/>
    <w:rsid w:val="00517521"/>
    <w:rsid w:val="00520153"/>
    <w:rsid w:val="00520155"/>
    <w:rsid w:val="005201B2"/>
    <w:rsid w:val="00520287"/>
    <w:rsid w:val="00520466"/>
    <w:rsid w:val="0052063C"/>
    <w:rsid w:val="00520819"/>
    <w:rsid w:val="00520949"/>
    <w:rsid w:val="005209AF"/>
    <w:rsid w:val="00520EA0"/>
    <w:rsid w:val="00520F7E"/>
    <w:rsid w:val="00520FBE"/>
    <w:rsid w:val="00520FD4"/>
    <w:rsid w:val="005210E9"/>
    <w:rsid w:val="0052129D"/>
    <w:rsid w:val="0052172D"/>
    <w:rsid w:val="005217B5"/>
    <w:rsid w:val="00521874"/>
    <w:rsid w:val="00521D45"/>
    <w:rsid w:val="00521FF2"/>
    <w:rsid w:val="005221E2"/>
    <w:rsid w:val="005221FC"/>
    <w:rsid w:val="005227D5"/>
    <w:rsid w:val="00522840"/>
    <w:rsid w:val="00522BB0"/>
    <w:rsid w:val="00522BB1"/>
    <w:rsid w:val="00522C3A"/>
    <w:rsid w:val="00522FA9"/>
    <w:rsid w:val="005236D3"/>
    <w:rsid w:val="0052389F"/>
    <w:rsid w:val="0052393E"/>
    <w:rsid w:val="00523985"/>
    <w:rsid w:val="00523BE9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2B2"/>
    <w:rsid w:val="005255D3"/>
    <w:rsid w:val="00525CD8"/>
    <w:rsid w:val="00526873"/>
    <w:rsid w:val="00526952"/>
    <w:rsid w:val="00526B79"/>
    <w:rsid w:val="00527148"/>
    <w:rsid w:val="005271F4"/>
    <w:rsid w:val="005272C9"/>
    <w:rsid w:val="005273CE"/>
    <w:rsid w:val="005273F2"/>
    <w:rsid w:val="00527445"/>
    <w:rsid w:val="005275B3"/>
    <w:rsid w:val="005275E1"/>
    <w:rsid w:val="00527AE7"/>
    <w:rsid w:val="00527B8C"/>
    <w:rsid w:val="00527C11"/>
    <w:rsid w:val="00527C81"/>
    <w:rsid w:val="00527D50"/>
    <w:rsid w:val="00527E63"/>
    <w:rsid w:val="00530010"/>
    <w:rsid w:val="00530106"/>
    <w:rsid w:val="00530127"/>
    <w:rsid w:val="00530317"/>
    <w:rsid w:val="005303F4"/>
    <w:rsid w:val="005304CD"/>
    <w:rsid w:val="00530547"/>
    <w:rsid w:val="00530852"/>
    <w:rsid w:val="0053089F"/>
    <w:rsid w:val="00530A64"/>
    <w:rsid w:val="00530ADB"/>
    <w:rsid w:val="00530ADE"/>
    <w:rsid w:val="00530D8B"/>
    <w:rsid w:val="00530F0C"/>
    <w:rsid w:val="00530FA9"/>
    <w:rsid w:val="00530FCA"/>
    <w:rsid w:val="00531565"/>
    <w:rsid w:val="00531D09"/>
    <w:rsid w:val="00531ED9"/>
    <w:rsid w:val="00531F39"/>
    <w:rsid w:val="0053217F"/>
    <w:rsid w:val="00532393"/>
    <w:rsid w:val="005323F9"/>
    <w:rsid w:val="00532653"/>
    <w:rsid w:val="005326A1"/>
    <w:rsid w:val="00532871"/>
    <w:rsid w:val="005329B1"/>
    <w:rsid w:val="005329C5"/>
    <w:rsid w:val="00532C1B"/>
    <w:rsid w:val="005330E1"/>
    <w:rsid w:val="00533980"/>
    <w:rsid w:val="005339EA"/>
    <w:rsid w:val="00533A13"/>
    <w:rsid w:val="00533A41"/>
    <w:rsid w:val="00533AC7"/>
    <w:rsid w:val="00533E05"/>
    <w:rsid w:val="00533E28"/>
    <w:rsid w:val="00533F2D"/>
    <w:rsid w:val="005340F2"/>
    <w:rsid w:val="00534606"/>
    <w:rsid w:val="005347C5"/>
    <w:rsid w:val="00534871"/>
    <w:rsid w:val="00534BBE"/>
    <w:rsid w:val="00534E8C"/>
    <w:rsid w:val="00534F27"/>
    <w:rsid w:val="005350A3"/>
    <w:rsid w:val="005351E5"/>
    <w:rsid w:val="00535296"/>
    <w:rsid w:val="005353B1"/>
    <w:rsid w:val="00535561"/>
    <w:rsid w:val="005357E9"/>
    <w:rsid w:val="005359E8"/>
    <w:rsid w:val="00535A9D"/>
    <w:rsid w:val="00535AA2"/>
    <w:rsid w:val="005362A9"/>
    <w:rsid w:val="0053640B"/>
    <w:rsid w:val="00536437"/>
    <w:rsid w:val="0053673E"/>
    <w:rsid w:val="005367DA"/>
    <w:rsid w:val="00536812"/>
    <w:rsid w:val="005369A8"/>
    <w:rsid w:val="005369C9"/>
    <w:rsid w:val="00536CA3"/>
    <w:rsid w:val="00536D35"/>
    <w:rsid w:val="00536D4E"/>
    <w:rsid w:val="00536F22"/>
    <w:rsid w:val="00537297"/>
    <w:rsid w:val="005374E1"/>
    <w:rsid w:val="00537720"/>
    <w:rsid w:val="005377AD"/>
    <w:rsid w:val="00537BEC"/>
    <w:rsid w:val="00537DAF"/>
    <w:rsid w:val="00537F5F"/>
    <w:rsid w:val="00540443"/>
    <w:rsid w:val="00540A8D"/>
    <w:rsid w:val="00540ADB"/>
    <w:rsid w:val="00540E32"/>
    <w:rsid w:val="005410DE"/>
    <w:rsid w:val="0054143F"/>
    <w:rsid w:val="005414B5"/>
    <w:rsid w:val="0054189E"/>
    <w:rsid w:val="00541A4C"/>
    <w:rsid w:val="00541BAB"/>
    <w:rsid w:val="00541F9A"/>
    <w:rsid w:val="00542204"/>
    <w:rsid w:val="005422E5"/>
    <w:rsid w:val="005422EE"/>
    <w:rsid w:val="0054238F"/>
    <w:rsid w:val="005424DB"/>
    <w:rsid w:val="005425F4"/>
    <w:rsid w:val="00542A9E"/>
    <w:rsid w:val="00542B55"/>
    <w:rsid w:val="00542D84"/>
    <w:rsid w:val="00542D89"/>
    <w:rsid w:val="00542DD2"/>
    <w:rsid w:val="00542DFA"/>
    <w:rsid w:val="00542E45"/>
    <w:rsid w:val="00542F53"/>
    <w:rsid w:val="00542F7B"/>
    <w:rsid w:val="0054306B"/>
    <w:rsid w:val="00543485"/>
    <w:rsid w:val="00543870"/>
    <w:rsid w:val="00543973"/>
    <w:rsid w:val="005439E6"/>
    <w:rsid w:val="00543B6D"/>
    <w:rsid w:val="00543C7C"/>
    <w:rsid w:val="00544373"/>
    <w:rsid w:val="00544460"/>
    <w:rsid w:val="005444A2"/>
    <w:rsid w:val="00544630"/>
    <w:rsid w:val="005446FB"/>
    <w:rsid w:val="00544909"/>
    <w:rsid w:val="00544986"/>
    <w:rsid w:val="005449BE"/>
    <w:rsid w:val="00544D47"/>
    <w:rsid w:val="00544DC9"/>
    <w:rsid w:val="00544DF9"/>
    <w:rsid w:val="0054518B"/>
    <w:rsid w:val="0054522C"/>
    <w:rsid w:val="0054577F"/>
    <w:rsid w:val="00545783"/>
    <w:rsid w:val="005459B7"/>
    <w:rsid w:val="00545AEE"/>
    <w:rsid w:val="00545B5F"/>
    <w:rsid w:val="00545B9E"/>
    <w:rsid w:val="00545BB8"/>
    <w:rsid w:val="00545BBA"/>
    <w:rsid w:val="00545D08"/>
    <w:rsid w:val="00545DBC"/>
    <w:rsid w:val="00545E37"/>
    <w:rsid w:val="00545FBD"/>
    <w:rsid w:val="00546079"/>
    <w:rsid w:val="0054607E"/>
    <w:rsid w:val="0054609E"/>
    <w:rsid w:val="005460FB"/>
    <w:rsid w:val="005461B2"/>
    <w:rsid w:val="00546368"/>
    <w:rsid w:val="0054642E"/>
    <w:rsid w:val="005466DB"/>
    <w:rsid w:val="0054676B"/>
    <w:rsid w:val="00546789"/>
    <w:rsid w:val="00546962"/>
    <w:rsid w:val="0054697B"/>
    <w:rsid w:val="005469B7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5BD"/>
    <w:rsid w:val="00550784"/>
    <w:rsid w:val="00550843"/>
    <w:rsid w:val="0055094D"/>
    <w:rsid w:val="005509C8"/>
    <w:rsid w:val="00550D6F"/>
    <w:rsid w:val="00550DF3"/>
    <w:rsid w:val="00550F24"/>
    <w:rsid w:val="00550F30"/>
    <w:rsid w:val="00551026"/>
    <w:rsid w:val="005510DA"/>
    <w:rsid w:val="005515BA"/>
    <w:rsid w:val="005516AA"/>
    <w:rsid w:val="0055174D"/>
    <w:rsid w:val="00551A11"/>
    <w:rsid w:val="00551A32"/>
    <w:rsid w:val="00551A38"/>
    <w:rsid w:val="00551AF5"/>
    <w:rsid w:val="00551C3C"/>
    <w:rsid w:val="00551CF0"/>
    <w:rsid w:val="00551F00"/>
    <w:rsid w:val="00551F7E"/>
    <w:rsid w:val="00552068"/>
    <w:rsid w:val="00552139"/>
    <w:rsid w:val="0055216B"/>
    <w:rsid w:val="00552196"/>
    <w:rsid w:val="005521C5"/>
    <w:rsid w:val="00552447"/>
    <w:rsid w:val="00552855"/>
    <w:rsid w:val="00552892"/>
    <w:rsid w:val="00552A9C"/>
    <w:rsid w:val="00552B02"/>
    <w:rsid w:val="00552C5F"/>
    <w:rsid w:val="00552E15"/>
    <w:rsid w:val="00552F70"/>
    <w:rsid w:val="00553025"/>
    <w:rsid w:val="0055307B"/>
    <w:rsid w:val="00553149"/>
    <w:rsid w:val="00553639"/>
    <w:rsid w:val="0055369F"/>
    <w:rsid w:val="0055389C"/>
    <w:rsid w:val="005538CE"/>
    <w:rsid w:val="00553B1A"/>
    <w:rsid w:val="00553C0C"/>
    <w:rsid w:val="00553C95"/>
    <w:rsid w:val="00553D54"/>
    <w:rsid w:val="00553DEA"/>
    <w:rsid w:val="00553E01"/>
    <w:rsid w:val="0055403B"/>
    <w:rsid w:val="00554494"/>
    <w:rsid w:val="00554500"/>
    <w:rsid w:val="005546C0"/>
    <w:rsid w:val="005549A0"/>
    <w:rsid w:val="005549C0"/>
    <w:rsid w:val="00554A42"/>
    <w:rsid w:val="00554B51"/>
    <w:rsid w:val="00554C4F"/>
    <w:rsid w:val="00554E05"/>
    <w:rsid w:val="00554F04"/>
    <w:rsid w:val="0055505A"/>
    <w:rsid w:val="005553E0"/>
    <w:rsid w:val="005555A8"/>
    <w:rsid w:val="00555961"/>
    <w:rsid w:val="00555B09"/>
    <w:rsid w:val="00555E1F"/>
    <w:rsid w:val="0055622A"/>
    <w:rsid w:val="005563C7"/>
    <w:rsid w:val="00556402"/>
    <w:rsid w:val="0055650F"/>
    <w:rsid w:val="0055657D"/>
    <w:rsid w:val="00556A97"/>
    <w:rsid w:val="00556A98"/>
    <w:rsid w:val="00556ADD"/>
    <w:rsid w:val="00556C60"/>
    <w:rsid w:val="00556CD2"/>
    <w:rsid w:val="00556E5D"/>
    <w:rsid w:val="00556ECB"/>
    <w:rsid w:val="00557086"/>
    <w:rsid w:val="00557975"/>
    <w:rsid w:val="00557B22"/>
    <w:rsid w:val="00557CD9"/>
    <w:rsid w:val="00557FE6"/>
    <w:rsid w:val="00560170"/>
    <w:rsid w:val="00560411"/>
    <w:rsid w:val="005604FC"/>
    <w:rsid w:val="00560559"/>
    <w:rsid w:val="00560726"/>
    <w:rsid w:val="00560BAB"/>
    <w:rsid w:val="00560C17"/>
    <w:rsid w:val="00560D05"/>
    <w:rsid w:val="00560DD0"/>
    <w:rsid w:val="005610F7"/>
    <w:rsid w:val="0056161A"/>
    <w:rsid w:val="00561844"/>
    <w:rsid w:val="005619FA"/>
    <w:rsid w:val="00561BC4"/>
    <w:rsid w:val="00561CA5"/>
    <w:rsid w:val="00561DFD"/>
    <w:rsid w:val="00561EAD"/>
    <w:rsid w:val="00561F51"/>
    <w:rsid w:val="00561F81"/>
    <w:rsid w:val="00561FC6"/>
    <w:rsid w:val="00562161"/>
    <w:rsid w:val="0056219D"/>
    <w:rsid w:val="005622D0"/>
    <w:rsid w:val="00562361"/>
    <w:rsid w:val="00562377"/>
    <w:rsid w:val="005623E6"/>
    <w:rsid w:val="0056243F"/>
    <w:rsid w:val="0056254E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0C1"/>
    <w:rsid w:val="00563115"/>
    <w:rsid w:val="00563215"/>
    <w:rsid w:val="0056352D"/>
    <w:rsid w:val="005635D9"/>
    <w:rsid w:val="005636BC"/>
    <w:rsid w:val="005637E5"/>
    <w:rsid w:val="0056392D"/>
    <w:rsid w:val="00563DFD"/>
    <w:rsid w:val="00563E89"/>
    <w:rsid w:val="00563F52"/>
    <w:rsid w:val="0056400C"/>
    <w:rsid w:val="005644D6"/>
    <w:rsid w:val="005647EE"/>
    <w:rsid w:val="00564A84"/>
    <w:rsid w:val="00564B0A"/>
    <w:rsid w:val="00564C83"/>
    <w:rsid w:val="005650D8"/>
    <w:rsid w:val="0056515E"/>
    <w:rsid w:val="00565399"/>
    <w:rsid w:val="0056546B"/>
    <w:rsid w:val="00565621"/>
    <w:rsid w:val="005657A8"/>
    <w:rsid w:val="005657E8"/>
    <w:rsid w:val="005657FB"/>
    <w:rsid w:val="005658C9"/>
    <w:rsid w:val="00565B6B"/>
    <w:rsid w:val="00565BFF"/>
    <w:rsid w:val="00565C1D"/>
    <w:rsid w:val="005663B1"/>
    <w:rsid w:val="005667B7"/>
    <w:rsid w:val="005667CE"/>
    <w:rsid w:val="00566898"/>
    <w:rsid w:val="00566909"/>
    <w:rsid w:val="00566922"/>
    <w:rsid w:val="005669A3"/>
    <w:rsid w:val="00566D03"/>
    <w:rsid w:val="00566D2A"/>
    <w:rsid w:val="005670D6"/>
    <w:rsid w:val="00567108"/>
    <w:rsid w:val="00567286"/>
    <w:rsid w:val="0056728E"/>
    <w:rsid w:val="00567567"/>
    <w:rsid w:val="00567590"/>
    <w:rsid w:val="00567610"/>
    <w:rsid w:val="00567A66"/>
    <w:rsid w:val="00567B1C"/>
    <w:rsid w:val="00567BDC"/>
    <w:rsid w:val="00567C66"/>
    <w:rsid w:val="00570013"/>
    <w:rsid w:val="0057029F"/>
    <w:rsid w:val="005705AD"/>
    <w:rsid w:val="00570741"/>
    <w:rsid w:val="0057080A"/>
    <w:rsid w:val="005708C5"/>
    <w:rsid w:val="00570920"/>
    <w:rsid w:val="00570A39"/>
    <w:rsid w:val="00570AB5"/>
    <w:rsid w:val="00570B78"/>
    <w:rsid w:val="00570E2E"/>
    <w:rsid w:val="00570ED2"/>
    <w:rsid w:val="00570FE8"/>
    <w:rsid w:val="0057102C"/>
    <w:rsid w:val="00571095"/>
    <w:rsid w:val="0057117B"/>
    <w:rsid w:val="005712E5"/>
    <w:rsid w:val="00571570"/>
    <w:rsid w:val="00571BD0"/>
    <w:rsid w:val="00571DB0"/>
    <w:rsid w:val="00571FB2"/>
    <w:rsid w:val="00572035"/>
    <w:rsid w:val="00572062"/>
    <w:rsid w:val="0057212A"/>
    <w:rsid w:val="00572262"/>
    <w:rsid w:val="0057280B"/>
    <w:rsid w:val="00572B0D"/>
    <w:rsid w:val="00572BA3"/>
    <w:rsid w:val="00572E95"/>
    <w:rsid w:val="005733E7"/>
    <w:rsid w:val="005733F9"/>
    <w:rsid w:val="00573641"/>
    <w:rsid w:val="00573841"/>
    <w:rsid w:val="00573BAC"/>
    <w:rsid w:val="00573BBF"/>
    <w:rsid w:val="00573D67"/>
    <w:rsid w:val="00574045"/>
    <w:rsid w:val="00574368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DE5"/>
    <w:rsid w:val="00576EC9"/>
    <w:rsid w:val="005770A6"/>
    <w:rsid w:val="00577408"/>
    <w:rsid w:val="0057763C"/>
    <w:rsid w:val="00577827"/>
    <w:rsid w:val="0057783E"/>
    <w:rsid w:val="00577A6D"/>
    <w:rsid w:val="00577CF5"/>
    <w:rsid w:val="00577F65"/>
    <w:rsid w:val="0058000D"/>
    <w:rsid w:val="005800DF"/>
    <w:rsid w:val="005802DE"/>
    <w:rsid w:val="00580474"/>
    <w:rsid w:val="0058085C"/>
    <w:rsid w:val="005808B5"/>
    <w:rsid w:val="00580979"/>
    <w:rsid w:val="00580A3A"/>
    <w:rsid w:val="00580D82"/>
    <w:rsid w:val="00580F65"/>
    <w:rsid w:val="00581024"/>
    <w:rsid w:val="0058145E"/>
    <w:rsid w:val="00581742"/>
    <w:rsid w:val="00581A06"/>
    <w:rsid w:val="00581A22"/>
    <w:rsid w:val="00581BA5"/>
    <w:rsid w:val="005821C2"/>
    <w:rsid w:val="005823D5"/>
    <w:rsid w:val="0058249F"/>
    <w:rsid w:val="00582584"/>
    <w:rsid w:val="005826ED"/>
    <w:rsid w:val="0058274B"/>
    <w:rsid w:val="005827D8"/>
    <w:rsid w:val="00582818"/>
    <w:rsid w:val="00582910"/>
    <w:rsid w:val="00582E0B"/>
    <w:rsid w:val="00582FA5"/>
    <w:rsid w:val="00582FDB"/>
    <w:rsid w:val="005830E7"/>
    <w:rsid w:val="005830FD"/>
    <w:rsid w:val="0058311F"/>
    <w:rsid w:val="0058318A"/>
    <w:rsid w:val="00583212"/>
    <w:rsid w:val="005832F5"/>
    <w:rsid w:val="00583338"/>
    <w:rsid w:val="00583413"/>
    <w:rsid w:val="00583681"/>
    <w:rsid w:val="00583995"/>
    <w:rsid w:val="00583AC5"/>
    <w:rsid w:val="00583ACD"/>
    <w:rsid w:val="00583D51"/>
    <w:rsid w:val="005840D4"/>
    <w:rsid w:val="00584102"/>
    <w:rsid w:val="00584239"/>
    <w:rsid w:val="005845DD"/>
    <w:rsid w:val="005846A8"/>
    <w:rsid w:val="00584938"/>
    <w:rsid w:val="00584C12"/>
    <w:rsid w:val="00584D9B"/>
    <w:rsid w:val="005853BE"/>
    <w:rsid w:val="00585412"/>
    <w:rsid w:val="00585889"/>
    <w:rsid w:val="00585938"/>
    <w:rsid w:val="0058598F"/>
    <w:rsid w:val="00585AA0"/>
    <w:rsid w:val="00585B63"/>
    <w:rsid w:val="00585E6C"/>
    <w:rsid w:val="005860B5"/>
    <w:rsid w:val="00586502"/>
    <w:rsid w:val="005866A4"/>
    <w:rsid w:val="00586762"/>
    <w:rsid w:val="00586928"/>
    <w:rsid w:val="00586AB6"/>
    <w:rsid w:val="00586B78"/>
    <w:rsid w:val="00586D75"/>
    <w:rsid w:val="00586E03"/>
    <w:rsid w:val="00586E7D"/>
    <w:rsid w:val="00587310"/>
    <w:rsid w:val="00587419"/>
    <w:rsid w:val="00587864"/>
    <w:rsid w:val="00587B6A"/>
    <w:rsid w:val="00587F4D"/>
    <w:rsid w:val="00587F64"/>
    <w:rsid w:val="00590181"/>
    <w:rsid w:val="0059052A"/>
    <w:rsid w:val="0059066B"/>
    <w:rsid w:val="00590718"/>
    <w:rsid w:val="0059072C"/>
    <w:rsid w:val="0059084D"/>
    <w:rsid w:val="005909F7"/>
    <w:rsid w:val="005911BC"/>
    <w:rsid w:val="00591359"/>
    <w:rsid w:val="005914AF"/>
    <w:rsid w:val="00591696"/>
    <w:rsid w:val="00591B55"/>
    <w:rsid w:val="00591BCC"/>
    <w:rsid w:val="00591D0F"/>
    <w:rsid w:val="00591D13"/>
    <w:rsid w:val="0059205A"/>
    <w:rsid w:val="00592159"/>
    <w:rsid w:val="005923AE"/>
    <w:rsid w:val="005925D9"/>
    <w:rsid w:val="00592B06"/>
    <w:rsid w:val="00592BAC"/>
    <w:rsid w:val="00593175"/>
    <w:rsid w:val="005932B1"/>
    <w:rsid w:val="0059339A"/>
    <w:rsid w:val="0059347F"/>
    <w:rsid w:val="005935DA"/>
    <w:rsid w:val="0059362D"/>
    <w:rsid w:val="00593675"/>
    <w:rsid w:val="005936A1"/>
    <w:rsid w:val="005936AF"/>
    <w:rsid w:val="00593788"/>
    <w:rsid w:val="00593BB7"/>
    <w:rsid w:val="00593E64"/>
    <w:rsid w:val="00593EFA"/>
    <w:rsid w:val="0059406B"/>
    <w:rsid w:val="00594124"/>
    <w:rsid w:val="0059428F"/>
    <w:rsid w:val="005943B6"/>
    <w:rsid w:val="005948C1"/>
    <w:rsid w:val="005948C4"/>
    <w:rsid w:val="005949DC"/>
    <w:rsid w:val="00594D5B"/>
    <w:rsid w:val="00594E86"/>
    <w:rsid w:val="00594F4C"/>
    <w:rsid w:val="00595501"/>
    <w:rsid w:val="005956B2"/>
    <w:rsid w:val="00595A16"/>
    <w:rsid w:val="00595CA0"/>
    <w:rsid w:val="00595CB1"/>
    <w:rsid w:val="005962EE"/>
    <w:rsid w:val="00596420"/>
    <w:rsid w:val="00596472"/>
    <w:rsid w:val="0059653B"/>
    <w:rsid w:val="00596845"/>
    <w:rsid w:val="005968DA"/>
    <w:rsid w:val="00596E8A"/>
    <w:rsid w:val="00596F38"/>
    <w:rsid w:val="0059708D"/>
    <w:rsid w:val="005972AC"/>
    <w:rsid w:val="005972F3"/>
    <w:rsid w:val="005976B5"/>
    <w:rsid w:val="0059788F"/>
    <w:rsid w:val="00597A50"/>
    <w:rsid w:val="00597B5F"/>
    <w:rsid w:val="00597B6B"/>
    <w:rsid w:val="00597CBB"/>
    <w:rsid w:val="00597FEF"/>
    <w:rsid w:val="005A00BD"/>
    <w:rsid w:val="005A0184"/>
    <w:rsid w:val="005A05F4"/>
    <w:rsid w:val="005A093C"/>
    <w:rsid w:val="005A094C"/>
    <w:rsid w:val="005A0965"/>
    <w:rsid w:val="005A0CE1"/>
    <w:rsid w:val="005A0D81"/>
    <w:rsid w:val="005A0D83"/>
    <w:rsid w:val="005A0E41"/>
    <w:rsid w:val="005A0E5D"/>
    <w:rsid w:val="005A0EB3"/>
    <w:rsid w:val="005A105B"/>
    <w:rsid w:val="005A16D5"/>
    <w:rsid w:val="005A1A19"/>
    <w:rsid w:val="005A1C58"/>
    <w:rsid w:val="005A201E"/>
    <w:rsid w:val="005A211D"/>
    <w:rsid w:val="005A2628"/>
    <w:rsid w:val="005A272B"/>
    <w:rsid w:val="005A2841"/>
    <w:rsid w:val="005A2963"/>
    <w:rsid w:val="005A29D0"/>
    <w:rsid w:val="005A2AC6"/>
    <w:rsid w:val="005A2D07"/>
    <w:rsid w:val="005A2D9B"/>
    <w:rsid w:val="005A2DB4"/>
    <w:rsid w:val="005A2E49"/>
    <w:rsid w:val="005A30CD"/>
    <w:rsid w:val="005A3612"/>
    <w:rsid w:val="005A3642"/>
    <w:rsid w:val="005A38C9"/>
    <w:rsid w:val="005A3911"/>
    <w:rsid w:val="005A394F"/>
    <w:rsid w:val="005A3A79"/>
    <w:rsid w:val="005A3B60"/>
    <w:rsid w:val="005A3CAC"/>
    <w:rsid w:val="005A3EDF"/>
    <w:rsid w:val="005A3F14"/>
    <w:rsid w:val="005A4282"/>
    <w:rsid w:val="005A4353"/>
    <w:rsid w:val="005A447D"/>
    <w:rsid w:val="005A4495"/>
    <w:rsid w:val="005A48AE"/>
    <w:rsid w:val="005A4A12"/>
    <w:rsid w:val="005A4A5B"/>
    <w:rsid w:val="005A4B92"/>
    <w:rsid w:val="005A4D61"/>
    <w:rsid w:val="005A4D9C"/>
    <w:rsid w:val="005A4E7D"/>
    <w:rsid w:val="005A50DD"/>
    <w:rsid w:val="005A5289"/>
    <w:rsid w:val="005A52B8"/>
    <w:rsid w:val="005A53F4"/>
    <w:rsid w:val="005A5963"/>
    <w:rsid w:val="005A5965"/>
    <w:rsid w:val="005A5A42"/>
    <w:rsid w:val="005A5CA4"/>
    <w:rsid w:val="005A6124"/>
    <w:rsid w:val="005A624E"/>
    <w:rsid w:val="005A6457"/>
    <w:rsid w:val="005A660D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3F"/>
    <w:rsid w:val="005A769C"/>
    <w:rsid w:val="005A76F3"/>
    <w:rsid w:val="005A76F6"/>
    <w:rsid w:val="005A7724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6F5"/>
    <w:rsid w:val="005B07D0"/>
    <w:rsid w:val="005B0871"/>
    <w:rsid w:val="005B0A62"/>
    <w:rsid w:val="005B0A74"/>
    <w:rsid w:val="005B1303"/>
    <w:rsid w:val="005B134E"/>
    <w:rsid w:val="005B15D4"/>
    <w:rsid w:val="005B16D8"/>
    <w:rsid w:val="005B1764"/>
    <w:rsid w:val="005B17E1"/>
    <w:rsid w:val="005B1B90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127"/>
    <w:rsid w:val="005B3331"/>
    <w:rsid w:val="005B33AA"/>
    <w:rsid w:val="005B3401"/>
    <w:rsid w:val="005B34BB"/>
    <w:rsid w:val="005B3634"/>
    <w:rsid w:val="005B3879"/>
    <w:rsid w:val="005B3D16"/>
    <w:rsid w:val="005B404C"/>
    <w:rsid w:val="005B43C2"/>
    <w:rsid w:val="005B47DF"/>
    <w:rsid w:val="005B4AB5"/>
    <w:rsid w:val="005B4D4C"/>
    <w:rsid w:val="005B4E99"/>
    <w:rsid w:val="005B515E"/>
    <w:rsid w:val="005B5302"/>
    <w:rsid w:val="005B57B3"/>
    <w:rsid w:val="005B5995"/>
    <w:rsid w:val="005B59D8"/>
    <w:rsid w:val="005B5AAD"/>
    <w:rsid w:val="005B5B38"/>
    <w:rsid w:val="005B5BB7"/>
    <w:rsid w:val="005B5CC2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061"/>
    <w:rsid w:val="005B71E2"/>
    <w:rsid w:val="005B7A08"/>
    <w:rsid w:val="005B7BB7"/>
    <w:rsid w:val="005B7C07"/>
    <w:rsid w:val="005B7E74"/>
    <w:rsid w:val="005B7ECD"/>
    <w:rsid w:val="005C06ED"/>
    <w:rsid w:val="005C0704"/>
    <w:rsid w:val="005C0747"/>
    <w:rsid w:val="005C0A5A"/>
    <w:rsid w:val="005C0CCF"/>
    <w:rsid w:val="005C11FD"/>
    <w:rsid w:val="005C1258"/>
    <w:rsid w:val="005C15DE"/>
    <w:rsid w:val="005C16E9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0AE"/>
    <w:rsid w:val="005C31B6"/>
    <w:rsid w:val="005C31FB"/>
    <w:rsid w:val="005C337B"/>
    <w:rsid w:val="005C34A4"/>
    <w:rsid w:val="005C34E6"/>
    <w:rsid w:val="005C3747"/>
    <w:rsid w:val="005C37FB"/>
    <w:rsid w:val="005C397B"/>
    <w:rsid w:val="005C3CD5"/>
    <w:rsid w:val="005C3D43"/>
    <w:rsid w:val="005C3D4E"/>
    <w:rsid w:val="005C3E25"/>
    <w:rsid w:val="005C3F80"/>
    <w:rsid w:val="005C3FEF"/>
    <w:rsid w:val="005C405E"/>
    <w:rsid w:val="005C4184"/>
    <w:rsid w:val="005C4291"/>
    <w:rsid w:val="005C42FA"/>
    <w:rsid w:val="005C46AA"/>
    <w:rsid w:val="005C46E4"/>
    <w:rsid w:val="005C471F"/>
    <w:rsid w:val="005C47B4"/>
    <w:rsid w:val="005C4A89"/>
    <w:rsid w:val="005C4B03"/>
    <w:rsid w:val="005C4BC7"/>
    <w:rsid w:val="005C4BE8"/>
    <w:rsid w:val="005C4CD8"/>
    <w:rsid w:val="005C4EAC"/>
    <w:rsid w:val="005C4F02"/>
    <w:rsid w:val="005C5580"/>
    <w:rsid w:val="005C5679"/>
    <w:rsid w:val="005C5691"/>
    <w:rsid w:val="005C5700"/>
    <w:rsid w:val="005C5843"/>
    <w:rsid w:val="005C595C"/>
    <w:rsid w:val="005C59EE"/>
    <w:rsid w:val="005C5BF2"/>
    <w:rsid w:val="005C5CD1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52"/>
    <w:rsid w:val="005C777E"/>
    <w:rsid w:val="005C7803"/>
    <w:rsid w:val="005C7B80"/>
    <w:rsid w:val="005C7D60"/>
    <w:rsid w:val="005D0277"/>
    <w:rsid w:val="005D0393"/>
    <w:rsid w:val="005D03E5"/>
    <w:rsid w:val="005D0542"/>
    <w:rsid w:val="005D0640"/>
    <w:rsid w:val="005D064D"/>
    <w:rsid w:val="005D06F6"/>
    <w:rsid w:val="005D081A"/>
    <w:rsid w:val="005D09C6"/>
    <w:rsid w:val="005D0A21"/>
    <w:rsid w:val="005D0B7D"/>
    <w:rsid w:val="005D0C24"/>
    <w:rsid w:val="005D0D42"/>
    <w:rsid w:val="005D0E39"/>
    <w:rsid w:val="005D108F"/>
    <w:rsid w:val="005D12CD"/>
    <w:rsid w:val="005D16EF"/>
    <w:rsid w:val="005D1749"/>
    <w:rsid w:val="005D189C"/>
    <w:rsid w:val="005D1A3C"/>
    <w:rsid w:val="005D1DB0"/>
    <w:rsid w:val="005D2017"/>
    <w:rsid w:val="005D2064"/>
    <w:rsid w:val="005D2106"/>
    <w:rsid w:val="005D23E6"/>
    <w:rsid w:val="005D252A"/>
    <w:rsid w:val="005D25B9"/>
    <w:rsid w:val="005D25C8"/>
    <w:rsid w:val="005D2813"/>
    <w:rsid w:val="005D2DD3"/>
    <w:rsid w:val="005D2E3B"/>
    <w:rsid w:val="005D3133"/>
    <w:rsid w:val="005D3174"/>
    <w:rsid w:val="005D327D"/>
    <w:rsid w:val="005D3689"/>
    <w:rsid w:val="005D3753"/>
    <w:rsid w:val="005D3781"/>
    <w:rsid w:val="005D38B0"/>
    <w:rsid w:val="005D3BD0"/>
    <w:rsid w:val="005D40ED"/>
    <w:rsid w:val="005D4336"/>
    <w:rsid w:val="005D45BB"/>
    <w:rsid w:val="005D4644"/>
    <w:rsid w:val="005D491F"/>
    <w:rsid w:val="005D4BF8"/>
    <w:rsid w:val="005D4C7C"/>
    <w:rsid w:val="005D4E89"/>
    <w:rsid w:val="005D4F1E"/>
    <w:rsid w:val="005D5031"/>
    <w:rsid w:val="005D5846"/>
    <w:rsid w:val="005D5862"/>
    <w:rsid w:val="005D58C7"/>
    <w:rsid w:val="005D5AE8"/>
    <w:rsid w:val="005D5C02"/>
    <w:rsid w:val="005D5DCD"/>
    <w:rsid w:val="005D5F82"/>
    <w:rsid w:val="005D5FD6"/>
    <w:rsid w:val="005D61CF"/>
    <w:rsid w:val="005D61E4"/>
    <w:rsid w:val="005D6311"/>
    <w:rsid w:val="005D6806"/>
    <w:rsid w:val="005D6852"/>
    <w:rsid w:val="005D699A"/>
    <w:rsid w:val="005D6C9C"/>
    <w:rsid w:val="005D70FB"/>
    <w:rsid w:val="005D710B"/>
    <w:rsid w:val="005D716F"/>
    <w:rsid w:val="005D724D"/>
    <w:rsid w:val="005D7252"/>
    <w:rsid w:val="005D73AC"/>
    <w:rsid w:val="005D73B9"/>
    <w:rsid w:val="005D7625"/>
    <w:rsid w:val="005D769F"/>
    <w:rsid w:val="005D794B"/>
    <w:rsid w:val="005D79B8"/>
    <w:rsid w:val="005D7CE2"/>
    <w:rsid w:val="005E01F8"/>
    <w:rsid w:val="005E02F8"/>
    <w:rsid w:val="005E0414"/>
    <w:rsid w:val="005E05B4"/>
    <w:rsid w:val="005E06FB"/>
    <w:rsid w:val="005E0850"/>
    <w:rsid w:val="005E08E3"/>
    <w:rsid w:val="005E0B2A"/>
    <w:rsid w:val="005E0C07"/>
    <w:rsid w:val="005E0CB5"/>
    <w:rsid w:val="005E105A"/>
    <w:rsid w:val="005E10C0"/>
    <w:rsid w:val="005E12A7"/>
    <w:rsid w:val="005E12D7"/>
    <w:rsid w:val="005E135C"/>
    <w:rsid w:val="005E171F"/>
    <w:rsid w:val="005E18F0"/>
    <w:rsid w:val="005E1A4A"/>
    <w:rsid w:val="005E1B1C"/>
    <w:rsid w:val="005E1BE8"/>
    <w:rsid w:val="005E1C8A"/>
    <w:rsid w:val="005E223B"/>
    <w:rsid w:val="005E22A2"/>
    <w:rsid w:val="005E22D7"/>
    <w:rsid w:val="005E2619"/>
    <w:rsid w:val="005E2678"/>
    <w:rsid w:val="005E2A86"/>
    <w:rsid w:val="005E2B0B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D18"/>
    <w:rsid w:val="005E3F8D"/>
    <w:rsid w:val="005E4071"/>
    <w:rsid w:val="005E40A1"/>
    <w:rsid w:val="005E40CB"/>
    <w:rsid w:val="005E4282"/>
    <w:rsid w:val="005E44C6"/>
    <w:rsid w:val="005E45DC"/>
    <w:rsid w:val="005E4844"/>
    <w:rsid w:val="005E487B"/>
    <w:rsid w:val="005E4ADB"/>
    <w:rsid w:val="005E4B0D"/>
    <w:rsid w:val="005E4E8A"/>
    <w:rsid w:val="005E51B9"/>
    <w:rsid w:val="005E5289"/>
    <w:rsid w:val="005E528D"/>
    <w:rsid w:val="005E52D7"/>
    <w:rsid w:val="005E5792"/>
    <w:rsid w:val="005E58BD"/>
    <w:rsid w:val="005E5943"/>
    <w:rsid w:val="005E5A3C"/>
    <w:rsid w:val="005E5ACE"/>
    <w:rsid w:val="005E5C03"/>
    <w:rsid w:val="005E5DD2"/>
    <w:rsid w:val="005E633A"/>
    <w:rsid w:val="005E6406"/>
    <w:rsid w:val="005E64AD"/>
    <w:rsid w:val="005E6775"/>
    <w:rsid w:val="005E6785"/>
    <w:rsid w:val="005E67F4"/>
    <w:rsid w:val="005E6855"/>
    <w:rsid w:val="005E711F"/>
    <w:rsid w:val="005E7724"/>
    <w:rsid w:val="005E7C1D"/>
    <w:rsid w:val="005E7C6B"/>
    <w:rsid w:val="005F0006"/>
    <w:rsid w:val="005F0087"/>
    <w:rsid w:val="005F025E"/>
    <w:rsid w:val="005F0433"/>
    <w:rsid w:val="005F0623"/>
    <w:rsid w:val="005F0869"/>
    <w:rsid w:val="005F08FA"/>
    <w:rsid w:val="005F0D9C"/>
    <w:rsid w:val="005F0E9E"/>
    <w:rsid w:val="005F0EBD"/>
    <w:rsid w:val="005F1580"/>
    <w:rsid w:val="005F15EC"/>
    <w:rsid w:val="005F16FD"/>
    <w:rsid w:val="005F1C33"/>
    <w:rsid w:val="005F1C85"/>
    <w:rsid w:val="005F22D0"/>
    <w:rsid w:val="005F2812"/>
    <w:rsid w:val="005F2B55"/>
    <w:rsid w:val="005F2C7A"/>
    <w:rsid w:val="005F2D05"/>
    <w:rsid w:val="005F2E55"/>
    <w:rsid w:val="005F2FFF"/>
    <w:rsid w:val="005F300E"/>
    <w:rsid w:val="005F3032"/>
    <w:rsid w:val="005F3207"/>
    <w:rsid w:val="005F3560"/>
    <w:rsid w:val="005F3818"/>
    <w:rsid w:val="005F38E2"/>
    <w:rsid w:val="005F39F3"/>
    <w:rsid w:val="005F3A8A"/>
    <w:rsid w:val="005F3AFE"/>
    <w:rsid w:val="005F3B1F"/>
    <w:rsid w:val="005F3D99"/>
    <w:rsid w:val="005F3E54"/>
    <w:rsid w:val="005F41EC"/>
    <w:rsid w:val="005F448E"/>
    <w:rsid w:val="005F45CB"/>
    <w:rsid w:val="005F4751"/>
    <w:rsid w:val="005F4779"/>
    <w:rsid w:val="005F4846"/>
    <w:rsid w:val="005F4987"/>
    <w:rsid w:val="005F4B3B"/>
    <w:rsid w:val="005F4CF0"/>
    <w:rsid w:val="005F4D09"/>
    <w:rsid w:val="005F4EB9"/>
    <w:rsid w:val="005F4F1E"/>
    <w:rsid w:val="005F4F9D"/>
    <w:rsid w:val="005F502D"/>
    <w:rsid w:val="005F52B8"/>
    <w:rsid w:val="005F544F"/>
    <w:rsid w:val="005F5657"/>
    <w:rsid w:val="005F58BA"/>
    <w:rsid w:val="005F5CE7"/>
    <w:rsid w:val="005F5D12"/>
    <w:rsid w:val="005F5FF8"/>
    <w:rsid w:val="005F6026"/>
    <w:rsid w:val="005F6382"/>
    <w:rsid w:val="005F6445"/>
    <w:rsid w:val="005F64EB"/>
    <w:rsid w:val="005F6554"/>
    <w:rsid w:val="005F6707"/>
    <w:rsid w:val="005F673A"/>
    <w:rsid w:val="005F702A"/>
    <w:rsid w:val="005F7707"/>
    <w:rsid w:val="005F7779"/>
    <w:rsid w:val="005F77E5"/>
    <w:rsid w:val="005F78FD"/>
    <w:rsid w:val="005F791A"/>
    <w:rsid w:val="005F7D52"/>
    <w:rsid w:val="005F7EBC"/>
    <w:rsid w:val="0060017A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40"/>
    <w:rsid w:val="00601050"/>
    <w:rsid w:val="006010E9"/>
    <w:rsid w:val="0060142C"/>
    <w:rsid w:val="006014A4"/>
    <w:rsid w:val="006014F8"/>
    <w:rsid w:val="00601613"/>
    <w:rsid w:val="006017DE"/>
    <w:rsid w:val="00601A5A"/>
    <w:rsid w:val="00601A8A"/>
    <w:rsid w:val="00601B7A"/>
    <w:rsid w:val="00601BB4"/>
    <w:rsid w:val="00601BD0"/>
    <w:rsid w:val="00601C25"/>
    <w:rsid w:val="00601CB8"/>
    <w:rsid w:val="00601F73"/>
    <w:rsid w:val="006022A9"/>
    <w:rsid w:val="006022FD"/>
    <w:rsid w:val="00602474"/>
    <w:rsid w:val="00602714"/>
    <w:rsid w:val="0060275F"/>
    <w:rsid w:val="00602766"/>
    <w:rsid w:val="006028DE"/>
    <w:rsid w:val="00602AA1"/>
    <w:rsid w:val="00602C21"/>
    <w:rsid w:val="00602D3F"/>
    <w:rsid w:val="00602DA6"/>
    <w:rsid w:val="00602EB2"/>
    <w:rsid w:val="006030D0"/>
    <w:rsid w:val="0060318A"/>
    <w:rsid w:val="006034CF"/>
    <w:rsid w:val="006038B5"/>
    <w:rsid w:val="006039B1"/>
    <w:rsid w:val="00603A64"/>
    <w:rsid w:val="00603BAC"/>
    <w:rsid w:val="00603BDE"/>
    <w:rsid w:val="00603E0A"/>
    <w:rsid w:val="00604088"/>
    <w:rsid w:val="00604120"/>
    <w:rsid w:val="0060433A"/>
    <w:rsid w:val="00604341"/>
    <w:rsid w:val="0060438F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07C"/>
    <w:rsid w:val="00606094"/>
    <w:rsid w:val="006064A0"/>
    <w:rsid w:val="00606981"/>
    <w:rsid w:val="00606987"/>
    <w:rsid w:val="00606AF6"/>
    <w:rsid w:val="00606CFB"/>
    <w:rsid w:val="00606D0F"/>
    <w:rsid w:val="00606F2F"/>
    <w:rsid w:val="0060740F"/>
    <w:rsid w:val="0060742B"/>
    <w:rsid w:val="0060745A"/>
    <w:rsid w:val="006074AC"/>
    <w:rsid w:val="00607688"/>
    <w:rsid w:val="0060772E"/>
    <w:rsid w:val="00607A6C"/>
    <w:rsid w:val="00607BB2"/>
    <w:rsid w:val="00607CB8"/>
    <w:rsid w:val="00607E82"/>
    <w:rsid w:val="00607FDF"/>
    <w:rsid w:val="00610321"/>
    <w:rsid w:val="00610654"/>
    <w:rsid w:val="006106AC"/>
    <w:rsid w:val="00610B8B"/>
    <w:rsid w:val="00610C74"/>
    <w:rsid w:val="00610D74"/>
    <w:rsid w:val="00610E1C"/>
    <w:rsid w:val="006111FE"/>
    <w:rsid w:val="00611262"/>
    <w:rsid w:val="0061145F"/>
    <w:rsid w:val="00611500"/>
    <w:rsid w:val="006117CF"/>
    <w:rsid w:val="006118E4"/>
    <w:rsid w:val="00611DE1"/>
    <w:rsid w:val="00611F9A"/>
    <w:rsid w:val="0061222C"/>
    <w:rsid w:val="00612253"/>
    <w:rsid w:val="006125CD"/>
    <w:rsid w:val="0061269A"/>
    <w:rsid w:val="0061276E"/>
    <w:rsid w:val="00612A3C"/>
    <w:rsid w:val="00612B4B"/>
    <w:rsid w:val="00612DFE"/>
    <w:rsid w:val="00612EE2"/>
    <w:rsid w:val="00612F25"/>
    <w:rsid w:val="006131D6"/>
    <w:rsid w:val="00613359"/>
    <w:rsid w:val="00613596"/>
    <w:rsid w:val="00613A30"/>
    <w:rsid w:val="00613B8F"/>
    <w:rsid w:val="00613BDF"/>
    <w:rsid w:val="00613DA6"/>
    <w:rsid w:val="00613FD1"/>
    <w:rsid w:val="00614361"/>
    <w:rsid w:val="006144BB"/>
    <w:rsid w:val="00614587"/>
    <w:rsid w:val="006145CB"/>
    <w:rsid w:val="0061460A"/>
    <w:rsid w:val="0061462C"/>
    <w:rsid w:val="00614802"/>
    <w:rsid w:val="006149E1"/>
    <w:rsid w:val="00614B00"/>
    <w:rsid w:val="00614C52"/>
    <w:rsid w:val="00614CDA"/>
    <w:rsid w:val="00614F92"/>
    <w:rsid w:val="00615002"/>
    <w:rsid w:val="006156D9"/>
    <w:rsid w:val="0061574E"/>
    <w:rsid w:val="00615843"/>
    <w:rsid w:val="00615A10"/>
    <w:rsid w:val="00615B8A"/>
    <w:rsid w:val="00615FE0"/>
    <w:rsid w:val="006160B7"/>
    <w:rsid w:val="0061616F"/>
    <w:rsid w:val="00616649"/>
    <w:rsid w:val="00616661"/>
    <w:rsid w:val="0061682E"/>
    <w:rsid w:val="006168B9"/>
    <w:rsid w:val="00616A47"/>
    <w:rsid w:val="00616E03"/>
    <w:rsid w:val="00617045"/>
    <w:rsid w:val="006175D8"/>
    <w:rsid w:val="006175DE"/>
    <w:rsid w:val="00617633"/>
    <w:rsid w:val="00617728"/>
    <w:rsid w:val="0061777C"/>
    <w:rsid w:val="00617908"/>
    <w:rsid w:val="0061799C"/>
    <w:rsid w:val="00617CAB"/>
    <w:rsid w:val="00617F1B"/>
    <w:rsid w:val="00617F9F"/>
    <w:rsid w:val="00620080"/>
    <w:rsid w:val="00620195"/>
    <w:rsid w:val="0062030F"/>
    <w:rsid w:val="00620510"/>
    <w:rsid w:val="00620570"/>
    <w:rsid w:val="00620616"/>
    <w:rsid w:val="00620A41"/>
    <w:rsid w:val="00620AA0"/>
    <w:rsid w:val="00620F60"/>
    <w:rsid w:val="00621174"/>
    <w:rsid w:val="0062159F"/>
    <w:rsid w:val="006216FA"/>
    <w:rsid w:val="0062188A"/>
    <w:rsid w:val="00621955"/>
    <w:rsid w:val="0062197A"/>
    <w:rsid w:val="006219B6"/>
    <w:rsid w:val="00621FE1"/>
    <w:rsid w:val="0062229E"/>
    <w:rsid w:val="0062244F"/>
    <w:rsid w:val="006227A2"/>
    <w:rsid w:val="0062296B"/>
    <w:rsid w:val="006229A0"/>
    <w:rsid w:val="0062300F"/>
    <w:rsid w:val="0062314F"/>
    <w:rsid w:val="006233F9"/>
    <w:rsid w:val="006233FD"/>
    <w:rsid w:val="006234DD"/>
    <w:rsid w:val="00623531"/>
    <w:rsid w:val="006238DF"/>
    <w:rsid w:val="00623A3B"/>
    <w:rsid w:val="00623CED"/>
    <w:rsid w:val="00623E3F"/>
    <w:rsid w:val="006244AB"/>
    <w:rsid w:val="006245B7"/>
    <w:rsid w:val="0062464C"/>
    <w:rsid w:val="0062466A"/>
    <w:rsid w:val="00624AC7"/>
    <w:rsid w:val="00624C93"/>
    <w:rsid w:val="00624CB3"/>
    <w:rsid w:val="00624D33"/>
    <w:rsid w:val="00624E48"/>
    <w:rsid w:val="00624EA0"/>
    <w:rsid w:val="00625A59"/>
    <w:rsid w:val="00625DCB"/>
    <w:rsid w:val="0062608B"/>
    <w:rsid w:val="006260AA"/>
    <w:rsid w:val="00626217"/>
    <w:rsid w:val="006265E9"/>
    <w:rsid w:val="006266CB"/>
    <w:rsid w:val="0062671C"/>
    <w:rsid w:val="0062671F"/>
    <w:rsid w:val="00626B71"/>
    <w:rsid w:val="00626BB6"/>
    <w:rsid w:val="00626C51"/>
    <w:rsid w:val="00626D64"/>
    <w:rsid w:val="0062757B"/>
    <w:rsid w:val="0062775C"/>
    <w:rsid w:val="0062789C"/>
    <w:rsid w:val="006278EE"/>
    <w:rsid w:val="0062790E"/>
    <w:rsid w:val="00627B2D"/>
    <w:rsid w:val="00627BFC"/>
    <w:rsid w:val="00627E75"/>
    <w:rsid w:val="00630157"/>
    <w:rsid w:val="0063060A"/>
    <w:rsid w:val="006306E3"/>
    <w:rsid w:val="006307E6"/>
    <w:rsid w:val="0063082B"/>
    <w:rsid w:val="006309F7"/>
    <w:rsid w:val="00630DD4"/>
    <w:rsid w:val="00631089"/>
    <w:rsid w:val="00631133"/>
    <w:rsid w:val="0063121F"/>
    <w:rsid w:val="00631268"/>
    <w:rsid w:val="0063143F"/>
    <w:rsid w:val="0063151F"/>
    <w:rsid w:val="006316DA"/>
    <w:rsid w:val="006317AF"/>
    <w:rsid w:val="00631998"/>
    <w:rsid w:val="00631D15"/>
    <w:rsid w:val="00631E7B"/>
    <w:rsid w:val="00631FEE"/>
    <w:rsid w:val="006320E5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6C9"/>
    <w:rsid w:val="006338A3"/>
    <w:rsid w:val="00633AB0"/>
    <w:rsid w:val="00633ADF"/>
    <w:rsid w:val="00633C00"/>
    <w:rsid w:val="00633D23"/>
    <w:rsid w:val="00633D43"/>
    <w:rsid w:val="00633E1D"/>
    <w:rsid w:val="00633EEA"/>
    <w:rsid w:val="0063461A"/>
    <w:rsid w:val="006348BF"/>
    <w:rsid w:val="00634AB0"/>
    <w:rsid w:val="00634C38"/>
    <w:rsid w:val="006352C2"/>
    <w:rsid w:val="0063572F"/>
    <w:rsid w:val="006359A1"/>
    <w:rsid w:val="006359F7"/>
    <w:rsid w:val="00635ACB"/>
    <w:rsid w:val="00635B5A"/>
    <w:rsid w:val="00635E61"/>
    <w:rsid w:val="00635F68"/>
    <w:rsid w:val="006361A7"/>
    <w:rsid w:val="00636988"/>
    <w:rsid w:val="00636989"/>
    <w:rsid w:val="00636A4C"/>
    <w:rsid w:val="00636A55"/>
    <w:rsid w:val="00636B1D"/>
    <w:rsid w:val="00636B54"/>
    <w:rsid w:val="00636F05"/>
    <w:rsid w:val="006370D2"/>
    <w:rsid w:val="0063737D"/>
    <w:rsid w:val="006375A3"/>
    <w:rsid w:val="006377BB"/>
    <w:rsid w:val="00637BF0"/>
    <w:rsid w:val="00637CD6"/>
    <w:rsid w:val="00637F21"/>
    <w:rsid w:val="00637FCD"/>
    <w:rsid w:val="00640383"/>
    <w:rsid w:val="0064041F"/>
    <w:rsid w:val="00640502"/>
    <w:rsid w:val="0064068C"/>
    <w:rsid w:val="00640737"/>
    <w:rsid w:val="006408C1"/>
    <w:rsid w:val="00640A8A"/>
    <w:rsid w:val="00640C30"/>
    <w:rsid w:val="00640D5A"/>
    <w:rsid w:val="00640DC9"/>
    <w:rsid w:val="00640E08"/>
    <w:rsid w:val="00640F0C"/>
    <w:rsid w:val="006411BD"/>
    <w:rsid w:val="00641206"/>
    <w:rsid w:val="006413FE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2B4"/>
    <w:rsid w:val="006453C6"/>
    <w:rsid w:val="0064540E"/>
    <w:rsid w:val="00645665"/>
    <w:rsid w:val="006456C9"/>
    <w:rsid w:val="006456F1"/>
    <w:rsid w:val="006458AC"/>
    <w:rsid w:val="00645A41"/>
    <w:rsid w:val="00645B3A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83B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0CD0"/>
    <w:rsid w:val="00650D7C"/>
    <w:rsid w:val="0065123D"/>
    <w:rsid w:val="00651367"/>
    <w:rsid w:val="00651626"/>
    <w:rsid w:val="00651AF1"/>
    <w:rsid w:val="006526D2"/>
    <w:rsid w:val="00652935"/>
    <w:rsid w:val="0065297D"/>
    <w:rsid w:val="006529A2"/>
    <w:rsid w:val="00652AD0"/>
    <w:rsid w:val="00652B53"/>
    <w:rsid w:val="00652C5A"/>
    <w:rsid w:val="00652C88"/>
    <w:rsid w:val="00653435"/>
    <w:rsid w:val="0065346C"/>
    <w:rsid w:val="00653692"/>
    <w:rsid w:val="006538BD"/>
    <w:rsid w:val="00653AF6"/>
    <w:rsid w:val="00653B02"/>
    <w:rsid w:val="00653CEC"/>
    <w:rsid w:val="0065407E"/>
    <w:rsid w:val="0065419E"/>
    <w:rsid w:val="006543CF"/>
    <w:rsid w:val="00654762"/>
    <w:rsid w:val="006547AB"/>
    <w:rsid w:val="00654816"/>
    <w:rsid w:val="00654AE6"/>
    <w:rsid w:val="00654B76"/>
    <w:rsid w:val="00654BE3"/>
    <w:rsid w:val="00654C3C"/>
    <w:rsid w:val="00654D0D"/>
    <w:rsid w:val="00654DED"/>
    <w:rsid w:val="00654E88"/>
    <w:rsid w:val="00655215"/>
    <w:rsid w:val="00655228"/>
    <w:rsid w:val="00655261"/>
    <w:rsid w:val="00655422"/>
    <w:rsid w:val="0065552C"/>
    <w:rsid w:val="006557BF"/>
    <w:rsid w:val="00655C11"/>
    <w:rsid w:val="00655DC0"/>
    <w:rsid w:val="00655E0E"/>
    <w:rsid w:val="00655E5C"/>
    <w:rsid w:val="006562AD"/>
    <w:rsid w:val="0065641D"/>
    <w:rsid w:val="0065662A"/>
    <w:rsid w:val="006568FD"/>
    <w:rsid w:val="006569C7"/>
    <w:rsid w:val="00656D30"/>
    <w:rsid w:val="00656EBF"/>
    <w:rsid w:val="00656F16"/>
    <w:rsid w:val="0065700B"/>
    <w:rsid w:val="00657298"/>
    <w:rsid w:val="006573B1"/>
    <w:rsid w:val="006573DA"/>
    <w:rsid w:val="00657780"/>
    <w:rsid w:val="006577CA"/>
    <w:rsid w:val="00657982"/>
    <w:rsid w:val="006579BC"/>
    <w:rsid w:val="00657A13"/>
    <w:rsid w:val="00657B9B"/>
    <w:rsid w:val="00657F16"/>
    <w:rsid w:val="00660696"/>
    <w:rsid w:val="00660744"/>
    <w:rsid w:val="00660853"/>
    <w:rsid w:val="00660870"/>
    <w:rsid w:val="00660AF9"/>
    <w:rsid w:val="00660E8C"/>
    <w:rsid w:val="00661097"/>
    <w:rsid w:val="0066116B"/>
    <w:rsid w:val="00661256"/>
    <w:rsid w:val="00661474"/>
    <w:rsid w:val="006614B2"/>
    <w:rsid w:val="00661567"/>
    <w:rsid w:val="006616B6"/>
    <w:rsid w:val="006617B5"/>
    <w:rsid w:val="0066188B"/>
    <w:rsid w:val="006618F7"/>
    <w:rsid w:val="006619D7"/>
    <w:rsid w:val="00661BAE"/>
    <w:rsid w:val="00661D50"/>
    <w:rsid w:val="00661E3E"/>
    <w:rsid w:val="00661F24"/>
    <w:rsid w:val="006625C7"/>
    <w:rsid w:val="0066292C"/>
    <w:rsid w:val="00662932"/>
    <w:rsid w:val="006629D4"/>
    <w:rsid w:val="00662AA1"/>
    <w:rsid w:val="00662C0C"/>
    <w:rsid w:val="00662E28"/>
    <w:rsid w:val="00662EBD"/>
    <w:rsid w:val="006631D6"/>
    <w:rsid w:val="006632BC"/>
    <w:rsid w:val="006633CE"/>
    <w:rsid w:val="006634C7"/>
    <w:rsid w:val="0066389F"/>
    <w:rsid w:val="00663A71"/>
    <w:rsid w:val="00663AE1"/>
    <w:rsid w:val="00663C05"/>
    <w:rsid w:val="00663CC0"/>
    <w:rsid w:val="00663F2A"/>
    <w:rsid w:val="00663F2C"/>
    <w:rsid w:val="00664116"/>
    <w:rsid w:val="006642B7"/>
    <w:rsid w:val="0066445C"/>
    <w:rsid w:val="006647AC"/>
    <w:rsid w:val="006647FC"/>
    <w:rsid w:val="00664889"/>
    <w:rsid w:val="00664999"/>
    <w:rsid w:val="00664A4E"/>
    <w:rsid w:val="00664DBE"/>
    <w:rsid w:val="0066508F"/>
    <w:rsid w:val="006650A2"/>
    <w:rsid w:val="006650F5"/>
    <w:rsid w:val="006651A8"/>
    <w:rsid w:val="006651B4"/>
    <w:rsid w:val="0066533A"/>
    <w:rsid w:val="00665E6E"/>
    <w:rsid w:val="006662E2"/>
    <w:rsid w:val="006663A5"/>
    <w:rsid w:val="00666479"/>
    <w:rsid w:val="00666534"/>
    <w:rsid w:val="0066657F"/>
    <w:rsid w:val="00666848"/>
    <w:rsid w:val="00666878"/>
    <w:rsid w:val="00666BDA"/>
    <w:rsid w:val="00666CC0"/>
    <w:rsid w:val="00666D6B"/>
    <w:rsid w:val="006670FC"/>
    <w:rsid w:val="00667339"/>
    <w:rsid w:val="0066785F"/>
    <w:rsid w:val="00667A6A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0B4"/>
    <w:rsid w:val="006711BA"/>
    <w:rsid w:val="00671333"/>
    <w:rsid w:val="0067150F"/>
    <w:rsid w:val="00671540"/>
    <w:rsid w:val="006716B8"/>
    <w:rsid w:val="00671878"/>
    <w:rsid w:val="00671C0F"/>
    <w:rsid w:val="00671D06"/>
    <w:rsid w:val="00671DCE"/>
    <w:rsid w:val="00671DF7"/>
    <w:rsid w:val="00671E7D"/>
    <w:rsid w:val="0067206E"/>
    <w:rsid w:val="00672A4D"/>
    <w:rsid w:val="00672A7B"/>
    <w:rsid w:val="00673085"/>
    <w:rsid w:val="006730B7"/>
    <w:rsid w:val="00673403"/>
    <w:rsid w:val="0067374C"/>
    <w:rsid w:val="0067375B"/>
    <w:rsid w:val="006738D3"/>
    <w:rsid w:val="00673A50"/>
    <w:rsid w:val="00673C86"/>
    <w:rsid w:val="00674932"/>
    <w:rsid w:val="00674E8B"/>
    <w:rsid w:val="00674F7E"/>
    <w:rsid w:val="00675231"/>
    <w:rsid w:val="00675538"/>
    <w:rsid w:val="00675DEA"/>
    <w:rsid w:val="00675E3E"/>
    <w:rsid w:val="006761F5"/>
    <w:rsid w:val="0067635E"/>
    <w:rsid w:val="00676523"/>
    <w:rsid w:val="00676821"/>
    <w:rsid w:val="006768DD"/>
    <w:rsid w:val="00676985"/>
    <w:rsid w:val="00676B55"/>
    <w:rsid w:val="00676D9D"/>
    <w:rsid w:val="00677112"/>
    <w:rsid w:val="006771E9"/>
    <w:rsid w:val="006771FB"/>
    <w:rsid w:val="006773A9"/>
    <w:rsid w:val="0067763B"/>
    <w:rsid w:val="00677E9D"/>
    <w:rsid w:val="00677FA6"/>
    <w:rsid w:val="00677FD1"/>
    <w:rsid w:val="0068003D"/>
    <w:rsid w:val="00680202"/>
    <w:rsid w:val="006804F6"/>
    <w:rsid w:val="00680623"/>
    <w:rsid w:val="00680627"/>
    <w:rsid w:val="00680629"/>
    <w:rsid w:val="00680826"/>
    <w:rsid w:val="00680831"/>
    <w:rsid w:val="00680836"/>
    <w:rsid w:val="00680A1D"/>
    <w:rsid w:val="00680B77"/>
    <w:rsid w:val="00680E2E"/>
    <w:rsid w:val="00680F79"/>
    <w:rsid w:val="00680F95"/>
    <w:rsid w:val="006810DD"/>
    <w:rsid w:val="0068129B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310"/>
    <w:rsid w:val="00682645"/>
    <w:rsid w:val="006826BF"/>
    <w:rsid w:val="00682796"/>
    <w:rsid w:val="00682834"/>
    <w:rsid w:val="00682938"/>
    <w:rsid w:val="00682AA6"/>
    <w:rsid w:val="00682CDF"/>
    <w:rsid w:val="00682D8A"/>
    <w:rsid w:val="00682E8E"/>
    <w:rsid w:val="00683058"/>
    <w:rsid w:val="00683416"/>
    <w:rsid w:val="006836C6"/>
    <w:rsid w:val="006836CC"/>
    <w:rsid w:val="0068370D"/>
    <w:rsid w:val="006837B2"/>
    <w:rsid w:val="00683818"/>
    <w:rsid w:val="00683C54"/>
    <w:rsid w:val="00683E00"/>
    <w:rsid w:val="00683E28"/>
    <w:rsid w:val="00683EF4"/>
    <w:rsid w:val="0068403A"/>
    <w:rsid w:val="0068405F"/>
    <w:rsid w:val="006841CA"/>
    <w:rsid w:val="006844C1"/>
    <w:rsid w:val="00684561"/>
    <w:rsid w:val="00684C84"/>
    <w:rsid w:val="00684C9C"/>
    <w:rsid w:val="00684CF6"/>
    <w:rsid w:val="00684F23"/>
    <w:rsid w:val="00684F8F"/>
    <w:rsid w:val="0068526B"/>
    <w:rsid w:val="00685426"/>
    <w:rsid w:val="00685444"/>
    <w:rsid w:val="00685589"/>
    <w:rsid w:val="006855D8"/>
    <w:rsid w:val="00685638"/>
    <w:rsid w:val="0068570E"/>
    <w:rsid w:val="006857A4"/>
    <w:rsid w:val="006858F9"/>
    <w:rsid w:val="006859D4"/>
    <w:rsid w:val="00685B41"/>
    <w:rsid w:val="00685D92"/>
    <w:rsid w:val="00686005"/>
    <w:rsid w:val="0068602A"/>
    <w:rsid w:val="00686062"/>
    <w:rsid w:val="00686249"/>
    <w:rsid w:val="00686289"/>
    <w:rsid w:val="00686400"/>
    <w:rsid w:val="00686A7A"/>
    <w:rsid w:val="00686FB7"/>
    <w:rsid w:val="006871A6"/>
    <w:rsid w:val="006872A5"/>
    <w:rsid w:val="006872CC"/>
    <w:rsid w:val="006877A0"/>
    <w:rsid w:val="0069007A"/>
    <w:rsid w:val="0069011E"/>
    <w:rsid w:val="00690124"/>
    <w:rsid w:val="00690248"/>
    <w:rsid w:val="0069029B"/>
    <w:rsid w:val="00690468"/>
    <w:rsid w:val="00690544"/>
    <w:rsid w:val="00690A54"/>
    <w:rsid w:val="00690C38"/>
    <w:rsid w:val="00690EF1"/>
    <w:rsid w:val="0069107F"/>
    <w:rsid w:val="006913C5"/>
    <w:rsid w:val="00691646"/>
    <w:rsid w:val="00691892"/>
    <w:rsid w:val="006918FA"/>
    <w:rsid w:val="006919C0"/>
    <w:rsid w:val="006919FE"/>
    <w:rsid w:val="00691AAE"/>
    <w:rsid w:val="00691C6F"/>
    <w:rsid w:val="00691E6D"/>
    <w:rsid w:val="00692338"/>
    <w:rsid w:val="006926AF"/>
    <w:rsid w:val="006926DC"/>
    <w:rsid w:val="00692971"/>
    <w:rsid w:val="00692A13"/>
    <w:rsid w:val="00692B6A"/>
    <w:rsid w:val="00692C73"/>
    <w:rsid w:val="00692CB7"/>
    <w:rsid w:val="00692D27"/>
    <w:rsid w:val="00692EAB"/>
    <w:rsid w:val="00692EEF"/>
    <w:rsid w:val="00692F24"/>
    <w:rsid w:val="00692F57"/>
    <w:rsid w:val="00692F95"/>
    <w:rsid w:val="00693474"/>
    <w:rsid w:val="00693560"/>
    <w:rsid w:val="0069363D"/>
    <w:rsid w:val="00693B53"/>
    <w:rsid w:val="00693FB7"/>
    <w:rsid w:val="006940F0"/>
    <w:rsid w:val="00694213"/>
    <w:rsid w:val="00694241"/>
    <w:rsid w:val="00694313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5C9B"/>
    <w:rsid w:val="00696034"/>
    <w:rsid w:val="00696264"/>
    <w:rsid w:val="0069626A"/>
    <w:rsid w:val="006962A9"/>
    <w:rsid w:val="00696412"/>
    <w:rsid w:val="0069682D"/>
    <w:rsid w:val="00696896"/>
    <w:rsid w:val="00696ABD"/>
    <w:rsid w:val="00696AD7"/>
    <w:rsid w:val="00696EDA"/>
    <w:rsid w:val="006971B5"/>
    <w:rsid w:val="006974D2"/>
    <w:rsid w:val="0069767E"/>
    <w:rsid w:val="006976D9"/>
    <w:rsid w:val="00697E72"/>
    <w:rsid w:val="006A0040"/>
    <w:rsid w:val="006A04C5"/>
    <w:rsid w:val="006A05A9"/>
    <w:rsid w:val="006A0626"/>
    <w:rsid w:val="006A076C"/>
    <w:rsid w:val="006A07CA"/>
    <w:rsid w:val="006A09A9"/>
    <w:rsid w:val="006A09B4"/>
    <w:rsid w:val="006A0AC0"/>
    <w:rsid w:val="006A0DDA"/>
    <w:rsid w:val="006A0E8D"/>
    <w:rsid w:val="006A0F26"/>
    <w:rsid w:val="006A0F6C"/>
    <w:rsid w:val="006A102F"/>
    <w:rsid w:val="006A11BA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8E8"/>
    <w:rsid w:val="006A2A1E"/>
    <w:rsid w:val="006A2BD6"/>
    <w:rsid w:val="006A2CF7"/>
    <w:rsid w:val="006A2E7C"/>
    <w:rsid w:val="006A2FE0"/>
    <w:rsid w:val="006A3033"/>
    <w:rsid w:val="006A3069"/>
    <w:rsid w:val="006A3259"/>
    <w:rsid w:val="006A3267"/>
    <w:rsid w:val="006A36E0"/>
    <w:rsid w:val="006A371D"/>
    <w:rsid w:val="006A38A7"/>
    <w:rsid w:val="006A3935"/>
    <w:rsid w:val="006A3A00"/>
    <w:rsid w:val="006A3A37"/>
    <w:rsid w:val="006A3A81"/>
    <w:rsid w:val="006A3BFF"/>
    <w:rsid w:val="006A3D52"/>
    <w:rsid w:val="006A4010"/>
    <w:rsid w:val="006A40CF"/>
    <w:rsid w:val="006A449E"/>
    <w:rsid w:val="006A4B1A"/>
    <w:rsid w:val="006A5108"/>
    <w:rsid w:val="006A5AC2"/>
    <w:rsid w:val="006A5B76"/>
    <w:rsid w:val="006A5F44"/>
    <w:rsid w:val="006A6276"/>
    <w:rsid w:val="006A6581"/>
    <w:rsid w:val="006A66B6"/>
    <w:rsid w:val="006A673B"/>
    <w:rsid w:val="006A6979"/>
    <w:rsid w:val="006A6C05"/>
    <w:rsid w:val="006A6C6E"/>
    <w:rsid w:val="006A6D16"/>
    <w:rsid w:val="006A6F13"/>
    <w:rsid w:val="006A70DB"/>
    <w:rsid w:val="006A7156"/>
    <w:rsid w:val="006A721C"/>
    <w:rsid w:val="006A72CA"/>
    <w:rsid w:val="006A7315"/>
    <w:rsid w:val="006A747C"/>
    <w:rsid w:val="006A75B8"/>
    <w:rsid w:val="006A7AB9"/>
    <w:rsid w:val="006B06F7"/>
    <w:rsid w:val="006B0991"/>
    <w:rsid w:val="006B09B1"/>
    <w:rsid w:val="006B0C23"/>
    <w:rsid w:val="006B0CA3"/>
    <w:rsid w:val="006B0CB0"/>
    <w:rsid w:val="006B0DB7"/>
    <w:rsid w:val="006B0EFB"/>
    <w:rsid w:val="006B1158"/>
    <w:rsid w:val="006B12D5"/>
    <w:rsid w:val="006B1384"/>
    <w:rsid w:val="006B197A"/>
    <w:rsid w:val="006B19C0"/>
    <w:rsid w:val="006B1A39"/>
    <w:rsid w:val="006B1ACF"/>
    <w:rsid w:val="006B1F90"/>
    <w:rsid w:val="006B1FA9"/>
    <w:rsid w:val="006B2043"/>
    <w:rsid w:val="006B2065"/>
    <w:rsid w:val="006B206E"/>
    <w:rsid w:val="006B250C"/>
    <w:rsid w:val="006B2581"/>
    <w:rsid w:val="006B2669"/>
    <w:rsid w:val="006B2945"/>
    <w:rsid w:val="006B2A60"/>
    <w:rsid w:val="006B2B83"/>
    <w:rsid w:val="006B3267"/>
    <w:rsid w:val="006B33DD"/>
    <w:rsid w:val="006B33FD"/>
    <w:rsid w:val="006B3489"/>
    <w:rsid w:val="006B357E"/>
    <w:rsid w:val="006B358E"/>
    <w:rsid w:val="006B38E2"/>
    <w:rsid w:val="006B3DBD"/>
    <w:rsid w:val="006B3F06"/>
    <w:rsid w:val="006B3F69"/>
    <w:rsid w:val="006B4014"/>
    <w:rsid w:val="006B4223"/>
    <w:rsid w:val="006B4239"/>
    <w:rsid w:val="006B440F"/>
    <w:rsid w:val="006B4552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89"/>
    <w:rsid w:val="006B6AC1"/>
    <w:rsid w:val="006B6B43"/>
    <w:rsid w:val="006B6C55"/>
    <w:rsid w:val="006B6E0B"/>
    <w:rsid w:val="006B6ED1"/>
    <w:rsid w:val="006B6F24"/>
    <w:rsid w:val="006B6F5E"/>
    <w:rsid w:val="006B7203"/>
    <w:rsid w:val="006B720F"/>
    <w:rsid w:val="006B7395"/>
    <w:rsid w:val="006B73EA"/>
    <w:rsid w:val="006B7518"/>
    <w:rsid w:val="006B7675"/>
    <w:rsid w:val="006B7801"/>
    <w:rsid w:val="006B78AC"/>
    <w:rsid w:val="006B78C7"/>
    <w:rsid w:val="006B79BE"/>
    <w:rsid w:val="006B7A01"/>
    <w:rsid w:val="006B7C24"/>
    <w:rsid w:val="006B7D1F"/>
    <w:rsid w:val="006B7D86"/>
    <w:rsid w:val="006B7E6F"/>
    <w:rsid w:val="006C0076"/>
    <w:rsid w:val="006C0079"/>
    <w:rsid w:val="006C028A"/>
    <w:rsid w:val="006C050E"/>
    <w:rsid w:val="006C0537"/>
    <w:rsid w:val="006C07B6"/>
    <w:rsid w:val="006C07BC"/>
    <w:rsid w:val="006C0B1C"/>
    <w:rsid w:val="006C0E8D"/>
    <w:rsid w:val="006C0F0F"/>
    <w:rsid w:val="006C1085"/>
    <w:rsid w:val="006C11E8"/>
    <w:rsid w:val="006C11FE"/>
    <w:rsid w:val="006C134D"/>
    <w:rsid w:val="006C1601"/>
    <w:rsid w:val="006C17C1"/>
    <w:rsid w:val="006C1F2A"/>
    <w:rsid w:val="006C2058"/>
    <w:rsid w:val="006C21E0"/>
    <w:rsid w:val="006C2212"/>
    <w:rsid w:val="006C221B"/>
    <w:rsid w:val="006C221E"/>
    <w:rsid w:val="006C2314"/>
    <w:rsid w:val="006C23E1"/>
    <w:rsid w:val="006C2440"/>
    <w:rsid w:val="006C24D9"/>
    <w:rsid w:val="006C24FD"/>
    <w:rsid w:val="006C2562"/>
    <w:rsid w:val="006C26B2"/>
    <w:rsid w:val="006C2A8E"/>
    <w:rsid w:val="006C2CBC"/>
    <w:rsid w:val="006C2DAC"/>
    <w:rsid w:val="006C2DF1"/>
    <w:rsid w:val="006C30D8"/>
    <w:rsid w:val="006C30F8"/>
    <w:rsid w:val="006C31F0"/>
    <w:rsid w:val="006C322B"/>
    <w:rsid w:val="006C3295"/>
    <w:rsid w:val="006C3458"/>
    <w:rsid w:val="006C3831"/>
    <w:rsid w:val="006C38CC"/>
    <w:rsid w:val="006C3C35"/>
    <w:rsid w:val="006C3E60"/>
    <w:rsid w:val="006C4012"/>
    <w:rsid w:val="006C4047"/>
    <w:rsid w:val="006C4498"/>
    <w:rsid w:val="006C478D"/>
    <w:rsid w:val="006C4850"/>
    <w:rsid w:val="006C4902"/>
    <w:rsid w:val="006C4984"/>
    <w:rsid w:val="006C4B30"/>
    <w:rsid w:val="006C4B9F"/>
    <w:rsid w:val="006C4BE6"/>
    <w:rsid w:val="006C4CD4"/>
    <w:rsid w:val="006C4E21"/>
    <w:rsid w:val="006C517D"/>
    <w:rsid w:val="006C5250"/>
    <w:rsid w:val="006C530F"/>
    <w:rsid w:val="006C53C8"/>
    <w:rsid w:val="006C54C2"/>
    <w:rsid w:val="006C57BF"/>
    <w:rsid w:val="006C58AD"/>
    <w:rsid w:val="006C5B17"/>
    <w:rsid w:val="006C5C0D"/>
    <w:rsid w:val="006C5EEC"/>
    <w:rsid w:val="006C66CB"/>
    <w:rsid w:val="006C67DA"/>
    <w:rsid w:val="006C6AD7"/>
    <w:rsid w:val="006C6C21"/>
    <w:rsid w:val="006C6C6D"/>
    <w:rsid w:val="006C6F4E"/>
    <w:rsid w:val="006C761C"/>
    <w:rsid w:val="006C77BC"/>
    <w:rsid w:val="006C7945"/>
    <w:rsid w:val="006C7A3A"/>
    <w:rsid w:val="006C7C45"/>
    <w:rsid w:val="006D00C8"/>
    <w:rsid w:val="006D01CA"/>
    <w:rsid w:val="006D020D"/>
    <w:rsid w:val="006D03E2"/>
    <w:rsid w:val="006D04ED"/>
    <w:rsid w:val="006D05B8"/>
    <w:rsid w:val="006D0691"/>
    <w:rsid w:val="006D0733"/>
    <w:rsid w:val="006D078B"/>
    <w:rsid w:val="006D07E1"/>
    <w:rsid w:val="006D0B56"/>
    <w:rsid w:val="006D0C83"/>
    <w:rsid w:val="006D0D65"/>
    <w:rsid w:val="006D10CE"/>
    <w:rsid w:val="006D152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CD6"/>
    <w:rsid w:val="006D2D31"/>
    <w:rsid w:val="006D3030"/>
    <w:rsid w:val="006D3192"/>
    <w:rsid w:val="006D3553"/>
    <w:rsid w:val="006D3890"/>
    <w:rsid w:val="006D3D91"/>
    <w:rsid w:val="006D424F"/>
    <w:rsid w:val="006D4310"/>
    <w:rsid w:val="006D4454"/>
    <w:rsid w:val="006D45DF"/>
    <w:rsid w:val="006D472C"/>
    <w:rsid w:val="006D4921"/>
    <w:rsid w:val="006D4A45"/>
    <w:rsid w:val="006D4A8E"/>
    <w:rsid w:val="006D4A90"/>
    <w:rsid w:val="006D4B11"/>
    <w:rsid w:val="006D4FE4"/>
    <w:rsid w:val="006D5015"/>
    <w:rsid w:val="006D5092"/>
    <w:rsid w:val="006D5207"/>
    <w:rsid w:val="006D53AA"/>
    <w:rsid w:val="006D5454"/>
    <w:rsid w:val="006D573F"/>
    <w:rsid w:val="006D5774"/>
    <w:rsid w:val="006D58B7"/>
    <w:rsid w:val="006D5909"/>
    <w:rsid w:val="006D5BF5"/>
    <w:rsid w:val="006D5C60"/>
    <w:rsid w:val="006D630F"/>
    <w:rsid w:val="006D6332"/>
    <w:rsid w:val="006D637A"/>
    <w:rsid w:val="006D65F5"/>
    <w:rsid w:val="006D68B1"/>
    <w:rsid w:val="006D6B14"/>
    <w:rsid w:val="006D6B2A"/>
    <w:rsid w:val="006D6C49"/>
    <w:rsid w:val="006D6CB7"/>
    <w:rsid w:val="006D6D16"/>
    <w:rsid w:val="006D6D39"/>
    <w:rsid w:val="006D6E4B"/>
    <w:rsid w:val="006D6ECF"/>
    <w:rsid w:val="006D702B"/>
    <w:rsid w:val="006D70E7"/>
    <w:rsid w:val="006D70ED"/>
    <w:rsid w:val="006D717E"/>
    <w:rsid w:val="006D7262"/>
    <w:rsid w:val="006D74CA"/>
    <w:rsid w:val="006D75B8"/>
    <w:rsid w:val="006D7610"/>
    <w:rsid w:val="006D778C"/>
    <w:rsid w:val="006D782B"/>
    <w:rsid w:val="006D7989"/>
    <w:rsid w:val="006D7A82"/>
    <w:rsid w:val="006D7C42"/>
    <w:rsid w:val="006D7CED"/>
    <w:rsid w:val="006D7E5C"/>
    <w:rsid w:val="006D7E88"/>
    <w:rsid w:val="006D7F0F"/>
    <w:rsid w:val="006E016A"/>
    <w:rsid w:val="006E0223"/>
    <w:rsid w:val="006E0395"/>
    <w:rsid w:val="006E060E"/>
    <w:rsid w:val="006E0727"/>
    <w:rsid w:val="006E0806"/>
    <w:rsid w:val="006E0862"/>
    <w:rsid w:val="006E09E1"/>
    <w:rsid w:val="006E0D67"/>
    <w:rsid w:val="006E0F60"/>
    <w:rsid w:val="006E1087"/>
    <w:rsid w:val="006E11FA"/>
    <w:rsid w:val="006E1216"/>
    <w:rsid w:val="006E168A"/>
    <w:rsid w:val="006E170B"/>
    <w:rsid w:val="006E1880"/>
    <w:rsid w:val="006E1A7A"/>
    <w:rsid w:val="006E1B3C"/>
    <w:rsid w:val="006E1B7F"/>
    <w:rsid w:val="006E1FED"/>
    <w:rsid w:val="006E2581"/>
    <w:rsid w:val="006E2599"/>
    <w:rsid w:val="006E25B8"/>
    <w:rsid w:val="006E283C"/>
    <w:rsid w:val="006E29BC"/>
    <w:rsid w:val="006E2A6A"/>
    <w:rsid w:val="006E2BB9"/>
    <w:rsid w:val="006E2FC4"/>
    <w:rsid w:val="006E2FF7"/>
    <w:rsid w:val="006E340F"/>
    <w:rsid w:val="006E34F5"/>
    <w:rsid w:val="006E350F"/>
    <w:rsid w:val="006E352F"/>
    <w:rsid w:val="006E3917"/>
    <w:rsid w:val="006E3ABB"/>
    <w:rsid w:val="006E3CEE"/>
    <w:rsid w:val="006E3DD4"/>
    <w:rsid w:val="006E3E30"/>
    <w:rsid w:val="006E413B"/>
    <w:rsid w:val="006E42C6"/>
    <w:rsid w:val="006E42CF"/>
    <w:rsid w:val="006E4496"/>
    <w:rsid w:val="006E47DB"/>
    <w:rsid w:val="006E4814"/>
    <w:rsid w:val="006E4CE3"/>
    <w:rsid w:val="006E4D2B"/>
    <w:rsid w:val="006E4E2E"/>
    <w:rsid w:val="006E4F3E"/>
    <w:rsid w:val="006E4FE6"/>
    <w:rsid w:val="006E52B7"/>
    <w:rsid w:val="006E53EE"/>
    <w:rsid w:val="006E57EB"/>
    <w:rsid w:val="006E589C"/>
    <w:rsid w:val="006E5901"/>
    <w:rsid w:val="006E5A3F"/>
    <w:rsid w:val="006E5CFD"/>
    <w:rsid w:val="006E6070"/>
    <w:rsid w:val="006E61DE"/>
    <w:rsid w:val="006E6528"/>
    <w:rsid w:val="006E6591"/>
    <w:rsid w:val="006E68B6"/>
    <w:rsid w:val="006E6A5F"/>
    <w:rsid w:val="006E6ABC"/>
    <w:rsid w:val="006E6BA6"/>
    <w:rsid w:val="006E6C89"/>
    <w:rsid w:val="006E6F8A"/>
    <w:rsid w:val="006E715F"/>
    <w:rsid w:val="006E736D"/>
    <w:rsid w:val="006E7785"/>
    <w:rsid w:val="006E79C7"/>
    <w:rsid w:val="006E7D34"/>
    <w:rsid w:val="006E7F37"/>
    <w:rsid w:val="006F002D"/>
    <w:rsid w:val="006F0248"/>
    <w:rsid w:val="006F0271"/>
    <w:rsid w:val="006F0607"/>
    <w:rsid w:val="006F0758"/>
    <w:rsid w:val="006F09B3"/>
    <w:rsid w:val="006F0C34"/>
    <w:rsid w:val="006F0CFC"/>
    <w:rsid w:val="006F0F01"/>
    <w:rsid w:val="006F0FE9"/>
    <w:rsid w:val="006F102F"/>
    <w:rsid w:val="006F1507"/>
    <w:rsid w:val="006F1561"/>
    <w:rsid w:val="006F16DE"/>
    <w:rsid w:val="006F1938"/>
    <w:rsid w:val="006F19C6"/>
    <w:rsid w:val="006F1B67"/>
    <w:rsid w:val="006F1D8A"/>
    <w:rsid w:val="006F20A5"/>
    <w:rsid w:val="006F20AF"/>
    <w:rsid w:val="006F219F"/>
    <w:rsid w:val="006F2385"/>
    <w:rsid w:val="006F295A"/>
    <w:rsid w:val="006F2BB5"/>
    <w:rsid w:val="006F3016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0D"/>
    <w:rsid w:val="006F484B"/>
    <w:rsid w:val="006F489E"/>
    <w:rsid w:val="006F498F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891"/>
    <w:rsid w:val="006F5CB1"/>
    <w:rsid w:val="006F5F48"/>
    <w:rsid w:val="006F613C"/>
    <w:rsid w:val="006F62B3"/>
    <w:rsid w:val="006F67F0"/>
    <w:rsid w:val="006F6885"/>
    <w:rsid w:val="006F6B4F"/>
    <w:rsid w:val="006F6BEE"/>
    <w:rsid w:val="006F6E36"/>
    <w:rsid w:val="006F6EEB"/>
    <w:rsid w:val="006F7336"/>
    <w:rsid w:val="006F7528"/>
    <w:rsid w:val="006F793B"/>
    <w:rsid w:val="006F7B62"/>
    <w:rsid w:val="006F7D8C"/>
    <w:rsid w:val="006F7DC0"/>
    <w:rsid w:val="00700009"/>
    <w:rsid w:val="00700253"/>
    <w:rsid w:val="007002C6"/>
    <w:rsid w:val="00700441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11"/>
    <w:rsid w:val="007030E6"/>
    <w:rsid w:val="00703124"/>
    <w:rsid w:val="0070328B"/>
    <w:rsid w:val="00703366"/>
    <w:rsid w:val="00703583"/>
    <w:rsid w:val="00703AC5"/>
    <w:rsid w:val="00703C81"/>
    <w:rsid w:val="00703F66"/>
    <w:rsid w:val="00704161"/>
    <w:rsid w:val="00704222"/>
    <w:rsid w:val="00704274"/>
    <w:rsid w:val="00704457"/>
    <w:rsid w:val="00704787"/>
    <w:rsid w:val="0070489F"/>
    <w:rsid w:val="007048B5"/>
    <w:rsid w:val="0070493C"/>
    <w:rsid w:val="007049F8"/>
    <w:rsid w:val="00704D88"/>
    <w:rsid w:val="00704E1E"/>
    <w:rsid w:val="00704E9E"/>
    <w:rsid w:val="0070549A"/>
    <w:rsid w:val="0070562B"/>
    <w:rsid w:val="00705CC1"/>
    <w:rsid w:val="00705EDA"/>
    <w:rsid w:val="0070604A"/>
    <w:rsid w:val="00706261"/>
    <w:rsid w:val="00706858"/>
    <w:rsid w:val="0070694C"/>
    <w:rsid w:val="00706962"/>
    <w:rsid w:val="00706B92"/>
    <w:rsid w:val="00706C39"/>
    <w:rsid w:val="00707698"/>
    <w:rsid w:val="00707BB3"/>
    <w:rsid w:val="00707D68"/>
    <w:rsid w:val="00707EA0"/>
    <w:rsid w:val="00707F53"/>
    <w:rsid w:val="00707FAB"/>
    <w:rsid w:val="007100C6"/>
    <w:rsid w:val="007105E4"/>
    <w:rsid w:val="007109AD"/>
    <w:rsid w:val="00710A99"/>
    <w:rsid w:val="00710E22"/>
    <w:rsid w:val="00710EAC"/>
    <w:rsid w:val="007116D0"/>
    <w:rsid w:val="007118DD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CD6"/>
    <w:rsid w:val="00712F28"/>
    <w:rsid w:val="00712F2B"/>
    <w:rsid w:val="007130EC"/>
    <w:rsid w:val="00713430"/>
    <w:rsid w:val="0071352D"/>
    <w:rsid w:val="00713836"/>
    <w:rsid w:val="00713A70"/>
    <w:rsid w:val="00713C0C"/>
    <w:rsid w:val="00713DF6"/>
    <w:rsid w:val="00713FAC"/>
    <w:rsid w:val="00713FF7"/>
    <w:rsid w:val="007142C7"/>
    <w:rsid w:val="0071430C"/>
    <w:rsid w:val="007144A3"/>
    <w:rsid w:val="007147F9"/>
    <w:rsid w:val="007149AC"/>
    <w:rsid w:val="007149CF"/>
    <w:rsid w:val="00714A11"/>
    <w:rsid w:val="00714B29"/>
    <w:rsid w:val="00714C64"/>
    <w:rsid w:val="00714E9B"/>
    <w:rsid w:val="00714E9C"/>
    <w:rsid w:val="007153C7"/>
    <w:rsid w:val="007154A2"/>
    <w:rsid w:val="0071563B"/>
    <w:rsid w:val="00715670"/>
    <w:rsid w:val="00715962"/>
    <w:rsid w:val="00715984"/>
    <w:rsid w:val="007159DF"/>
    <w:rsid w:val="00715CD8"/>
    <w:rsid w:val="00715D82"/>
    <w:rsid w:val="00715D91"/>
    <w:rsid w:val="0071629E"/>
    <w:rsid w:val="007162C6"/>
    <w:rsid w:val="007167E4"/>
    <w:rsid w:val="00716947"/>
    <w:rsid w:val="00716983"/>
    <w:rsid w:val="007169D7"/>
    <w:rsid w:val="00716C9B"/>
    <w:rsid w:val="00716CBF"/>
    <w:rsid w:val="00716D52"/>
    <w:rsid w:val="00716F54"/>
    <w:rsid w:val="0071718A"/>
    <w:rsid w:val="00717295"/>
    <w:rsid w:val="007174C5"/>
    <w:rsid w:val="007175FF"/>
    <w:rsid w:val="00717878"/>
    <w:rsid w:val="00717BD1"/>
    <w:rsid w:val="00717D2B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D32"/>
    <w:rsid w:val="00720FD4"/>
    <w:rsid w:val="007210CB"/>
    <w:rsid w:val="007210DC"/>
    <w:rsid w:val="007214CF"/>
    <w:rsid w:val="00721530"/>
    <w:rsid w:val="00721589"/>
    <w:rsid w:val="0072158E"/>
    <w:rsid w:val="007215C0"/>
    <w:rsid w:val="00721656"/>
    <w:rsid w:val="00721766"/>
    <w:rsid w:val="00721B83"/>
    <w:rsid w:val="00721C91"/>
    <w:rsid w:val="00721EF3"/>
    <w:rsid w:val="00721FF8"/>
    <w:rsid w:val="00722073"/>
    <w:rsid w:val="00722454"/>
    <w:rsid w:val="007227D2"/>
    <w:rsid w:val="0072290F"/>
    <w:rsid w:val="00722A5C"/>
    <w:rsid w:val="00722E4A"/>
    <w:rsid w:val="007231B6"/>
    <w:rsid w:val="00723524"/>
    <w:rsid w:val="00723569"/>
    <w:rsid w:val="007237DB"/>
    <w:rsid w:val="00723982"/>
    <w:rsid w:val="00723C92"/>
    <w:rsid w:val="00723CDD"/>
    <w:rsid w:val="00723D5C"/>
    <w:rsid w:val="00723DA2"/>
    <w:rsid w:val="007240F5"/>
    <w:rsid w:val="007241E0"/>
    <w:rsid w:val="00724448"/>
    <w:rsid w:val="007247C2"/>
    <w:rsid w:val="00724813"/>
    <w:rsid w:val="00724C82"/>
    <w:rsid w:val="00724E68"/>
    <w:rsid w:val="00724E77"/>
    <w:rsid w:val="00724FFB"/>
    <w:rsid w:val="0072515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7B5"/>
    <w:rsid w:val="00726847"/>
    <w:rsid w:val="00726EAA"/>
    <w:rsid w:val="00726F81"/>
    <w:rsid w:val="00727132"/>
    <w:rsid w:val="00727334"/>
    <w:rsid w:val="007274D8"/>
    <w:rsid w:val="00727620"/>
    <w:rsid w:val="0072778D"/>
    <w:rsid w:val="00727852"/>
    <w:rsid w:val="00727863"/>
    <w:rsid w:val="00727B5D"/>
    <w:rsid w:val="00727B6D"/>
    <w:rsid w:val="00727BFA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6EC"/>
    <w:rsid w:val="007318D3"/>
    <w:rsid w:val="00731954"/>
    <w:rsid w:val="00731D02"/>
    <w:rsid w:val="00732093"/>
    <w:rsid w:val="00732789"/>
    <w:rsid w:val="007328AB"/>
    <w:rsid w:val="00733011"/>
    <w:rsid w:val="0073329F"/>
    <w:rsid w:val="0073345A"/>
    <w:rsid w:val="00733505"/>
    <w:rsid w:val="00733533"/>
    <w:rsid w:val="00733CA3"/>
    <w:rsid w:val="00733E7B"/>
    <w:rsid w:val="00733F4C"/>
    <w:rsid w:val="0073451B"/>
    <w:rsid w:val="0073456B"/>
    <w:rsid w:val="00734A10"/>
    <w:rsid w:val="00734F25"/>
    <w:rsid w:val="0073506D"/>
    <w:rsid w:val="0073520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5E0E"/>
    <w:rsid w:val="00735E81"/>
    <w:rsid w:val="0073601A"/>
    <w:rsid w:val="00736132"/>
    <w:rsid w:val="007362B2"/>
    <w:rsid w:val="00736374"/>
    <w:rsid w:val="0073659F"/>
    <w:rsid w:val="00736628"/>
    <w:rsid w:val="00736850"/>
    <w:rsid w:val="00736EC4"/>
    <w:rsid w:val="00736EF1"/>
    <w:rsid w:val="00736FFA"/>
    <w:rsid w:val="0073719D"/>
    <w:rsid w:val="00737941"/>
    <w:rsid w:val="00737AE1"/>
    <w:rsid w:val="00737C70"/>
    <w:rsid w:val="00737CE0"/>
    <w:rsid w:val="00737DE5"/>
    <w:rsid w:val="007401BB"/>
    <w:rsid w:val="00740268"/>
    <w:rsid w:val="00740369"/>
    <w:rsid w:val="00740565"/>
    <w:rsid w:val="0074069C"/>
    <w:rsid w:val="007408B9"/>
    <w:rsid w:val="00740BE2"/>
    <w:rsid w:val="00740BF1"/>
    <w:rsid w:val="00740DC6"/>
    <w:rsid w:val="0074106A"/>
    <w:rsid w:val="007411FD"/>
    <w:rsid w:val="0074136C"/>
    <w:rsid w:val="00741400"/>
    <w:rsid w:val="0074173A"/>
    <w:rsid w:val="007417FA"/>
    <w:rsid w:val="00741D5E"/>
    <w:rsid w:val="00741E6B"/>
    <w:rsid w:val="0074213B"/>
    <w:rsid w:val="00742197"/>
    <w:rsid w:val="0074261F"/>
    <w:rsid w:val="0074263E"/>
    <w:rsid w:val="007428A2"/>
    <w:rsid w:val="007428FE"/>
    <w:rsid w:val="00742B6A"/>
    <w:rsid w:val="00742B88"/>
    <w:rsid w:val="00742F51"/>
    <w:rsid w:val="0074305A"/>
    <w:rsid w:val="00743281"/>
    <w:rsid w:val="0074345C"/>
    <w:rsid w:val="007436AD"/>
    <w:rsid w:val="00743837"/>
    <w:rsid w:val="0074389C"/>
    <w:rsid w:val="007439FD"/>
    <w:rsid w:val="00743B1B"/>
    <w:rsid w:val="00743E7F"/>
    <w:rsid w:val="00744012"/>
    <w:rsid w:val="0074401B"/>
    <w:rsid w:val="0074411F"/>
    <w:rsid w:val="0074457F"/>
    <w:rsid w:val="007445A6"/>
    <w:rsid w:val="00744679"/>
    <w:rsid w:val="00744A01"/>
    <w:rsid w:val="00744C48"/>
    <w:rsid w:val="00745040"/>
    <w:rsid w:val="007450B1"/>
    <w:rsid w:val="007454B5"/>
    <w:rsid w:val="00745654"/>
    <w:rsid w:val="00745965"/>
    <w:rsid w:val="00745C03"/>
    <w:rsid w:val="00745D39"/>
    <w:rsid w:val="00745F13"/>
    <w:rsid w:val="007463EE"/>
    <w:rsid w:val="0074666B"/>
    <w:rsid w:val="00746779"/>
    <w:rsid w:val="007468D6"/>
    <w:rsid w:val="007468D7"/>
    <w:rsid w:val="00746BC3"/>
    <w:rsid w:val="00746C7A"/>
    <w:rsid w:val="00746E4E"/>
    <w:rsid w:val="0074733C"/>
    <w:rsid w:val="007473D9"/>
    <w:rsid w:val="0074767D"/>
    <w:rsid w:val="007476D7"/>
    <w:rsid w:val="00747791"/>
    <w:rsid w:val="00747A09"/>
    <w:rsid w:val="00747C7F"/>
    <w:rsid w:val="00747D19"/>
    <w:rsid w:val="00747D96"/>
    <w:rsid w:val="00747F45"/>
    <w:rsid w:val="00747FFD"/>
    <w:rsid w:val="00750201"/>
    <w:rsid w:val="0075033F"/>
    <w:rsid w:val="00750453"/>
    <w:rsid w:val="00750B90"/>
    <w:rsid w:val="00750BF7"/>
    <w:rsid w:val="00750C28"/>
    <w:rsid w:val="00750C8D"/>
    <w:rsid w:val="00750E16"/>
    <w:rsid w:val="00750F5A"/>
    <w:rsid w:val="00750FF8"/>
    <w:rsid w:val="00751132"/>
    <w:rsid w:val="007515F8"/>
    <w:rsid w:val="00751A13"/>
    <w:rsid w:val="00751B49"/>
    <w:rsid w:val="00751CBE"/>
    <w:rsid w:val="00751DA5"/>
    <w:rsid w:val="007521CC"/>
    <w:rsid w:val="007522F6"/>
    <w:rsid w:val="007523B5"/>
    <w:rsid w:val="007527BB"/>
    <w:rsid w:val="00752960"/>
    <w:rsid w:val="00752B6A"/>
    <w:rsid w:val="00752C0D"/>
    <w:rsid w:val="00752C8D"/>
    <w:rsid w:val="00752CB0"/>
    <w:rsid w:val="00752EB6"/>
    <w:rsid w:val="00752F78"/>
    <w:rsid w:val="007532B1"/>
    <w:rsid w:val="00753439"/>
    <w:rsid w:val="0075349A"/>
    <w:rsid w:val="007539ED"/>
    <w:rsid w:val="00753AC1"/>
    <w:rsid w:val="00753DE2"/>
    <w:rsid w:val="00753FD1"/>
    <w:rsid w:val="007540FB"/>
    <w:rsid w:val="0075442E"/>
    <w:rsid w:val="00754691"/>
    <w:rsid w:val="00754C64"/>
    <w:rsid w:val="00754EA5"/>
    <w:rsid w:val="00754FC7"/>
    <w:rsid w:val="0075532F"/>
    <w:rsid w:val="007553B8"/>
    <w:rsid w:val="00755482"/>
    <w:rsid w:val="007554EE"/>
    <w:rsid w:val="0075553F"/>
    <w:rsid w:val="007559B2"/>
    <w:rsid w:val="00755A0F"/>
    <w:rsid w:val="00755CD4"/>
    <w:rsid w:val="00755E4C"/>
    <w:rsid w:val="007560DB"/>
    <w:rsid w:val="00756119"/>
    <w:rsid w:val="00756311"/>
    <w:rsid w:val="007563F9"/>
    <w:rsid w:val="007564BF"/>
    <w:rsid w:val="00756622"/>
    <w:rsid w:val="00756665"/>
    <w:rsid w:val="007566E7"/>
    <w:rsid w:val="00756A3C"/>
    <w:rsid w:val="00756A46"/>
    <w:rsid w:val="00756B43"/>
    <w:rsid w:val="00756CE4"/>
    <w:rsid w:val="00757569"/>
    <w:rsid w:val="007575B2"/>
    <w:rsid w:val="00757696"/>
    <w:rsid w:val="00757976"/>
    <w:rsid w:val="00757979"/>
    <w:rsid w:val="007579D0"/>
    <w:rsid w:val="00760562"/>
    <w:rsid w:val="0076084E"/>
    <w:rsid w:val="00760BFC"/>
    <w:rsid w:val="00760C46"/>
    <w:rsid w:val="00760CD0"/>
    <w:rsid w:val="00760D89"/>
    <w:rsid w:val="00761295"/>
    <w:rsid w:val="007612F3"/>
    <w:rsid w:val="007614FB"/>
    <w:rsid w:val="0076186B"/>
    <w:rsid w:val="007619D7"/>
    <w:rsid w:val="007619EF"/>
    <w:rsid w:val="00761A57"/>
    <w:rsid w:val="00761AE4"/>
    <w:rsid w:val="00761E48"/>
    <w:rsid w:val="00761EE2"/>
    <w:rsid w:val="00761F58"/>
    <w:rsid w:val="00761F8C"/>
    <w:rsid w:val="007624D9"/>
    <w:rsid w:val="00762779"/>
    <w:rsid w:val="00762785"/>
    <w:rsid w:val="0076283E"/>
    <w:rsid w:val="00762CE4"/>
    <w:rsid w:val="00762D87"/>
    <w:rsid w:val="00762FB6"/>
    <w:rsid w:val="00762FDB"/>
    <w:rsid w:val="00763382"/>
    <w:rsid w:val="00763576"/>
    <w:rsid w:val="00763695"/>
    <w:rsid w:val="0076376E"/>
    <w:rsid w:val="00763935"/>
    <w:rsid w:val="00763B8D"/>
    <w:rsid w:val="00763D6F"/>
    <w:rsid w:val="0076404C"/>
    <w:rsid w:val="007641E8"/>
    <w:rsid w:val="0076437B"/>
    <w:rsid w:val="00764417"/>
    <w:rsid w:val="00764660"/>
    <w:rsid w:val="00764872"/>
    <w:rsid w:val="00764BFF"/>
    <w:rsid w:val="00764F71"/>
    <w:rsid w:val="007650C7"/>
    <w:rsid w:val="007653EC"/>
    <w:rsid w:val="00765507"/>
    <w:rsid w:val="007656CA"/>
    <w:rsid w:val="007659F1"/>
    <w:rsid w:val="00765A30"/>
    <w:rsid w:val="00765B34"/>
    <w:rsid w:val="00765CF2"/>
    <w:rsid w:val="00765F06"/>
    <w:rsid w:val="00765F36"/>
    <w:rsid w:val="0076606A"/>
    <w:rsid w:val="007660BB"/>
    <w:rsid w:val="0076621F"/>
    <w:rsid w:val="007664B1"/>
    <w:rsid w:val="0076654D"/>
    <w:rsid w:val="00766D26"/>
    <w:rsid w:val="0076700F"/>
    <w:rsid w:val="007673D7"/>
    <w:rsid w:val="007674AC"/>
    <w:rsid w:val="007675B5"/>
    <w:rsid w:val="007675D0"/>
    <w:rsid w:val="00767838"/>
    <w:rsid w:val="007678C9"/>
    <w:rsid w:val="00767965"/>
    <w:rsid w:val="00767B88"/>
    <w:rsid w:val="00767E44"/>
    <w:rsid w:val="007703AA"/>
    <w:rsid w:val="00770422"/>
    <w:rsid w:val="00770545"/>
    <w:rsid w:val="00770566"/>
    <w:rsid w:val="007708C2"/>
    <w:rsid w:val="00770B08"/>
    <w:rsid w:val="00770C71"/>
    <w:rsid w:val="00770CF9"/>
    <w:rsid w:val="00770D66"/>
    <w:rsid w:val="00770DE5"/>
    <w:rsid w:val="00771048"/>
    <w:rsid w:val="0077127E"/>
    <w:rsid w:val="007712E1"/>
    <w:rsid w:val="007715EF"/>
    <w:rsid w:val="007718D0"/>
    <w:rsid w:val="00771992"/>
    <w:rsid w:val="00771C2E"/>
    <w:rsid w:val="00771FD9"/>
    <w:rsid w:val="00772040"/>
    <w:rsid w:val="00772067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55D"/>
    <w:rsid w:val="007746F5"/>
    <w:rsid w:val="007751D9"/>
    <w:rsid w:val="00775903"/>
    <w:rsid w:val="00775AB1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D0D"/>
    <w:rsid w:val="00777E8E"/>
    <w:rsid w:val="00780142"/>
    <w:rsid w:val="00780227"/>
    <w:rsid w:val="007802F6"/>
    <w:rsid w:val="007808D1"/>
    <w:rsid w:val="0078092C"/>
    <w:rsid w:val="0078095E"/>
    <w:rsid w:val="00780A92"/>
    <w:rsid w:val="00780C1C"/>
    <w:rsid w:val="00780DA1"/>
    <w:rsid w:val="00780DE8"/>
    <w:rsid w:val="00780E15"/>
    <w:rsid w:val="00780F23"/>
    <w:rsid w:val="00780F93"/>
    <w:rsid w:val="007819F9"/>
    <w:rsid w:val="00781C7B"/>
    <w:rsid w:val="00781FEA"/>
    <w:rsid w:val="00782346"/>
    <w:rsid w:val="00782616"/>
    <w:rsid w:val="00782669"/>
    <w:rsid w:val="007828DE"/>
    <w:rsid w:val="007829ED"/>
    <w:rsid w:val="00782AD9"/>
    <w:rsid w:val="00783567"/>
    <w:rsid w:val="007836F4"/>
    <w:rsid w:val="00783752"/>
    <w:rsid w:val="00783755"/>
    <w:rsid w:val="00783763"/>
    <w:rsid w:val="007839DD"/>
    <w:rsid w:val="00783B1E"/>
    <w:rsid w:val="00783C30"/>
    <w:rsid w:val="00783F90"/>
    <w:rsid w:val="00783F97"/>
    <w:rsid w:val="007841B7"/>
    <w:rsid w:val="007842E0"/>
    <w:rsid w:val="0078493D"/>
    <w:rsid w:val="00785128"/>
    <w:rsid w:val="00785368"/>
    <w:rsid w:val="007853C3"/>
    <w:rsid w:val="00785426"/>
    <w:rsid w:val="00785474"/>
    <w:rsid w:val="007858EC"/>
    <w:rsid w:val="00785A90"/>
    <w:rsid w:val="00785B9E"/>
    <w:rsid w:val="00785D3B"/>
    <w:rsid w:val="00785D6B"/>
    <w:rsid w:val="00785FDE"/>
    <w:rsid w:val="007861D1"/>
    <w:rsid w:val="0078620C"/>
    <w:rsid w:val="00786545"/>
    <w:rsid w:val="00786BC0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87BF6"/>
    <w:rsid w:val="00787C7B"/>
    <w:rsid w:val="00790017"/>
    <w:rsid w:val="007903C9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9AA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C9"/>
    <w:rsid w:val="007928E7"/>
    <w:rsid w:val="00792E6E"/>
    <w:rsid w:val="007930BA"/>
    <w:rsid w:val="00793200"/>
    <w:rsid w:val="00793293"/>
    <w:rsid w:val="00793440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59A"/>
    <w:rsid w:val="0079463E"/>
    <w:rsid w:val="00794843"/>
    <w:rsid w:val="007948AF"/>
    <w:rsid w:val="007952FC"/>
    <w:rsid w:val="0079533E"/>
    <w:rsid w:val="007953D7"/>
    <w:rsid w:val="0079561B"/>
    <w:rsid w:val="00795810"/>
    <w:rsid w:val="00795920"/>
    <w:rsid w:val="00795BCF"/>
    <w:rsid w:val="00795D04"/>
    <w:rsid w:val="00796042"/>
    <w:rsid w:val="007963EB"/>
    <w:rsid w:val="0079643C"/>
    <w:rsid w:val="007965DF"/>
    <w:rsid w:val="007966CC"/>
    <w:rsid w:val="0079673F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97E09"/>
    <w:rsid w:val="00797E22"/>
    <w:rsid w:val="00797F42"/>
    <w:rsid w:val="007A01E2"/>
    <w:rsid w:val="007A029A"/>
    <w:rsid w:val="007A0695"/>
    <w:rsid w:val="007A06A3"/>
    <w:rsid w:val="007A07F5"/>
    <w:rsid w:val="007A090B"/>
    <w:rsid w:val="007A09E8"/>
    <w:rsid w:val="007A0DF7"/>
    <w:rsid w:val="007A0E65"/>
    <w:rsid w:val="007A1238"/>
    <w:rsid w:val="007A12FC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04B"/>
    <w:rsid w:val="007A3056"/>
    <w:rsid w:val="007A32AE"/>
    <w:rsid w:val="007A3341"/>
    <w:rsid w:val="007A3345"/>
    <w:rsid w:val="007A3407"/>
    <w:rsid w:val="007A350D"/>
    <w:rsid w:val="007A3620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4FFB"/>
    <w:rsid w:val="007A506D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6DFC"/>
    <w:rsid w:val="007A71DD"/>
    <w:rsid w:val="007A7452"/>
    <w:rsid w:val="007A7562"/>
    <w:rsid w:val="007A7737"/>
    <w:rsid w:val="007A7895"/>
    <w:rsid w:val="007A7980"/>
    <w:rsid w:val="007A7CA8"/>
    <w:rsid w:val="007A7CD4"/>
    <w:rsid w:val="007B0009"/>
    <w:rsid w:val="007B01B0"/>
    <w:rsid w:val="007B0672"/>
    <w:rsid w:val="007B0928"/>
    <w:rsid w:val="007B09EE"/>
    <w:rsid w:val="007B0AC0"/>
    <w:rsid w:val="007B0CCD"/>
    <w:rsid w:val="007B0D48"/>
    <w:rsid w:val="007B0E51"/>
    <w:rsid w:val="007B100A"/>
    <w:rsid w:val="007B11C9"/>
    <w:rsid w:val="007B1271"/>
    <w:rsid w:val="007B13CB"/>
    <w:rsid w:val="007B1693"/>
    <w:rsid w:val="007B1745"/>
    <w:rsid w:val="007B185E"/>
    <w:rsid w:val="007B1B19"/>
    <w:rsid w:val="007B1B32"/>
    <w:rsid w:val="007B1BBE"/>
    <w:rsid w:val="007B2106"/>
    <w:rsid w:val="007B2335"/>
    <w:rsid w:val="007B2389"/>
    <w:rsid w:val="007B23E6"/>
    <w:rsid w:val="007B2795"/>
    <w:rsid w:val="007B29C9"/>
    <w:rsid w:val="007B2EEA"/>
    <w:rsid w:val="007B34C7"/>
    <w:rsid w:val="007B3ACA"/>
    <w:rsid w:val="007B3B35"/>
    <w:rsid w:val="007B3D05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A9E"/>
    <w:rsid w:val="007B5C40"/>
    <w:rsid w:val="007B6037"/>
    <w:rsid w:val="007B6064"/>
    <w:rsid w:val="007B6258"/>
    <w:rsid w:val="007B62DA"/>
    <w:rsid w:val="007B63CF"/>
    <w:rsid w:val="007B6673"/>
    <w:rsid w:val="007B6C24"/>
    <w:rsid w:val="007B6CEC"/>
    <w:rsid w:val="007B6E4D"/>
    <w:rsid w:val="007B7106"/>
    <w:rsid w:val="007B743E"/>
    <w:rsid w:val="007B7463"/>
    <w:rsid w:val="007B7506"/>
    <w:rsid w:val="007B7507"/>
    <w:rsid w:val="007B760D"/>
    <w:rsid w:val="007B7628"/>
    <w:rsid w:val="007B7749"/>
    <w:rsid w:val="007B78E5"/>
    <w:rsid w:val="007B7A9A"/>
    <w:rsid w:val="007B7D49"/>
    <w:rsid w:val="007C01E2"/>
    <w:rsid w:val="007C04AB"/>
    <w:rsid w:val="007C05AC"/>
    <w:rsid w:val="007C089C"/>
    <w:rsid w:val="007C095B"/>
    <w:rsid w:val="007C0A6C"/>
    <w:rsid w:val="007C0A84"/>
    <w:rsid w:val="007C0BCB"/>
    <w:rsid w:val="007C0BD0"/>
    <w:rsid w:val="007C0FEE"/>
    <w:rsid w:val="007C1194"/>
    <w:rsid w:val="007C135E"/>
    <w:rsid w:val="007C154B"/>
    <w:rsid w:val="007C15DD"/>
    <w:rsid w:val="007C1A7A"/>
    <w:rsid w:val="007C2002"/>
    <w:rsid w:val="007C20A3"/>
    <w:rsid w:val="007C2642"/>
    <w:rsid w:val="007C287A"/>
    <w:rsid w:val="007C29AF"/>
    <w:rsid w:val="007C2AFD"/>
    <w:rsid w:val="007C32EE"/>
    <w:rsid w:val="007C3425"/>
    <w:rsid w:val="007C3439"/>
    <w:rsid w:val="007C350E"/>
    <w:rsid w:val="007C3658"/>
    <w:rsid w:val="007C3660"/>
    <w:rsid w:val="007C393D"/>
    <w:rsid w:val="007C39B4"/>
    <w:rsid w:val="007C3ADE"/>
    <w:rsid w:val="007C3C97"/>
    <w:rsid w:val="007C3CBC"/>
    <w:rsid w:val="007C3E1C"/>
    <w:rsid w:val="007C3ED6"/>
    <w:rsid w:val="007C3F14"/>
    <w:rsid w:val="007C3FDE"/>
    <w:rsid w:val="007C4565"/>
    <w:rsid w:val="007C4635"/>
    <w:rsid w:val="007C48A2"/>
    <w:rsid w:val="007C4B51"/>
    <w:rsid w:val="007C4C62"/>
    <w:rsid w:val="007C4C8B"/>
    <w:rsid w:val="007C4DAB"/>
    <w:rsid w:val="007C5036"/>
    <w:rsid w:val="007C511C"/>
    <w:rsid w:val="007C536A"/>
    <w:rsid w:val="007C543F"/>
    <w:rsid w:val="007C5790"/>
    <w:rsid w:val="007C57CD"/>
    <w:rsid w:val="007C599A"/>
    <w:rsid w:val="007C59D8"/>
    <w:rsid w:val="007C5AFF"/>
    <w:rsid w:val="007C5B0E"/>
    <w:rsid w:val="007C5B82"/>
    <w:rsid w:val="007C5CD0"/>
    <w:rsid w:val="007C5F38"/>
    <w:rsid w:val="007C5FA0"/>
    <w:rsid w:val="007C5FBD"/>
    <w:rsid w:val="007C60A2"/>
    <w:rsid w:val="007C64E8"/>
    <w:rsid w:val="007C6557"/>
    <w:rsid w:val="007C6718"/>
    <w:rsid w:val="007C6956"/>
    <w:rsid w:val="007C6C0F"/>
    <w:rsid w:val="007C6D5F"/>
    <w:rsid w:val="007C6F9A"/>
    <w:rsid w:val="007C70B7"/>
    <w:rsid w:val="007C72E8"/>
    <w:rsid w:val="007C75BF"/>
    <w:rsid w:val="007C75C5"/>
    <w:rsid w:val="007C7680"/>
    <w:rsid w:val="007C774E"/>
    <w:rsid w:val="007C7B50"/>
    <w:rsid w:val="007C7C66"/>
    <w:rsid w:val="007D0023"/>
    <w:rsid w:val="007D042C"/>
    <w:rsid w:val="007D048F"/>
    <w:rsid w:val="007D0518"/>
    <w:rsid w:val="007D0527"/>
    <w:rsid w:val="007D0668"/>
    <w:rsid w:val="007D0799"/>
    <w:rsid w:val="007D08C6"/>
    <w:rsid w:val="007D0A93"/>
    <w:rsid w:val="007D0C60"/>
    <w:rsid w:val="007D0CFA"/>
    <w:rsid w:val="007D0E76"/>
    <w:rsid w:val="007D0F5F"/>
    <w:rsid w:val="007D0FAF"/>
    <w:rsid w:val="007D0FE2"/>
    <w:rsid w:val="007D112B"/>
    <w:rsid w:val="007D1503"/>
    <w:rsid w:val="007D166B"/>
    <w:rsid w:val="007D1807"/>
    <w:rsid w:val="007D1AD6"/>
    <w:rsid w:val="007D1F77"/>
    <w:rsid w:val="007D1FDB"/>
    <w:rsid w:val="007D23FA"/>
    <w:rsid w:val="007D2404"/>
    <w:rsid w:val="007D2415"/>
    <w:rsid w:val="007D2640"/>
    <w:rsid w:val="007D2653"/>
    <w:rsid w:val="007D26F1"/>
    <w:rsid w:val="007D29EF"/>
    <w:rsid w:val="007D2C5A"/>
    <w:rsid w:val="007D2E96"/>
    <w:rsid w:val="007D2FAD"/>
    <w:rsid w:val="007D3287"/>
    <w:rsid w:val="007D3322"/>
    <w:rsid w:val="007D337C"/>
    <w:rsid w:val="007D34B9"/>
    <w:rsid w:val="007D34E9"/>
    <w:rsid w:val="007D3911"/>
    <w:rsid w:val="007D39D1"/>
    <w:rsid w:val="007D3B09"/>
    <w:rsid w:val="007D3E25"/>
    <w:rsid w:val="007D4164"/>
    <w:rsid w:val="007D422C"/>
    <w:rsid w:val="007D44C4"/>
    <w:rsid w:val="007D4636"/>
    <w:rsid w:val="007D4976"/>
    <w:rsid w:val="007D4985"/>
    <w:rsid w:val="007D4B2E"/>
    <w:rsid w:val="007D52AE"/>
    <w:rsid w:val="007D54C9"/>
    <w:rsid w:val="007D5694"/>
    <w:rsid w:val="007D57DE"/>
    <w:rsid w:val="007D5925"/>
    <w:rsid w:val="007D5AB3"/>
    <w:rsid w:val="007D5B68"/>
    <w:rsid w:val="007D5DD4"/>
    <w:rsid w:val="007D5E00"/>
    <w:rsid w:val="007D6119"/>
    <w:rsid w:val="007D628D"/>
    <w:rsid w:val="007D6428"/>
    <w:rsid w:val="007D6447"/>
    <w:rsid w:val="007D6551"/>
    <w:rsid w:val="007D67B2"/>
    <w:rsid w:val="007D67C7"/>
    <w:rsid w:val="007D6B0A"/>
    <w:rsid w:val="007D6B73"/>
    <w:rsid w:val="007D6BFE"/>
    <w:rsid w:val="007D7383"/>
    <w:rsid w:val="007D74B0"/>
    <w:rsid w:val="007D778A"/>
    <w:rsid w:val="007D77A5"/>
    <w:rsid w:val="007D7835"/>
    <w:rsid w:val="007D7D56"/>
    <w:rsid w:val="007E001A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7D6"/>
    <w:rsid w:val="007E1893"/>
    <w:rsid w:val="007E1907"/>
    <w:rsid w:val="007E1959"/>
    <w:rsid w:val="007E1A79"/>
    <w:rsid w:val="007E1AD3"/>
    <w:rsid w:val="007E1D7E"/>
    <w:rsid w:val="007E1F7B"/>
    <w:rsid w:val="007E2012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3FED"/>
    <w:rsid w:val="007E40AA"/>
    <w:rsid w:val="007E4357"/>
    <w:rsid w:val="007E4398"/>
    <w:rsid w:val="007E4724"/>
    <w:rsid w:val="007E4C8A"/>
    <w:rsid w:val="007E4D11"/>
    <w:rsid w:val="007E4D71"/>
    <w:rsid w:val="007E5226"/>
    <w:rsid w:val="007E56BF"/>
    <w:rsid w:val="007E58BF"/>
    <w:rsid w:val="007E5E57"/>
    <w:rsid w:val="007E64C8"/>
    <w:rsid w:val="007E6571"/>
    <w:rsid w:val="007E65B4"/>
    <w:rsid w:val="007E6744"/>
    <w:rsid w:val="007E67AF"/>
    <w:rsid w:val="007E67F2"/>
    <w:rsid w:val="007E683B"/>
    <w:rsid w:val="007E6A1F"/>
    <w:rsid w:val="007E6A63"/>
    <w:rsid w:val="007E6D01"/>
    <w:rsid w:val="007E6D8B"/>
    <w:rsid w:val="007E6E05"/>
    <w:rsid w:val="007E709E"/>
    <w:rsid w:val="007E711C"/>
    <w:rsid w:val="007E72B5"/>
    <w:rsid w:val="007E752E"/>
    <w:rsid w:val="007E76B1"/>
    <w:rsid w:val="007E77A4"/>
    <w:rsid w:val="007E7851"/>
    <w:rsid w:val="007E795D"/>
    <w:rsid w:val="007E7AB5"/>
    <w:rsid w:val="007E7ADC"/>
    <w:rsid w:val="007E7CE2"/>
    <w:rsid w:val="007E7ED3"/>
    <w:rsid w:val="007F01FF"/>
    <w:rsid w:val="007F03C7"/>
    <w:rsid w:val="007F0631"/>
    <w:rsid w:val="007F07A0"/>
    <w:rsid w:val="007F086C"/>
    <w:rsid w:val="007F0906"/>
    <w:rsid w:val="007F094C"/>
    <w:rsid w:val="007F09B8"/>
    <w:rsid w:val="007F0AD4"/>
    <w:rsid w:val="007F0B60"/>
    <w:rsid w:val="007F0C88"/>
    <w:rsid w:val="007F0CDD"/>
    <w:rsid w:val="007F0E61"/>
    <w:rsid w:val="007F0EF2"/>
    <w:rsid w:val="007F12EE"/>
    <w:rsid w:val="007F14D7"/>
    <w:rsid w:val="007F18A6"/>
    <w:rsid w:val="007F18E6"/>
    <w:rsid w:val="007F1912"/>
    <w:rsid w:val="007F1CBC"/>
    <w:rsid w:val="007F1D1C"/>
    <w:rsid w:val="007F1EFC"/>
    <w:rsid w:val="007F2041"/>
    <w:rsid w:val="007F217C"/>
    <w:rsid w:val="007F2271"/>
    <w:rsid w:val="007F2470"/>
    <w:rsid w:val="007F2DB5"/>
    <w:rsid w:val="007F32D5"/>
    <w:rsid w:val="007F3377"/>
    <w:rsid w:val="007F3615"/>
    <w:rsid w:val="007F3DA3"/>
    <w:rsid w:val="007F3DBE"/>
    <w:rsid w:val="007F3F72"/>
    <w:rsid w:val="007F4010"/>
    <w:rsid w:val="007F4112"/>
    <w:rsid w:val="007F41B4"/>
    <w:rsid w:val="007F43A5"/>
    <w:rsid w:val="007F4547"/>
    <w:rsid w:val="007F45B3"/>
    <w:rsid w:val="007F4729"/>
    <w:rsid w:val="007F48E4"/>
    <w:rsid w:val="007F4997"/>
    <w:rsid w:val="007F4A34"/>
    <w:rsid w:val="007F4ADC"/>
    <w:rsid w:val="007F4E87"/>
    <w:rsid w:val="007F511F"/>
    <w:rsid w:val="007F51AF"/>
    <w:rsid w:val="007F51E1"/>
    <w:rsid w:val="007F5351"/>
    <w:rsid w:val="007F5364"/>
    <w:rsid w:val="007F54D0"/>
    <w:rsid w:val="007F5642"/>
    <w:rsid w:val="007F56A4"/>
    <w:rsid w:val="007F5979"/>
    <w:rsid w:val="007F59E8"/>
    <w:rsid w:val="007F5AFB"/>
    <w:rsid w:val="007F5BA5"/>
    <w:rsid w:val="007F5BF5"/>
    <w:rsid w:val="007F5CD3"/>
    <w:rsid w:val="007F5F13"/>
    <w:rsid w:val="007F5F2C"/>
    <w:rsid w:val="007F60AD"/>
    <w:rsid w:val="007F63D7"/>
    <w:rsid w:val="007F6582"/>
    <w:rsid w:val="007F674A"/>
    <w:rsid w:val="007F6796"/>
    <w:rsid w:val="007F6938"/>
    <w:rsid w:val="007F69EB"/>
    <w:rsid w:val="007F73A5"/>
    <w:rsid w:val="007F7535"/>
    <w:rsid w:val="007F7A49"/>
    <w:rsid w:val="007F7B97"/>
    <w:rsid w:val="007F7BAA"/>
    <w:rsid w:val="007F7E79"/>
    <w:rsid w:val="008001AE"/>
    <w:rsid w:val="0080026A"/>
    <w:rsid w:val="008002AE"/>
    <w:rsid w:val="008003F9"/>
    <w:rsid w:val="0080053E"/>
    <w:rsid w:val="0080059B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DC2"/>
    <w:rsid w:val="00801F90"/>
    <w:rsid w:val="00802221"/>
    <w:rsid w:val="008024C7"/>
    <w:rsid w:val="00802614"/>
    <w:rsid w:val="00802956"/>
    <w:rsid w:val="00802A03"/>
    <w:rsid w:val="00802A12"/>
    <w:rsid w:val="00802BFC"/>
    <w:rsid w:val="00802D06"/>
    <w:rsid w:val="00802E70"/>
    <w:rsid w:val="0080314E"/>
    <w:rsid w:val="0080341E"/>
    <w:rsid w:val="0080372C"/>
    <w:rsid w:val="00803744"/>
    <w:rsid w:val="00803807"/>
    <w:rsid w:val="0080398A"/>
    <w:rsid w:val="008039AB"/>
    <w:rsid w:val="00803B39"/>
    <w:rsid w:val="00803B91"/>
    <w:rsid w:val="00803C10"/>
    <w:rsid w:val="00803C44"/>
    <w:rsid w:val="00803C45"/>
    <w:rsid w:val="00803DBF"/>
    <w:rsid w:val="00803FC1"/>
    <w:rsid w:val="00804249"/>
    <w:rsid w:val="0080430E"/>
    <w:rsid w:val="0080437D"/>
    <w:rsid w:val="008043B1"/>
    <w:rsid w:val="0080453D"/>
    <w:rsid w:val="00804886"/>
    <w:rsid w:val="00804AE5"/>
    <w:rsid w:val="00804B1C"/>
    <w:rsid w:val="00804BB7"/>
    <w:rsid w:val="00804ED6"/>
    <w:rsid w:val="00804F53"/>
    <w:rsid w:val="00805093"/>
    <w:rsid w:val="0080522B"/>
    <w:rsid w:val="00805484"/>
    <w:rsid w:val="00805589"/>
    <w:rsid w:val="0080565D"/>
    <w:rsid w:val="00805C91"/>
    <w:rsid w:val="00805E6A"/>
    <w:rsid w:val="00805E6E"/>
    <w:rsid w:val="008062CB"/>
    <w:rsid w:val="008064F1"/>
    <w:rsid w:val="00806715"/>
    <w:rsid w:val="008067CF"/>
    <w:rsid w:val="00806A92"/>
    <w:rsid w:val="00806AD9"/>
    <w:rsid w:val="00806ED3"/>
    <w:rsid w:val="00806F27"/>
    <w:rsid w:val="008071D4"/>
    <w:rsid w:val="00807334"/>
    <w:rsid w:val="008074CC"/>
    <w:rsid w:val="00807754"/>
    <w:rsid w:val="00807762"/>
    <w:rsid w:val="00807853"/>
    <w:rsid w:val="008078E8"/>
    <w:rsid w:val="00807D3F"/>
    <w:rsid w:val="00807E49"/>
    <w:rsid w:val="00807FC0"/>
    <w:rsid w:val="00810229"/>
    <w:rsid w:val="0081030D"/>
    <w:rsid w:val="00810374"/>
    <w:rsid w:val="008103C1"/>
    <w:rsid w:val="0081099C"/>
    <w:rsid w:val="008109C3"/>
    <w:rsid w:val="008109F3"/>
    <w:rsid w:val="00810A38"/>
    <w:rsid w:val="00810A9E"/>
    <w:rsid w:val="00810BE7"/>
    <w:rsid w:val="00810E84"/>
    <w:rsid w:val="008114B8"/>
    <w:rsid w:val="00811A3B"/>
    <w:rsid w:val="00811A54"/>
    <w:rsid w:val="00811AEE"/>
    <w:rsid w:val="00811B34"/>
    <w:rsid w:val="00811B39"/>
    <w:rsid w:val="00811CC3"/>
    <w:rsid w:val="00811DA4"/>
    <w:rsid w:val="00812104"/>
    <w:rsid w:val="00812171"/>
    <w:rsid w:val="008125C0"/>
    <w:rsid w:val="00812724"/>
    <w:rsid w:val="0081274E"/>
    <w:rsid w:val="0081283A"/>
    <w:rsid w:val="0081289C"/>
    <w:rsid w:val="00812C8B"/>
    <w:rsid w:val="00812C9E"/>
    <w:rsid w:val="00812E72"/>
    <w:rsid w:val="00812EE2"/>
    <w:rsid w:val="00813062"/>
    <w:rsid w:val="0081325B"/>
    <w:rsid w:val="008132B0"/>
    <w:rsid w:val="00813470"/>
    <w:rsid w:val="00813499"/>
    <w:rsid w:val="00813640"/>
    <w:rsid w:val="0081369D"/>
    <w:rsid w:val="0081378C"/>
    <w:rsid w:val="0081380B"/>
    <w:rsid w:val="008139FD"/>
    <w:rsid w:val="00813C85"/>
    <w:rsid w:val="00813D75"/>
    <w:rsid w:val="00813EB2"/>
    <w:rsid w:val="008140E3"/>
    <w:rsid w:val="00814170"/>
    <w:rsid w:val="00814209"/>
    <w:rsid w:val="00814229"/>
    <w:rsid w:val="00814408"/>
    <w:rsid w:val="00814519"/>
    <w:rsid w:val="00814577"/>
    <w:rsid w:val="008145D9"/>
    <w:rsid w:val="008146E7"/>
    <w:rsid w:val="00814881"/>
    <w:rsid w:val="008149FD"/>
    <w:rsid w:val="00814AB9"/>
    <w:rsid w:val="00814E95"/>
    <w:rsid w:val="00814EA3"/>
    <w:rsid w:val="008151C9"/>
    <w:rsid w:val="0081531F"/>
    <w:rsid w:val="0081534A"/>
    <w:rsid w:val="0081534E"/>
    <w:rsid w:val="008156AD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0CC"/>
    <w:rsid w:val="00817333"/>
    <w:rsid w:val="008175E3"/>
    <w:rsid w:val="008176FC"/>
    <w:rsid w:val="008179A7"/>
    <w:rsid w:val="00817A8F"/>
    <w:rsid w:val="00817F6B"/>
    <w:rsid w:val="00820007"/>
    <w:rsid w:val="00820360"/>
    <w:rsid w:val="00820505"/>
    <w:rsid w:val="00820556"/>
    <w:rsid w:val="0082059D"/>
    <w:rsid w:val="00820670"/>
    <w:rsid w:val="00820A65"/>
    <w:rsid w:val="00820C94"/>
    <w:rsid w:val="008210F6"/>
    <w:rsid w:val="008210FD"/>
    <w:rsid w:val="008212F0"/>
    <w:rsid w:val="008215B7"/>
    <w:rsid w:val="008218EA"/>
    <w:rsid w:val="00821C70"/>
    <w:rsid w:val="00821D5B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4B"/>
    <w:rsid w:val="00822870"/>
    <w:rsid w:val="008229DE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417"/>
    <w:rsid w:val="008235E9"/>
    <w:rsid w:val="0082362B"/>
    <w:rsid w:val="00823D3D"/>
    <w:rsid w:val="00823E59"/>
    <w:rsid w:val="00823FA9"/>
    <w:rsid w:val="008244CC"/>
    <w:rsid w:val="0082450A"/>
    <w:rsid w:val="008245E9"/>
    <w:rsid w:val="00824A5F"/>
    <w:rsid w:val="00824C55"/>
    <w:rsid w:val="00824E70"/>
    <w:rsid w:val="008253E3"/>
    <w:rsid w:val="008254B1"/>
    <w:rsid w:val="00825AF8"/>
    <w:rsid w:val="00825CD2"/>
    <w:rsid w:val="00825E14"/>
    <w:rsid w:val="00825E41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27E75"/>
    <w:rsid w:val="008300A4"/>
    <w:rsid w:val="00830164"/>
    <w:rsid w:val="008301F6"/>
    <w:rsid w:val="008304F2"/>
    <w:rsid w:val="00830A34"/>
    <w:rsid w:val="00830BAB"/>
    <w:rsid w:val="00830CB0"/>
    <w:rsid w:val="00831089"/>
    <w:rsid w:val="008312F0"/>
    <w:rsid w:val="008317A5"/>
    <w:rsid w:val="00831B92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2CB3"/>
    <w:rsid w:val="00832E8B"/>
    <w:rsid w:val="008330B7"/>
    <w:rsid w:val="00833221"/>
    <w:rsid w:val="0083325D"/>
    <w:rsid w:val="00833358"/>
    <w:rsid w:val="0083365C"/>
    <w:rsid w:val="00833A94"/>
    <w:rsid w:val="00833C38"/>
    <w:rsid w:val="00833E43"/>
    <w:rsid w:val="00834205"/>
    <w:rsid w:val="00834260"/>
    <w:rsid w:val="008342BA"/>
    <w:rsid w:val="0083452A"/>
    <w:rsid w:val="00834532"/>
    <w:rsid w:val="00834618"/>
    <w:rsid w:val="0083461B"/>
    <w:rsid w:val="00834880"/>
    <w:rsid w:val="008349E8"/>
    <w:rsid w:val="00834B2D"/>
    <w:rsid w:val="00834C97"/>
    <w:rsid w:val="00834F23"/>
    <w:rsid w:val="00834F52"/>
    <w:rsid w:val="00835645"/>
    <w:rsid w:val="008356FC"/>
    <w:rsid w:val="0083572A"/>
    <w:rsid w:val="00835A4B"/>
    <w:rsid w:val="00835ACB"/>
    <w:rsid w:val="00835D50"/>
    <w:rsid w:val="00835F8E"/>
    <w:rsid w:val="008360E2"/>
    <w:rsid w:val="0083610F"/>
    <w:rsid w:val="0083635A"/>
    <w:rsid w:val="00836544"/>
    <w:rsid w:val="00836CA0"/>
    <w:rsid w:val="00836D51"/>
    <w:rsid w:val="00836E1D"/>
    <w:rsid w:val="008370F9"/>
    <w:rsid w:val="008371C1"/>
    <w:rsid w:val="00837240"/>
    <w:rsid w:val="0083729A"/>
    <w:rsid w:val="00837404"/>
    <w:rsid w:val="008374AB"/>
    <w:rsid w:val="00837661"/>
    <w:rsid w:val="008377DB"/>
    <w:rsid w:val="00837A13"/>
    <w:rsid w:val="00837E43"/>
    <w:rsid w:val="00837EAE"/>
    <w:rsid w:val="00837EF3"/>
    <w:rsid w:val="00837F89"/>
    <w:rsid w:val="00840137"/>
    <w:rsid w:val="00840A81"/>
    <w:rsid w:val="00840C7B"/>
    <w:rsid w:val="00840E02"/>
    <w:rsid w:val="008410BF"/>
    <w:rsid w:val="008410FF"/>
    <w:rsid w:val="00841163"/>
    <w:rsid w:val="00841200"/>
    <w:rsid w:val="00841379"/>
    <w:rsid w:val="00841619"/>
    <w:rsid w:val="00841674"/>
    <w:rsid w:val="00841731"/>
    <w:rsid w:val="00841817"/>
    <w:rsid w:val="0084186D"/>
    <w:rsid w:val="0084199B"/>
    <w:rsid w:val="00841A0F"/>
    <w:rsid w:val="00841DE3"/>
    <w:rsid w:val="00841FB3"/>
    <w:rsid w:val="0084234F"/>
    <w:rsid w:val="008423F2"/>
    <w:rsid w:val="00842793"/>
    <w:rsid w:val="00842AAA"/>
    <w:rsid w:val="00842AD4"/>
    <w:rsid w:val="00842CFF"/>
    <w:rsid w:val="008431A5"/>
    <w:rsid w:val="00843264"/>
    <w:rsid w:val="008432EB"/>
    <w:rsid w:val="00843314"/>
    <w:rsid w:val="0084340D"/>
    <w:rsid w:val="00843724"/>
    <w:rsid w:val="00843885"/>
    <w:rsid w:val="00843A04"/>
    <w:rsid w:val="00843C45"/>
    <w:rsid w:val="008445D4"/>
    <w:rsid w:val="0084483B"/>
    <w:rsid w:val="008449EB"/>
    <w:rsid w:val="00844A0B"/>
    <w:rsid w:val="00844EB9"/>
    <w:rsid w:val="00844FEC"/>
    <w:rsid w:val="008451F9"/>
    <w:rsid w:val="008455CF"/>
    <w:rsid w:val="008455E8"/>
    <w:rsid w:val="008456A5"/>
    <w:rsid w:val="0084583D"/>
    <w:rsid w:val="008459E0"/>
    <w:rsid w:val="00845E5B"/>
    <w:rsid w:val="00845FC9"/>
    <w:rsid w:val="0084616D"/>
    <w:rsid w:val="00846351"/>
    <w:rsid w:val="008465B4"/>
    <w:rsid w:val="00846771"/>
    <w:rsid w:val="0084699F"/>
    <w:rsid w:val="00846B4D"/>
    <w:rsid w:val="00846CC9"/>
    <w:rsid w:val="00846F14"/>
    <w:rsid w:val="008473D3"/>
    <w:rsid w:val="008473F2"/>
    <w:rsid w:val="0084743F"/>
    <w:rsid w:val="0084767F"/>
    <w:rsid w:val="0084773D"/>
    <w:rsid w:val="0084786E"/>
    <w:rsid w:val="008479BD"/>
    <w:rsid w:val="00847A6F"/>
    <w:rsid w:val="00847BA9"/>
    <w:rsid w:val="008501D2"/>
    <w:rsid w:val="008503F1"/>
    <w:rsid w:val="0085070C"/>
    <w:rsid w:val="00850B2B"/>
    <w:rsid w:val="00850CC8"/>
    <w:rsid w:val="00850E65"/>
    <w:rsid w:val="008514BC"/>
    <w:rsid w:val="008516C5"/>
    <w:rsid w:val="00851807"/>
    <w:rsid w:val="00851914"/>
    <w:rsid w:val="00851A2B"/>
    <w:rsid w:val="00851E55"/>
    <w:rsid w:val="008522F6"/>
    <w:rsid w:val="0085251D"/>
    <w:rsid w:val="00852577"/>
    <w:rsid w:val="008527EA"/>
    <w:rsid w:val="00852D91"/>
    <w:rsid w:val="00852E4E"/>
    <w:rsid w:val="00852EF7"/>
    <w:rsid w:val="0085354A"/>
    <w:rsid w:val="008536C6"/>
    <w:rsid w:val="008537DE"/>
    <w:rsid w:val="008537E6"/>
    <w:rsid w:val="008539DF"/>
    <w:rsid w:val="008539F8"/>
    <w:rsid w:val="00853A0A"/>
    <w:rsid w:val="00853B52"/>
    <w:rsid w:val="00853DB6"/>
    <w:rsid w:val="00853EEE"/>
    <w:rsid w:val="00854474"/>
    <w:rsid w:val="00854497"/>
    <w:rsid w:val="00854543"/>
    <w:rsid w:val="0085460D"/>
    <w:rsid w:val="00854952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656"/>
    <w:rsid w:val="00856957"/>
    <w:rsid w:val="00856BE5"/>
    <w:rsid w:val="00856F53"/>
    <w:rsid w:val="00857104"/>
    <w:rsid w:val="008573BB"/>
    <w:rsid w:val="0085746D"/>
    <w:rsid w:val="008576B1"/>
    <w:rsid w:val="008576C9"/>
    <w:rsid w:val="008577F8"/>
    <w:rsid w:val="00857801"/>
    <w:rsid w:val="008578A2"/>
    <w:rsid w:val="00857915"/>
    <w:rsid w:val="00857C42"/>
    <w:rsid w:val="00857D72"/>
    <w:rsid w:val="00857E55"/>
    <w:rsid w:val="00857EDF"/>
    <w:rsid w:val="00860098"/>
    <w:rsid w:val="0086086B"/>
    <w:rsid w:val="008608C4"/>
    <w:rsid w:val="008608E9"/>
    <w:rsid w:val="008609AB"/>
    <w:rsid w:val="00860C37"/>
    <w:rsid w:val="00860C4A"/>
    <w:rsid w:val="00860F75"/>
    <w:rsid w:val="00861171"/>
    <w:rsid w:val="008613D1"/>
    <w:rsid w:val="0086148E"/>
    <w:rsid w:val="008614F2"/>
    <w:rsid w:val="00861553"/>
    <w:rsid w:val="008616EE"/>
    <w:rsid w:val="00861B85"/>
    <w:rsid w:val="00861C3A"/>
    <w:rsid w:val="00861D7E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2FBE"/>
    <w:rsid w:val="00863179"/>
    <w:rsid w:val="00863283"/>
    <w:rsid w:val="008632CE"/>
    <w:rsid w:val="00863353"/>
    <w:rsid w:val="008633AE"/>
    <w:rsid w:val="0086379E"/>
    <w:rsid w:val="008637D4"/>
    <w:rsid w:val="00863901"/>
    <w:rsid w:val="00863B97"/>
    <w:rsid w:val="00863CF8"/>
    <w:rsid w:val="00864130"/>
    <w:rsid w:val="008643D0"/>
    <w:rsid w:val="008643D2"/>
    <w:rsid w:val="008644F8"/>
    <w:rsid w:val="008645D9"/>
    <w:rsid w:val="008646D3"/>
    <w:rsid w:val="008648B1"/>
    <w:rsid w:val="00864C7B"/>
    <w:rsid w:val="00864CEC"/>
    <w:rsid w:val="00864E7E"/>
    <w:rsid w:val="00865280"/>
    <w:rsid w:val="0086551B"/>
    <w:rsid w:val="0086551C"/>
    <w:rsid w:val="00865554"/>
    <w:rsid w:val="00865BA7"/>
    <w:rsid w:val="00865DF8"/>
    <w:rsid w:val="00865E70"/>
    <w:rsid w:val="008664EA"/>
    <w:rsid w:val="0086675D"/>
    <w:rsid w:val="00866A00"/>
    <w:rsid w:val="00866AB8"/>
    <w:rsid w:val="00866C2F"/>
    <w:rsid w:val="00866EF8"/>
    <w:rsid w:val="00866F7E"/>
    <w:rsid w:val="0086708E"/>
    <w:rsid w:val="00867423"/>
    <w:rsid w:val="00867D96"/>
    <w:rsid w:val="00870485"/>
    <w:rsid w:val="00870523"/>
    <w:rsid w:val="008706D8"/>
    <w:rsid w:val="00871012"/>
    <w:rsid w:val="008710A7"/>
    <w:rsid w:val="0087116F"/>
    <w:rsid w:val="00871874"/>
    <w:rsid w:val="0087197D"/>
    <w:rsid w:val="00871B88"/>
    <w:rsid w:val="00871D3D"/>
    <w:rsid w:val="00871E22"/>
    <w:rsid w:val="00871FDA"/>
    <w:rsid w:val="00872027"/>
    <w:rsid w:val="0087205D"/>
    <w:rsid w:val="008721A7"/>
    <w:rsid w:val="0087225A"/>
    <w:rsid w:val="00872773"/>
    <w:rsid w:val="008728BD"/>
    <w:rsid w:val="00872D4F"/>
    <w:rsid w:val="00872D73"/>
    <w:rsid w:val="008732F4"/>
    <w:rsid w:val="00873524"/>
    <w:rsid w:val="00873621"/>
    <w:rsid w:val="00873A56"/>
    <w:rsid w:val="00873B0A"/>
    <w:rsid w:val="00873D92"/>
    <w:rsid w:val="00873EAD"/>
    <w:rsid w:val="00873EC7"/>
    <w:rsid w:val="008744A7"/>
    <w:rsid w:val="008744F1"/>
    <w:rsid w:val="00874963"/>
    <w:rsid w:val="00874D3B"/>
    <w:rsid w:val="00874D8B"/>
    <w:rsid w:val="00874DC1"/>
    <w:rsid w:val="0087501E"/>
    <w:rsid w:val="00875229"/>
    <w:rsid w:val="008753E8"/>
    <w:rsid w:val="0087564C"/>
    <w:rsid w:val="008756CE"/>
    <w:rsid w:val="00875876"/>
    <w:rsid w:val="00875B60"/>
    <w:rsid w:val="00875D99"/>
    <w:rsid w:val="00875DAB"/>
    <w:rsid w:val="00876121"/>
    <w:rsid w:val="0087634E"/>
    <w:rsid w:val="00876426"/>
    <w:rsid w:val="008764A5"/>
    <w:rsid w:val="008766C2"/>
    <w:rsid w:val="008768DF"/>
    <w:rsid w:val="00876A62"/>
    <w:rsid w:val="00876FE0"/>
    <w:rsid w:val="008776BB"/>
    <w:rsid w:val="00877768"/>
    <w:rsid w:val="00877B40"/>
    <w:rsid w:val="00877BE7"/>
    <w:rsid w:val="00877BFF"/>
    <w:rsid w:val="00877CBE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561"/>
    <w:rsid w:val="008815F4"/>
    <w:rsid w:val="00881624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5C6"/>
    <w:rsid w:val="008835DC"/>
    <w:rsid w:val="00883696"/>
    <w:rsid w:val="00883BB2"/>
    <w:rsid w:val="00883EB0"/>
    <w:rsid w:val="00883F38"/>
    <w:rsid w:val="00883F4F"/>
    <w:rsid w:val="00884307"/>
    <w:rsid w:val="0088439D"/>
    <w:rsid w:val="008843DF"/>
    <w:rsid w:val="00884518"/>
    <w:rsid w:val="00884759"/>
    <w:rsid w:val="008848D4"/>
    <w:rsid w:val="008849D4"/>
    <w:rsid w:val="00884A0B"/>
    <w:rsid w:val="00884A5C"/>
    <w:rsid w:val="00884A68"/>
    <w:rsid w:val="00884B39"/>
    <w:rsid w:val="0088552A"/>
    <w:rsid w:val="0088564B"/>
    <w:rsid w:val="00885756"/>
    <w:rsid w:val="008859FF"/>
    <w:rsid w:val="008862F9"/>
    <w:rsid w:val="008864AF"/>
    <w:rsid w:val="008867FC"/>
    <w:rsid w:val="00886E0B"/>
    <w:rsid w:val="00886EC3"/>
    <w:rsid w:val="008871EB"/>
    <w:rsid w:val="00887221"/>
    <w:rsid w:val="00887508"/>
    <w:rsid w:val="00887729"/>
    <w:rsid w:val="008879E1"/>
    <w:rsid w:val="00887AFD"/>
    <w:rsid w:val="00887FE0"/>
    <w:rsid w:val="00890077"/>
    <w:rsid w:val="008902EC"/>
    <w:rsid w:val="008905BA"/>
    <w:rsid w:val="008905E7"/>
    <w:rsid w:val="00890635"/>
    <w:rsid w:val="008907E6"/>
    <w:rsid w:val="008909E6"/>
    <w:rsid w:val="00890FA6"/>
    <w:rsid w:val="00891136"/>
    <w:rsid w:val="00891276"/>
    <w:rsid w:val="0089129A"/>
    <w:rsid w:val="00891426"/>
    <w:rsid w:val="0089167B"/>
    <w:rsid w:val="00891758"/>
    <w:rsid w:val="008918FD"/>
    <w:rsid w:val="00891947"/>
    <w:rsid w:val="00891E92"/>
    <w:rsid w:val="00891FC5"/>
    <w:rsid w:val="0089281A"/>
    <w:rsid w:val="00892837"/>
    <w:rsid w:val="00892844"/>
    <w:rsid w:val="0089289A"/>
    <w:rsid w:val="008929AF"/>
    <w:rsid w:val="00892A42"/>
    <w:rsid w:val="00892A7F"/>
    <w:rsid w:val="00892A8F"/>
    <w:rsid w:val="00892D35"/>
    <w:rsid w:val="00892E2A"/>
    <w:rsid w:val="00892FF9"/>
    <w:rsid w:val="00893067"/>
    <w:rsid w:val="0089312C"/>
    <w:rsid w:val="008934BC"/>
    <w:rsid w:val="0089371E"/>
    <w:rsid w:val="008938A4"/>
    <w:rsid w:val="00893D19"/>
    <w:rsid w:val="00893DA2"/>
    <w:rsid w:val="008940CF"/>
    <w:rsid w:val="008940D7"/>
    <w:rsid w:val="008940EF"/>
    <w:rsid w:val="0089420F"/>
    <w:rsid w:val="008942AE"/>
    <w:rsid w:val="00894516"/>
    <w:rsid w:val="00894526"/>
    <w:rsid w:val="0089459F"/>
    <w:rsid w:val="0089480C"/>
    <w:rsid w:val="0089481C"/>
    <w:rsid w:val="00894C9E"/>
    <w:rsid w:val="00895169"/>
    <w:rsid w:val="00895418"/>
    <w:rsid w:val="008955EC"/>
    <w:rsid w:val="0089566F"/>
    <w:rsid w:val="008956F4"/>
    <w:rsid w:val="00895715"/>
    <w:rsid w:val="008958BA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62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88E"/>
    <w:rsid w:val="008A093C"/>
    <w:rsid w:val="008A0C2C"/>
    <w:rsid w:val="008A0E1A"/>
    <w:rsid w:val="008A0F5B"/>
    <w:rsid w:val="008A1277"/>
    <w:rsid w:val="008A134A"/>
    <w:rsid w:val="008A1574"/>
    <w:rsid w:val="008A1635"/>
    <w:rsid w:val="008A1881"/>
    <w:rsid w:val="008A1A2D"/>
    <w:rsid w:val="008A1B02"/>
    <w:rsid w:val="008A1CE6"/>
    <w:rsid w:val="008A1D03"/>
    <w:rsid w:val="008A1D74"/>
    <w:rsid w:val="008A227F"/>
    <w:rsid w:val="008A22F2"/>
    <w:rsid w:val="008A230A"/>
    <w:rsid w:val="008A2966"/>
    <w:rsid w:val="008A2B0A"/>
    <w:rsid w:val="008A2C52"/>
    <w:rsid w:val="008A2EF5"/>
    <w:rsid w:val="008A2F07"/>
    <w:rsid w:val="008A320C"/>
    <w:rsid w:val="008A33B7"/>
    <w:rsid w:val="008A33CE"/>
    <w:rsid w:val="008A33EF"/>
    <w:rsid w:val="008A34BE"/>
    <w:rsid w:val="008A36F2"/>
    <w:rsid w:val="008A3B8D"/>
    <w:rsid w:val="008A3DD4"/>
    <w:rsid w:val="008A4253"/>
    <w:rsid w:val="008A4A3A"/>
    <w:rsid w:val="008A4C72"/>
    <w:rsid w:val="008A4D8F"/>
    <w:rsid w:val="008A4D97"/>
    <w:rsid w:val="008A51AA"/>
    <w:rsid w:val="008A51B7"/>
    <w:rsid w:val="008A525E"/>
    <w:rsid w:val="008A54E5"/>
    <w:rsid w:val="008A55B3"/>
    <w:rsid w:val="008A55C5"/>
    <w:rsid w:val="008A5A8D"/>
    <w:rsid w:val="008A5D1A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049"/>
    <w:rsid w:val="008B20A9"/>
    <w:rsid w:val="008B2134"/>
    <w:rsid w:val="008B233C"/>
    <w:rsid w:val="008B2694"/>
    <w:rsid w:val="008B2889"/>
    <w:rsid w:val="008B293C"/>
    <w:rsid w:val="008B2A99"/>
    <w:rsid w:val="008B2E11"/>
    <w:rsid w:val="008B2F64"/>
    <w:rsid w:val="008B2FC9"/>
    <w:rsid w:val="008B2FDA"/>
    <w:rsid w:val="008B33A9"/>
    <w:rsid w:val="008B3481"/>
    <w:rsid w:val="008B3584"/>
    <w:rsid w:val="008B3746"/>
    <w:rsid w:val="008B3C3B"/>
    <w:rsid w:val="008B3C8A"/>
    <w:rsid w:val="008B3D64"/>
    <w:rsid w:val="008B3D84"/>
    <w:rsid w:val="008B3F46"/>
    <w:rsid w:val="008B3F47"/>
    <w:rsid w:val="008B3F6C"/>
    <w:rsid w:val="008B410E"/>
    <w:rsid w:val="008B4279"/>
    <w:rsid w:val="008B4590"/>
    <w:rsid w:val="008B45F7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38D"/>
    <w:rsid w:val="008B53F2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799"/>
    <w:rsid w:val="008B7C34"/>
    <w:rsid w:val="008B7C5A"/>
    <w:rsid w:val="008B7C65"/>
    <w:rsid w:val="008C0280"/>
    <w:rsid w:val="008C0553"/>
    <w:rsid w:val="008C05DD"/>
    <w:rsid w:val="008C062D"/>
    <w:rsid w:val="008C0671"/>
    <w:rsid w:val="008C0CB6"/>
    <w:rsid w:val="008C0E72"/>
    <w:rsid w:val="008C0F1B"/>
    <w:rsid w:val="008C107D"/>
    <w:rsid w:val="008C1237"/>
    <w:rsid w:val="008C1326"/>
    <w:rsid w:val="008C14A3"/>
    <w:rsid w:val="008C18E9"/>
    <w:rsid w:val="008C19C1"/>
    <w:rsid w:val="008C1A65"/>
    <w:rsid w:val="008C1B09"/>
    <w:rsid w:val="008C1C6A"/>
    <w:rsid w:val="008C1FA8"/>
    <w:rsid w:val="008C24D4"/>
    <w:rsid w:val="008C2507"/>
    <w:rsid w:val="008C2602"/>
    <w:rsid w:val="008C2643"/>
    <w:rsid w:val="008C2847"/>
    <w:rsid w:val="008C28A1"/>
    <w:rsid w:val="008C2A30"/>
    <w:rsid w:val="008C2B1B"/>
    <w:rsid w:val="008C308B"/>
    <w:rsid w:val="008C309A"/>
    <w:rsid w:val="008C30EE"/>
    <w:rsid w:val="008C34E7"/>
    <w:rsid w:val="008C355A"/>
    <w:rsid w:val="008C35AA"/>
    <w:rsid w:val="008C368F"/>
    <w:rsid w:val="008C3B43"/>
    <w:rsid w:val="008C3D79"/>
    <w:rsid w:val="008C3DE3"/>
    <w:rsid w:val="008C3DED"/>
    <w:rsid w:val="008C3FB6"/>
    <w:rsid w:val="008C428A"/>
    <w:rsid w:val="008C4408"/>
    <w:rsid w:val="008C45BC"/>
    <w:rsid w:val="008C4818"/>
    <w:rsid w:val="008C4B71"/>
    <w:rsid w:val="008C4BD5"/>
    <w:rsid w:val="008C4CAE"/>
    <w:rsid w:val="008C5052"/>
    <w:rsid w:val="008C50AE"/>
    <w:rsid w:val="008C50E9"/>
    <w:rsid w:val="008C55BA"/>
    <w:rsid w:val="008C585A"/>
    <w:rsid w:val="008C5884"/>
    <w:rsid w:val="008C5F8E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C49"/>
    <w:rsid w:val="008C6DDD"/>
    <w:rsid w:val="008C6E9D"/>
    <w:rsid w:val="008C700D"/>
    <w:rsid w:val="008C707D"/>
    <w:rsid w:val="008C71E8"/>
    <w:rsid w:val="008C7269"/>
    <w:rsid w:val="008C742F"/>
    <w:rsid w:val="008C74DA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63D"/>
    <w:rsid w:val="008D0759"/>
    <w:rsid w:val="008D07A3"/>
    <w:rsid w:val="008D07BD"/>
    <w:rsid w:val="008D08EF"/>
    <w:rsid w:val="008D0DA9"/>
    <w:rsid w:val="008D0E93"/>
    <w:rsid w:val="008D0FAD"/>
    <w:rsid w:val="008D117D"/>
    <w:rsid w:val="008D117E"/>
    <w:rsid w:val="008D1187"/>
    <w:rsid w:val="008D1242"/>
    <w:rsid w:val="008D13AB"/>
    <w:rsid w:val="008D1710"/>
    <w:rsid w:val="008D1B1F"/>
    <w:rsid w:val="008D1FC1"/>
    <w:rsid w:val="008D2189"/>
    <w:rsid w:val="008D2342"/>
    <w:rsid w:val="008D2549"/>
    <w:rsid w:val="008D25FD"/>
    <w:rsid w:val="008D272F"/>
    <w:rsid w:val="008D27E9"/>
    <w:rsid w:val="008D28E6"/>
    <w:rsid w:val="008D2CCC"/>
    <w:rsid w:val="008D2E1C"/>
    <w:rsid w:val="008D2F88"/>
    <w:rsid w:val="008D2FA3"/>
    <w:rsid w:val="008D3063"/>
    <w:rsid w:val="008D3692"/>
    <w:rsid w:val="008D3706"/>
    <w:rsid w:val="008D3869"/>
    <w:rsid w:val="008D3AA4"/>
    <w:rsid w:val="008D4066"/>
    <w:rsid w:val="008D4A00"/>
    <w:rsid w:val="008D4F67"/>
    <w:rsid w:val="008D5212"/>
    <w:rsid w:val="008D53D9"/>
    <w:rsid w:val="008D55B0"/>
    <w:rsid w:val="008D560D"/>
    <w:rsid w:val="008D561C"/>
    <w:rsid w:val="008D568D"/>
    <w:rsid w:val="008D599A"/>
    <w:rsid w:val="008D5C01"/>
    <w:rsid w:val="008D5DC2"/>
    <w:rsid w:val="008D5F59"/>
    <w:rsid w:val="008D631A"/>
    <w:rsid w:val="008D63CD"/>
    <w:rsid w:val="008D64D8"/>
    <w:rsid w:val="008D6632"/>
    <w:rsid w:val="008D679C"/>
    <w:rsid w:val="008D6893"/>
    <w:rsid w:val="008D6A61"/>
    <w:rsid w:val="008D6C7E"/>
    <w:rsid w:val="008D6CB7"/>
    <w:rsid w:val="008D6CCC"/>
    <w:rsid w:val="008D6E1C"/>
    <w:rsid w:val="008D6EC9"/>
    <w:rsid w:val="008D708E"/>
    <w:rsid w:val="008D71C3"/>
    <w:rsid w:val="008D71DB"/>
    <w:rsid w:val="008D723D"/>
    <w:rsid w:val="008D76F3"/>
    <w:rsid w:val="008D78EC"/>
    <w:rsid w:val="008D7BC9"/>
    <w:rsid w:val="008D7DCC"/>
    <w:rsid w:val="008D7FDE"/>
    <w:rsid w:val="008E0115"/>
    <w:rsid w:val="008E0214"/>
    <w:rsid w:val="008E08C5"/>
    <w:rsid w:val="008E092F"/>
    <w:rsid w:val="008E0A85"/>
    <w:rsid w:val="008E1296"/>
    <w:rsid w:val="008E1781"/>
    <w:rsid w:val="008E19C5"/>
    <w:rsid w:val="008E1A9A"/>
    <w:rsid w:val="008E1D3C"/>
    <w:rsid w:val="008E1F60"/>
    <w:rsid w:val="008E1F86"/>
    <w:rsid w:val="008E21C9"/>
    <w:rsid w:val="008E234C"/>
    <w:rsid w:val="008E2650"/>
    <w:rsid w:val="008E2846"/>
    <w:rsid w:val="008E2A6A"/>
    <w:rsid w:val="008E2C8B"/>
    <w:rsid w:val="008E2D4E"/>
    <w:rsid w:val="008E2F2C"/>
    <w:rsid w:val="008E300E"/>
    <w:rsid w:val="008E30B8"/>
    <w:rsid w:val="008E31F1"/>
    <w:rsid w:val="008E3491"/>
    <w:rsid w:val="008E3669"/>
    <w:rsid w:val="008E3932"/>
    <w:rsid w:val="008E3B36"/>
    <w:rsid w:val="008E3D64"/>
    <w:rsid w:val="008E3E7D"/>
    <w:rsid w:val="008E3F04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944"/>
    <w:rsid w:val="008E5CD4"/>
    <w:rsid w:val="008E6001"/>
    <w:rsid w:val="008E616E"/>
    <w:rsid w:val="008E6218"/>
    <w:rsid w:val="008E62C5"/>
    <w:rsid w:val="008E64CB"/>
    <w:rsid w:val="008E6837"/>
    <w:rsid w:val="008E6A54"/>
    <w:rsid w:val="008E6E0A"/>
    <w:rsid w:val="008E6F17"/>
    <w:rsid w:val="008E6FAE"/>
    <w:rsid w:val="008E74B1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2C6"/>
    <w:rsid w:val="008F0314"/>
    <w:rsid w:val="008F07A2"/>
    <w:rsid w:val="008F08C6"/>
    <w:rsid w:val="008F0A06"/>
    <w:rsid w:val="008F0BAB"/>
    <w:rsid w:val="008F0C3F"/>
    <w:rsid w:val="008F0C44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89"/>
    <w:rsid w:val="008F2C56"/>
    <w:rsid w:val="008F2DDB"/>
    <w:rsid w:val="008F2E3E"/>
    <w:rsid w:val="008F2FE3"/>
    <w:rsid w:val="008F3192"/>
    <w:rsid w:val="008F31C8"/>
    <w:rsid w:val="008F3335"/>
    <w:rsid w:val="008F3423"/>
    <w:rsid w:val="008F3433"/>
    <w:rsid w:val="008F367B"/>
    <w:rsid w:val="008F3B2C"/>
    <w:rsid w:val="008F3CD4"/>
    <w:rsid w:val="008F3E29"/>
    <w:rsid w:val="008F3FF4"/>
    <w:rsid w:val="008F4098"/>
    <w:rsid w:val="008F409A"/>
    <w:rsid w:val="008F40E9"/>
    <w:rsid w:val="008F4147"/>
    <w:rsid w:val="008F4274"/>
    <w:rsid w:val="008F4372"/>
    <w:rsid w:val="008F446F"/>
    <w:rsid w:val="008F45A2"/>
    <w:rsid w:val="008F46FC"/>
    <w:rsid w:val="008F4BD0"/>
    <w:rsid w:val="008F4C4A"/>
    <w:rsid w:val="008F50B9"/>
    <w:rsid w:val="008F50E2"/>
    <w:rsid w:val="008F5318"/>
    <w:rsid w:val="008F53A5"/>
    <w:rsid w:val="008F56AA"/>
    <w:rsid w:val="008F5826"/>
    <w:rsid w:val="008F5863"/>
    <w:rsid w:val="008F5AB6"/>
    <w:rsid w:val="008F5B65"/>
    <w:rsid w:val="008F5B86"/>
    <w:rsid w:val="008F5E93"/>
    <w:rsid w:val="008F5F3E"/>
    <w:rsid w:val="008F5F44"/>
    <w:rsid w:val="008F5FD1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EB0"/>
    <w:rsid w:val="008F705C"/>
    <w:rsid w:val="008F7147"/>
    <w:rsid w:val="008F71D2"/>
    <w:rsid w:val="008F731A"/>
    <w:rsid w:val="008F749E"/>
    <w:rsid w:val="008F75A7"/>
    <w:rsid w:val="008F7664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116"/>
    <w:rsid w:val="00901409"/>
    <w:rsid w:val="00901449"/>
    <w:rsid w:val="0090168F"/>
    <w:rsid w:val="0090178A"/>
    <w:rsid w:val="009019A9"/>
    <w:rsid w:val="00901BBC"/>
    <w:rsid w:val="00901CA8"/>
    <w:rsid w:val="00901D72"/>
    <w:rsid w:val="00901DA7"/>
    <w:rsid w:val="00901DDC"/>
    <w:rsid w:val="00901E41"/>
    <w:rsid w:val="00901E62"/>
    <w:rsid w:val="00901EC6"/>
    <w:rsid w:val="00901F93"/>
    <w:rsid w:val="00901FB9"/>
    <w:rsid w:val="00901FE8"/>
    <w:rsid w:val="00902045"/>
    <w:rsid w:val="00902277"/>
    <w:rsid w:val="00902423"/>
    <w:rsid w:val="00902472"/>
    <w:rsid w:val="009025C3"/>
    <w:rsid w:val="00902619"/>
    <w:rsid w:val="00902770"/>
    <w:rsid w:val="0090287C"/>
    <w:rsid w:val="0090295C"/>
    <w:rsid w:val="009029D5"/>
    <w:rsid w:val="00902B7C"/>
    <w:rsid w:val="00902D52"/>
    <w:rsid w:val="00902F37"/>
    <w:rsid w:val="009031A4"/>
    <w:rsid w:val="0090338C"/>
    <w:rsid w:val="00903408"/>
    <w:rsid w:val="00903507"/>
    <w:rsid w:val="00903836"/>
    <w:rsid w:val="00903999"/>
    <w:rsid w:val="00903A75"/>
    <w:rsid w:val="00903B5A"/>
    <w:rsid w:val="00903BED"/>
    <w:rsid w:val="00903C66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90"/>
    <w:rsid w:val="009048AD"/>
    <w:rsid w:val="009049B0"/>
    <w:rsid w:val="00904B66"/>
    <w:rsid w:val="00904B8C"/>
    <w:rsid w:val="00904C4B"/>
    <w:rsid w:val="00904C54"/>
    <w:rsid w:val="00904F67"/>
    <w:rsid w:val="00905012"/>
    <w:rsid w:val="009052BF"/>
    <w:rsid w:val="00905357"/>
    <w:rsid w:val="00905533"/>
    <w:rsid w:val="009055E2"/>
    <w:rsid w:val="009056F2"/>
    <w:rsid w:val="009058A6"/>
    <w:rsid w:val="00905B95"/>
    <w:rsid w:val="00906016"/>
    <w:rsid w:val="00906208"/>
    <w:rsid w:val="00906374"/>
    <w:rsid w:val="00906722"/>
    <w:rsid w:val="00906B20"/>
    <w:rsid w:val="00907038"/>
    <w:rsid w:val="009070A4"/>
    <w:rsid w:val="00907871"/>
    <w:rsid w:val="00907998"/>
    <w:rsid w:val="009079C6"/>
    <w:rsid w:val="00907BCA"/>
    <w:rsid w:val="00907D79"/>
    <w:rsid w:val="00907EF6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6D1"/>
    <w:rsid w:val="00911756"/>
    <w:rsid w:val="00911950"/>
    <w:rsid w:val="0091198C"/>
    <w:rsid w:val="009119E8"/>
    <w:rsid w:val="0091215F"/>
    <w:rsid w:val="00912170"/>
    <w:rsid w:val="00912650"/>
    <w:rsid w:val="009127FF"/>
    <w:rsid w:val="00912A89"/>
    <w:rsid w:val="00912D11"/>
    <w:rsid w:val="00912E66"/>
    <w:rsid w:val="009133DA"/>
    <w:rsid w:val="00913867"/>
    <w:rsid w:val="009139C2"/>
    <w:rsid w:val="00913A74"/>
    <w:rsid w:val="00913D69"/>
    <w:rsid w:val="00913D9D"/>
    <w:rsid w:val="00914265"/>
    <w:rsid w:val="00914415"/>
    <w:rsid w:val="0091454A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A5A"/>
    <w:rsid w:val="00915BCA"/>
    <w:rsid w:val="00915D73"/>
    <w:rsid w:val="00916014"/>
    <w:rsid w:val="0091626C"/>
    <w:rsid w:val="009162FD"/>
    <w:rsid w:val="00916824"/>
    <w:rsid w:val="00916A1D"/>
    <w:rsid w:val="00916AA3"/>
    <w:rsid w:val="00916B75"/>
    <w:rsid w:val="00916DA2"/>
    <w:rsid w:val="00916E68"/>
    <w:rsid w:val="0091741D"/>
    <w:rsid w:val="00917932"/>
    <w:rsid w:val="00917BD2"/>
    <w:rsid w:val="00917C51"/>
    <w:rsid w:val="00917CE3"/>
    <w:rsid w:val="00917DFA"/>
    <w:rsid w:val="00920767"/>
    <w:rsid w:val="00920A08"/>
    <w:rsid w:val="00920DD9"/>
    <w:rsid w:val="00920EC8"/>
    <w:rsid w:val="00920F45"/>
    <w:rsid w:val="00921341"/>
    <w:rsid w:val="00921539"/>
    <w:rsid w:val="00921798"/>
    <w:rsid w:val="00921FD3"/>
    <w:rsid w:val="00922328"/>
    <w:rsid w:val="00922338"/>
    <w:rsid w:val="009223D9"/>
    <w:rsid w:val="0092243B"/>
    <w:rsid w:val="00922F0D"/>
    <w:rsid w:val="00922FCB"/>
    <w:rsid w:val="009232B9"/>
    <w:rsid w:val="0092331A"/>
    <w:rsid w:val="00923452"/>
    <w:rsid w:val="00923552"/>
    <w:rsid w:val="0092359E"/>
    <w:rsid w:val="00923612"/>
    <w:rsid w:val="00923958"/>
    <w:rsid w:val="00923B91"/>
    <w:rsid w:val="00923D8D"/>
    <w:rsid w:val="00923E5A"/>
    <w:rsid w:val="00924205"/>
    <w:rsid w:val="0092442F"/>
    <w:rsid w:val="009244EF"/>
    <w:rsid w:val="0092450A"/>
    <w:rsid w:val="009248EE"/>
    <w:rsid w:val="009249AB"/>
    <w:rsid w:val="009249C0"/>
    <w:rsid w:val="00924A0E"/>
    <w:rsid w:val="00924A65"/>
    <w:rsid w:val="00924A8D"/>
    <w:rsid w:val="00924AC4"/>
    <w:rsid w:val="00924BEA"/>
    <w:rsid w:val="00924C1A"/>
    <w:rsid w:val="00924DA3"/>
    <w:rsid w:val="00924DC1"/>
    <w:rsid w:val="00924DD6"/>
    <w:rsid w:val="00924DE0"/>
    <w:rsid w:val="00924EF8"/>
    <w:rsid w:val="00924F46"/>
    <w:rsid w:val="009253E3"/>
    <w:rsid w:val="009255BE"/>
    <w:rsid w:val="00925666"/>
    <w:rsid w:val="009257C4"/>
    <w:rsid w:val="00925882"/>
    <w:rsid w:val="009258DD"/>
    <w:rsid w:val="00925A68"/>
    <w:rsid w:val="00925C4C"/>
    <w:rsid w:val="00925C75"/>
    <w:rsid w:val="0092634E"/>
    <w:rsid w:val="009263EB"/>
    <w:rsid w:val="009265A5"/>
    <w:rsid w:val="00926724"/>
    <w:rsid w:val="0092689C"/>
    <w:rsid w:val="00926B72"/>
    <w:rsid w:val="00926D0F"/>
    <w:rsid w:val="00926DBE"/>
    <w:rsid w:val="00926F56"/>
    <w:rsid w:val="009270E0"/>
    <w:rsid w:val="0092721B"/>
    <w:rsid w:val="0092748E"/>
    <w:rsid w:val="0092748F"/>
    <w:rsid w:val="0092777E"/>
    <w:rsid w:val="009277D0"/>
    <w:rsid w:val="00927A21"/>
    <w:rsid w:val="00927BD8"/>
    <w:rsid w:val="00927D29"/>
    <w:rsid w:val="00927D67"/>
    <w:rsid w:val="0093012D"/>
    <w:rsid w:val="009301ED"/>
    <w:rsid w:val="009304C5"/>
    <w:rsid w:val="00930A84"/>
    <w:rsid w:val="00930B41"/>
    <w:rsid w:val="00930B79"/>
    <w:rsid w:val="00930EC9"/>
    <w:rsid w:val="00930FBA"/>
    <w:rsid w:val="00931041"/>
    <w:rsid w:val="009312EE"/>
    <w:rsid w:val="00931483"/>
    <w:rsid w:val="009314C4"/>
    <w:rsid w:val="009315C3"/>
    <w:rsid w:val="00931762"/>
    <w:rsid w:val="00931776"/>
    <w:rsid w:val="0093198F"/>
    <w:rsid w:val="00931ACA"/>
    <w:rsid w:val="00931C33"/>
    <w:rsid w:val="00931D64"/>
    <w:rsid w:val="00931EA5"/>
    <w:rsid w:val="00932018"/>
    <w:rsid w:val="00932026"/>
    <w:rsid w:val="009320E0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2C8"/>
    <w:rsid w:val="00933370"/>
    <w:rsid w:val="009333D1"/>
    <w:rsid w:val="00933407"/>
    <w:rsid w:val="00933661"/>
    <w:rsid w:val="009337C8"/>
    <w:rsid w:val="009339C4"/>
    <w:rsid w:val="00933D43"/>
    <w:rsid w:val="00933EF7"/>
    <w:rsid w:val="00934000"/>
    <w:rsid w:val="0093409B"/>
    <w:rsid w:val="009340D7"/>
    <w:rsid w:val="00934244"/>
    <w:rsid w:val="0093425F"/>
    <w:rsid w:val="009343B7"/>
    <w:rsid w:val="00934991"/>
    <w:rsid w:val="00934B10"/>
    <w:rsid w:val="00934C32"/>
    <w:rsid w:val="00935145"/>
    <w:rsid w:val="0093519D"/>
    <w:rsid w:val="009352C5"/>
    <w:rsid w:val="0093545B"/>
    <w:rsid w:val="009354A9"/>
    <w:rsid w:val="00935504"/>
    <w:rsid w:val="0093554F"/>
    <w:rsid w:val="0093556F"/>
    <w:rsid w:val="009355CA"/>
    <w:rsid w:val="0093569F"/>
    <w:rsid w:val="00935DC5"/>
    <w:rsid w:val="00935E28"/>
    <w:rsid w:val="0093607D"/>
    <w:rsid w:val="009362E0"/>
    <w:rsid w:val="0093639F"/>
    <w:rsid w:val="0093659B"/>
    <w:rsid w:val="009365D3"/>
    <w:rsid w:val="009368AA"/>
    <w:rsid w:val="00936A21"/>
    <w:rsid w:val="00936D9E"/>
    <w:rsid w:val="009370E1"/>
    <w:rsid w:val="0093745A"/>
    <w:rsid w:val="009376EA"/>
    <w:rsid w:val="009379F4"/>
    <w:rsid w:val="00937E16"/>
    <w:rsid w:val="009400B3"/>
    <w:rsid w:val="00940207"/>
    <w:rsid w:val="009403A9"/>
    <w:rsid w:val="0094066F"/>
    <w:rsid w:val="00940698"/>
    <w:rsid w:val="009409D9"/>
    <w:rsid w:val="00940E53"/>
    <w:rsid w:val="009411BE"/>
    <w:rsid w:val="009412C6"/>
    <w:rsid w:val="009415AB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306B"/>
    <w:rsid w:val="0094324D"/>
    <w:rsid w:val="009432FA"/>
    <w:rsid w:val="0094348D"/>
    <w:rsid w:val="009434AD"/>
    <w:rsid w:val="00943916"/>
    <w:rsid w:val="00943920"/>
    <w:rsid w:val="00943A6A"/>
    <w:rsid w:val="00943B0B"/>
    <w:rsid w:val="00943FC5"/>
    <w:rsid w:val="00944294"/>
    <w:rsid w:val="00944389"/>
    <w:rsid w:val="009445AF"/>
    <w:rsid w:val="00944613"/>
    <w:rsid w:val="009446A4"/>
    <w:rsid w:val="00944744"/>
    <w:rsid w:val="00944772"/>
    <w:rsid w:val="00944A8B"/>
    <w:rsid w:val="00944C82"/>
    <w:rsid w:val="00944D49"/>
    <w:rsid w:val="00944E8E"/>
    <w:rsid w:val="00944E9A"/>
    <w:rsid w:val="00944EAD"/>
    <w:rsid w:val="00945135"/>
    <w:rsid w:val="009452B2"/>
    <w:rsid w:val="009452C0"/>
    <w:rsid w:val="00945466"/>
    <w:rsid w:val="009455FC"/>
    <w:rsid w:val="0094568F"/>
    <w:rsid w:val="00945986"/>
    <w:rsid w:val="00945C99"/>
    <w:rsid w:val="009460EE"/>
    <w:rsid w:val="00946175"/>
    <w:rsid w:val="00946233"/>
    <w:rsid w:val="00946350"/>
    <w:rsid w:val="0094657B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7CB"/>
    <w:rsid w:val="0094795C"/>
    <w:rsid w:val="00947EC8"/>
    <w:rsid w:val="00950276"/>
    <w:rsid w:val="0095036E"/>
    <w:rsid w:val="009508ED"/>
    <w:rsid w:val="009509B5"/>
    <w:rsid w:val="00950EA0"/>
    <w:rsid w:val="0095100A"/>
    <w:rsid w:val="009512FA"/>
    <w:rsid w:val="00951498"/>
    <w:rsid w:val="00951769"/>
    <w:rsid w:val="009517CA"/>
    <w:rsid w:val="00951A5B"/>
    <w:rsid w:val="00951A91"/>
    <w:rsid w:val="00951C77"/>
    <w:rsid w:val="00951DE2"/>
    <w:rsid w:val="00951F15"/>
    <w:rsid w:val="00952108"/>
    <w:rsid w:val="0095223F"/>
    <w:rsid w:val="009522A4"/>
    <w:rsid w:val="00952853"/>
    <w:rsid w:val="00952933"/>
    <w:rsid w:val="009529F1"/>
    <w:rsid w:val="00952F3D"/>
    <w:rsid w:val="0095302C"/>
    <w:rsid w:val="00953378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4A3"/>
    <w:rsid w:val="00955851"/>
    <w:rsid w:val="009559D4"/>
    <w:rsid w:val="00955A0E"/>
    <w:rsid w:val="00955C3C"/>
    <w:rsid w:val="00955C3D"/>
    <w:rsid w:val="00955C88"/>
    <w:rsid w:val="00955D7B"/>
    <w:rsid w:val="00955E18"/>
    <w:rsid w:val="00955E66"/>
    <w:rsid w:val="00955FA7"/>
    <w:rsid w:val="00955FF0"/>
    <w:rsid w:val="00956000"/>
    <w:rsid w:val="009562A5"/>
    <w:rsid w:val="00956361"/>
    <w:rsid w:val="00956543"/>
    <w:rsid w:val="009566AD"/>
    <w:rsid w:val="009566FC"/>
    <w:rsid w:val="00956760"/>
    <w:rsid w:val="00956901"/>
    <w:rsid w:val="0095699D"/>
    <w:rsid w:val="00956C07"/>
    <w:rsid w:val="009570D7"/>
    <w:rsid w:val="00957308"/>
    <w:rsid w:val="0095739F"/>
    <w:rsid w:val="009573A8"/>
    <w:rsid w:val="009573AB"/>
    <w:rsid w:val="009578F3"/>
    <w:rsid w:val="00957BAC"/>
    <w:rsid w:val="009600EC"/>
    <w:rsid w:val="00960553"/>
    <w:rsid w:val="00960601"/>
    <w:rsid w:val="00960767"/>
    <w:rsid w:val="00960AE4"/>
    <w:rsid w:val="00960ECF"/>
    <w:rsid w:val="00961027"/>
    <w:rsid w:val="00961222"/>
    <w:rsid w:val="00961249"/>
    <w:rsid w:val="00961382"/>
    <w:rsid w:val="0096139A"/>
    <w:rsid w:val="00961421"/>
    <w:rsid w:val="0096150B"/>
    <w:rsid w:val="00961514"/>
    <w:rsid w:val="0096158B"/>
    <w:rsid w:val="009615D0"/>
    <w:rsid w:val="00961762"/>
    <w:rsid w:val="00961ABD"/>
    <w:rsid w:val="00961ACF"/>
    <w:rsid w:val="00961BB8"/>
    <w:rsid w:val="00961CC0"/>
    <w:rsid w:val="00961CE0"/>
    <w:rsid w:val="00961D52"/>
    <w:rsid w:val="00961E25"/>
    <w:rsid w:val="00962649"/>
    <w:rsid w:val="00962758"/>
    <w:rsid w:val="00962801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9A"/>
    <w:rsid w:val="009638E4"/>
    <w:rsid w:val="0096393B"/>
    <w:rsid w:val="00963C9F"/>
    <w:rsid w:val="00963CB7"/>
    <w:rsid w:val="00963CF1"/>
    <w:rsid w:val="009640E3"/>
    <w:rsid w:val="00964390"/>
    <w:rsid w:val="00964441"/>
    <w:rsid w:val="009646CC"/>
    <w:rsid w:val="00964A02"/>
    <w:rsid w:val="00964CB0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220"/>
    <w:rsid w:val="009665DB"/>
    <w:rsid w:val="00966746"/>
    <w:rsid w:val="009668E1"/>
    <w:rsid w:val="00966988"/>
    <w:rsid w:val="00966BC4"/>
    <w:rsid w:val="00966FF5"/>
    <w:rsid w:val="00967048"/>
    <w:rsid w:val="009675C9"/>
    <w:rsid w:val="009677C2"/>
    <w:rsid w:val="0096783D"/>
    <w:rsid w:val="00967871"/>
    <w:rsid w:val="00967884"/>
    <w:rsid w:val="009678D7"/>
    <w:rsid w:val="00967AF6"/>
    <w:rsid w:val="00967B16"/>
    <w:rsid w:val="00967B35"/>
    <w:rsid w:val="00967D47"/>
    <w:rsid w:val="00967DF3"/>
    <w:rsid w:val="00970268"/>
    <w:rsid w:val="009702ED"/>
    <w:rsid w:val="0097047E"/>
    <w:rsid w:val="00970637"/>
    <w:rsid w:val="00970711"/>
    <w:rsid w:val="00970861"/>
    <w:rsid w:val="009709DB"/>
    <w:rsid w:val="00970B0A"/>
    <w:rsid w:val="00970B2B"/>
    <w:rsid w:val="00970DEA"/>
    <w:rsid w:val="00971305"/>
    <w:rsid w:val="0097144B"/>
    <w:rsid w:val="00971660"/>
    <w:rsid w:val="0097169B"/>
    <w:rsid w:val="00971734"/>
    <w:rsid w:val="009718BC"/>
    <w:rsid w:val="00971A8C"/>
    <w:rsid w:val="00971DED"/>
    <w:rsid w:val="00971E86"/>
    <w:rsid w:val="009723AC"/>
    <w:rsid w:val="009726B3"/>
    <w:rsid w:val="009727AE"/>
    <w:rsid w:val="00972ACA"/>
    <w:rsid w:val="00972AD8"/>
    <w:rsid w:val="00972E44"/>
    <w:rsid w:val="009731D9"/>
    <w:rsid w:val="009732D2"/>
    <w:rsid w:val="00973401"/>
    <w:rsid w:val="00973A46"/>
    <w:rsid w:val="00973CEF"/>
    <w:rsid w:val="00973DBA"/>
    <w:rsid w:val="00974020"/>
    <w:rsid w:val="009743B9"/>
    <w:rsid w:val="009743E3"/>
    <w:rsid w:val="00974515"/>
    <w:rsid w:val="0097458D"/>
    <w:rsid w:val="009748D4"/>
    <w:rsid w:val="00974A17"/>
    <w:rsid w:val="00974AEA"/>
    <w:rsid w:val="00974E19"/>
    <w:rsid w:val="00974E4A"/>
    <w:rsid w:val="00974F40"/>
    <w:rsid w:val="00974FC5"/>
    <w:rsid w:val="00975015"/>
    <w:rsid w:val="009750C7"/>
    <w:rsid w:val="0097574E"/>
    <w:rsid w:val="00975827"/>
    <w:rsid w:val="00975BE3"/>
    <w:rsid w:val="00975C3B"/>
    <w:rsid w:val="00975C9A"/>
    <w:rsid w:val="00975ECB"/>
    <w:rsid w:val="00976098"/>
    <w:rsid w:val="009765CF"/>
    <w:rsid w:val="00976781"/>
    <w:rsid w:val="00976A1C"/>
    <w:rsid w:val="00976A89"/>
    <w:rsid w:val="00976B86"/>
    <w:rsid w:val="00976F32"/>
    <w:rsid w:val="00976F5C"/>
    <w:rsid w:val="00976F68"/>
    <w:rsid w:val="00976FE8"/>
    <w:rsid w:val="00977875"/>
    <w:rsid w:val="009778D3"/>
    <w:rsid w:val="009779A7"/>
    <w:rsid w:val="009779F7"/>
    <w:rsid w:val="0098038D"/>
    <w:rsid w:val="0098049D"/>
    <w:rsid w:val="00980737"/>
    <w:rsid w:val="00980BE8"/>
    <w:rsid w:val="00980CD0"/>
    <w:rsid w:val="00980DD4"/>
    <w:rsid w:val="00980DFB"/>
    <w:rsid w:val="00980E8A"/>
    <w:rsid w:val="00980ED5"/>
    <w:rsid w:val="00980F20"/>
    <w:rsid w:val="009810FE"/>
    <w:rsid w:val="009812F9"/>
    <w:rsid w:val="009813DB"/>
    <w:rsid w:val="009813F2"/>
    <w:rsid w:val="00981401"/>
    <w:rsid w:val="0098178C"/>
    <w:rsid w:val="00981852"/>
    <w:rsid w:val="00981883"/>
    <w:rsid w:val="00981B12"/>
    <w:rsid w:val="00981F34"/>
    <w:rsid w:val="009820A9"/>
    <w:rsid w:val="009820CF"/>
    <w:rsid w:val="00982404"/>
    <w:rsid w:val="00982517"/>
    <w:rsid w:val="0098260C"/>
    <w:rsid w:val="009826BF"/>
    <w:rsid w:val="00982D3F"/>
    <w:rsid w:val="00982E0B"/>
    <w:rsid w:val="00982E15"/>
    <w:rsid w:val="00982E70"/>
    <w:rsid w:val="00982F6F"/>
    <w:rsid w:val="00982F9A"/>
    <w:rsid w:val="00982FB5"/>
    <w:rsid w:val="009831CC"/>
    <w:rsid w:val="009832CD"/>
    <w:rsid w:val="009832D0"/>
    <w:rsid w:val="00983479"/>
    <w:rsid w:val="00983591"/>
    <w:rsid w:val="00983875"/>
    <w:rsid w:val="00983924"/>
    <w:rsid w:val="00983988"/>
    <w:rsid w:val="00983A8E"/>
    <w:rsid w:val="00983FC6"/>
    <w:rsid w:val="00984150"/>
    <w:rsid w:val="009841E1"/>
    <w:rsid w:val="0098430E"/>
    <w:rsid w:val="00984488"/>
    <w:rsid w:val="00984637"/>
    <w:rsid w:val="0098463A"/>
    <w:rsid w:val="00984734"/>
    <w:rsid w:val="00984AEF"/>
    <w:rsid w:val="00984C61"/>
    <w:rsid w:val="00984EDC"/>
    <w:rsid w:val="00984F81"/>
    <w:rsid w:val="00985428"/>
    <w:rsid w:val="0098557A"/>
    <w:rsid w:val="009856E2"/>
    <w:rsid w:val="0098571E"/>
    <w:rsid w:val="009858C1"/>
    <w:rsid w:val="00985CD8"/>
    <w:rsid w:val="009862BD"/>
    <w:rsid w:val="009868FA"/>
    <w:rsid w:val="00986BBF"/>
    <w:rsid w:val="00986C2D"/>
    <w:rsid w:val="00986D71"/>
    <w:rsid w:val="00986E10"/>
    <w:rsid w:val="00986F54"/>
    <w:rsid w:val="0098707A"/>
    <w:rsid w:val="009871F8"/>
    <w:rsid w:val="00987273"/>
    <w:rsid w:val="009873F3"/>
    <w:rsid w:val="00987412"/>
    <w:rsid w:val="00987468"/>
    <w:rsid w:val="00987A4F"/>
    <w:rsid w:val="00987AF3"/>
    <w:rsid w:val="00987B3C"/>
    <w:rsid w:val="00987F4A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CDC"/>
    <w:rsid w:val="00991D9E"/>
    <w:rsid w:val="00991F23"/>
    <w:rsid w:val="0099207C"/>
    <w:rsid w:val="009924F0"/>
    <w:rsid w:val="00992866"/>
    <w:rsid w:val="00992C3D"/>
    <w:rsid w:val="00993800"/>
    <w:rsid w:val="009938A2"/>
    <w:rsid w:val="009938AE"/>
    <w:rsid w:val="00993A03"/>
    <w:rsid w:val="00993E0A"/>
    <w:rsid w:val="00993E24"/>
    <w:rsid w:val="00993F0D"/>
    <w:rsid w:val="00994075"/>
    <w:rsid w:val="009940FF"/>
    <w:rsid w:val="00994143"/>
    <w:rsid w:val="009941CC"/>
    <w:rsid w:val="00994B6A"/>
    <w:rsid w:val="00994B83"/>
    <w:rsid w:val="00994C5D"/>
    <w:rsid w:val="00994CAC"/>
    <w:rsid w:val="009951FD"/>
    <w:rsid w:val="0099532E"/>
    <w:rsid w:val="00995456"/>
    <w:rsid w:val="0099553C"/>
    <w:rsid w:val="0099554C"/>
    <w:rsid w:val="009956F9"/>
    <w:rsid w:val="00995718"/>
    <w:rsid w:val="00995995"/>
    <w:rsid w:val="0099599A"/>
    <w:rsid w:val="00995B51"/>
    <w:rsid w:val="00995B63"/>
    <w:rsid w:val="00995E11"/>
    <w:rsid w:val="009960FB"/>
    <w:rsid w:val="0099665F"/>
    <w:rsid w:val="009968F3"/>
    <w:rsid w:val="009969B2"/>
    <w:rsid w:val="00996A36"/>
    <w:rsid w:val="00996C5B"/>
    <w:rsid w:val="00996CAF"/>
    <w:rsid w:val="00996D52"/>
    <w:rsid w:val="00996EE6"/>
    <w:rsid w:val="00996F68"/>
    <w:rsid w:val="00997148"/>
    <w:rsid w:val="00997280"/>
    <w:rsid w:val="0099737A"/>
    <w:rsid w:val="00997460"/>
    <w:rsid w:val="00997666"/>
    <w:rsid w:val="00997AEA"/>
    <w:rsid w:val="009A00D8"/>
    <w:rsid w:val="009A011B"/>
    <w:rsid w:val="009A02EA"/>
    <w:rsid w:val="009A0355"/>
    <w:rsid w:val="009A036E"/>
    <w:rsid w:val="009A0646"/>
    <w:rsid w:val="009A0704"/>
    <w:rsid w:val="009A07A7"/>
    <w:rsid w:val="009A0944"/>
    <w:rsid w:val="009A0EB6"/>
    <w:rsid w:val="009A0EC7"/>
    <w:rsid w:val="009A0F96"/>
    <w:rsid w:val="009A10A7"/>
    <w:rsid w:val="009A10FA"/>
    <w:rsid w:val="009A114D"/>
    <w:rsid w:val="009A11CD"/>
    <w:rsid w:val="009A1562"/>
    <w:rsid w:val="009A16DC"/>
    <w:rsid w:val="009A17FE"/>
    <w:rsid w:val="009A1AA2"/>
    <w:rsid w:val="009A1B89"/>
    <w:rsid w:val="009A1BB3"/>
    <w:rsid w:val="009A1ED0"/>
    <w:rsid w:val="009A1F34"/>
    <w:rsid w:val="009A1F98"/>
    <w:rsid w:val="009A1FC2"/>
    <w:rsid w:val="009A2169"/>
    <w:rsid w:val="009A2879"/>
    <w:rsid w:val="009A2911"/>
    <w:rsid w:val="009A2986"/>
    <w:rsid w:val="009A2A6C"/>
    <w:rsid w:val="009A2B02"/>
    <w:rsid w:val="009A2B93"/>
    <w:rsid w:val="009A2D70"/>
    <w:rsid w:val="009A2EC7"/>
    <w:rsid w:val="009A2FAD"/>
    <w:rsid w:val="009A30B6"/>
    <w:rsid w:val="009A3125"/>
    <w:rsid w:val="009A3177"/>
    <w:rsid w:val="009A334A"/>
    <w:rsid w:val="009A3386"/>
    <w:rsid w:val="009A33A6"/>
    <w:rsid w:val="009A3455"/>
    <w:rsid w:val="009A3463"/>
    <w:rsid w:val="009A35CD"/>
    <w:rsid w:val="009A3642"/>
    <w:rsid w:val="009A3819"/>
    <w:rsid w:val="009A382E"/>
    <w:rsid w:val="009A3AFE"/>
    <w:rsid w:val="009A3BB3"/>
    <w:rsid w:val="009A3C00"/>
    <w:rsid w:val="009A3C1A"/>
    <w:rsid w:val="009A3CB8"/>
    <w:rsid w:val="009A3ED6"/>
    <w:rsid w:val="009A3F4F"/>
    <w:rsid w:val="009A3FCF"/>
    <w:rsid w:val="009A4005"/>
    <w:rsid w:val="009A40DD"/>
    <w:rsid w:val="009A426B"/>
    <w:rsid w:val="009A4306"/>
    <w:rsid w:val="009A4360"/>
    <w:rsid w:val="009A4385"/>
    <w:rsid w:val="009A46CA"/>
    <w:rsid w:val="009A46F8"/>
    <w:rsid w:val="009A4835"/>
    <w:rsid w:val="009A4B48"/>
    <w:rsid w:val="009A4D72"/>
    <w:rsid w:val="009A5028"/>
    <w:rsid w:val="009A502B"/>
    <w:rsid w:val="009A5179"/>
    <w:rsid w:val="009A5229"/>
    <w:rsid w:val="009A5233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E42"/>
    <w:rsid w:val="009A5F66"/>
    <w:rsid w:val="009A62AA"/>
    <w:rsid w:val="009A6778"/>
    <w:rsid w:val="009A68D2"/>
    <w:rsid w:val="009A6B5A"/>
    <w:rsid w:val="009A6C31"/>
    <w:rsid w:val="009A6C34"/>
    <w:rsid w:val="009A6D1A"/>
    <w:rsid w:val="009A6E65"/>
    <w:rsid w:val="009A706F"/>
    <w:rsid w:val="009A77F5"/>
    <w:rsid w:val="009A7884"/>
    <w:rsid w:val="009A7CE2"/>
    <w:rsid w:val="009A7E91"/>
    <w:rsid w:val="009B0243"/>
    <w:rsid w:val="009B02B1"/>
    <w:rsid w:val="009B07A9"/>
    <w:rsid w:val="009B080E"/>
    <w:rsid w:val="009B0AA5"/>
    <w:rsid w:val="009B0C45"/>
    <w:rsid w:val="009B1018"/>
    <w:rsid w:val="009B1067"/>
    <w:rsid w:val="009B171C"/>
    <w:rsid w:val="009B18F3"/>
    <w:rsid w:val="009B1B56"/>
    <w:rsid w:val="009B1C74"/>
    <w:rsid w:val="009B1E12"/>
    <w:rsid w:val="009B1ECF"/>
    <w:rsid w:val="009B2018"/>
    <w:rsid w:val="009B210F"/>
    <w:rsid w:val="009B2149"/>
    <w:rsid w:val="009B21BC"/>
    <w:rsid w:val="009B2401"/>
    <w:rsid w:val="009B2480"/>
    <w:rsid w:val="009B2482"/>
    <w:rsid w:val="009B25E8"/>
    <w:rsid w:val="009B2657"/>
    <w:rsid w:val="009B2658"/>
    <w:rsid w:val="009B2B1B"/>
    <w:rsid w:val="009B2BEB"/>
    <w:rsid w:val="009B2C3B"/>
    <w:rsid w:val="009B2C46"/>
    <w:rsid w:val="009B2C56"/>
    <w:rsid w:val="009B2DB8"/>
    <w:rsid w:val="009B2E6F"/>
    <w:rsid w:val="009B2F03"/>
    <w:rsid w:val="009B312E"/>
    <w:rsid w:val="009B3195"/>
    <w:rsid w:val="009B31AF"/>
    <w:rsid w:val="009B328F"/>
    <w:rsid w:val="009B335E"/>
    <w:rsid w:val="009B3670"/>
    <w:rsid w:val="009B3D12"/>
    <w:rsid w:val="009B438C"/>
    <w:rsid w:val="009B44FF"/>
    <w:rsid w:val="009B4546"/>
    <w:rsid w:val="009B468F"/>
    <w:rsid w:val="009B471B"/>
    <w:rsid w:val="009B4D48"/>
    <w:rsid w:val="009B51ED"/>
    <w:rsid w:val="009B5396"/>
    <w:rsid w:val="009B5490"/>
    <w:rsid w:val="009B5503"/>
    <w:rsid w:val="009B5CFB"/>
    <w:rsid w:val="009B5E6A"/>
    <w:rsid w:val="009B5F40"/>
    <w:rsid w:val="009B60E3"/>
    <w:rsid w:val="009B6263"/>
    <w:rsid w:val="009B630E"/>
    <w:rsid w:val="009B6317"/>
    <w:rsid w:val="009B6414"/>
    <w:rsid w:val="009B6595"/>
    <w:rsid w:val="009B65C8"/>
    <w:rsid w:val="009B65D6"/>
    <w:rsid w:val="009B6E9C"/>
    <w:rsid w:val="009B6F2C"/>
    <w:rsid w:val="009B70F7"/>
    <w:rsid w:val="009B7183"/>
    <w:rsid w:val="009B71FE"/>
    <w:rsid w:val="009B72D7"/>
    <w:rsid w:val="009B7681"/>
    <w:rsid w:val="009B7898"/>
    <w:rsid w:val="009B7967"/>
    <w:rsid w:val="009B7A47"/>
    <w:rsid w:val="009B7A50"/>
    <w:rsid w:val="009B7C91"/>
    <w:rsid w:val="009B7CCB"/>
    <w:rsid w:val="009B7E2C"/>
    <w:rsid w:val="009B7E55"/>
    <w:rsid w:val="009B7F06"/>
    <w:rsid w:val="009C021E"/>
    <w:rsid w:val="009C03A5"/>
    <w:rsid w:val="009C067C"/>
    <w:rsid w:val="009C088A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1CAA"/>
    <w:rsid w:val="009C1E23"/>
    <w:rsid w:val="009C1E7A"/>
    <w:rsid w:val="009C2130"/>
    <w:rsid w:val="009C23AF"/>
    <w:rsid w:val="009C2410"/>
    <w:rsid w:val="009C2419"/>
    <w:rsid w:val="009C25E0"/>
    <w:rsid w:val="009C28AB"/>
    <w:rsid w:val="009C29AD"/>
    <w:rsid w:val="009C2BDE"/>
    <w:rsid w:val="009C2CE9"/>
    <w:rsid w:val="009C30AE"/>
    <w:rsid w:val="009C3181"/>
    <w:rsid w:val="009C3267"/>
    <w:rsid w:val="009C33D2"/>
    <w:rsid w:val="009C34AB"/>
    <w:rsid w:val="009C3682"/>
    <w:rsid w:val="009C3707"/>
    <w:rsid w:val="009C3727"/>
    <w:rsid w:val="009C3A6B"/>
    <w:rsid w:val="009C3A8F"/>
    <w:rsid w:val="009C3A97"/>
    <w:rsid w:val="009C3B23"/>
    <w:rsid w:val="009C3C9D"/>
    <w:rsid w:val="009C418F"/>
    <w:rsid w:val="009C4372"/>
    <w:rsid w:val="009C44C2"/>
    <w:rsid w:val="009C45DD"/>
    <w:rsid w:val="009C47CA"/>
    <w:rsid w:val="009C4A39"/>
    <w:rsid w:val="009C5059"/>
    <w:rsid w:val="009C5083"/>
    <w:rsid w:val="009C591F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2CE"/>
    <w:rsid w:val="009C7369"/>
    <w:rsid w:val="009C73F3"/>
    <w:rsid w:val="009C7624"/>
    <w:rsid w:val="009C7921"/>
    <w:rsid w:val="009C7974"/>
    <w:rsid w:val="009C7BBB"/>
    <w:rsid w:val="009C7BFB"/>
    <w:rsid w:val="009D025B"/>
    <w:rsid w:val="009D0864"/>
    <w:rsid w:val="009D0DFA"/>
    <w:rsid w:val="009D1049"/>
    <w:rsid w:val="009D1108"/>
    <w:rsid w:val="009D11A8"/>
    <w:rsid w:val="009D11DF"/>
    <w:rsid w:val="009D1424"/>
    <w:rsid w:val="009D146D"/>
    <w:rsid w:val="009D173C"/>
    <w:rsid w:val="009D17F9"/>
    <w:rsid w:val="009D1977"/>
    <w:rsid w:val="009D19CE"/>
    <w:rsid w:val="009D1D0C"/>
    <w:rsid w:val="009D1E03"/>
    <w:rsid w:val="009D1E18"/>
    <w:rsid w:val="009D1E6E"/>
    <w:rsid w:val="009D2117"/>
    <w:rsid w:val="009D2134"/>
    <w:rsid w:val="009D2160"/>
    <w:rsid w:val="009D2632"/>
    <w:rsid w:val="009D27CC"/>
    <w:rsid w:val="009D2811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A19"/>
    <w:rsid w:val="009D3C64"/>
    <w:rsid w:val="009D3C76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280"/>
    <w:rsid w:val="009D6291"/>
    <w:rsid w:val="009D631D"/>
    <w:rsid w:val="009D6343"/>
    <w:rsid w:val="009D6836"/>
    <w:rsid w:val="009D6B50"/>
    <w:rsid w:val="009D6DDD"/>
    <w:rsid w:val="009D6DFF"/>
    <w:rsid w:val="009D6E50"/>
    <w:rsid w:val="009D6EB4"/>
    <w:rsid w:val="009D71DA"/>
    <w:rsid w:val="009D7331"/>
    <w:rsid w:val="009D7426"/>
    <w:rsid w:val="009D7757"/>
    <w:rsid w:val="009D783A"/>
    <w:rsid w:val="009D7857"/>
    <w:rsid w:val="009D793B"/>
    <w:rsid w:val="009D7D4E"/>
    <w:rsid w:val="009D7DA8"/>
    <w:rsid w:val="009D7DC8"/>
    <w:rsid w:val="009D7F38"/>
    <w:rsid w:val="009E033C"/>
    <w:rsid w:val="009E0579"/>
    <w:rsid w:val="009E07A7"/>
    <w:rsid w:val="009E07E0"/>
    <w:rsid w:val="009E0E03"/>
    <w:rsid w:val="009E105A"/>
    <w:rsid w:val="009E1206"/>
    <w:rsid w:val="009E14C7"/>
    <w:rsid w:val="009E1544"/>
    <w:rsid w:val="009E1556"/>
    <w:rsid w:val="009E15F0"/>
    <w:rsid w:val="009E168B"/>
    <w:rsid w:val="009E170B"/>
    <w:rsid w:val="009E1771"/>
    <w:rsid w:val="009E17B6"/>
    <w:rsid w:val="009E21D6"/>
    <w:rsid w:val="009E227C"/>
    <w:rsid w:val="009E2424"/>
    <w:rsid w:val="009E24BF"/>
    <w:rsid w:val="009E25E5"/>
    <w:rsid w:val="009E2831"/>
    <w:rsid w:val="009E2B5B"/>
    <w:rsid w:val="009E2B87"/>
    <w:rsid w:val="009E2C33"/>
    <w:rsid w:val="009E2C44"/>
    <w:rsid w:val="009E3635"/>
    <w:rsid w:val="009E37FA"/>
    <w:rsid w:val="009E3A1C"/>
    <w:rsid w:val="009E4001"/>
    <w:rsid w:val="009E4043"/>
    <w:rsid w:val="009E4156"/>
    <w:rsid w:val="009E427D"/>
    <w:rsid w:val="009E43F3"/>
    <w:rsid w:val="009E4694"/>
    <w:rsid w:val="009E471A"/>
    <w:rsid w:val="009E47FA"/>
    <w:rsid w:val="009E4870"/>
    <w:rsid w:val="009E48F1"/>
    <w:rsid w:val="009E4A65"/>
    <w:rsid w:val="009E4ADC"/>
    <w:rsid w:val="009E4E44"/>
    <w:rsid w:val="009E4EEE"/>
    <w:rsid w:val="009E4F88"/>
    <w:rsid w:val="009E51D1"/>
    <w:rsid w:val="009E521E"/>
    <w:rsid w:val="009E52D5"/>
    <w:rsid w:val="009E535D"/>
    <w:rsid w:val="009E55CD"/>
    <w:rsid w:val="009E56AA"/>
    <w:rsid w:val="009E58F1"/>
    <w:rsid w:val="009E5B0D"/>
    <w:rsid w:val="009E5CF0"/>
    <w:rsid w:val="009E62D4"/>
    <w:rsid w:val="009E64CA"/>
    <w:rsid w:val="009E6681"/>
    <w:rsid w:val="009E6894"/>
    <w:rsid w:val="009E6B00"/>
    <w:rsid w:val="009E6B52"/>
    <w:rsid w:val="009E71CD"/>
    <w:rsid w:val="009E7A4B"/>
    <w:rsid w:val="009E7AB8"/>
    <w:rsid w:val="009E7CFE"/>
    <w:rsid w:val="009E7D00"/>
    <w:rsid w:val="009E7DF4"/>
    <w:rsid w:val="009E7F3E"/>
    <w:rsid w:val="009E7F9F"/>
    <w:rsid w:val="009E7FEB"/>
    <w:rsid w:val="009F0010"/>
    <w:rsid w:val="009F01F8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7A7"/>
    <w:rsid w:val="009F1905"/>
    <w:rsid w:val="009F1C89"/>
    <w:rsid w:val="009F1DE2"/>
    <w:rsid w:val="009F1EB3"/>
    <w:rsid w:val="009F1F22"/>
    <w:rsid w:val="009F1F74"/>
    <w:rsid w:val="009F251B"/>
    <w:rsid w:val="009F2616"/>
    <w:rsid w:val="009F274E"/>
    <w:rsid w:val="009F2887"/>
    <w:rsid w:val="009F290E"/>
    <w:rsid w:val="009F2ABB"/>
    <w:rsid w:val="009F2B8D"/>
    <w:rsid w:val="009F2D1E"/>
    <w:rsid w:val="009F30BC"/>
    <w:rsid w:val="009F315E"/>
    <w:rsid w:val="009F3428"/>
    <w:rsid w:val="009F3551"/>
    <w:rsid w:val="009F35F9"/>
    <w:rsid w:val="009F3718"/>
    <w:rsid w:val="009F37D8"/>
    <w:rsid w:val="009F398C"/>
    <w:rsid w:val="009F3A05"/>
    <w:rsid w:val="009F3B16"/>
    <w:rsid w:val="009F3CFE"/>
    <w:rsid w:val="009F3DDF"/>
    <w:rsid w:val="009F43A4"/>
    <w:rsid w:val="009F475E"/>
    <w:rsid w:val="009F4C27"/>
    <w:rsid w:val="009F4C7D"/>
    <w:rsid w:val="009F4CF7"/>
    <w:rsid w:val="009F4F04"/>
    <w:rsid w:val="009F5699"/>
    <w:rsid w:val="009F5B93"/>
    <w:rsid w:val="009F5D4D"/>
    <w:rsid w:val="009F5DD9"/>
    <w:rsid w:val="009F60F5"/>
    <w:rsid w:val="009F62F3"/>
    <w:rsid w:val="009F6335"/>
    <w:rsid w:val="009F63FE"/>
    <w:rsid w:val="009F67B7"/>
    <w:rsid w:val="009F68AB"/>
    <w:rsid w:val="009F6922"/>
    <w:rsid w:val="009F6942"/>
    <w:rsid w:val="009F6EAD"/>
    <w:rsid w:val="009F7344"/>
    <w:rsid w:val="009F735D"/>
    <w:rsid w:val="009F7760"/>
    <w:rsid w:val="009F78AC"/>
    <w:rsid w:val="009F7992"/>
    <w:rsid w:val="009F7F57"/>
    <w:rsid w:val="00A001EC"/>
    <w:rsid w:val="00A0076D"/>
    <w:rsid w:val="00A0089A"/>
    <w:rsid w:val="00A00AD8"/>
    <w:rsid w:val="00A00BA0"/>
    <w:rsid w:val="00A00D7D"/>
    <w:rsid w:val="00A00FFD"/>
    <w:rsid w:val="00A010E4"/>
    <w:rsid w:val="00A01327"/>
    <w:rsid w:val="00A01354"/>
    <w:rsid w:val="00A01416"/>
    <w:rsid w:val="00A015A1"/>
    <w:rsid w:val="00A01841"/>
    <w:rsid w:val="00A01E51"/>
    <w:rsid w:val="00A01E7E"/>
    <w:rsid w:val="00A020FF"/>
    <w:rsid w:val="00A0228B"/>
    <w:rsid w:val="00A025D1"/>
    <w:rsid w:val="00A02A7E"/>
    <w:rsid w:val="00A02BE4"/>
    <w:rsid w:val="00A0300F"/>
    <w:rsid w:val="00A03123"/>
    <w:rsid w:val="00A031CA"/>
    <w:rsid w:val="00A0338D"/>
    <w:rsid w:val="00A033D0"/>
    <w:rsid w:val="00A0370B"/>
    <w:rsid w:val="00A03771"/>
    <w:rsid w:val="00A03849"/>
    <w:rsid w:val="00A03DD6"/>
    <w:rsid w:val="00A03E51"/>
    <w:rsid w:val="00A03EBD"/>
    <w:rsid w:val="00A04081"/>
    <w:rsid w:val="00A04094"/>
    <w:rsid w:val="00A041BA"/>
    <w:rsid w:val="00A04362"/>
    <w:rsid w:val="00A0438E"/>
    <w:rsid w:val="00A04433"/>
    <w:rsid w:val="00A044DD"/>
    <w:rsid w:val="00A045E2"/>
    <w:rsid w:val="00A04924"/>
    <w:rsid w:val="00A04BC0"/>
    <w:rsid w:val="00A04BC4"/>
    <w:rsid w:val="00A04C55"/>
    <w:rsid w:val="00A04E49"/>
    <w:rsid w:val="00A04FEE"/>
    <w:rsid w:val="00A055C3"/>
    <w:rsid w:val="00A05686"/>
    <w:rsid w:val="00A05AB4"/>
    <w:rsid w:val="00A05AC7"/>
    <w:rsid w:val="00A05B23"/>
    <w:rsid w:val="00A05B60"/>
    <w:rsid w:val="00A05BC6"/>
    <w:rsid w:val="00A060D2"/>
    <w:rsid w:val="00A061E0"/>
    <w:rsid w:val="00A06292"/>
    <w:rsid w:val="00A06703"/>
    <w:rsid w:val="00A06827"/>
    <w:rsid w:val="00A068A5"/>
    <w:rsid w:val="00A06983"/>
    <w:rsid w:val="00A06D54"/>
    <w:rsid w:val="00A06EE2"/>
    <w:rsid w:val="00A06EED"/>
    <w:rsid w:val="00A0707C"/>
    <w:rsid w:val="00A073CA"/>
    <w:rsid w:val="00A0741D"/>
    <w:rsid w:val="00A07647"/>
    <w:rsid w:val="00A076C1"/>
    <w:rsid w:val="00A07806"/>
    <w:rsid w:val="00A07BF1"/>
    <w:rsid w:val="00A10036"/>
    <w:rsid w:val="00A100FE"/>
    <w:rsid w:val="00A106AC"/>
    <w:rsid w:val="00A108E3"/>
    <w:rsid w:val="00A10BC4"/>
    <w:rsid w:val="00A114C1"/>
    <w:rsid w:val="00A1159F"/>
    <w:rsid w:val="00A11792"/>
    <w:rsid w:val="00A11D06"/>
    <w:rsid w:val="00A11DEE"/>
    <w:rsid w:val="00A11F03"/>
    <w:rsid w:val="00A1240C"/>
    <w:rsid w:val="00A1251D"/>
    <w:rsid w:val="00A1274A"/>
    <w:rsid w:val="00A12840"/>
    <w:rsid w:val="00A12AB4"/>
    <w:rsid w:val="00A12D3C"/>
    <w:rsid w:val="00A12FD6"/>
    <w:rsid w:val="00A12FDA"/>
    <w:rsid w:val="00A1341F"/>
    <w:rsid w:val="00A13773"/>
    <w:rsid w:val="00A13B1A"/>
    <w:rsid w:val="00A13C6E"/>
    <w:rsid w:val="00A13D57"/>
    <w:rsid w:val="00A14001"/>
    <w:rsid w:val="00A14222"/>
    <w:rsid w:val="00A14554"/>
    <w:rsid w:val="00A14712"/>
    <w:rsid w:val="00A14768"/>
    <w:rsid w:val="00A1489E"/>
    <w:rsid w:val="00A1494D"/>
    <w:rsid w:val="00A14BC8"/>
    <w:rsid w:val="00A14C78"/>
    <w:rsid w:val="00A14DB1"/>
    <w:rsid w:val="00A14E71"/>
    <w:rsid w:val="00A1526C"/>
    <w:rsid w:val="00A1531B"/>
    <w:rsid w:val="00A155B6"/>
    <w:rsid w:val="00A155FF"/>
    <w:rsid w:val="00A157A1"/>
    <w:rsid w:val="00A158A0"/>
    <w:rsid w:val="00A15C29"/>
    <w:rsid w:val="00A15C41"/>
    <w:rsid w:val="00A16058"/>
    <w:rsid w:val="00A1612C"/>
    <w:rsid w:val="00A163FC"/>
    <w:rsid w:val="00A1645D"/>
    <w:rsid w:val="00A16978"/>
    <w:rsid w:val="00A16A95"/>
    <w:rsid w:val="00A16B40"/>
    <w:rsid w:val="00A16D35"/>
    <w:rsid w:val="00A16DBB"/>
    <w:rsid w:val="00A16E63"/>
    <w:rsid w:val="00A170D6"/>
    <w:rsid w:val="00A1721E"/>
    <w:rsid w:val="00A17506"/>
    <w:rsid w:val="00A17B56"/>
    <w:rsid w:val="00A17C99"/>
    <w:rsid w:val="00A17DE9"/>
    <w:rsid w:val="00A17E5C"/>
    <w:rsid w:val="00A17EA9"/>
    <w:rsid w:val="00A20347"/>
    <w:rsid w:val="00A2040F"/>
    <w:rsid w:val="00A205A5"/>
    <w:rsid w:val="00A2092D"/>
    <w:rsid w:val="00A20BA3"/>
    <w:rsid w:val="00A20CDE"/>
    <w:rsid w:val="00A20D41"/>
    <w:rsid w:val="00A20E6A"/>
    <w:rsid w:val="00A211E5"/>
    <w:rsid w:val="00A212DF"/>
    <w:rsid w:val="00A21438"/>
    <w:rsid w:val="00A214AC"/>
    <w:rsid w:val="00A2161E"/>
    <w:rsid w:val="00A2179B"/>
    <w:rsid w:val="00A22110"/>
    <w:rsid w:val="00A22256"/>
    <w:rsid w:val="00A22761"/>
    <w:rsid w:val="00A22929"/>
    <w:rsid w:val="00A22CD2"/>
    <w:rsid w:val="00A22D61"/>
    <w:rsid w:val="00A22E16"/>
    <w:rsid w:val="00A22FC5"/>
    <w:rsid w:val="00A23169"/>
    <w:rsid w:val="00A238F9"/>
    <w:rsid w:val="00A239D2"/>
    <w:rsid w:val="00A23A4B"/>
    <w:rsid w:val="00A23AFF"/>
    <w:rsid w:val="00A23B9A"/>
    <w:rsid w:val="00A2414B"/>
    <w:rsid w:val="00A242CC"/>
    <w:rsid w:val="00A2445C"/>
    <w:rsid w:val="00A2468F"/>
    <w:rsid w:val="00A246FA"/>
    <w:rsid w:val="00A247C6"/>
    <w:rsid w:val="00A248CB"/>
    <w:rsid w:val="00A24C46"/>
    <w:rsid w:val="00A24E49"/>
    <w:rsid w:val="00A25120"/>
    <w:rsid w:val="00A251C0"/>
    <w:rsid w:val="00A254FE"/>
    <w:rsid w:val="00A25650"/>
    <w:rsid w:val="00A25860"/>
    <w:rsid w:val="00A2589B"/>
    <w:rsid w:val="00A25C11"/>
    <w:rsid w:val="00A25EC5"/>
    <w:rsid w:val="00A25F4E"/>
    <w:rsid w:val="00A2616F"/>
    <w:rsid w:val="00A26798"/>
    <w:rsid w:val="00A268B8"/>
    <w:rsid w:val="00A2693C"/>
    <w:rsid w:val="00A26983"/>
    <w:rsid w:val="00A26B26"/>
    <w:rsid w:val="00A26CC2"/>
    <w:rsid w:val="00A26CFD"/>
    <w:rsid w:val="00A26D14"/>
    <w:rsid w:val="00A26EAE"/>
    <w:rsid w:val="00A27081"/>
    <w:rsid w:val="00A2709D"/>
    <w:rsid w:val="00A270A1"/>
    <w:rsid w:val="00A27252"/>
    <w:rsid w:val="00A273AC"/>
    <w:rsid w:val="00A27607"/>
    <w:rsid w:val="00A27739"/>
    <w:rsid w:val="00A302F1"/>
    <w:rsid w:val="00A3032E"/>
    <w:rsid w:val="00A30384"/>
    <w:rsid w:val="00A305BE"/>
    <w:rsid w:val="00A308DB"/>
    <w:rsid w:val="00A309FE"/>
    <w:rsid w:val="00A30C7F"/>
    <w:rsid w:val="00A30EC1"/>
    <w:rsid w:val="00A30FCC"/>
    <w:rsid w:val="00A30FF9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9CD"/>
    <w:rsid w:val="00A32CA6"/>
    <w:rsid w:val="00A32D43"/>
    <w:rsid w:val="00A32FFC"/>
    <w:rsid w:val="00A333CE"/>
    <w:rsid w:val="00A33472"/>
    <w:rsid w:val="00A33914"/>
    <w:rsid w:val="00A33A58"/>
    <w:rsid w:val="00A34142"/>
    <w:rsid w:val="00A34378"/>
    <w:rsid w:val="00A34695"/>
    <w:rsid w:val="00A346C8"/>
    <w:rsid w:val="00A347BC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B07"/>
    <w:rsid w:val="00A35BF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A00"/>
    <w:rsid w:val="00A36B14"/>
    <w:rsid w:val="00A36C9B"/>
    <w:rsid w:val="00A36D40"/>
    <w:rsid w:val="00A36E00"/>
    <w:rsid w:val="00A36F0B"/>
    <w:rsid w:val="00A36F81"/>
    <w:rsid w:val="00A36FEE"/>
    <w:rsid w:val="00A3712C"/>
    <w:rsid w:val="00A37451"/>
    <w:rsid w:val="00A37519"/>
    <w:rsid w:val="00A376AA"/>
    <w:rsid w:val="00A376B2"/>
    <w:rsid w:val="00A37778"/>
    <w:rsid w:val="00A37791"/>
    <w:rsid w:val="00A377FE"/>
    <w:rsid w:val="00A378E0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4BE"/>
    <w:rsid w:val="00A40530"/>
    <w:rsid w:val="00A40553"/>
    <w:rsid w:val="00A4071E"/>
    <w:rsid w:val="00A4074E"/>
    <w:rsid w:val="00A4092E"/>
    <w:rsid w:val="00A40A78"/>
    <w:rsid w:val="00A40AFE"/>
    <w:rsid w:val="00A40F61"/>
    <w:rsid w:val="00A40FBB"/>
    <w:rsid w:val="00A410F5"/>
    <w:rsid w:val="00A411C7"/>
    <w:rsid w:val="00A41273"/>
    <w:rsid w:val="00A413CF"/>
    <w:rsid w:val="00A418BC"/>
    <w:rsid w:val="00A41934"/>
    <w:rsid w:val="00A4194C"/>
    <w:rsid w:val="00A41CC8"/>
    <w:rsid w:val="00A41F28"/>
    <w:rsid w:val="00A41F4A"/>
    <w:rsid w:val="00A41F6B"/>
    <w:rsid w:val="00A41FEC"/>
    <w:rsid w:val="00A42138"/>
    <w:rsid w:val="00A42152"/>
    <w:rsid w:val="00A42302"/>
    <w:rsid w:val="00A4284A"/>
    <w:rsid w:val="00A428CB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2BD"/>
    <w:rsid w:val="00A443A9"/>
    <w:rsid w:val="00A446AB"/>
    <w:rsid w:val="00A446D7"/>
    <w:rsid w:val="00A44791"/>
    <w:rsid w:val="00A44883"/>
    <w:rsid w:val="00A448F9"/>
    <w:rsid w:val="00A4494D"/>
    <w:rsid w:val="00A44ADD"/>
    <w:rsid w:val="00A44D2C"/>
    <w:rsid w:val="00A44FA2"/>
    <w:rsid w:val="00A45518"/>
    <w:rsid w:val="00A4557E"/>
    <w:rsid w:val="00A456C6"/>
    <w:rsid w:val="00A458F4"/>
    <w:rsid w:val="00A45B12"/>
    <w:rsid w:val="00A45F63"/>
    <w:rsid w:val="00A462A9"/>
    <w:rsid w:val="00A46673"/>
    <w:rsid w:val="00A466FF"/>
    <w:rsid w:val="00A4682E"/>
    <w:rsid w:val="00A468F9"/>
    <w:rsid w:val="00A46A53"/>
    <w:rsid w:val="00A46DC9"/>
    <w:rsid w:val="00A46E2F"/>
    <w:rsid w:val="00A4706E"/>
    <w:rsid w:val="00A473D7"/>
    <w:rsid w:val="00A47727"/>
    <w:rsid w:val="00A4777A"/>
    <w:rsid w:val="00A47AE3"/>
    <w:rsid w:val="00A47B28"/>
    <w:rsid w:val="00A47BEE"/>
    <w:rsid w:val="00A47D33"/>
    <w:rsid w:val="00A50056"/>
    <w:rsid w:val="00A50102"/>
    <w:rsid w:val="00A5040D"/>
    <w:rsid w:val="00A50473"/>
    <w:rsid w:val="00A50830"/>
    <w:rsid w:val="00A50A94"/>
    <w:rsid w:val="00A50F31"/>
    <w:rsid w:val="00A5113D"/>
    <w:rsid w:val="00A511BA"/>
    <w:rsid w:val="00A511E5"/>
    <w:rsid w:val="00A51641"/>
    <w:rsid w:val="00A5180D"/>
    <w:rsid w:val="00A51E09"/>
    <w:rsid w:val="00A51FD7"/>
    <w:rsid w:val="00A5200C"/>
    <w:rsid w:val="00A521B9"/>
    <w:rsid w:val="00A52429"/>
    <w:rsid w:val="00A5244F"/>
    <w:rsid w:val="00A52836"/>
    <w:rsid w:val="00A5286C"/>
    <w:rsid w:val="00A52935"/>
    <w:rsid w:val="00A52A0F"/>
    <w:rsid w:val="00A52C31"/>
    <w:rsid w:val="00A5322A"/>
    <w:rsid w:val="00A53333"/>
    <w:rsid w:val="00A538CE"/>
    <w:rsid w:val="00A538E2"/>
    <w:rsid w:val="00A53A83"/>
    <w:rsid w:val="00A53AF8"/>
    <w:rsid w:val="00A53BF4"/>
    <w:rsid w:val="00A53EBE"/>
    <w:rsid w:val="00A540E1"/>
    <w:rsid w:val="00A54103"/>
    <w:rsid w:val="00A5417C"/>
    <w:rsid w:val="00A54273"/>
    <w:rsid w:val="00A54338"/>
    <w:rsid w:val="00A54363"/>
    <w:rsid w:val="00A5453F"/>
    <w:rsid w:val="00A54A5C"/>
    <w:rsid w:val="00A54AD7"/>
    <w:rsid w:val="00A54C68"/>
    <w:rsid w:val="00A54CD3"/>
    <w:rsid w:val="00A54D2E"/>
    <w:rsid w:val="00A54F20"/>
    <w:rsid w:val="00A54FBA"/>
    <w:rsid w:val="00A55714"/>
    <w:rsid w:val="00A55AE9"/>
    <w:rsid w:val="00A55CA9"/>
    <w:rsid w:val="00A55CC8"/>
    <w:rsid w:val="00A55CCF"/>
    <w:rsid w:val="00A55E0D"/>
    <w:rsid w:val="00A56583"/>
    <w:rsid w:val="00A56617"/>
    <w:rsid w:val="00A568B1"/>
    <w:rsid w:val="00A56BE1"/>
    <w:rsid w:val="00A56DB3"/>
    <w:rsid w:val="00A5704E"/>
    <w:rsid w:val="00A57083"/>
    <w:rsid w:val="00A572B2"/>
    <w:rsid w:val="00A5738C"/>
    <w:rsid w:val="00A577FB"/>
    <w:rsid w:val="00A57806"/>
    <w:rsid w:val="00A57BF7"/>
    <w:rsid w:val="00A57C4F"/>
    <w:rsid w:val="00A57D2B"/>
    <w:rsid w:val="00A57DC4"/>
    <w:rsid w:val="00A57E03"/>
    <w:rsid w:val="00A57E84"/>
    <w:rsid w:val="00A57EF1"/>
    <w:rsid w:val="00A57F2F"/>
    <w:rsid w:val="00A57F66"/>
    <w:rsid w:val="00A60266"/>
    <w:rsid w:val="00A60477"/>
    <w:rsid w:val="00A604EB"/>
    <w:rsid w:val="00A606DB"/>
    <w:rsid w:val="00A60821"/>
    <w:rsid w:val="00A6083F"/>
    <w:rsid w:val="00A61318"/>
    <w:rsid w:val="00A61668"/>
    <w:rsid w:val="00A61B87"/>
    <w:rsid w:val="00A61B95"/>
    <w:rsid w:val="00A61D68"/>
    <w:rsid w:val="00A61E63"/>
    <w:rsid w:val="00A61E93"/>
    <w:rsid w:val="00A61F37"/>
    <w:rsid w:val="00A62114"/>
    <w:rsid w:val="00A6216D"/>
    <w:rsid w:val="00A62438"/>
    <w:rsid w:val="00A624A2"/>
    <w:rsid w:val="00A62567"/>
    <w:rsid w:val="00A62994"/>
    <w:rsid w:val="00A62A33"/>
    <w:rsid w:val="00A62A48"/>
    <w:rsid w:val="00A62AFC"/>
    <w:rsid w:val="00A62DDB"/>
    <w:rsid w:val="00A62EC5"/>
    <w:rsid w:val="00A63398"/>
    <w:rsid w:val="00A634B4"/>
    <w:rsid w:val="00A635D1"/>
    <w:rsid w:val="00A636E5"/>
    <w:rsid w:val="00A63845"/>
    <w:rsid w:val="00A63848"/>
    <w:rsid w:val="00A638AE"/>
    <w:rsid w:val="00A63AB2"/>
    <w:rsid w:val="00A63AB4"/>
    <w:rsid w:val="00A63B14"/>
    <w:rsid w:val="00A63C2A"/>
    <w:rsid w:val="00A63C9A"/>
    <w:rsid w:val="00A63F41"/>
    <w:rsid w:val="00A63F68"/>
    <w:rsid w:val="00A641E3"/>
    <w:rsid w:val="00A64291"/>
    <w:rsid w:val="00A643F8"/>
    <w:rsid w:val="00A64461"/>
    <w:rsid w:val="00A64695"/>
    <w:rsid w:val="00A648C4"/>
    <w:rsid w:val="00A64997"/>
    <w:rsid w:val="00A651B8"/>
    <w:rsid w:val="00A65246"/>
    <w:rsid w:val="00A6524B"/>
    <w:rsid w:val="00A652F6"/>
    <w:rsid w:val="00A6537B"/>
    <w:rsid w:val="00A653B1"/>
    <w:rsid w:val="00A658F9"/>
    <w:rsid w:val="00A65AE2"/>
    <w:rsid w:val="00A65AEE"/>
    <w:rsid w:val="00A65B9F"/>
    <w:rsid w:val="00A65BED"/>
    <w:rsid w:val="00A65CC1"/>
    <w:rsid w:val="00A65D27"/>
    <w:rsid w:val="00A65DCD"/>
    <w:rsid w:val="00A65DFD"/>
    <w:rsid w:val="00A65E01"/>
    <w:rsid w:val="00A65E76"/>
    <w:rsid w:val="00A664F6"/>
    <w:rsid w:val="00A665D0"/>
    <w:rsid w:val="00A6661A"/>
    <w:rsid w:val="00A666CE"/>
    <w:rsid w:val="00A666FC"/>
    <w:rsid w:val="00A6679E"/>
    <w:rsid w:val="00A667C6"/>
    <w:rsid w:val="00A669E5"/>
    <w:rsid w:val="00A66B45"/>
    <w:rsid w:val="00A66D78"/>
    <w:rsid w:val="00A66D85"/>
    <w:rsid w:val="00A66ED8"/>
    <w:rsid w:val="00A66FDB"/>
    <w:rsid w:val="00A6709F"/>
    <w:rsid w:val="00A670AC"/>
    <w:rsid w:val="00A670EB"/>
    <w:rsid w:val="00A67216"/>
    <w:rsid w:val="00A67263"/>
    <w:rsid w:val="00A672A4"/>
    <w:rsid w:val="00A672D2"/>
    <w:rsid w:val="00A6748D"/>
    <w:rsid w:val="00A67508"/>
    <w:rsid w:val="00A675AE"/>
    <w:rsid w:val="00A67634"/>
    <w:rsid w:val="00A6765F"/>
    <w:rsid w:val="00A6793E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1"/>
    <w:rsid w:val="00A70894"/>
    <w:rsid w:val="00A708DA"/>
    <w:rsid w:val="00A70E09"/>
    <w:rsid w:val="00A70E8F"/>
    <w:rsid w:val="00A70FA6"/>
    <w:rsid w:val="00A7135E"/>
    <w:rsid w:val="00A713B8"/>
    <w:rsid w:val="00A71542"/>
    <w:rsid w:val="00A7186D"/>
    <w:rsid w:val="00A718FB"/>
    <w:rsid w:val="00A71926"/>
    <w:rsid w:val="00A719FB"/>
    <w:rsid w:val="00A71AD6"/>
    <w:rsid w:val="00A71BA4"/>
    <w:rsid w:val="00A71E73"/>
    <w:rsid w:val="00A720C2"/>
    <w:rsid w:val="00A72268"/>
    <w:rsid w:val="00A725AA"/>
    <w:rsid w:val="00A7292E"/>
    <w:rsid w:val="00A72961"/>
    <w:rsid w:val="00A72C18"/>
    <w:rsid w:val="00A72F1D"/>
    <w:rsid w:val="00A73007"/>
    <w:rsid w:val="00A7318A"/>
    <w:rsid w:val="00A73214"/>
    <w:rsid w:val="00A732A8"/>
    <w:rsid w:val="00A734F2"/>
    <w:rsid w:val="00A7352C"/>
    <w:rsid w:val="00A7358B"/>
    <w:rsid w:val="00A735F8"/>
    <w:rsid w:val="00A73CA4"/>
    <w:rsid w:val="00A73E83"/>
    <w:rsid w:val="00A73E9A"/>
    <w:rsid w:val="00A741B6"/>
    <w:rsid w:val="00A744BD"/>
    <w:rsid w:val="00A746EC"/>
    <w:rsid w:val="00A74943"/>
    <w:rsid w:val="00A74B4F"/>
    <w:rsid w:val="00A750A0"/>
    <w:rsid w:val="00A7535A"/>
    <w:rsid w:val="00A7567F"/>
    <w:rsid w:val="00A75CE0"/>
    <w:rsid w:val="00A75E24"/>
    <w:rsid w:val="00A75F21"/>
    <w:rsid w:val="00A760F2"/>
    <w:rsid w:val="00A76358"/>
    <w:rsid w:val="00A764D7"/>
    <w:rsid w:val="00A7668F"/>
    <w:rsid w:val="00A76913"/>
    <w:rsid w:val="00A76955"/>
    <w:rsid w:val="00A76975"/>
    <w:rsid w:val="00A76A0E"/>
    <w:rsid w:val="00A76A31"/>
    <w:rsid w:val="00A76CAA"/>
    <w:rsid w:val="00A76D71"/>
    <w:rsid w:val="00A76ED0"/>
    <w:rsid w:val="00A7709F"/>
    <w:rsid w:val="00A771A9"/>
    <w:rsid w:val="00A77409"/>
    <w:rsid w:val="00A77573"/>
    <w:rsid w:val="00A775DE"/>
    <w:rsid w:val="00A7767F"/>
    <w:rsid w:val="00A776C2"/>
    <w:rsid w:val="00A778BB"/>
    <w:rsid w:val="00A77BE8"/>
    <w:rsid w:val="00A77BF8"/>
    <w:rsid w:val="00A77E15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BB1"/>
    <w:rsid w:val="00A80D48"/>
    <w:rsid w:val="00A80D58"/>
    <w:rsid w:val="00A80F01"/>
    <w:rsid w:val="00A81016"/>
    <w:rsid w:val="00A81018"/>
    <w:rsid w:val="00A8105F"/>
    <w:rsid w:val="00A81726"/>
    <w:rsid w:val="00A81A72"/>
    <w:rsid w:val="00A81EC9"/>
    <w:rsid w:val="00A81FC2"/>
    <w:rsid w:val="00A824FF"/>
    <w:rsid w:val="00A82607"/>
    <w:rsid w:val="00A828A4"/>
    <w:rsid w:val="00A82926"/>
    <w:rsid w:val="00A82CB0"/>
    <w:rsid w:val="00A82E61"/>
    <w:rsid w:val="00A82F20"/>
    <w:rsid w:val="00A82F28"/>
    <w:rsid w:val="00A83719"/>
    <w:rsid w:val="00A8374F"/>
    <w:rsid w:val="00A83DAE"/>
    <w:rsid w:val="00A841BD"/>
    <w:rsid w:val="00A8433C"/>
    <w:rsid w:val="00A845D2"/>
    <w:rsid w:val="00A84761"/>
    <w:rsid w:val="00A848B8"/>
    <w:rsid w:val="00A84AAE"/>
    <w:rsid w:val="00A84DEE"/>
    <w:rsid w:val="00A84FDD"/>
    <w:rsid w:val="00A851E1"/>
    <w:rsid w:val="00A85426"/>
    <w:rsid w:val="00A854AE"/>
    <w:rsid w:val="00A854FE"/>
    <w:rsid w:val="00A857F5"/>
    <w:rsid w:val="00A85866"/>
    <w:rsid w:val="00A85BD1"/>
    <w:rsid w:val="00A85DE6"/>
    <w:rsid w:val="00A86207"/>
    <w:rsid w:val="00A864DE"/>
    <w:rsid w:val="00A86526"/>
    <w:rsid w:val="00A86A14"/>
    <w:rsid w:val="00A86AA8"/>
    <w:rsid w:val="00A86BB2"/>
    <w:rsid w:val="00A86C47"/>
    <w:rsid w:val="00A86D20"/>
    <w:rsid w:val="00A86D8F"/>
    <w:rsid w:val="00A87126"/>
    <w:rsid w:val="00A87200"/>
    <w:rsid w:val="00A8728C"/>
    <w:rsid w:val="00A872A9"/>
    <w:rsid w:val="00A872B2"/>
    <w:rsid w:val="00A877C4"/>
    <w:rsid w:val="00A87884"/>
    <w:rsid w:val="00A879F1"/>
    <w:rsid w:val="00A87B93"/>
    <w:rsid w:val="00A87BF1"/>
    <w:rsid w:val="00A87D05"/>
    <w:rsid w:val="00A87E46"/>
    <w:rsid w:val="00A90145"/>
    <w:rsid w:val="00A9043F"/>
    <w:rsid w:val="00A90562"/>
    <w:rsid w:val="00A9072D"/>
    <w:rsid w:val="00A90DE6"/>
    <w:rsid w:val="00A90DEB"/>
    <w:rsid w:val="00A90DF1"/>
    <w:rsid w:val="00A90EF0"/>
    <w:rsid w:val="00A910DE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CD7"/>
    <w:rsid w:val="00A91D0C"/>
    <w:rsid w:val="00A91DFA"/>
    <w:rsid w:val="00A91E71"/>
    <w:rsid w:val="00A92409"/>
    <w:rsid w:val="00A92497"/>
    <w:rsid w:val="00A9252F"/>
    <w:rsid w:val="00A92766"/>
    <w:rsid w:val="00A92D53"/>
    <w:rsid w:val="00A92DF5"/>
    <w:rsid w:val="00A92E94"/>
    <w:rsid w:val="00A933A5"/>
    <w:rsid w:val="00A934B7"/>
    <w:rsid w:val="00A938DF"/>
    <w:rsid w:val="00A93AE5"/>
    <w:rsid w:val="00A943B6"/>
    <w:rsid w:val="00A94683"/>
    <w:rsid w:val="00A94750"/>
    <w:rsid w:val="00A94CEA"/>
    <w:rsid w:val="00A95128"/>
    <w:rsid w:val="00A95201"/>
    <w:rsid w:val="00A95359"/>
    <w:rsid w:val="00A95509"/>
    <w:rsid w:val="00A956B0"/>
    <w:rsid w:val="00A95880"/>
    <w:rsid w:val="00A95A25"/>
    <w:rsid w:val="00A95A2C"/>
    <w:rsid w:val="00A95A30"/>
    <w:rsid w:val="00A95B5F"/>
    <w:rsid w:val="00A95B93"/>
    <w:rsid w:val="00A95D29"/>
    <w:rsid w:val="00A961D4"/>
    <w:rsid w:val="00A9623F"/>
    <w:rsid w:val="00A96343"/>
    <w:rsid w:val="00A9660C"/>
    <w:rsid w:val="00A966A4"/>
    <w:rsid w:val="00A96731"/>
    <w:rsid w:val="00A96814"/>
    <w:rsid w:val="00A96896"/>
    <w:rsid w:val="00A96B0D"/>
    <w:rsid w:val="00A96B80"/>
    <w:rsid w:val="00A96D0C"/>
    <w:rsid w:val="00A96FF9"/>
    <w:rsid w:val="00A970F6"/>
    <w:rsid w:val="00A97120"/>
    <w:rsid w:val="00A971F1"/>
    <w:rsid w:val="00A972DE"/>
    <w:rsid w:val="00A97409"/>
    <w:rsid w:val="00A9768A"/>
    <w:rsid w:val="00A9774F"/>
    <w:rsid w:val="00A979A3"/>
    <w:rsid w:val="00A979CE"/>
    <w:rsid w:val="00A97B1B"/>
    <w:rsid w:val="00A97D7D"/>
    <w:rsid w:val="00A97F3C"/>
    <w:rsid w:val="00AA013E"/>
    <w:rsid w:val="00AA028B"/>
    <w:rsid w:val="00AA02F2"/>
    <w:rsid w:val="00AA06DD"/>
    <w:rsid w:val="00AA0823"/>
    <w:rsid w:val="00AA09D5"/>
    <w:rsid w:val="00AA0A09"/>
    <w:rsid w:val="00AA0AB0"/>
    <w:rsid w:val="00AA0AC8"/>
    <w:rsid w:val="00AA0BC3"/>
    <w:rsid w:val="00AA0DE2"/>
    <w:rsid w:val="00AA0E46"/>
    <w:rsid w:val="00AA1305"/>
    <w:rsid w:val="00AA13FC"/>
    <w:rsid w:val="00AA18B2"/>
    <w:rsid w:val="00AA19E5"/>
    <w:rsid w:val="00AA1A09"/>
    <w:rsid w:val="00AA1B02"/>
    <w:rsid w:val="00AA1BF9"/>
    <w:rsid w:val="00AA1C08"/>
    <w:rsid w:val="00AA1DA3"/>
    <w:rsid w:val="00AA1FB1"/>
    <w:rsid w:val="00AA2189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994"/>
    <w:rsid w:val="00AA3B8C"/>
    <w:rsid w:val="00AA3F43"/>
    <w:rsid w:val="00AA40A7"/>
    <w:rsid w:val="00AA4352"/>
    <w:rsid w:val="00AA44AD"/>
    <w:rsid w:val="00AA4657"/>
    <w:rsid w:val="00AA466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842"/>
    <w:rsid w:val="00AA7A57"/>
    <w:rsid w:val="00AA7C62"/>
    <w:rsid w:val="00AA7CBB"/>
    <w:rsid w:val="00AA7E42"/>
    <w:rsid w:val="00AA7F28"/>
    <w:rsid w:val="00AB02A4"/>
    <w:rsid w:val="00AB037F"/>
    <w:rsid w:val="00AB05FF"/>
    <w:rsid w:val="00AB078C"/>
    <w:rsid w:val="00AB0905"/>
    <w:rsid w:val="00AB0A16"/>
    <w:rsid w:val="00AB0AEF"/>
    <w:rsid w:val="00AB107F"/>
    <w:rsid w:val="00AB12F6"/>
    <w:rsid w:val="00AB13D7"/>
    <w:rsid w:val="00AB1703"/>
    <w:rsid w:val="00AB1CC2"/>
    <w:rsid w:val="00AB1EF0"/>
    <w:rsid w:val="00AB215B"/>
    <w:rsid w:val="00AB22F7"/>
    <w:rsid w:val="00AB2311"/>
    <w:rsid w:val="00AB2516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444"/>
    <w:rsid w:val="00AB371E"/>
    <w:rsid w:val="00AB385F"/>
    <w:rsid w:val="00AB3961"/>
    <w:rsid w:val="00AB3A8E"/>
    <w:rsid w:val="00AB3F18"/>
    <w:rsid w:val="00AB43F3"/>
    <w:rsid w:val="00AB4585"/>
    <w:rsid w:val="00AB460B"/>
    <w:rsid w:val="00AB46F0"/>
    <w:rsid w:val="00AB47B2"/>
    <w:rsid w:val="00AB48FE"/>
    <w:rsid w:val="00AB4A45"/>
    <w:rsid w:val="00AB5253"/>
    <w:rsid w:val="00AB551D"/>
    <w:rsid w:val="00AB56FD"/>
    <w:rsid w:val="00AB575C"/>
    <w:rsid w:val="00AB57DB"/>
    <w:rsid w:val="00AB5CB3"/>
    <w:rsid w:val="00AB5E48"/>
    <w:rsid w:val="00AB62DC"/>
    <w:rsid w:val="00AB64E2"/>
    <w:rsid w:val="00AB66B1"/>
    <w:rsid w:val="00AB66CC"/>
    <w:rsid w:val="00AB6B93"/>
    <w:rsid w:val="00AB6C5C"/>
    <w:rsid w:val="00AB6C62"/>
    <w:rsid w:val="00AB6CAE"/>
    <w:rsid w:val="00AB6E56"/>
    <w:rsid w:val="00AB713D"/>
    <w:rsid w:val="00AB75DA"/>
    <w:rsid w:val="00AB7BDC"/>
    <w:rsid w:val="00AB7F18"/>
    <w:rsid w:val="00AC0337"/>
    <w:rsid w:val="00AC0392"/>
    <w:rsid w:val="00AC0AB1"/>
    <w:rsid w:val="00AC0B8A"/>
    <w:rsid w:val="00AC12D4"/>
    <w:rsid w:val="00AC1301"/>
    <w:rsid w:val="00AC133F"/>
    <w:rsid w:val="00AC1439"/>
    <w:rsid w:val="00AC15F2"/>
    <w:rsid w:val="00AC163E"/>
    <w:rsid w:val="00AC1643"/>
    <w:rsid w:val="00AC1657"/>
    <w:rsid w:val="00AC16C9"/>
    <w:rsid w:val="00AC1868"/>
    <w:rsid w:val="00AC18F1"/>
    <w:rsid w:val="00AC1919"/>
    <w:rsid w:val="00AC1B61"/>
    <w:rsid w:val="00AC1D00"/>
    <w:rsid w:val="00AC1D67"/>
    <w:rsid w:val="00AC1EB8"/>
    <w:rsid w:val="00AC2048"/>
    <w:rsid w:val="00AC2192"/>
    <w:rsid w:val="00AC2383"/>
    <w:rsid w:val="00AC24F9"/>
    <w:rsid w:val="00AC2527"/>
    <w:rsid w:val="00AC256B"/>
    <w:rsid w:val="00AC2612"/>
    <w:rsid w:val="00AC2633"/>
    <w:rsid w:val="00AC2865"/>
    <w:rsid w:val="00AC31F9"/>
    <w:rsid w:val="00AC3243"/>
    <w:rsid w:val="00AC347B"/>
    <w:rsid w:val="00AC362F"/>
    <w:rsid w:val="00AC3E24"/>
    <w:rsid w:val="00AC4038"/>
    <w:rsid w:val="00AC4039"/>
    <w:rsid w:val="00AC4150"/>
    <w:rsid w:val="00AC422D"/>
    <w:rsid w:val="00AC458A"/>
    <w:rsid w:val="00AC489C"/>
    <w:rsid w:val="00AC4DC0"/>
    <w:rsid w:val="00AC4EBC"/>
    <w:rsid w:val="00AC4EBE"/>
    <w:rsid w:val="00AC4EC5"/>
    <w:rsid w:val="00AC4EF8"/>
    <w:rsid w:val="00AC52D7"/>
    <w:rsid w:val="00AC55CC"/>
    <w:rsid w:val="00AC55FD"/>
    <w:rsid w:val="00AC5A7F"/>
    <w:rsid w:val="00AC5B69"/>
    <w:rsid w:val="00AC5FD1"/>
    <w:rsid w:val="00AC603A"/>
    <w:rsid w:val="00AC6127"/>
    <w:rsid w:val="00AC670A"/>
    <w:rsid w:val="00AC672B"/>
    <w:rsid w:val="00AC6743"/>
    <w:rsid w:val="00AC6846"/>
    <w:rsid w:val="00AC686D"/>
    <w:rsid w:val="00AC68A7"/>
    <w:rsid w:val="00AC6D3F"/>
    <w:rsid w:val="00AC714C"/>
    <w:rsid w:val="00AC71FC"/>
    <w:rsid w:val="00AC7448"/>
    <w:rsid w:val="00AC7563"/>
    <w:rsid w:val="00AC759F"/>
    <w:rsid w:val="00AC7920"/>
    <w:rsid w:val="00AC7942"/>
    <w:rsid w:val="00AC79F9"/>
    <w:rsid w:val="00AC7A3D"/>
    <w:rsid w:val="00AC7B7D"/>
    <w:rsid w:val="00AD014A"/>
    <w:rsid w:val="00AD0227"/>
    <w:rsid w:val="00AD0A59"/>
    <w:rsid w:val="00AD0B03"/>
    <w:rsid w:val="00AD0BC5"/>
    <w:rsid w:val="00AD0D4F"/>
    <w:rsid w:val="00AD0DA5"/>
    <w:rsid w:val="00AD0FC9"/>
    <w:rsid w:val="00AD10CF"/>
    <w:rsid w:val="00AD11C2"/>
    <w:rsid w:val="00AD11D4"/>
    <w:rsid w:val="00AD15B3"/>
    <w:rsid w:val="00AD1A6F"/>
    <w:rsid w:val="00AD1B91"/>
    <w:rsid w:val="00AD1CC0"/>
    <w:rsid w:val="00AD1CCB"/>
    <w:rsid w:val="00AD1D0A"/>
    <w:rsid w:val="00AD1D41"/>
    <w:rsid w:val="00AD1F38"/>
    <w:rsid w:val="00AD1F55"/>
    <w:rsid w:val="00AD2010"/>
    <w:rsid w:val="00AD20AC"/>
    <w:rsid w:val="00AD2160"/>
    <w:rsid w:val="00AD2347"/>
    <w:rsid w:val="00AD2406"/>
    <w:rsid w:val="00AD2411"/>
    <w:rsid w:val="00AD2439"/>
    <w:rsid w:val="00AD27D2"/>
    <w:rsid w:val="00AD2F3B"/>
    <w:rsid w:val="00AD3064"/>
    <w:rsid w:val="00AD3375"/>
    <w:rsid w:val="00AD3451"/>
    <w:rsid w:val="00AD3526"/>
    <w:rsid w:val="00AD3538"/>
    <w:rsid w:val="00AD3765"/>
    <w:rsid w:val="00AD380B"/>
    <w:rsid w:val="00AD38CE"/>
    <w:rsid w:val="00AD3E44"/>
    <w:rsid w:val="00AD3FE6"/>
    <w:rsid w:val="00AD42AC"/>
    <w:rsid w:val="00AD48A5"/>
    <w:rsid w:val="00AD4933"/>
    <w:rsid w:val="00AD4936"/>
    <w:rsid w:val="00AD4955"/>
    <w:rsid w:val="00AD4B67"/>
    <w:rsid w:val="00AD4BE5"/>
    <w:rsid w:val="00AD4EF9"/>
    <w:rsid w:val="00AD4F51"/>
    <w:rsid w:val="00AD5032"/>
    <w:rsid w:val="00AD5112"/>
    <w:rsid w:val="00AD51F4"/>
    <w:rsid w:val="00AD52F6"/>
    <w:rsid w:val="00AD53E4"/>
    <w:rsid w:val="00AD5B4D"/>
    <w:rsid w:val="00AD5B5B"/>
    <w:rsid w:val="00AD5C62"/>
    <w:rsid w:val="00AD5F0E"/>
    <w:rsid w:val="00AD63AC"/>
    <w:rsid w:val="00AD6459"/>
    <w:rsid w:val="00AD64CD"/>
    <w:rsid w:val="00AD6679"/>
    <w:rsid w:val="00AD68B7"/>
    <w:rsid w:val="00AD6A6E"/>
    <w:rsid w:val="00AD6F74"/>
    <w:rsid w:val="00AD7212"/>
    <w:rsid w:val="00AD75CD"/>
    <w:rsid w:val="00AD772E"/>
    <w:rsid w:val="00AD773C"/>
    <w:rsid w:val="00AD7C84"/>
    <w:rsid w:val="00AE0572"/>
    <w:rsid w:val="00AE0C7C"/>
    <w:rsid w:val="00AE126B"/>
    <w:rsid w:val="00AE17F5"/>
    <w:rsid w:val="00AE1875"/>
    <w:rsid w:val="00AE199A"/>
    <w:rsid w:val="00AE1C1F"/>
    <w:rsid w:val="00AE228F"/>
    <w:rsid w:val="00AE2439"/>
    <w:rsid w:val="00AE26A2"/>
    <w:rsid w:val="00AE2983"/>
    <w:rsid w:val="00AE2AE6"/>
    <w:rsid w:val="00AE2B9C"/>
    <w:rsid w:val="00AE2D3E"/>
    <w:rsid w:val="00AE2DA8"/>
    <w:rsid w:val="00AE2E45"/>
    <w:rsid w:val="00AE2F66"/>
    <w:rsid w:val="00AE36FA"/>
    <w:rsid w:val="00AE3772"/>
    <w:rsid w:val="00AE3A52"/>
    <w:rsid w:val="00AE4000"/>
    <w:rsid w:val="00AE408F"/>
    <w:rsid w:val="00AE4402"/>
    <w:rsid w:val="00AE463A"/>
    <w:rsid w:val="00AE4A30"/>
    <w:rsid w:val="00AE4A36"/>
    <w:rsid w:val="00AE4A7B"/>
    <w:rsid w:val="00AE4A9A"/>
    <w:rsid w:val="00AE4D87"/>
    <w:rsid w:val="00AE5046"/>
    <w:rsid w:val="00AE513D"/>
    <w:rsid w:val="00AE51C6"/>
    <w:rsid w:val="00AE53AB"/>
    <w:rsid w:val="00AE5433"/>
    <w:rsid w:val="00AE56E5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6A5"/>
    <w:rsid w:val="00AE6892"/>
    <w:rsid w:val="00AE6AD3"/>
    <w:rsid w:val="00AE6B7B"/>
    <w:rsid w:val="00AE700B"/>
    <w:rsid w:val="00AE74F8"/>
    <w:rsid w:val="00AE74FC"/>
    <w:rsid w:val="00AE7785"/>
    <w:rsid w:val="00AE77AF"/>
    <w:rsid w:val="00AE787E"/>
    <w:rsid w:val="00AE7900"/>
    <w:rsid w:val="00AE7A33"/>
    <w:rsid w:val="00AE7A76"/>
    <w:rsid w:val="00AE7A78"/>
    <w:rsid w:val="00AE7AC9"/>
    <w:rsid w:val="00AE7D24"/>
    <w:rsid w:val="00AE7E71"/>
    <w:rsid w:val="00AE7EAA"/>
    <w:rsid w:val="00AF019A"/>
    <w:rsid w:val="00AF022B"/>
    <w:rsid w:val="00AF02D9"/>
    <w:rsid w:val="00AF0366"/>
    <w:rsid w:val="00AF055E"/>
    <w:rsid w:val="00AF0779"/>
    <w:rsid w:val="00AF0D18"/>
    <w:rsid w:val="00AF0EAD"/>
    <w:rsid w:val="00AF1068"/>
    <w:rsid w:val="00AF14D9"/>
    <w:rsid w:val="00AF16AE"/>
    <w:rsid w:val="00AF1790"/>
    <w:rsid w:val="00AF19B2"/>
    <w:rsid w:val="00AF1B4C"/>
    <w:rsid w:val="00AF1CAE"/>
    <w:rsid w:val="00AF1E77"/>
    <w:rsid w:val="00AF22CB"/>
    <w:rsid w:val="00AF23E7"/>
    <w:rsid w:val="00AF2513"/>
    <w:rsid w:val="00AF2586"/>
    <w:rsid w:val="00AF26E9"/>
    <w:rsid w:val="00AF27D6"/>
    <w:rsid w:val="00AF2ACA"/>
    <w:rsid w:val="00AF2C79"/>
    <w:rsid w:val="00AF3065"/>
    <w:rsid w:val="00AF30E0"/>
    <w:rsid w:val="00AF31DF"/>
    <w:rsid w:val="00AF3253"/>
    <w:rsid w:val="00AF32AF"/>
    <w:rsid w:val="00AF32CA"/>
    <w:rsid w:val="00AF34E9"/>
    <w:rsid w:val="00AF352B"/>
    <w:rsid w:val="00AF3593"/>
    <w:rsid w:val="00AF38FD"/>
    <w:rsid w:val="00AF3AC2"/>
    <w:rsid w:val="00AF3CDA"/>
    <w:rsid w:val="00AF41D3"/>
    <w:rsid w:val="00AF478C"/>
    <w:rsid w:val="00AF4A07"/>
    <w:rsid w:val="00AF4F73"/>
    <w:rsid w:val="00AF531F"/>
    <w:rsid w:val="00AF539E"/>
    <w:rsid w:val="00AF54D4"/>
    <w:rsid w:val="00AF550E"/>
    <w:rsid w:val="00AF5A01"/>
    <w:rsid w:val="00AF5BF9"/>
    <w:rsid w:val="00AF5C05"/>
    <w:rsid w:val="00AF5FAD"/>
    <w:rsid w:val="00AF5FC4"/>
    <w:rsid w:val="00AF5FF0"/>
    <w:rsid w:val="00AF622A"/>
    <w:rsid w:val="00AF631A"/>
    <w:rsid w:val="00AF6458"/>
    <w:rsid w:val="00AF668E"/>
    <w:rsid w:val="00AF68B1"/>
    <w:rsid w:val="00AF68B8"/>
    <w:rsid w:val="00AF68CA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E40"/>
    <w:rsid w:val="00AF7E56"/>
    <w:rsid w:val="00AF7FF0"/>
    <w:rsid w:val="00B000C8"/>
    <w:rsid w:val="00B0038C"/>
    <w:rsid w:val="00B003E8"/>
    <w:rsid w:val="00B00426"/>
    <w:rsid w:val="00B007A4"/>
    <w:rsid w:val="00B00852"/>
    <w:rsid w:val="00B00BEE"/>
    <w:rsid w:val="00B00E46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87F"/>
    <w:rsid w:val="00B02B0A"/>
    <w:rsid w:val="00B02E3E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942"/>
    <w:rsid w:val="00B04B58"/>
    <w:rsid w:val="00B04E62"/>
    <w:rsid w:val="00B04E8D"/>
    <w:rsid w:val="00B04EB1"/>
    <w:rsid w:val="00B05060"/>
    <w:rsid w:val="00B05111"/>
    <w:rsid w:val="00B051FF"/>
    <w:rsid w:val="00B05684"/>
    <w:rsid w:val="00B05B35"/>
    <w:rsid w:val="00B05D7D"/>
    <w:rsid w:val="00B05E4E"/>
    <w:rsid w:val="00B05FF7"/>
    <w:rsid w:val="00B060F6"/>
    <w:rsid w:val="00B062CE"/>
    <w:rsid w:val="00B06463"/>
    <w:rsid w:val="00B064E3"/>
    <w:rsid w:val="00B06610"/>
    <w:rsid w:val="00B0678E"/>
    <w:rsid w:val="00B0681B"/>
    <w:rsid w:val="00B06A75"/>
    <w:rsid w:val="00B06CB5"/>
    <w:rsid w:val="00B06F85"/>
    <w:rsid w:val="00B072ED"/>
    <w:rsid w:val="00B074C9"/>
    <w:rsid w:val="00B07603"/>
    <w:rsid w:val="00B07850"/>
    <w:rsid w:val="00B079C6"/>
    <w:rsid w:val="00B07F8F"/>
    <w:rsid w:val="00B102CB"/>
    <w:rsid w:val="00B1056E"/>
    <w:rsid w:val="00B10631"/>
    <w:rsid w:val="00B10996"/>
    <w:rsid w:val="00B109E8"/>
    <w:rsid w:val="00B10A2A"/>
    <w:rsid w:val="00B10C2E"/>
    <w:rsid w:val="00B10CE8"/>
    <w:rsid w:val="00B10E79"/>
    <w:rsid w:val="00B11041"/>
    <w:rsid w:val="00B1116E"/>
    <w:rsid w:val="00B111D1"/>
    <w:rsid w:val="00B11305"/>
    <w:rsid w:val="00B11350"/>
    <w:rsid w:val="00B113E1"/>
    <w:rsid w:val="00B11475"/>
    <w:rsid w:val="00B114C1"/>
    <w:rsid w:val="00B1165B"/>
    <w:rsid w:val="00B1169A"/>
    <w:rsid w:val="00B119F1"/>
    <w:rsid w:val="00B11AF0"/>
    <w:rsid w:val="00B11E10"/>
    <w:rsid w:val="00B11E8D"/>
    <w:rsid w:val="00B11F2D"/>
    <w:rsid w:val="00B12301"/>
    <w:rsid w:val="00B126CB"/>
    <w:rsid w:val="00B128C3"/>
    <w:rsid w:val="00B1296B"/>
    <w:rsid w:val="00B12987"/>
    <w:rsid w:val="00B129A7"/>
    <w:rsid w:val="00B12A77"/>
    <w:rsid w:val="00B12AC5"/>
    <w:rsid w:val="00B12EC2"/>
    <w:rsid w:val="00B12FE2"/>
    <w:rsid w:val="00B13287"/>
    <w:rsid w:val="00B134A4"/>
    <w:rsid w:val="00B136F6"/>
    <w:rsid w:val="00B13804"/>
    <w:rsid w:val="00B138FD"/>
    <w:rsid w:val="00B13B7A"/>
    <w:rsid w:val="00B13C30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3D3"/>
    <w:rsid w:val="00B1540D"/>
    <w:rsid w:val="00B15652"/>
    <w:rsid w:val="00B15A4A"/>
    <w:rsid w:val="00B15C44"/>
    <w:rsid w:val="00B15E55"/>
    <w:rsid w:val="00B15EA1"/>
    <w:rsid w:val="00B163C6"/>
    <w:rsid w:val="00B16524"/>
    <w:rsid w:val="00B167A3"/>
    <w:rsid w:val="00B168A3"/>
    <w:rsid w:val="00B16CC2"/>
    <w:rsid w:val="00B16F35"/>
    <w:rsid w:val="00B16FE0"/>
    <w:rsid w:val="00B174A5"/>
    <w:rsid w:val="00B174F9"/>
    <w:rsid w:val="00B1769B"/>
    <w:rsid w:val="00B17932"/>
    <w:rsid w:val="00B17C74"/>
    <w:rsid w:val="00B17F22"/>
    <w:rsid w:val="00B200EF"/>
    <w:rsid w:val="00B202FA"/>
    <w:rsid w:val="00B20478"/>
    <w:rsid w:val="00B205AB"/>
    <w:rsid w:val="00B205B2"/>
    <w:rsid w:val="00B205D4"/>
    <w:rsid w:val="00B207B8"/>
    <w:rsid w:val="00B20AA0"/>
    <w:rsid w:val="00B20BFD"/>
    <w:rsid w:val="00B20EBC"/>
    <w:rsid w:val="00B20EE4"/>
    <w:rsid w:val="00B21048"/>
    <w:rsid w:val="00B21096"/>
    <w:rsid w:val="00B2117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7DA"/>
    <w:rsid w:val="00B23957"/>
    <w:rsid w:val="00B23BE2"/>
    <w:rsid w:val="00B23D6E"/>
    <w:rsid w:val="00B23EAF"/>
    <w:rsid w:val="00B240A9"/>
    <w:rsid w:val="00B241E4"/>
    <w:rsid w:val="00B241F7"/>
    <w:rsid w:val="00B2451B"/>
    <w:rsid w:val="00B247D1"/>
    <w:rsid w:val="00B24BB3"/>
    <w:rsid w:val="00B24F33"/>
    <w:rsid w:val="00B24F71"/>
    <w:rsid w:val="00B2506F"/>
    <w:rsid w:val="00B2523D"/>
    <w:rsid w:val="00B25279"/>
    <w:rsid w:val="00B2563F"/>
    <w:rsid w:val="00B25BF6"/>
    <w:rsid w:val="00B25E09"/>
    <w:rsid w:val="00B25F6B"/>
    <w:rsid w:val="00B25F7D"/>
    <w:rsid w:val="00B26B13"/>
    <w:rsid w:val="00B26B21"/>
    <w:rsid w:val="00B26B38"/>
    <w:rsid w:val="00B26C97"/>
    <w:rsid w:val="00B26CE5"/>
    <w:rsid w:val="00B271CE"/>
    <w:rsid w:val="00B273F1"/>
    <w:rsid w:val="00B278D9"/>
    <w:rsid w:val="00B27A49"/>
    <w:rsid w:val="00B27B73"/>
    <w:rsid w:val="00B27D43"/>
    <w:rsid w:val="00B27D79"/>
    <w:rsid w:val="00B30197"/>
    <w:rsid w:val="00B30BB8"/>
    <w:rsid w:val="00B30BBA"/>
    <w:rsid w:val="00B30CDE"/>
    <w:rsid w:val="00B30E3F"/>
    <w:rsid w:val="00B31185"/>
    <w:rsid w:val="00B31468"/>
    <w:rsid w:val="00B314E1"/>
    <w:rsid w:val="00B31567"/>
    <w:rsid w:val="00B31952"/>
    <w:rsid w:val="00B31A0C"/>
    <w:rsid w:val="00B31A62"/>
    <w:rsid w:val="00B31C23"/>
    <w:rsid w:val="00B31E21"/>
    <w:rsid w:val="00B31E5C"/>
    <w:rsid w:val="00B32277"/>
    <w:rsid w:val="00B322BC"/>
    <w:rsid w:val="00B32490"/>
    <w:rsid w:val="00B326B5"/>
    <w:rsid w:val="00B32734"/>
    <w:rsid w:val="00B3284C"/>
    <w:rsid w:val="00B328C5"/>
    <w:rsid w:val="00B32A4C"/>
    <w:rsid w:val="00B32B13"/>
    <w:rsid w:val="00B32F5B"/>
    <w:rsid w:val="00B330B5"/>
    <w:rsid w:val="00B33185"/>
    <w:rsid w:val="00B331AF"/>
    <w:rsid w:val="00B33327"/>
    <w:rsid w:val="00B3354F"/>
    <w:rsid w:val="00B3374F"/>
    <w:rsid w:val="00B337E9"/>
    <w:rsid w:val="00B33863"/>
    <w:rsid w:val="00B33C9C"/>
    <w:rsid w:val="00B340F4"/>
    <w:rsid w:val="00B34114"/>
    <w:rsid w:val="00B344EA"/>
    <w:rsid w:val="00B345F5"/>
    <w:rsid w:val="00B34B0D"/>
    <w:rsid w:val="00B34B24"/>
    <w:rsid w:val="00B34BBF"/>
    <w:rsid w:val="00B35214"/>
    <w:rsid w:val="00B352D6"/>
    <w:rsid w:val="00B35372"/>
    <w:rsid w:val="00B3556E"/>
    <w:rsid w:val="00B357A6"/>
    <w:rsid w:val="00B359CC"/>
    <w:rsid w:val="00B35D32"/>
    <w:rsid w:val="00B3610D"/>
    <w:rsid w:val="00B3666A"/>
    <w:rsid w:val="00B366B9"/>
    <w:rsid w:val="00B3671B"/>
    <w:rsid w:val="00B367AA"/>
    <w:rsid w:val="00B367C2"/>
    <w:rsid w:val="00B36854"/>
    <w:rsid w:val="00B368C2"/>
    <w:rsid w:val="00B36A46"/>
    <w:rsid w:val="00B370A4"/>
    <w:rsid w:val="00B3737F"/>
    <w:rsid w:val="00B377A1"/>
    <w:rsid w:val="00B378D7"/>
    <w:rsid w:val="00B37960"/>
    <w:rsid w:val="00B37967"/>
    <w:rsid w:val="00B37A43"/>
    <w:rsid w:val="00B37D63"/>
    <w:rsid w:val="00B37E89"/>
    <w:rsid w:val="00B37EC1"/>
    <w:rsid w:val="00B37F68"/>
    <w:rsid w:val="00B37FC6"/>
    <w:rsid w:val="00B40082"/>
    <w:rsid w:val="00B40154"/>
    <w:rsid w:val="00B401F6"/>
    <w:rsid w:val="00B40233"/>
    <w:rsid w:val="00B40395"/>
    <w:rsid w:val="00B40580"/>
    <w:rsid w:val="00B40709"/>
    <w:rsid w:val="00B407B5"/>
    <w:rsid w:val="00B40E0C"/>
    <w:rsid w:val="00B40F48"/>
    <w:rsid w:val="00B40F8E"/>
    <w:rsid w:val="00B41210"/>
    <w:rsid w:val="00B4148D"/>
    <w:rsid w:val="00B4181D"/>
    <w:rsid w:val="00B41839"/>
    <w:rsid w:val="00B419DC"/>
    <w:rsid w:val="00B41A77"/>
    <w:rsid w:val="00B41AB9"/>
    <w:rsid w:val="00B41F05"/>
    <w:rsid w:val="00B420F2"/>
    <w:rsid w:val="00B4229D"/>
    <w:rsid w:val="00B424BA"/>
    <w:rsid w:val="00B4256E"/>
    <w:rsid w:val="00B42CC9"/>
    <w:rsid w:val="00B42DC7"/>
    <w:rsid w:val="00B42EA3"/>
    <w:rsid w:val="00B43000"/>
    <w:rsid w:val="00B431D1"/>
    <w:rsid w:val="00B433C2"/>
    <w:rsid w:val="00B43690"/>
    <w:rsid w:val="00B43B64"/>
    <w:rsid w:val="00B43CE2"/>
    <w:rsid w:val="00B43E6B"/>
    <w:rsid w:val="00B44001"/>
    <w:rsid w:val="00B441FA"/>
    <w:rsid w:val="00B444C2"/>
    <w:rsid w:val="00B444CD"/>
    <w:rsid w:val="00B444E9"/>
    <w:rsid w:val="00B44A47"/>
    <w:rsid w:val="00B44A67"/>
    <w:rsid w:val="00B44BEF"/>
    <w:rsid w:val="00B44C6E"/>
    <w:rsid w:val="00B44CCA"/>
    <w:rsid w:val="00B44D60"/>
    <w:rsid w:val="00B44F63"/>
    <w:rsid w:val="00B453D7"/>
    <w:rsid w:val="00B45468"/>
    <w:rsid w:val="00B4590F"/>
    <w:rsid w:val="00B45EBE"/>
    <w:rsid w:val="00B46064"/>
    <w:rsid w:val="00B4611F"/>
    <w:rsid w:val="00B46163"/>
    <w:rsid w:val="00B46489"/>
    <w:rsid w:val="00B464B5"/>
    <w:rsid w:val="00B46540"/>
    <w:rsid w:val="00B4666E"/>
    <w:rsid w:val="00B46A43"/>
    <w:rsid w:val="00B46B43"/>
    <w:rsid w:val="00B46B77"/>
    <w:rsid w:val="00B46BB7"/>
    <w:rsid w:val="00B46C69"/>
    <w:rsid w:val="00B46D10"/>
    <w:rsid w:val="00B46D6A"/>
    <w:rsid w:val="00B46D88"/>
    <w:rsid w:val="00B46DA4"/>
    <w:rsid w:val="00B46F47"/>
    <w:rsid w:val="00B46F70"/>
    <w:rsid w:val="00B46F95"/>
    <w:rsid w:val="00B46FC0"/>
    <w:rsid w:val="00B4746F"/>
    <w:rsid w:val="00B4751C"/>
    <w:rsid w:val="00B47697"/>
    <w:rsid w:val="00B47868"/>
    <w:rsid w:val="00B478D6"/>
    <w:rsid w:val="00B47BC9"/>
    <w:rsid w:val="00B47D7B"/>
    <w:rsid w:val="00B47FB9"/>
    <w:rsid w:val="00B503D2"/>
    <w:rsid w:val="00B507EF"/>
    <w:rsid w:val="00B5082A"/>
    <w:rsid w:val="00B5086E"/>
    <w:rsid w:val="00B50A3B"/>
    <w:rsid w:val="00B50ABE"/>
    <w:rsid w:val="00B50B6B"/>
    <w:rsid w:val="00B50E4E"/>
    <w:rsid w:val="00B50FFC"/>
    <w:rsid w:val="00B51093"/>
    <w:rsid w:val="00B51252"/>
    <w:rsid w:val="00B51639"/>
    <w:rsid w:val="00B517A2"/>
    <w:rsid w:val="00B51914"/>
    <w:rsid w:val="00B52048"/>
    <w:rsid w:val="00B523E8"/>
    <w:rsid w:val="00B5240F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619"/>
    <w:rsid w:val="00B53710"/>
    <w:rsid w:val="00B5394F"/>
    <w:rsid w:val="00B53C94"/>
    <w:rsid w:val="00B53C9F"/>
    <w:rsid w:val="00B54055"/>
    <w:rsid w:val="00B54090"/>
    <w:rsid w:val="00B540CC"/>
    <w:rsid w:val="00B5424D"/>
    <w:rsid w:val="00B54396"/>
    <w:rsid w:val="00B547A1"/>
    <w:rsid w:val="00B5497C"/>
    <w:rsid w:val="00B54CE6"/>
    <w:rsid w:val="00B54D75"/>
    <w:rsid w:val="00B5549C"/>
    <w:rsid w:val="00B5568D"/>
    <w:rsid w:val="00B55D33"/>
    <w:rsid w:val="00B55D47"/>
    <w:rsid w:val="00B56150"/>
    <w:rsid w:val="00B566A2"/>
    <w:rsid w:val="00B566B4"/>
    <w:rsid w:val="00B566CF"/>
    <w:rsid w:val="00B568E5"/>
    <w:rsid w:val="00B56A26"/>
    <w:rsid w:val="00B56BA5"/>
    <w:rsid w:val="00B56FE4"/>
    <w:rsid w:val="00B57871"/>
    <w:rsid w:val="00B579BF"/>
    <w:rsid w:val="00B57A62"/>
    <w:rsid w:val="00B57B84"/>
    <w:rsid w:val="00B57E01"/>
    <w:rsid w:val="00B57FEB"/>
    <w:rsid w:val="00B60509"/>
    <w:rsid w:val="00B60514"/>
    <w:rsid w:val="00B60540"/>
    <w:rsid w:val="00B6081C"/>
    <w:rsid w:val="00B608E3"/>
    <w:rsid w:val="00B60955"/>
    <w:rsid w:val="00B60C27"/>
    <w:rsid w:val="00B6119E"/>
    <w:rsid w:val="00B61627"/>
    <w:rsid w:val="00B61752"/>
    <w:rsid w:val="00B617BB"/>
    <w:rsid w:val="00B61C81"/>
    <w:rsid w:val="00B61CCF"/>
    <w:rsid w:val="00B61DDF"/>
    <w:rsid w:val="00B61E65"/>
    <w:rsid w:val="00B61E73"/>
    <w:rsid w:val="00B61FF5"/>
    <w:rsid w:val="00B621BA"/>
    <w:rsid w:val="00B621BE"/>
    <w:rsid w:val="00B621F8"/>
    <w:rsid w:val="00B6244D"/>
    <w:rsid w:val="00B62458"/>
    <w:rsid w:val="00B624DE"/>
    <w:rsid w:val="00B6260A"/>
    <w:rsid w:val="00B62726"/>
    <w:rsid w:val="00B62A98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E8E"/>
    <w:rsid w:val="00B63FFA"/>
    <w:rsid w:val="00B63FFF"/>
    <w:rsid w:val="00B64098"/>
    <w:rsid w:val="00B641A2"/>
    <w:rsid w:val="00B64368"/>
    <w:rsid w:val="00B64493"/>
    <w:rsid w:val="00B64546"/>
    <w:rsid w:val="00B64705"/>
    <w:rsid w:val="00B64BD5"/>
    <w:rsid w:val="00B64BFD"/>
    <w:rsid w:val="00B64C06"/>
    <w:rsid w:val="00B64C4D"/>
    <w:rsid w:val="00B64D35"/>
    <w:rsid w:val="00B6546D"/>
    <w:rsid w:val="00B6579F"/>
    <w:rsid w:val="00B657FE"/>
    <w:rsid w:val="00B65CF6"/>
    <w:rsid w:val="00B65D21"/>
    <w:rsid w:val="00B65E6E"/>
    <w:rsid w:val="00B6615A"/>
    <w:rsid w:val="00B6622E"/>
    <w:rsid w:val="00B6669C"/>
    <w:rsid w:val="00B66BA1"/>
    <w:rsid w:val="00B66C1E"/>
    <w:rsid w:val="00B66C9D"/>
    <w:rsid w:val="00B66D53"/>
    <w:rsid w:val="00B671EF"/>
    <w:rsid w:val="00B6724E"/>
    <w:rsid w:val="00B6739E"/>
    <w:rsid w:val="00B676B1"/>
    <w:rsid w:val="00B677A9"/>
    <w:rsid w:val="00B67AE9"/>
    <w:rsid w:val="00B67CDF"/>
    <w:rsid w:val="00B7001A"/>
    <w:rsid w:val="00B703A0"/>
    <w:rsid w:val="00B70B04"/>
    <w:rsid w:val="00B70B34"/>
    <w:rsid w:val="00B70B66"/>
    <w:rsid w:val="00B70BE1"/>
    <w:rsid w:val="00B70CB1"/>
    <w:rsid w:val="00B70CF1"/>
    <w:rsid w:val="00B70EAD"/>
    <w:rsid w:val="00B70F7F"/>
    <w:rsid w:val="00B70FC6"/>
    <w:rsid w:val="00B710B7"/>
    <w:rsid w:val="00B710BD"/>
    <w:rsid w:val="00B7136B"/>
    <w:rsid w:val="00B713CC"/>
    <w:rsid w:val="00B717D0"/>
    <w:rsid w:val="00B7196B"/>
    <w:rsid w:val="00B71B88"/>
    <w:rsid w:val="00B71DD0"/>
    <w:rsid w:val="00B71F04"/>
    <w:rsid w:val="00B72114"/>
    <w:rsid w:val="00B7214B"/>
    <w:rsid w:val="00B7221B"/>
    <w:rsid w:val="00B72276"/>
    <w:rsid w:val="00B72566"/>
    <w:rsid w:val="00B72597"/>
    <w:rsid w:val="00B72742"/>
    <w:rsid w:val="00B728FA"/>
    <w:rsid w:val="00B72982"/>
    <w:rsid w:val="00B72D0F"/>
    <w:rsid w:val="00B72E06"/>
    <w:rsid w:val="00B730CC"/>
    <w:rsid w:val="00B732A6"/>
    <w:rsid w:val="00B735AE"/>
    <w:rsid w:val="00B73697"/>
    <w:rsid w:val="00B73C94"/>
    <w:rsid w:val="00B73E44"/>
    <w:rsid w:val="00B73F4E"/>
    <w:rsid w:val="00B7402B"/>
    <w:rsid w:val="00B74132"/>
    <w:rsid w:val="00B7466F"/>
    <w:rsid w:val="00B74A00"/>
    <w:rsid w:val="00B74D4B"/>
    <w:rsid w:val="00B75118"/>
    <w:rsid w:val="00B751E7"/>
    <w:rsid w:val="00B7536A"/>
    <w:rsid w:val="00B753A2"/>
    <w:rsid w:val="00B7570E"/>
    <w:rsid w:val="00B75935"/>
    <w:rsid w:val="00B7599F"/>
    <w:rsid w:val="00B759AE"/>
    <w:rsid w:val="00B75BA7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6BCB"/>
    <w:rsid w:val="00B7723D"/>
    <w:rsid w:val="00B7726F"/>
    <w:rsid w:val="00B77333"/>
    <w:rsid w:val="00B77B02"/>
    <w:rsid w:val="00B77E9F"/>
    <w:rsid w:val="00B77FD4"/>
    <w:rsid w:val="00B80087"/>
    <w:rsid w:val="00B801A1"/>
    <w:rsid w:val="00B803FB"/>
    <w:rsid w:val="00B8071C"/>
    <w:rsid w:val="00B809FC"/>
    <w:rsid w:val="00B80C4C"/>
    <w:rsid w:val="00B80E09"/>
    <w:rsid w:val="00B810A8"/>
    <w:rsid w:val="00B8118B"/>
    <w:rsid w:val="00B8120B"/>
    <w:rsid w:val="00B813BB"/>
    <w:rsid w:val="00B815BA"/>
    <w:rsid w:val="00B817A8"/>
    <w:rsid w:val="00B8187B"/>
    <w:rsid w:val="00B81A77"/>
    <w:rsid w:val="00B81B58"/>
    <w:rsid w:val="00B81E05"/>
    <w:rsid w:val="00B81ED5"/>
    <w:rsid w:val="00B820B8"/>
    <w:rsid w:val="00B82206"/>
    <w:rsid w:val="00B822DC"/>
    <w:rsid w:val="00B82463"/>
    <w:rsid w:val="00B824D4"/>
    <w:rsid w:val="00B825A6"/>
    <w:rsid w:val="00B82864"/>
    <w:rsid w:val="00B82EDF"/>
    <w:rsid w:val="00B82FFF"/>
    <w:rsid w:val="00B830E8"/>
    <w:rsid w:val="00B83308"/>
    <w:rsid w:val="00B83382"/>
    <w:rsid w:val="00B83AF2"/>
    <w:rsid w:val="00B83AFA"/>
    <w:rsid w:val="00B83C34"/>
    <w:rsid w:val="00B83DC5"/>
    <w:rsid w:val="00B83EB3"/>
    <w:rsid w:val="00B83F71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E6B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5DD0"/>
    <w:rsid w:val="00B85F0F"/>
    <w:rsid w:val="00B8639A"/>
    <w:rsid w:val="00B866A2"/>
    <w:rsid w:val="00B869B9"/>
    <w:rsid w:val="00B86CAF"/>
    <w:rsid w:val="00B86F1A"/>
    <w:rsid w:val="00B86FB6"/>
    <w:rsid w:val="00B87025"/>
    <w:rsid w:val="00B874C7"/>
    <w:rsid w:val="00B874FF"/>
    <w:rsid w:val="00B87556"/>
    <w:rsid w:val="00B87BBF"/>
    <w:rsid w:val="00B87BE5"/>
    <w:rsid w:val="00B87F79"/>
    <w:rsid w:val="00B90158"/>
    <w:rsid w:val="00B904C2"/>
    <w:rsid w:val="00B90A7C"/>
    <w:rsid w:val="00B90D64"/>
    <w:rsid w:val="00B90DA9"/>
    <w:rsid w:val="00B90FAE"/>
    <w:rsid w:val="00B91135"/>
    <w:rsid w:val="00B9160F"/>
    <w:rsid w:val="00B916A0"/>
    <w:rsid w:val="00B91964"/>
    <w:rsid w:val="00B91F19"/>
    <w:rsid w:val="00B91FBE"/>
    <w:rsid w:val="00B92203"/>
    <w:rsid w:val="00B922F1"/>
    <w:rsid w:val="00B9245E"/>
    <w:rsid w:val="00B92843"/>
    <w:rsid w:val="00B92857"/>
    <w:rsid w:val="00B92883"/>
    <w:rsid w:val="00B92960"/>
    <w:rsid w:val="00B92BCC"/>
    <w:rsid w:val="00B92BEE"/>
    <w:rsid w:val="00B92D5C"/>
    <w:rsid w:val="00B92D6A"/>
    <w:rsid w:val="00B92DCE"/>
    <w:rsid w:val="00B92EB0"/>
    <w:rsid w:val="00B92F33"/>
    <w:rsid w:val="00B9322A"/>
    <w:rsid w:val="00B93285"/>
    <w:rsid w:val="00B933A3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48"/>
    <w:rsid w:val="00B94E44"/>
    <w:rsid w:val="00B94EF9"/>
    <w:rsid w:val="00B94F91"/>
    <w:rsid w:val="00B95439"/>
    <w:rsid w:val="00B95A05"/>
    <w:rsid w:val="00B95D69"/>
    <w:rsid w:val="00B96552"/>
    <w:rsid w:val="00B96809"/>
    <w:rsid w:val="00B96890"/>
    <w:rsid w:val="00B968A9"/>
    <w:rsid w:val="00B968BA"/>
    <w:rsid w:val="00B96B80"/>
    <w:rsid w:val="00B96D5B"/>
    <w:rsid w:val="00B97123"/>
    <w:rsid w:val="00B971B9"/>
    <w:rsid w:val="00B9733A"/>
    <w:rsid w:val="00B973BA"/>
    <w:rsid w:val="00B974B0"/>
    <w:rsid w:val="00B97616"/>
    <w:rsid w:val="00B976BA"/>
    <w:rsid w:val="00B976BB"/>
    <w:rsid w:val="00B97888"/>
    <w:rsid w:val="00B97E08"/>
    <w:rsid w:val="00BA02D3"/>
    <w:rsid w:val="00BA0301"/>
    <w:rsid w:val="00BA03F4"/>
    <w:rsid w:val="00BA04DF"/>
    <w:rsid w:val="00BA0691"/>
    <w:rsid w:val="00BA0852"/>
    <w:rsid w:val="00BA09BB"/>
    <w:rsid w:val="00BA0A20"/>
    <w:rsid w:val="00BA0F1F"/>
    <w:rsid w:val="00BA0FB6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97C"/>
    <w:rsid w:val="00BA2C86"/>
    <w:rsid w:val="00BA2EC6"/>
    <w:rsid w:val="00BA2FD1"/>
    <w:rsid w:val="00BA3041"/>
    <w:rsid w:val="00BA3180"/>
    <w:rsid w:val="00BA33BE"/>
    <w:rsid w:val="00BA35AA"/>
    <w:rsid w:val="00BA372B"/>
    <w:rsid w:val="00BA3825"/>
    <w:rsid w:val="00BA3A38"/>
    <w:rsid w:val="00BA3CC0"/>
    <w:rsid w:val="00BA3DE5"/>
    <w:rsid w:val="00BA4443"/>
    <w:rsid w:val="00BA4608"/>
    <w:rsid w:val="00BA4611"/>
    <w:rsid w:val="00BA49BD"/>
    <w:rsid w:val="00BA4BA5"/>
    <w:rsid w:val="00BA4F92"/>
    <w:rsid w:val="00BA4FC3"/>
    <w:rsid w:val="00BA5381"/>
    <w:rsid w:val="00BA53D0"/>
    <w:rsid w:val="00BA542E"/>
    <w:rsid w:val="00BA5451"/>
    <w:rsid w:val="00BA59D9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0DE"/>
    <w:rsid w:val="00BA7164"/>
    <w:rsid w:val="00BA7180"/>
    <w:rsid w:val="00BA71C2"/>
    <w:rsid w:val="00BA7414"/>
    <w:rsid w:val="00BA7445"/>
    <w:rsid w:val="00BA7813"/>
    <w:rsid w:val="00BA7BB9"/>
    <w:rsid w:val="00BA7BBD"/>
    <w:rsid w:val="00BB0015"/>
    <w:rsid w:val="00BB0048"/>
    <w:rsid w:val="00BB0112"/>
    <w:rsid w:val="00BB0327"/>
    <w:rsid w:val="00BB04A2"/>
    <w:rsid w:val="00BB0567"/>
    <w:rsid w:val="00BB09AD"/>
    <w:rsid w:val="00BB09BA"/>
    <w:rsid w:val="00BB0A4E"/>
    <w:rsid w:val="00BB0CE3"/>
    <w:rsid w:val="00BB0DCC"/>
    <w:rsid w:val="00BB0E95"/>
    <w:rsid w:val="00BB1281"/>
    <w:rsid w:val="00BB1B83"/>
    <w:rsid w:val="00BB1B95"/>
    <w:rsid w:val="00BB22AD"/>
    <w:rsid w:val="00BB2C3D"/>
    <w:rsid w:val="00BB2C5A"/>
    <w:rsid w:val="00BB2ED1"/>
    <w:rsid w:val="00BB301A"/>
    <w:rsid w:val="00BB3259"/>
    <w:rsid w:val="00BB33C1"/>
    <w:rsid w:val="00BB345B"/>
    <w:rsid w:val="00BB3463"/>
    <w:rsid w:val="00BB35AB"/>
    <w:rsid w:val="00BB3809"/>
    <w:rsid w:val="00BB3844"/>
    <w:rsid w:val="00BB39B1"/>
    <w:rsid w:val="00BB39BF"/>
    <w:rsid w:val="00BB3AE6"/>
    <w:rsid w:val="00BB3E5A"/>
    <w:rsid w:val="00BB4278"/>
    <w:rsid w:val="00BB4870"/>
    <w:rsid w:val="00BB48EE"/>
    <w:rsid w:val="00BB4AD3"/>
    <w:rsid w:val="00BB4C4A"/>
    <w:rsid w:val="00BB4C64"/>
    <w:rsid w:val="00BB4E92"/>
    <w:rsid w:val="00BB4F78"/>
    <w:rsid w:val="00BB5047"/>
    <w:rsid w:val="00BB50F4"/>
    <w:rsid w:val="00BB5409"/>
    <w:rsid w:val="00BB5790"/>
    <w:rsid w:val="00BB59C3"/>
    <w:rsid w:val="00BB5E85"/>
    <w:rsid w:val="00BB60D5"/>
    <w:rsid w:val="00BB67F2"/>
    <w:rsid w:val="00BB6806"/>
    <w:rsid w:val="00BB6CFB"/>
    <w:rsid w:val="00BB6D2A"/>
    <w:rsid w:val="00BB6D5E"/>
    <w:rsid w:val="00BB6E86"/>
    <w:rsid w:val="00BB6F52"/>
    <w:rsid w:val="00BB6FF8"/>
    <w:rsid w:val="00BB704C"/>
    <w:rsid w:val="00BB71B4"/>
    <w:rsid w:val="00BB7781"/>
    <w:rsid w:val="00BB790E"/>
    <w:rsid w:val="00BB7B32"/>
    <w:rsid w:val="00BB7B65"/>
    <w:rsid w:val="00BB7CCC"/>
    <w:rsid w:val="00BB7DEE"/>
    <w:rsid w:val="00BB7E1F"/>
    <w:rsid w:val="00BC025F"/>
    <w:rsid w:val="00BC02A5"/>
    <w:rsid w:val="00BC06AF"/>
    <w:rsid w:val="00BC0AB3"/>
    <w:rsid w:val="00BC0CD1"/>
    <w:rsid w:val="00BC0D0D"/>
    <w:rsid w:val="00BC0ED3"/>
    <w:rsid w:val="00BC108C"/>
    <w:rsid w:val="00BC1106"/>
    <w:rsid w:val="00BC1531"/>
    <w:rsid w:val="00BC165D"/>
    <w:rsid w:val="00BC183B"/>
    <w:rsid w:val="00BC19DE"/>
    <w:rsid w:val="00BC1A32"/>
    <w:rsid w:val="00BC1C9A"/>
    <w:rsid w:val="00BC1FDD"/>
    <w:rsid w:val="00BC211E"/>
    <w:rsid w:val="00BC2804"/>
    <w:rsid w:val="00BC2C1A"/>
    <w:rsid w:val="00BC2DD6"/>
    <w:rsid w:val="00BC3AE9"/>
    <w:rsid w:val="00BC3CCF"/>
    <w:rsid w:val="00BC3D4F"/>
    <w:rsid w:val="00BC3EA3"/>
    <w:rsid w:val="00BC3F81"/>
    <w:rsid w:val="00BC4052"/>
    <w:rsid w:val="00BC41A0"/>
    <w:rsid w:val="00BC41CD"/>
    <w:rsid w:val="00BC41FD"/>
    <w:rsid w:val="00BC4345"/>
    <w:rsid w:val="00BC4379"/>
    <w:rsid w:val="00BC4772"/>
    <w:rsid w:val="00BC486C"/>
    <w:rsid w:val="00BC4B6C"/>
    <w:rsid w:val="00BC4CF5"/>
    <w:rsid w:val="00BC4D89"/>
    <w:rsid w:val="00BC4ED1"/>
    <w:rsid w:val="00BC5000"/>
    <w:rsid w:val="00BC5143"/>
    <w:rsid w:val="00BC531D"/>
    <w:rsid w:val="00BC56C8"/>
    <w:rsid w:val="00BC56E1"/>
    <w:rsid w:val="00BC5B81"/>
    <w:rsid w:val="00BC5BA6"/>
    <w:rsid w:val="00BC5E6B"/>
    <w:rsid w:val="00BC6224"/>
    <w:rsid w:val="00BC66E2"/>
    <w:rsid w:val="00BC6782"/>
    <w:rsid w:val="00BC6821"/>
    <w:rsid w:val="00BC6C54"/>
    <w:rsid w:val="00BC6C74"/>
    <w:rsid w:val="00BC6DFA"/>
    <w:rsid w:val="00BC6F8E"/>
    <w:rsid w:val="00BC6FAF"/>
    <w:rsid w:val="00BC71AE"/>
    <w:rsid w:val="00BC7252"/>
    <w:rsid w:val="00BC72E8"/>
    <w:rsid w:val="00BC7612"/>
    <w:rsid w:val="00BC76F6"/>
    <w:rsid w:val="00BC784A"/>
    <w:rsid w:val="00BC795E"/>
    <w:rsid w:val="00BC79D4"/>
    <w:rsid w:val="00BC7D44"/>
    <w:rsid w:val="00BC7EB1"/>
    <w:rsid w:val="00BD00C5"/>
    <w:rsid w:val="00BD075C"/>
    <w:rsid w:val="00BD07A1"/>
    <w:rsid w:val="00BD0899"/>
    <w:rsid w:val="00BD0A5B"/>
    <w:rsid w:val="00BD0BA0"/>
    <w:rsid w:val="00BD0C54"/>
    <w:rsid w:val="00BD0E14"/>
    <w:rsid w:val="00BD0F88"/>
    <w:rsid w:val="00BD10DF"/>
    <w:rsid w:val="00BD151E"/>
    <w:rsid w:val="00BD1A8E"/>
    <w:rsid w:val="00BD1D8A"/>
    <w:rsid w:val="00BD2235"/>
    <w:rsid w:val="00BD2363"/>
    <w:rsid w:val="00BD2870"/>
    <w:rsid w:val="00BD2954"/>
    <w:rsid w:val="00BD2F75"/>
    <w:rsid w:val="00BD349C"/>
    <w:rsid w:val="00BD369E"/>
    <w:rsid w:val="00BD3C0C"/>
    <w:rsid w:val="00BD3CE1"/>
    <w:rsid w:val="00BD3D9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1C"/>
    <w:rsid w:val="00BD5678"/>
    <w:rsid w:val="00BD57B2"/>
    <w:rsid w:val="00BD589D"/>
    <w:rsid w:val="00BD5BCD"/>
    <w:rsid w:val="00BD5DA5"/>
    <w:rsid w:val="00BD5EE4"/>
    <w:rsid w:val="00BD6093"/>
    <w:rsid w:val="00BD644A"/>
    <w:rsid w:val="00BD64C9"/>
    <w:rsid w:val="00BD65A8"/>
    <w:rsid w:val="00BD65D5"/>
    <w:rsid w:val="00BD696C"/>
    <w:rsid w:val="00BD6AEE"/>
    <w:rsid w:val="00BD6C5C"/>
    <w:rsid w:val="00BD6D99"/>
    <w:rsid w:val="00BD6EAE"/>
    <w:rsid w:val="00BD71C7"/>
    <w:rsid w:val="00BD777F"/>
    <w:rsid w:val="00BD7968"/>
    <w:rsid w:val="00BD7A74"/>
    <w:rsid w:val="00BD7B20"/>
    <w:rsid w:val="00BD7CCE"/>
    <w:rsid w:val="00BD7F04"/>
    <w:rsid w:val="00BD7F3A"/>
    <w:rsid w:val="00BE000D"/>
    <w:rsid w:val="00BE0068"/>
    <w:rsid w:val="00BE02B5"/>
    <w:rsid w:val="00BE03B6"/>
    <w:rsid w:val="00BE08CB"/>
    <w:rsid w:val="00BE0D09"/>
    <w:rsid w:val="00BE0D0C"/>
    <w:rsid w:val="00BE0DF5"/>
    <w:rsid w:val="00BE0ED8"/>
    <w:rsid w:val="00BE112A"/>
    <w:rsid w:val="00BE113E"/>
    <w:rsid w:val="00BE12A3"/>
    <w:rsid w:val="00BE1369"/>
    <w:rsid w:val="00BE1480"/>
    <w:rsid w:val="00BE14BF"/>
    <w:rsid w:val="00BE1573"/>
    <w:rsid w:val="00BE1645"/>
    <w:rsid w:val="00BE1668"/>
    <w:rsid w:val="00BE1762"/>
    <w:rsid w:val="00BE17AF"/>
    <w:rsid w:val="00BE189C"/>
    <w:rsid w:val="00BE19E8"/>
    <w:rsid w:val="00BE1D9D"/>
    <w:rsid w:val="00BE1E1A"/>
    <w:rsid w:val="00BE1E6B"/>
    <w:rsid w:val="00BE2051"/>
    <w:rsid w:val="00BE26A4"/>
    <w:rsid w:val="00BE26B9"/>
    <w:rsid w:val="00BE2735"/>
    <w:rsid w:val="00BE2F36"/>
    <w:rsid w:val="00BE3079"/>
    <w:rsid w:val="00BE30EA"/>
    <w:rsid w:val="00BE30EE"/>
    <w:rsid w:val="00BE32B0"/>
    <w:rsid w:val="00BE3489"/>
    <w:rsid w:val="00BE3928"/>
    <w:rsid w:val="00BE3996"/>
    <w:rsid w:val="00BE3A5E"/>
    <w:rsid w:val="00BE3DBD"/>
    <w:rsid w:val="00BE3E20"/>
    <w:rsid w:val="00BE4701"/>
    <w:rsid w:val="00BE475B"/>
    <w:rsid w:val="00BE47F7"/>
    <w:rsid w:val="00BE4830"/>
    <w:rsid w:val="00BE497E"/>
    <w:rsid w:val="00BE4A7E"/>
    <w:rsid w:val="00BE4AB3"/>
    <w:rsid w:val="00BE4EE8"/>
    <w:rsid w:val="00BE501F"/>
    <w:rsid w:val="00BE514C"/>
    <w:rsid w:val="00BE525D"/>
    <w:rsid w:val="00BE5333"/>
    <w:rsid w:val="00BE544D"/>
    <w:rsid w:val="00BE5507"/>
    <w:rsid w:val="00BE5657"/>
    <w:rsid w:val="00BE5924"/>
    <w:rsid w:val="00BE59D1"/>
    <w:rsid w:val="00BE5B80"/>
    <w:rsid w:val="00BE5BD6"/>
    <w:rsid w:val="00BE5C37"/>
    <w:rsid w:val="00BE5D66"/>
    <w:rsid w:val="00BE5D8A"/>
    <w:rsid w:val="00BE624D"/>
    <w:rsid w:val="00BE63A0"/>
    <w:rsid w:val="00BE657B"/>
    <w:rsid w:val="00BE6A13"/>
    <w:rsid w:val="00BE6D6F"/>
    <w:rsid w:val="00BE6DC7"/>
    <w:rsid w:val="00BE6E32"/>
    <w:rsid w:val="00BE733F"/>
    <w:rsid w:val="00BE7408"/>
    <w:rsid w:val="00BE7440"/>
    <w:rsid w:val="00BE7494"/>
    <w:rsid w:val="00BE7528"/>
    <w:rsid w:val="00BE758C"/>
    <w:rsid w:val="00BE7629"/>
    <w:rsid w:val="00BE7A1E"/>
    <w:rsid w:val="00BE7A84"/>
    <w:rsid w:val="00BE7FCE"/>
    <w:rsid w:val="00BE7FE7"/>
    <w:rsid w:val="00BF00B8"/>
    <w:rsid w:val="00BF0339"/>
    <w:rsid w:val="00BF03D9"/>
    <w:rsid w:val="00BF0985"/>
    <w:rsid w:val="00BF108B"/>
    <w:rsid w:val="00BF1148"/>
    <w:rsid w:val="00BF11C9"/>
    <w:rsid w:val="00BF136E"/>
    <w:rsid w:val="00BF1717"/>
    <w:rsid w:val="00BF1932"/>
    <w:rsid w:val="00BF1B10"/>
    <w:rsid w:val="00BF1BC9"/>
    <w:rsid w:val="00BF1FA2"/>
    <w:rsid w:val="00BF238C"/>
    <w:rsid w:val="00BF248A"/>
    <w:rsid w:val="00BF2B53"/>
    <w:rsid w:val="00BF2D00"/>
    <w:rsid w:val="00BF2D39"/>
    <w:rsid w:val="00BF2D4C"/>
    <w:rsid w:val="00BF2E5B"/>
    <w:rsid w:val="00BF301B"/>
    <w:rsid w:val="00BF3630"/>
    <w:rsid w:val="00BF372B"/>
    <w:rsid w:val="00BF397C"/>
    <w:rsid w:val="00BF3991"/>
    <w:rsid w:val="00BF3A85"/>
    <w:rsid w:val="00BF3F69"/>
    <w:rsid w:val="00BF4106"/>
    <w:rsid w:val="00BF42AA"/>
    <w:rsid w:val="00BF43C2"/>
    <w:rsid w:val="00BF43D0"/>
    <w:rsid w:val="00BF440E"/>
    <w:rsid w:val="00BF454A"/>
    <w:rsid w:val="00BF45A9"/>
    <w:rsid w:val="00BF48D9"/>
    <w:rsid w:val="00BF4C70"/>
    <w:rsid w:val="00BF4ED1"/>
    <w:rsid w:val="00BF507C"/>
    <w:rsid w:val="00BF514E"/>
    <w:rsid w:val="00BF518D"/>
    <w:rsid w:val="00BF51AB"/>
    <w:rsid w:val="00BF5639"/>
    <w:rsid w:val="00BF57B7"/>
    <w:rsid w:val="00BF582A"/>
    <w:rsid w:val="00BF5993"/>
    <w:rsid w:val="00BF6356"/>
    <w:rsid w:val="00BF639A"/>
    <w:rsid w:val="00BF6964"/>
    <w:rsid w:val="00BF6C27"/>
    <w:rsid w:val="00BF6C7A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53D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AB4"/>
    <w:rsid w:val="00C00BCD"/>
    <w:rsid w:val="00C01236"/>
    <w:rsid w:val="00C0130D"/>
    <w:rsid w:val="00C0149E"/>
    <w:rsid w:val="00C01B65"/>
    <w:rsid w:val="00C01B8B"/>
    <w:rsid w:val="00C01BA7"/>
    <w:rsid w:val="00C01BD8"/>
    <w:rsid w:val="00C01C2B"/>
    <w:rsid w:val="00C02315"/>
    <w:rsid w:val="00C0256B"/>
    <w:rsid w:val="00C02723"/>
    <w:rsid w:val="00C02802"/>
    <w:rsid w:val="00C02988"/>
    <w:rsid w:val="00C031BB"/>
    <w:rsid w:val="00C031C6"/>
    <w:rsid w:val="00C03215"/>
    <w:rsid w:val="00C037E3"/>
    <w:rsid w:val="00C03857"/>
    <w:rsid w:val="00C038B1"/>
    <w:rsid w:val="00C0391F"/>
    <w:rsid w:val="00C03982"/>
    <w:rsid w:val="00C03BD8"/>
    <w:rsid w:val="00C03CA8"/>
    <w:rsid w:val="00C03E10"/>
    <w:rsid w:val="00C03E36"/>
    <w:rsid w:val="00C03F5C"/>
    <w:rsid w:val="00C042B0"/>
    <w:rsid w:val="00C0442D"/>
    <w:rsid w:val="00C044C8"/>
    <w:rsid w:val="00C047C9"/>
    <w:rsid w:val="00C04A6C"/>
    <w:rsid w:val="00C04AE1"/>
    <w:rsid w:val="00C04B84"/>
    <w:rsid w:val="00C04C5E"/>
    <w:rsid w:val="00C04DAD"/>
    <w:rsid w:val="00C05061"/>
    <w:rsid w:val="00C05691"/>
    <w:rsid w:val="00C05795"/>
    <w:rsid w:val="00C057D2"/>
    <w:rsid w:val="00C060C1"/>
    <w:rsid w:val="00C062DF"/>
    <w:rsid w:val="00C06413"/>
    <w:rsid w:val="00C068AA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B60"/>
    <w:rsid w:val="00C07CC1"/>
    <w:rsid w:val="00C07DCD"/>
    <w:rsid w:val="00C103C1"/>
    <w:rsid w:val="00C106BE"/>
    <w:rsid w:val="00C107A4"/>
    <w:rsid w:val="00C107C1"/>
    <w:rsid w:val="00C10B61"/>
    <w:rsid w:val="00C10CE0"/>
    <w:rsid w:val="00C10D9A"/>
    <w:rsid w:val="00C10EB6"/>
    <w:rsid w:val="00C10EC5"/>
    <w:rsid w:val="00C10F48"/>
    <w:rsid w:val="00C113CF"/>
    <w:rsid w:val="00C11B06"/>
    <w:rsid w:val="00C11BE4"/>
    <w:rsid w:val="00C11CB7"/>
    <w:rsid w:val="00C11FC1"/>
    <w:rsid w:val="00C1217B"/>
    <w:rsid w:val="00C12391"/>
    <w:rsid w:val="00C124F3"/>
    <w:rsid w:val="00C12547"/>
    <w:rsid w:val="00C125EB"/>
    <w:rsid w:val="00C12880"/>
    <w:rsid w:val="00C12AF5"/>
    <w:rsid w:val="00C12D6B"/>
    <w:rsid w:val="00C12E72"/>
    <w:rsid w:val="00C13047"/>
    <w:rsid w:val="00C1314F"/>
    <w:rsid w:val="00C13298"/>
    <w:rsid w:val="00C132A7"/>
    <w:rsid w:val="00C1330E"/>
    <w:rsid w:val="00C1331D"/>
    <w:rsid w:val="00C13352"/>
    <w:rsid w:val="00C13537"/>
    <w:rsid w:val="00C1355D"/>
    <w:rsid w:val="00C135D9"/>
    <w:rsid w:val="00C139D4"/>
    <w:rsid w:val="00C13C0B"/>
    <w:rsid w:val="00C13DFB"/>
    <w:rsid w:val="00C13E94"/>
    <w:rsid w:val="00C13F98"/>
    <w:rsid w:val="00C14110"/>
    <w:rsid w:val="00C144B2"/>
    <w:rsid w:val="00C147DD"/>
    <w:rsid w:val="00C1495B"/>
    <w:rsid w:val="00C149A1"/>
    <w:rsid w:val="00C14A21"/>
    <w:rsid w:val="00C14B1F"/>
    <w:rsid w:val="00C14CF7"/>
    <w:rsid w:val="00C14EFE"/>
    <w:rsid w:val="00C15101"/>
    <w:rsid w:val="00C15176"/>
    <w:rsid w:val="00C15475"/>
    <w:rsid w:val="00C155B2"/>
    <w:rsid w:val="00C1563C"/>
    <w:rsid w:val="00C15BBD"/>
    <w:rsid w:val="00C15CCF"/>
    <w:rsid w:val="00C15FAA"/>
    <w:rsid w:val="00C16363"/>
    <w:rsid w:val="00C165A6"/>
    <w:rsid w:val="00C16763"/>
    <w:rsid w:val="00C1679F"/>
    <w:rsid w:val="00C167EE"/>
    <w:rsid w:val="00C169DF"/>
    <w:rsid w:val="00C16CB2"/>
    <w:rsid w:val="00C16CB3"/>
    <w:rsid w:val="00C16DD2"/>
    <w:rsid w:val="00C16E4E"/>
    <w:rsid w:val="00C16E53"/>
    <w:rsid w:val="00C172D4"/>
    <w:rsid w:val="00C173E0"/>
    <w:rsid w:val="00C175BF"/>
    <w:rsid w:val="00C17654"/>
    <w:rsid w:val="00C176BC"/>
    <w:rsid w:val="00C177D1"/>
    <w:rsid w:val="00C179DD"/>
    <w:rsid w:val="00C17ADE"/>
    <w:rsid w:val="00C17AF6"/>
    <w:rsid w:val="00C17C09"/>
    <w:rsid w:val="00C17D72"/>
    <w:rsid w:val="00C17F95"/>
    <w:rsid w:val="00C2005C"/>
    <w:rsid w:val="00C20618"/>
    <w:rsid w:val="00C20B1E"/>
    <w:rsid w:val="00C20E37"/>
    <w:rsid w:val="00C20E99"/>
    <w:rsid w:val="00C20F91"/>
    <w:rsid w:val="00C21049"/>
    <w:rsid w:val="00C21608"/>
    <w:rsid w:val="00C21806"/>
    <w:rsid w:val="00C218A0"/>
    <w:rsid w:val="00C218CE"/>
    <w:rsid w:val="00C21AC8"/>
    <w:rsid w:val="00C21C00"/>
    <w:rsid w:val="00C21D1D"/>
    <w:rsid w:val="00C21DDA"/>
    <w:rsid w:val="00C21EE4"/>
    <w:rsid w:val="00C220F9"/>
    <w:rsid w:val="00C221E1"/>
    <w:rsid w:val="00C22223"/>
    <w:rsid w:val="00C2239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D45"/>
    <w:rsid w:val="00C23E97"/>
    <w:rsid w:val="00C23FD7"/>
    <w:rsid w:val="00C24257"/>
    <w:rsid w:val="00C24262"/>
    <w:rsid w:val="00C245FA"/>
    <w:rsid w:val="00C24821"/>
    <w:rsid w:val="00C248B4"/>
    <w:rsid w:val="00C252ED"/>
    <w:rsid w:val="00C25364"/>
    <w:rsid w:val="00C255DF"/>
    <w:rsid w:val="00C257F4"/>
    <w:rsid w:val="00C25865"/>
    <w:rsid w:val="00C25956"/>
    <w:rsid w:val="00C25A4C"/>
    <w:rsid w:val="00C25B80"/>
    <w:rsid w:val="00C25BAE"/>
    <w:rsid w:val="00C25BC6"/>
    <w:rsid w:val="00C25C41"/>
    <w:rsid w:val="00C262A3"/>
    <w:rsid w:val="00C2631A"/>
    <w:rsid w:val="00C26368"/>
    <w:rsid w:val="00C26412"/>
    <w:rsid w:val="00C26612"/>
    <w:rsid w:val="00C2670A"/>
    <w:rsid w:val="00C2684F"/>
    <w:rsid w:val="00C26852"/>
    <w:rsid w:val="00C26E7D"/>
    <w:rsid w:val="00C26F46"/>
    <w:rsid w:val="00C272B4"/>
    <w:rsid w:val="00C273A7"/>
    <w:rsid w:val="00C27880"/>
    <w:rsid w:val="00C2791B"/>
    <w:rsid w:val="00C27BBF"/>
    <w:rsid w:val="00C27E64"/>
    <w:rsid w:val="00C27E99"/>
    <w:rsid w:val="00C3014A"/>
    <w:rsid w:val="00C30469"/>
    <w:rsid w:val="00C30656"/>
    <w:rsid w:val="00C30830"/>
    <w:rsid w:val="00C308EA"/>
    <w:rsid w:val="00C30F54"/>
    <w:rsid w:val="00C31033"/>
    <w:rsid w:val="00C310A5"/>
    <w:rsid w:val="00C3129C"/>
    <w:rsid w:val="00C319D7"/>
    <w:rsid w:val="00C31AEB"/>
    <w:rsid w:val="00C31B94"/>
    <w:rsid w:val="00C31CE8"/>
    <w:rsid w:val="00C322F6"/>
    <w:rsid w:val="00C3242C"/>
    <w:rsid w:val="00C32790"/>
    <w:rsid w:val="00C32916"/>
    <w:rsid w:val="00C32EFE"/>
    <w:rsid w:val="00C32F49"/>
    <w:rsid w:val="00C331C9"/>
    <w:rsid w:val="00C332BB"/>
    <w:rsid w:val="00C33450"/>
    <w:rsid w:val="00C33703"/>
    <w:rsid w:val="00C33893"/>
    <w:rsid w:val="00C338D7"/>
    <w:rsid w:val="00C33954"/>
    <w:rsid w:val="00C33E72"/>
    <w:rsid w:val="00C33F42"/>
    <w:rsid w:val="00C33F59"/>
    <w:rsid w:val="00C34008"/>
    <w:rsid w:val="00C3453A"/>
    <w:rsid w:val="00C34D37"/>
    <w:rsid w:val="00C34D90"/>
    <w:rsid w:val="00C3542F"/>
    <w:rsid w:val="00C3578F"/>
    <w:rsid w:val="00C35A00"/>
    <w:rsid w:val="00C35CC9"/>
    <w:rsid w:val="00C35CCB"/>
    <w:rsid w:val="00C35DA3"/>
    <w:rsid w:val="00C36133"/>
    <w:rsid w:val="00C36296"/>
    <w:rsid w:val="00C36310"/>
    <w:rsid w:val="00C364A4"/>
    <w:rsid w:val="00C3658E"/>
    <w:rsid w:val="00C36788"/>
    <w:rsid w:val="00C36B7F"/>
    <w:rsid w:val="00C36D1E"/>
    <w:rsid w:val="00C36E0F"/>
    <w:rsid w:val="00C37330"/>
    <w:rsid w:val="00C373A9"/>
    <w:rsid w:val="00C378A2"/>
    <w:rsid w:val="00C40043"/>
    <w:rsid w:val="00C40057"/>
    <w:rsid w:val="00C400DA"/>
    <w:rsid w:val="00C400DD"/>
    <w:rsid w:val="00C40204"/>
    <w:rsid w:val="00C404FA"/>
    <w:rsid w:val="00C405C6"/>
    <w:rsid w:val="00C406BB"/>
    <w:rsid w:val="00C406E0"/>
    <w:rsid w:val="00C4073A"/>
    <w:rsid w:val="00C40B4F"/>
    <w:rsid w:val="00C4100E"/>
    <w:rsid w:val="00C412BA"/>
    <w:rsid w:val="00C414BD"/>
    <w:rsid w:val="00C41689"/>
    <w:rsid w:val="00C417A2"/>
    <w:rsid w:val="00C419B2"/>
    <w:rsid w:val="00C41A81"/>
    <w:rsid w:val="00C41D22"/>
    <w:rsid w:val="00C41E60"/>
    <w:rsid w:val="00C41F24"/>
    <w:rsid w:val="00C41F35"/>
    <w:rsid w:val="00C421AB"/>
    <w:rsid w:val="00C42655"/>
    <w:rsid w:val="00C42775"/>
    <w:rsid w:val="00C4277B"/>
    <w:rsid w:val="00C42DAC"/>
    <w:rsid w:val="00C43469"/>
    <w:rsid w:val="00C43741"/>
    <w:rsid w:val="00C43963"/>
    <w:rsid w:val="00C43A0E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4D98"/>
    <w:rsid w:val="00C44FA9"/>
    <w:rsid w:val="00C451A8"/>
    <w:rsid w:val="00C45386"/>
    <w:rsid w:val="00C4539F"/>
    <w:rsid w:val="00C4547E"/>
    <w:rsid w:val="00C456A4"/>
    <w:rsid w:val="00C458FF"/>
    <w:rsid w:val="00C45C9C"/>
    <w:rsid w:val="00C45D9C"/>
    <w:rsid w:val="00C45E57"/>
    <w:rsid w:val="00C45F61"/>
    <w:rsid w:val="00C46410"/>
    <w:rsid w:val="00C466FF"/>
    <w:rsid w:val="00C4690D"/>
    <w:rsid w:val="00C501FB"/>
    <w:rsid w:val="00C50404"/>
    <w:rsid w:val="00C5044B"/>
    <w:rsid w:val="00C50629"/>
    <w:rsid w:val="00C506D4"/>
    <w:rsid w:val="00C5074E"/>
    <w:rsid w:val="00C50A6E"/>
    <w:rsid w:val="00C50D97"/>
    <w:rsid w:val="00C50DD8"/>
    <w:rsid w:val="00C50DDE"/>
    <w:rsid w:val="00C50F41"/>
    <w:rsid w:val="00C50FC2"/>
    <w:rsid w:val="00C51112"/>
    <w:rsid w:val="00C5139E"/>
    <w:rsid w:val="00C515E2"/>
    <w:rsid w:val="00C51633"/>
    <w:rsid w:val="00C51667"/>
    <w:rsid w:val="00C519BC"/>
    <w:rsid w:val="00C51AB3"/>
    <w:rsid w:val="00C51B6F"/>
    <w:rsid w:val="00C51F97"/>
    <w:rsid w:val="00C5208A"/>
    <w:rsid w:val="00C52237"/>
    <w:rsid w:val="00C52338"/>
    <w:rsid w:val="00C524A9"/>
    <w:rsid w:val="00C52531"/>
    <w:rsid w:val="00C52624"/>
    <w:rsid w:val="00C52B07"/>
    <w:rsid w:val="00C52C6F"/>
    <w:rsid w:val="00C52D3B"/>
    <w:rsid w:val="00C52E00"/>
    <w:rsid w:val="00C52FF3"/>
    <w:rsid w:val="00C530C8"/>
    <w:rsid w:val="00C53358"/>
    <w:rsid w:val="00C534D6"/>
    <w:rsid w:val="00C53657"/>
    <w:rsid w:val="00C536C8"/>
    <w:rsid w:val="00C536D9"/>
    <w:rsid w:val="00C536E0"/>
    <w:rsid w:val="00C537C2"/>
    <w:rsid w:val="00C5389A"/>
    <w:rsid w:val="00C53C0F"/>
    <w:rsid w:val="00C53C28"/>
    <w:rsid w:val="00C53DE7"/>
    <w:rsid w:val="00C542BC"/>
    <w:rsid w:val="00C5435D"/>
    <w:rsid w:val="00C54717"/>
    <w:rsid w:val="00C54B32"/>
    <w:rsid w:val="00C5504B"/>
    <w:rsid w:val="00C55050"/>
    <w:rsid w:val="00C551C8"/>
    <w:rsid w:val="00C552CD"/>
    <w:rsid w:val="00C555AE"/>
    <w:rsid w:val="00C55863"/>
    <w:rsid w:val="00C559DF"/>
    <w:rsid w:val="00C55A93"/>
    <w:rsid w:val="00C55D86"/>
    <w:rsid w:val="00C55F48"/>
    <w:rsid w:val="00C56168"/>
    <w:rsid w:val="00C563BA"/>
    <w:rsid w:val="00C5642D"/>
    <w:rsid w:val="00C56877"/>
    <w:rsid w:val="00C568D7"/>
    <w:rsid w:val="00C56CD9"/>
    <w:rsid w:val="00C56D0A"/>
    <w:rsid w:val="00C56DDD"/>
    <w:rsid w:val="00C56F87"/>
    <w:rsid w:val="00C57166"/>
    <w:rsid w:val="00C5726A"/>
    <w:rsid w:val="00C573F9"/>
    <w:rsid w:val="00C57756"/>
    <w:rsid w:val="00C57A90"/>
    <w:rsid w:val="00C6039D"/>
    <w:rsid w:val="00C6068A"/>
    <w:rsid w:val="00C607C0"/>
    <w:rsid w:val="00C60817"/>
    <w:rsid w:val="00C6084A"/>
    <w:rsid w:val="00C60A76"/>
    <w:rsid w:val="00C61047"/>
    <w:rsid w:val="00C614B6"/>
    <w:rsid w:val="00C61590"/>
    <w:rsid w:val="00C61745"/>
    <w:rsid w:val="00C617E2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8DE"/>
    <w:rsid w:val="00C62C1B"/>
    <w:rsid w:val="00C62C82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7A7"/>
    <w:rsid w:val="00C647E7"/>
    <w:rsid w:val="00C648EB"/>
    <w:rsid w:val="00C64900"/>
    <w:rsid w:val="00C64A88"/>
    <w:rsid w:val="00C64D2F"/>
    <w:rsid w:val="00C64DB6"/>
    <w:rsid w:val="00C64F18"/>
    <w:rsid w:val="00C650CA"/>
    <w:rsid w:val="00C65192"/>
    <w:rsid w:val="00C65371"/>
    <w:rsid w:val="00C653F0"/>
    <w:rsid w:val="00C656B4"/>
    <w:rsid w:val="00C656D0"/>
    <w:rsid w:val="00C65892"/>
    <w:rsid w:val="00C658E2"/>
    <w:rsid w:val="00C6594A"/>
    <w:rsid w:val="00C65B14"/>
    <w:rsid w:val="00C65BE7"/>
    <w:rsid w:val="00C6637A"/>
    <w:rsid w:val="00C66875"/>
    <w:rsid w:val="00C66950"/>
    <w:rsid w:val="00C66BBA"/>
    <w:rsid w:val="00C66D33"/>
    <w:rsid w:val="00C66E4E"/>
    <w:rsid w:val="00C66EC8"/>
    <w:rsid w:val="00C66F07"/>
    <w:rsid w:val="00C671BE"/>
    <w:rsid w:val="00C67230"/>
    <w:rsid w:val="00C67557"/>
    <w:rsid w:val="00C678D4"/>
    <w:rsid w:val="00C67AF3"/>
    <w:rsid w:val="00C67B88"/>
    <w:rsid w:val="00C67C7F"/>
    <w:rsid w:val="00C67C82"/>
    <w:rsid w:val="00C67CA9"/>
    <w:rsid w:val="00C700F6"/>
    <w:rsid w:val="00C70126"/>
    <w:rsid w:val="00C7046B"/>
    <w:rsid w:val="00C70907"/>
    <w:rsid w:val="00C70BFE"/>
    <w:rsid w:val="00C70D6A"/>
    <w:rsid w:val="00C70FC1"/>
    <w:rsid w:val="00C710B0"/>
    <w:rsid w:val="00C7151C"/>
    <w:rsid w:val="00C71665"/>
    <w:rsid w:val="00C71877"/>
    <w:rsid w:val="00C7199F"/>
    <w:rsid w:val="00C71C64"/>
    <w:rsid w:val="00C71D71"/>
    <w:rsid w:val="00C71DBC"/>
    <w:rsid w:val="00C71DCC"/>
    <w:rsid w:val="00C72060"/>
    <w:rsid w:val="00C722E2"/>
    <w:rsid w:val="00C7245A"/>
    <w:rsid w:val="00C72505"/>
    <w:rsid w:val="00C7266B"/>
    <w:rsid w:val="00C7266C"/>
    <w:rsid w:val="00C7281F"/>
    <w:rsid w:val="00C72913"/>
    <w:rsid w:val="00C72A4A"/>
    <w:rsid w:val="00C72BD2"/>
    <w:rsid w:val="00C72F2E"/>
    <w:rsid w:val="00C73012"/>
    <w:rsid w:val="00C733F5"/>
    <w:rsid w:val="00C734B7"/>
    <w:rsid w:val="00C735C2"/>
    <w:rsid w:val="00C738C7"/>
    <w:rsid w:val="00C738F8"/>
    <w:rsid w:val="00C73C31"/>
    <w:rsid w:val="00C73D70"/>
    <w:rsid w:val="00C73DCC"/>
    <w:rsid w:val="00C73E41"/>
    <w:rsid w:val="00C7406F"/>
    <w:rsid w:val="00C74185"/>
    <w:rsid w:val="00C7418D"/>
    <w:rsid w:val="00C741D8"/>
    <w:rsid w:val="00C743DF"/>
    <w:rsid w:val="00C74629"/>
    <w:rsid w:val="00C74905"/>
    <w:rsid w:val="00C749BE"/>
    <w:rsid w:val="00C74AE3"/>
    <w:rsid w:val="00C74BB3"/>
    <w:rsid w:val="00C74DAF"/>
    <w:rsid w:val="00C751AA"/>
    <w:rsid w:val="00C7524B"/>
    <w:rsid w:val="00C753BB"/>
    <w:rsid w:val="00C75694"/>
    <w:rsid w:val="00C7581A"/>
    <w:rsid w:val="00C759E7"/>
    <w:rsid w:val="00C759F6"/>
    <w:rsid w:val="00C75AAE"/>
    <w:rsid w:val="00C75D74"/>
    <w:rsid w:val="00C75DFE"/>
    <w:rsid w:val="00C75F22"/>
    <w:rsid w:val="00C75F99"/>
    <w:rsid w:val="00C76832"/>
    <w:rsid w:val="00C76A63"/>
    <w:rsid w:val="00C76BB7"/>
    <w:rsid w:val="00C76D59"/>
    <w:rsid w:val="00C76E4E"/>
    <w:rsid w:val="00C772F2"/>
    <w:rsid w:val="00C77311"/>
    <w:rsid w:val="00C773E8"/>
    <w:rsid w:val="00C77632"/>
    <w:rsid w:val="00C77735"/>
    <w:rsid w:val="00C777C8"/>
    <w:rsid w:val="00C777E0"/>
    <w:rsid w:val="00C77848"/>
    <w:rsid w:val="00C77B3C"/>
    <w:rsid w:val="00C77C04"/>
    <w:rsid w:val="00C77ED6"/>
    <w:rsid w:val="00C80142"/>
    <w:rsid w:val="00C80229"/>
    <w:rsid w:val="00C805B1"/>
    <w:rsid w:val="00C80806"/>
    <w:rsid w:val="00C808A1"/>
    <w:rsid w:val="00C80B32"/>
    <w:rsid w:val="00C80BE3"/>
    <w:rsid w:val="00C80D60"/>
    <w:rsid w:val="00C81031"/>
    <w:rsid w:val="00C8135C"/>
    <w:rsid w:val="00C8182B"/>
    <w:rsid w:val="00C81986"/>
    <w:rsid w:val="00C81E50"/>
    <w:rsid w:val="00C81F01"/>
    <w:rsid w:val="00C8232A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5EA"/>
    <w:rsid w:val="00C83614"/>
    <w:rsid w:val="00C83787"/>
    <w:rsid w:val="00C839C5"/>
    <w:rsid w:val="00C83A19"/>
    <w:rsid w:val="00C83B1C"/>
    <w:rsid w:val="00C83C51"/>
    <w:rsid w:val="00C83D7F"/>
    <w:rsid w:val="00C83DAA"/>
    <w:rsid w:val="00C83E0A"/>
    <w:rsid w:val="00C83FDD"/>
    <w:rsid w:val="00C8425B"/>
    <w:rsid w:val="00C842DD"/>
    <w:rsid w:val="00C84A5C"/>
    <w:rsid w:val="00C84F1E"/>
    <w:rsid w:val="00C851A2"/>
    <w:rsid w:val="00C851F5"/>
    <w:rsid w:val="00C853AE"/>
    <w:rsid w:val="00C85834"/>
    <w:rsid w:val="00C8585A"/>
    <w:rsid w:val="00C858CD"/>
    <w:rsid w:val="00C85AE6"/>
    <w:rsid w:val="00C85B18"/>
    <w:rsid w:val="00C85C30"/>
    <w:rsid w:val="00C85E9B"/>
    <w:rsid w:val="00C85EDF"/>
    <w:rsid w:val="00C8636E"/>
    <w:rsid w:val="00C863E3"/>
    <w:rsid w:val="00C86475"/>
    <w:rsid w:val="00C865A7"/>
    <w:rsid w:val="00C86AAD"/>
    <w:rsid w:val="00C86B8A"/>
    <w:rsid w:val="00C86FF9"/>
    <w:rsid w:val="00C8707C"/>
    <w:rsid w:val="00C8714D"/>
    <w:rsid w:val="00C8722C"/>
    <w:rsid w:val="00C8731D"/>
    <w:rsid w:val="00C874BD"/>
    <w:rsid w:val="00C8788B"/>
    <w:rsid w:val="00C878F6"/>
    <w:rsid w:val="00C87CD3"/>
    <w:rsid w:val="00C87D61"/>
    <w:rsid w:val="00C90022"/>
    <w:rsid w:val="00C900B7"/>
    <w:rsid w:val="00C900BA"/>
    <w:rsid w:val="00C904F9"/>
    <w:rsid w:val="00C906D5"/>
    <w:rsid w:val="00C908A0"/>
    <w:rsid w:val="00C909F8"/>
    <w:rsid w:val="00C90CBD"/>
    <w:rsid w:val="00C90E34"/>
    <w:rsid w:val="00C90ED4"/>
    <w:rsid w:val="00C9128D"/>
    <w:rsid w:val="00C912E8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E26"/>
    <w:rsid w:val="00C92FFD"/>
    <w:rsid w:val="00C9302D"/>
    <w:rsid w:val="00C930D3"/>
    <w:rsid w:val="00C9313A"/>
    <w:rsid w:val="00C93287"/>
    <w:rsid w:val="00C933BC"/>
    <w:rsid w:val="00C93670"/>
    <w:rsid w:val="00C9385D"/>
    <w:rsid w:val="00C93B89"/>
    <w:rsid w:val="00C93CF0"/>
    <w:rsid w:val="00C93DA5"/>
    <w:rsid w:val="00C93F81"/>
    <w:rsid w:val="00C93FBD"/>
    <w:rsid w:val="00C94220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629"/>
    <w:rsid w:val="00C968DE"/>
    <w:rsid w:val="00C9690B"/>
    <w:rsid w:val="00C96B80"/>
    <w:rsid w:val="00C96C31"/>
    <w:rsid w:val="00C96D42"/>
    <w:rsid w:val="00C96DB8"/>
    <w:rsid w:val="00C97110"/>
    <w:rsid w:val="00C97869"/>
    <w:rsid w:val="00C9799D"/>
    <w:rsid w:val="00C979D4"/>
    <w:rsid w:val="00C97A5D"/>
    <w:rsid w:val="00C97B39"/>
    <w:rsid w:val="00C97F00"/>
    <w:rsid w:val="00C97FBE"/>
    <w:rsid w:val="00CA020D"/>
    <w:rsid w:val="00CA06A8"/>
    <w:rsid w:val="00CA07E8"/>
    <w:rsid w:val="00CA080A"/>
    <w:rsid w:val="00CA0DC7"/>
    <w:rsid w:val="00CA0DD9"/>
    <w:rsid w:val="00CA0E8B"/>
    <w:rsid w:val="00CA0E91"/>
    <w:rsid w:val="00CA0F73"/>
    <w:rsid w:val="00CA13B2"/>
    <w:rsid w:val="00CA1766"/>
    <w:rsid w:val="00CA18AD"/>
    <w:rsid w:val="00CA19B4"/>
    <w:rsid w:val="00CA1BC4"/>
    <w:rsid w:val="00CA1CE4"/>
    <w:rsid w:val="00CA1D21"/>
    <w:rsid w:val="00CA1D29"/>
    <w:rsid w:val="00CA1ED6"/>
    <w:rsid w:val="00CA1F45"/>
    <w:rsid w:val="00CA1FF9"/>
    <w:rsid w:val="00CA20E0"/>
    <w:rsid w:val="00CA21FE"/>
    <w:rsid w:val="00CA2221"/>
    <w:rsid w:val="00CA2672"/>
    <w:rsid w:val="00CA2800"/>
    <w:rsid w:val="00CA2A94"/>
    <w:rsid w:val="00CA2AFD"/>
    <w:rsid w:val="00CA2B37"/>
    <w:rsid w:val="00CA2F7D"/>
    <w:rsid w:val="00CA3094"/>
    <w:rsid w:val="00CA32DA"/>
    <w:rsid w:val="00CA33CF"/>
    <w:rsid w:val="00CA34FA"/>
    <w:rsid w:val="00CA360F"/>
    <w:rsid w:val="00CA37CB"/>
    <w:rsid w:val="00CA3998"/>
    <w:rsid w:val="00CA3A80"/>
    <w:rsid w:val="00CA3AC3"/>
    <w:rsid w:val="00CA3AF0"/>
    <w:rsid w:val="00CA3B2F"/>
    <w:rsid w:val="00CA3CA9"/>
    <w:rsid w:val="00CA3F98"/>
    <w:rsid w:val="00CA3FFB"/>
    <w:rsid w:val="00CA40C9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8AD"/>
    <w:rsid w:val="00CA59A1"/>
    <w:rsid w:val="00CA5A9E"/>
    <w:rsid w:val="00CA5E76"/>
    <w:rsid w:val="00CA5EAB"/>
    <w:rsid w:val="00CA60E9"/>
    <w:rsid w:val="00CA6127"/>
    <w:rsid w:val="00CA61AB"/>
    <w:rsid w:val="00CA62A0"/>
    <w:rsid w:val="00CA657D"/>
    <w:rsid w:val="00CA660F"/>
    <w:rsid w:val="00CA67ED"/>
    <w:rsid w:val="00CA6B82"/>
    <w:rsid w:val="00CA6BE2"/>
    <w:rsid w:val="00CA6C91"/>
    <w:rsid w:val="00CA6CEE"/>
    <w:rsid w:val="00CA6EEE"/>
    <w:rsid w:val="00CA71DB"/>
    <w:rsid w:val="00CA778A"/>
    <w:rsid w:val="00CA7C31"/>
    <w:rsid w:val="00CA7EBA"/>
    <w:rsid w:val="00CA7F5B"/>
    <w:rsid w:val="00CA7FB7"/>
    <w:rsid w:val="00CB02DE"/>
    <w:rsid w:val="00CB0780"/>
    <w:rsid w:val="00CB0C51"/>
    <w:rsid w:val="00CB0CBF"/>
    <w:rsid w:val="00CB0E1E"/>
    <w:rsid w:val="00CB14E7"/>
    <w:rsid w:val="00CB15DE"/>
    <w:rsid w:val="00CB175B"/>
    <w:rsid w:val="00CB1821"/>
    <w:rsid w:val="00CB186A"/>
    <w:rsid w:val="00CB18C0"/>
    <w:rsid w:val="00CB1918"/>
    <w:rsid w:val="00CB191D"/>
    <w:rsid w:val="00CB197E"/>
    <w:rsid w:val="00CB1AD5"/>
    <w:rsid w:val="00CB1D37"/>
    <w:rsid w:val="00CB1F96"/>
    <w:rsid w:val="00CB213E"/>
    <w:rsid w:val="00CB2B71"/>
    <w:rsid w:val="00CB2CCE"/>
    <w:rsid w:val="00CB2F53"/>
    <w:rsid w:val="00CB301A"/>
    <w:rsid w:val="00CB34AD"/>
    <w:rsid w:val="00CB35D8"/>
    <w:rsid w:val="00CB3B1A"/>
    <w:rsid w:val="00CB3B7D"/>
    <w:rsid w:val="00CB3C29"/>
    <w:rsid w:val="00CB3D04"/>
    <w:rsid w:val="00CB3DC5"/>
    <w:rsid w:val="00CB4053"/>
    <w:rsid w:val="00CB4064"/>
    <w:rsid w:val="00CB42CA"/>
    <w:rsid w:val="00CB4359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6D3"/>
    <w:rsid w:val="00CB5759"/>
    <w:rsid w:val="00CB5D0E"/>
    <w:rsid w:val="00CB5E98"/>
    <w:rsid w:val="00CB5FD5"/>
    <w:rsid w:val="00CB6500"/>
    <w:rsid w:val="00CB652F"/>
    <w:rsid w:val="00CB673A"/>
    <w:rsid w:val="00CB6935"/>
    <w:rsid w:val="00CB69B8"/>
    <w:rsid w:val="00CB69FD"/>
    <w:rsid w:val="00CB6A42"/>
    <w:rsid w:val="00CB6AB5"/>
    <w:rsid w:val="00CB6C1B"/>
    <w:rsid w:val="00CB6D1E"/>
    <w:rsid w:val="00CB6F11"/>
    <w:rsid w:val="00CB7347"/>
    <w:rsid w:val="00CB7484"/>
    <w:rsid w:val="00CB754D"/>
    <w:rsid w:val="00CB756F"/>
    <w:rsid w:val="00CB76CC"/>
    <w:rsid w:val="00CB7BA0"/>
    <w:rsid w:val="00CB7C71"/>
    <w:rsid w:val="00CB7EC4"/>
    <w:rsid w:val="00CB7F2E"/>
    <w:rsid w:val="00CC0186"/>
    <w:rsid w:val="00CC01CF"/>
    <w:rsid w:val="00CC022C"/>
    <w:rsid w:val="00CC038D"/>
    <w:rsid w:val="00CC0431"/>
    <w:rsid w:val="00CC0886"/>
    <w:rsid w:val="00CC0890"/>
    <w:rsid w:val="00CC09C2"/>
    <w:rsid w:val="00CC0B18"/>
    <w:rsid w:val="00CC0BEF"/>
    <w:rsid w:val="00CC105F"/>
    <w:rsid w:val="00CC11AE"/>
    <w:rsid w:val="00CC11E5"/>
    <w:rsid w:val="00CC12A1"/>
    <w:rsid w:val="00CC13DC"/>
    <w:rsid w:val="00CC17A3"/>
    <w:rsid w:val="00CC180E"/>
    <w:rsid w:val="00CC194A"/>
    <w:rsid w:val="00CC19C8"/>
    <w:rsid w:val="00CC1A03"/>
    <w:rsid w:val="00CC1AA7"/>
    <w:rsid w:val="00CC1AAB"/>
    <w:rsid w:val="00CC1B83"/>
    <w:rsid w:val="00CC1F9C"/>
    <w:rsid w:val="00CC1FCB"/>
    <w:rsid w:val="00CC23D2"/>
    <w:rsid w:val="00CC2542"/>
    <w:rsid w:val="00CC2616"/>
    <w:rsid w:val="00CC2B67"/>
    <w:rsid w:val="00CC2BF6"/>
    <w:rsid w:val="00CC2C37"/>
    <w:rsid w:val="00CC2D47"/>
    <w:rsid w:val="00CC2E38"/>
    <w:rsid w:val="00CC2ED4"/>
    <w:rsid w:val="00CC309F"/>
    <w:rsid w:val="00CC30BB"/>
    <w:rsid w:val="00CC3171"/>
    <w:rsid w:val="00CC31FE"/>
    <w:rsid w:val="00CC3355"/>
    <w:rsid w:val="00CC34AA"/>
    <w:rsid w:val="00CC3557"/>
    <w:rsid w:val="00CC3665"/>
    <w:rsid w:val="00CC37F7"/>
    <w:rsid w:val="00CC38BE"/>
    <w:rsid w:val="00CC3921"/>
    <w:rsid w:val="00CC3DC0"/>
    <w:rsid w:val="00CC3ECB"/>
    <w:rsid w:val="00CC42C5"/>
    <w:rsid w:val="00CC463D"/>
    <w:rsid w:val="00CC46B0"/>
    <w:rsid w:val="00CC4819"/>
    <w:rsid w:val="00CC4A63"/>
    <w:rsid w:val="00CC4BFE"/>
    <w:rsid w:val="00CC4C06"/>
    <w:rsid w:val="00CC4CB5"/>
    <w:rsid w:val="00CC4EC6"/>
    <w:rsid w:val="00CC4F38"/>
    <w:rsid w:val="00CC554A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913"/>
    <w:rsid w:val="00CC6ACF"/>
    <w:rsid w:val="00CC6C22"/>
    <w:rsid w:val="00CC6D03"/>
    <w:rsid w:val="00CC6DF6"/>
    <w:rsid w:val="00CC6F80"/>
    <w:rsid w:val="00CC7443"/>
    <w:rsid w:val="00CC748F"/>
    <w:rsid w:val="00CC7970"/>
    <w:rsid w:val="00CC7B01"/>
    <w:rsid w:val="00CC7B1C"/>
    <w:rsid w:val="00CD0258"/>
    <w:rsid w:val="00CD02D9"/>
    <w:rsid w:val="00CD044D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0E02"/>
    <w:rsid w:val="00CD122F"/>
    <w:rsid w:val="00CD14B8"/>
    <w:rsid w:val="00CD1609"/>
    <w:rsid w:val="00CD1D92"/>
    <w:rsid w:val="00CD2025"/>
    <w:rsid w:val="00CD20CC"/>
    <w:rsid w:val="00CD24F3"/>
    <w:rsid w:val="00CD25D7"/>
    <w:rsid w:val="00CD279E"/>
    <w:rsid w:val="00CD2819"/>
    <w:rsid w:val="00CD281F"/>
    <w:rsid w:val="00CD28C1"/>
    <w:rsid w:val="00CD2A2F"/>
    <w:rsid w:val="00CD2B12"/>
    <w:rsid w:val="00CD2B8E"/>
    <w:rsid w:val="00CD314F"/>
    <w:rsid w:val="00CD31B1"/>
    <w:rsid w:val="00CD35B0"/>
    <w:rsid w:val="00CD3F4E"/>
    <w:rsid w:val="00CD3F74"/>
    <w:rsid w:val="00CD4047"/>
    <w:rsid w:val="00CD41F3"/>
    <w:rsid w:val="00CD450F"/>
    <w:rsid w:val="00CD45E9"/>
    <w:rsid w:val="00CD4793"/>
    <w:rsid w:val="00CD4A6F"/>
    <w:rsid w:val="00CD504B"/>
    <w:rsid w:val="00CD5698"/>
    <w:rsid w:val="00CD574F"/>
    <w:rsid w:val="00CD5964"/>
    <w:rsid w:val="00CD5B37"/>
    <w:rsid w:val="00CD5E29"/>
    <w:rsid w:val="00CD613D"/>
    <w:rsid w:val="00CD6206"/>
    <w:rsid w:val="00CD6257"/>
    <w:rsid w:val="00CD64AD"/>
    <w:rsid w:val="00CD6C25"/>
    <w:rsid w:val="00CD6DE6"/>
    <w:rsid w:val="00CD6E86"/>
    <w:rsid w:val="00CD7185"/>
    <w:rsid w:val="00CD72EF"/>
    <w:rsid w:val="00CD7614"/>
    <w:rsid w:val="00CD7838"/>
    <w:rsid w:val="00CD7A1B"/>
    <w:rsid w:val="00CD7ACA"/>
    <w:rsid w:val="00CD7D95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3B"/>
    <w:rsid w:val="00CE24CA"/>
    <w:rsid w:val="00CE26B1"/>
    <w:rsid w:val="00CE26EF"/>
    <w:rsid w:val="00CE28A2"/>
    <w:rsid w:val="00CE2908"/>
    <w:rsid w:val="00CE298C"/>
    <w:rsid w:val="00CE2AF3"/>
    <w:rsid w:val="00CE2EB1"/>
    <w:rsid w:val="00CE327D"/>
    <w:rsid w:val="00CE3358"/>
    <w:rsid w:val="00CE3401"/>
    <w:rsid w:val="00CE341D"/>
    <w:rsid w:val="00CE3443"/>
    <w:rsid w:val="00CE3567"/>
    <w:rsid w:val="00CE3AF6"/>
    <w:rsid w:val="00CE3B15"/>
    <w:rsid w:val="00CE3C9D"/>
    <w:rsid w:val="00CE3CA5"/>
    <w:rsid w:val="00CE4213"/>
    <w:rsid w:val="00CE4462"/>
    <w:rsid w:val="00CE489F"/>
    <w:rsid w:val="00CE4A2B"/>
    <w:rsid w:val="00CE4A88"/>
    <w:rsid w:val="00CE4ABD"/>
    <w:rsid w:val="00CE4B43"/>
    <w:rsid w:val="00CE4BBA"/>
    <w:rsid w:val="00CE4BE7"/>
    <w:rsid w:val="00CE4DD0"/>
    <w:rsid w:val="00CE5324"/>
    <w:rsid w:val="00CE55C2"/>
    <w:rsid w:val="00CE58A0"/>
    <w:rsid w:val="00CE593B"/>
    <w:rsid w:val="00CE59AF"/>
    <w:rsid w:val="00CE5CDD"/>
    <w:rsid w:val="00CE5DDE"/>
    <w:rsid w:val="00CE6174"/>
    <w:rsid w:val="00CE625A"/>
    <w:rsid w:val="00CE62DC"/>
    <w:rsid w:val="00CE652C"/>
    <w:rsid w:val="00CE65B0"/>
    <w:rsid w:val="00CE65ED"/>
    <w:rsid w:val="00CE6806"/>
    <w:rsid w:val="00CE68D4"/>
    <w:rsid w:val="00CE6978"/>
    <w:rsid w:val="00CE6A36"/>
    <w:rsid w:val="00CE6B8E"/>
    <w:rsid w:val="00CE6EF6"/>
    <w:rsid w:val="00CE6F8D"/>
    <w:rsid w:val="00CE6FBB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98A"/>
    <w:rsid w:val="00CF0A3C"/>
    <w:rsid w:val="00CF0E86"/>
    <w:rsid w:val="00CF0F4D"/>
    <w:rsid w:val="00CF118A"/>
    <w:rsid w:val="00CF1291"/>
    <w:rsid w:val="00CF129A"/>
    <w:rsid w:val="00CF14AB"/>
    <w:rsid w:val="00CF14B7"/>
    <w:rsid w:val="00CF178C"/>
    <w:rsid w:val="00CF17E4"/>
    <w:rsid w:val="00CF17E8"/>
    <w:rsid w:val="00CF19AB"/>
    <w:rsid w:val="00CF1A61"/>
    <w:rsid w:val="00CF1A73"/>
    <w:rsid w:val="00CF1B32"/>
    <w:rsid w:val="00CF1F2A"/>
    <w:rsid w:val="00CF1F2D"/>
    <w:rsid w:val="00CF20DC"/>
    <w:rsid w:val="00CF24C7"/>
    <w:rsid w:val="00CF274A"/>
    <w:rsid w:val="00CF2863"/>
    <w:rsid w:val="00CF295C"/>
    <w:rsid w:val="00CF2E9F"/>
    <w:rsid w:val="00CF2EBF"/>
    <w:rsid w:val="00CF3069"/>
    <w:rsid w:val="00CF3155"/>
    <w:rsid w:val="00CF3528"/>
    <w:rsid w:val="00CF3722"/>
    <w:rsid w:val="00CF378F"/>
    <w:rsid w:val="00CF38F0"/>
    <w:rsid w:val="00CF39B2"/>
    <w:rsid w:val="00CF3AD3"/>
    <w:rsid w:val="00CF3B69"/>
    <w:rsid w:val="00CF3C7D"/>
    <w:rsid w:val="00CF3D7F"/>
    <w:rsid w:val="00CF3E53"/>
    <w:rsid w:val="00CF3FC3"/>
    <w:rsid w:val="00CF4148"/>
    <w:rsid w:val="00CF4246"/>
    <w:rsid w:val="00CF4678"/>
    <w:rsid w:val="00CF48A6"/>
    <w:rsid w:val="00CF4A36"/>
    <w:rsid w:val="00CF4BC3"/>
    <w:rsid w:val="00CF4C56"/>
    <w:rsid w:val="00CF5354"/>
    <w:rsid w:val="00CF5472"/>
    <w:rsid w:val="00CF54ED"/>
    <w:rsid w:val="00CF5568"/>
    <w:rsid w:val="00CF56DC"/>
    <w:rsid w:val="00CF5742"/>
    <w:rsid w:val="00CF57E1"/>
    <w:rsid w:val="00CF5BEA"/>
    <w:rsid w:val="00CF5E78"/>
    <w:rsid w:val="00CF61E5"/>
    <w:rsid w:val="00CF6283"/>
    <w:rsid w:val="00CF6304"/>
    <w:rsid w:val="00CF6436"/>
    <w:rsid w:val="00CF6474"/>
    <w:rsid w:val="00CF697F"/>
    <w:rsid w:val="00CF6A15"/>
    <w:rsid w:val="00CF6B23"/>
    <w:rsid w:val="00CF6F6D"/>
    <w:rsid w:val="00CF6FE5"/>
    <w:rsid w:val="00CF71F1"/>
    <w:rsid w:val="00CF725B"/>
    <w:rsid w:val="00CF7551"/>
    <w:rsid w:val="00CF7635"/>
    <w:rsid w:val="00CF79E0"/>
    <w:rsid w:val="00D0005E"/>
    <w:rsid w:val="00D0040E"/>
    <w:rsid w:val="00D0056E"/>
    <w:rsid w:val="00D006E6"/>
    <w:rsid w:val="00D0083C"/>
    <w:rsid w:val="00D00A18"/>
    <w:rsid w:val="00D00D6D"/>
    <w:rsid w:val="00D00DEE"/>
    <w:rsid w:val="00D012CC"/>
    <w:rsid w:val="00D013A2"/>
    <w:rsid w:val="00D014A4"/>
    <w:rsid w:val="00D014EB"/>
    <w:rsid w:val="00D018F8"/>
    <w:rsid w:val="00D01B68"/>
    <w:rsid w:val="00D01C68"/>
    <w:rsid w:val="00D01D95"/>
    <w:rsid w:val="00D01D99"/>
    <w:rsid w:val="00D020A4"/>
    <w:rsid w:val="00D02265"/>
    <w:rsid w:val="00D02281"/>
    <w:rsid w:val="00D0228A"/>
    <w:rsid w:val="00D02778"/>
    <w:rsid w:val="00D027BC"/>
    <w:rsid w:val="00D02877"/>
    <w:rsid w:val="00D029D4"/>
    <w:rsid w:val="00D02E9D"/>
    <w:rsid w:val="00D0333E"/>
    <w:rsid w:val="00D03561"/>
    <w:rsid w:val="00D0369F"/>
    <w:rsid w:val="00D036DF"/>
    <w:rsid w:val="00D036F8"/>
    <w:rsid w:val="00D03A85"/>
    <w:rsid w:val="00D03C91"/>
    <w:rsid w:val="00D03DDC"/>
    <w:rsid w:val="00D042F2"/>
    <w:rsid w:val="00D04404"/>
    <w:rsid w:val="00D047F5"/>
    <w:rsid w:val="00D049A1"/>
    <w:rsid w:val="00D04BA3"/>
    <w:rsid w:val="00D04DCD"/>
    <w:rsid w:val="00D04DEB"/>
    <w:rsid w:val="00D04E8B"/>
    <w:rsid w:val="00D04F66"/>
    <w:rsid w:val="00D050F7"/>
    <w:rsid w:val="00D052E2"/>
    <w:rsid w:val="00D057ED"/>
    <w:rsid w:val="00D05C68"/>
    <w:rsid w:val="00D05CA9"/>
    <w:rsid w:val="00D05E20"/>
    <w:rsid w:val="00D061F8"/>
    <w:rsid w:val="00D06390"/>
    <w:rsid w:val="00D065C3"/>
    <w:rsid w:val="00D065F9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A03"/>
    <w:rsid w:val="00D07A8A"/>
    <w:rsid w:val="00D07E08"/>
    <w:rsid w:val="00D07EE8"/>
    <w:rsid w:val="00D07F06"/>
    <w:rsid w:val="00D07F2B"/>
    <w:rsid w:val="00D100C9"/>
    <w:rsid w:val="00D1032C"/>
    <w:rsid w:val="00D1037C"/>
    <w:rsid w:val="00D10637"/>
    <w:rsid w:val="00D106A6"/>
    <w:rsid w:val="00D10840"/>
    <w:rsid w:val="00D109D5"/>
    <w:rsid w:val="00D10C2E"/>
    <w:rsid w:val="00D10C62"/>
    <w:rsid w:val="00D10C96"/>
    <w:rsid w:val="00D11124"/>
    <w:rsid w:val="00D111BD"/>
    <w:rsid w:val="00D1128B"/>
    <w:rsid w:val="00D114E8"/>
    <w:rsid w:val="00D11842"/>
    <w:rsid w:val="00D1188D"/>
    <w:rsid w:val="00D119B9"/>
    <w:rsid w:val="00D11C39"/>
    <w:rsid w:val="00D11DDC"/>
    <w:rsid w:val="00D11F60"/>
    <w:rsid w:val="00D1225A"/>
    <w:rsid w:val="00D1232C"/>
    <w:rsid w:val="00D123B3"/>
    <w:rsid w:val="00D125DA"/>
    <w:rsid w:val="00D12BDE"/>
    <w:rsid w:val="00D12D74"/>
    <w:rsid w:val="00D13071"/>
    <w:rsid w:val="00D13167"/>
    <w:rsid w:val="00D1351A"/>
    <w:rsid w:val="00D13B9D"/>
    <w:rsid w:val="00D13D6C"/>
    <w:rsid w:val="00D13E8C"/>
    <w:rsid w:val="00D142F3"/>
    <w:rsid w:val="00D143C1"/>
    <w:rsid w:val="00D14674"/>
    <w:rsid w:val="00D147C8"/>
    <w:rsid w:val="00D1491F"/>
    <w:rsid w:val="00D14945"/>
    <w:rsid w:val="00D14A10"/>
    <w:rsid w:val="00D14B77"/>
    <w:rsid w:val="00D14F56"/>
    <w:rsid w:val="00D14F5A"/>
    <w:rsid w:val="00D15153"/>
    <w:rsid w:val="00D15234"/>
    <w:rsid w:val="00D1526C"/>
    <w:rsid w:val="00D1572D"/>
    <w:rsid w:val="00D1577D"/>
    <w:rsid w:val="00D1577E"/>
    <w:rsid w:val="00D15993"/>
    <w:rsid w:val="00D15B96"/>
    <w:rsid w:val="00D15ED9"/>
    <w:rsid w:val="00D16139"/>
    <w:rsid w:val="00D16189"/>
    <w:rsid w:val="00D162A9"/>
    <w:rsid w:val="00D163F2"/>
    <w:rsid w:val="00D16735"/>
    <w:rsid w:val="00D16764"/>
    <w:rsid w:val="00D16AB3"/>
    <w:rsid w:val="00D16B08"/>
    <w:rsid w:val="00D16BFB"/>
    <w:rsid w:val="00D16CFD"/>
    <w:rsid w:val="00D16EF3"/>
    <w:rsid w:val="00D16FB9"/>
    <w:rsid w:val="00D171FA"/>
    <w:rsid w:val="00D172C2"/>
    <w:rsid w:val="00D17637"/>
    <w:rsid w:val="00D1781F"/>
    <w:rsid w:val="00D17A4A"/>
    <w:rsid w:val="00D17ACD"/>
    <w:rsid w:val="00D17C62"/>
    <w:rsid w:val="00D17CBC"/>
    <w:rsid w:val="00D17E3E"/>
    <w:rsid w:val="00D17EA7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7C3"/>
    <w:rsid w:val="00D217EE"/>
    <w:rsid w:val="00D21B1C"/>
    <w:rsid w:val="00D21CA4"/>
    <w:rsid w:val="00D2205A"/>
    <w:rsid w:val="00D2220B"/>
    <w:rsid w:val="00D222AA"/>
    <w:rsid w:val="00D22639"/>
    <w:rsid w:val="00D226BA"/>
    <w:rsid w:val="00D22840"/>
    <w:rsid w:val="00D22849"/>
    <w:rsid w:val="00D22954"/>
    <w:rsid w:val="00D22973"/>
    <w:rsid w:val="00D22B9A"/>
    <w:rsid w:val="00D22D8D"/>
    <w:rsid w:val="00D2303E"/>
    <w:rsid w:val="00D230D7"/>
    <w:rsid w:val="00D232D3"/>
    <w:rsid w:val="00D23424"/>
    <w:rsid w:val="00D234BA"/>
    <w:rsid w:val="00D238D0"/>
    <w:rsid w:val="00D23A40"/>
    <w:rsid w:val="00D23C5E"/>
    <w:rsid w:val="00D23C8C"/>
    <w:rsid w:val="00D23EC2"/>
    <w:rsid w:val="00D2403C"/>
    <w:rsid w:val="00D24100"/>
    <w:rsid w:val="00D245A4"/>
    <w:rsid w:val="00D245BE"/>
    <w:rsid w:val="00D246B8"/>
    <w:rsid w:val="00D246FB"/>
    <w:rsid w:val="00D2476A"/>
    <w:rsid w:val="00D247DE"/>
    <w:rsid w:val="00D24BE2"/>
    <w:rsid w:val="00D24CBF"/>
    <w:rsid w:val="00D24F20"/>
    <w:rsid w:val="00D250BA"/>
    <w:rsid w:val="00D2526F"/>
    <w:rsid w:val="00D25FC8"/>
    <w:rsid w:val="00D2607E"/>
    <w:rsid w:val="00D2659A"/>
    <w:rsid w:val="00D269FA"/>
    <w:rsid w:val="00D26B38"/>
    <w:rsid w:val="00D26EA6"/>
    <w:rsid w:val="00D27198"/>
    <w:rsid w:val="00D27269"/>
    <w:rsid w:val="00D27290"/>
    <w:rsid w:val="00D27639"/>
    <w:rsid w:val="00D27766"/>
    <w:rsid w:val="00D279F1"/>
    <w:rsid w:val="00D27A75"/>
    <w:rsid w:val="00D27B80"/>
    <w:rsid w:val="00D27C98"/>
    <w:rsid w:val="00D27D8C"/>
    <w:rsid w:val="00D27D9C"/>
    <w:rsid w:val="00D300C5"/>
    <w:rsid w:val="00D3020B"/>
    <w:rsid w:val="00D30247"/>
    <w:rsid w:val="00D303A2"/>
    <w:rsid w:val="00D303AF"/>
    <w:rsid w:val="00D305F9"/>
    <w:rsid w:val="00D3080D"/>
    <w:rsid w:val="00D3087C"/>
    <w:rsid w:val="00D30BB0"/>
    <w:rsid w:val="00D31003"/>
    <w:rsid w:val="00D31361"/>
    <w:rsid w:val="00D313FF"/>
    <w:rsid w:val="00D31446"/>
    <w:rsid w:val="00D31756"/>
    <w:rsid w:val="00D3187C"/>
    <w:rsid w:val="00D3190E"/>
    <w:rsid w:val="00D31D9E"/>
    <w:rsid w:val="00D31F15"/>
    <w:rsid w:val="00D31F71"/>
    <w:rsid w:val="00D32013"/>
    <w:rsid w:val="00D320AC"/>
    <w:rsid w:val="00D3218A"/>
    <w:rsid w:val="00D32447"/>
    <w:rsid w:val="00D3254D"/>
    <w:rsid w:val="00D32570"/>
    <w:rsid w:val="00D325D7"/>
    <w:rsid w:val="00D326BD"/>
    <w:rsid w:val="00D326DA"/>
    <w:rsid w:val="00D32A07"/>
    <w:rsid w:val="00D32A6C"/>
    <w:rsid w:val="00D32B1F"/>
    <w:rsid w:val="00D32B86"/>
    <w:rsid w:val="00D32BB8"/>
    <w:rsid w:val="00D32CC4"/>
    <w:rsid w:val="00D32D10"/>
    <w:rsid w:val="00D32FFC"/>
    <w:rsid w:val="00D33024"/>
    <w:rsid w:val="00D33122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450"/>
    <w:rsid w:val="00D3467A"/>
    <w:rsid w:val="00D346F6"/>
    <w:rsid w:val="00D34924"/>
    <w:rsid w:val="00D34B03"/>
    <w:rsid w:val="00D34B30"/>
    <w:rsid w:val="00D34C71"/>
    <w:rsid w:val="00D34E50"/>
    <w:rsid w:val="00D35003"/>
    <w:rsid w:val="00D35186"/>
    <w:rsid w:val="00D35433"/>
    <w:rsid w:val="00D35472"/>
    <w:rsid w:val="00D354BF"/>
    <w:rsid w:val="00D354E7"/>
    <w:rsid w:val="00D3567B"/>
    <w:rsid w:val="00D35AF0"/>
    <w:rsid w:val="00D35E87"/>
    <w:rsid w:val="00D35FCD"/>
    <w:rsid w:val="00D3603E"/>
    <w:rsid w:val="00D36088"/>
    <w:rsid w:val="00D3616F"/>
    <w:rsid w:val="00D361D6"/>
    <w:rsid w:val="00D363DD"/>
    <w:rsid w:val="00D36439"/>
    <w:rsid w:val="00D36485"/>
    <w:rsid w:val="00D3651E"/>
    <w:rsid w:val="00D3661C"/>
    <w:rsid w:val="00D36684"/>
    <w:rsid w:val="00D36771"/>
    <w:rsid w:val="00D369E9"/>
    <w:rsid w:val="00D36AC2"/>
    <w:rsid w:val="00D36CF8"/>
    <w:rsid w:val="00D36E61"/>
    <w:rsid w:val="00D37008"/>
    <w:rsid w:val="00D372BE"/>
    <w:rsid w:val="00D379D2"/>
    <w:rsid w:val="00D379F3"/>
    <w:rsid w:val="00D37A97"/>
    <w:rsid w:val="00D37D18"/>
    <w:rsid w:val="00D37D83"/>
    <w:rsid w:val="00D37EE7"/>
    <w:rsid w:val="00D37FE7"/>
    <w:rsid w:val="00D400F3"/>
    <w:rsid w:val="00D40DC1"/>
    <w:rsid w:val="00D40F90"/>
    <w:rsid w:val="00D41072"/>
    <w:rsid w:val="00D41138"/>
    <w:rsid w:val="00D41266"/>
    <w:rsid w:val="00D4157C"/>
    <w:rsid w:val="00D415E4"/>
    <w:rsid w:val="00D4162E"/>
    <w:rsid w:val="00D41854"/>
    <w:rsid w:val="00D41A34"/>
    <w:rsid w:val="00D41B7E"/>
    <w:rsid w:val="00D41DB1"/>
    <w:rsid w:val="00D41E4C"/>
    <w:rsid w:val="00D41FAB"/>
    <w:rsid w:val="00D42148"/>
    <w:rsid w:val="00D42193"/>
    <w:rsid w:val="00D42314"/>
    <w:rsid w:val="00D4288A"/>
    <w:rsid w:val="00D4292B"/>
    <w:rsid w:val="00D42931"/>
    <w:rsid w:val="00D42FFF"/>
    <w:rsid w:val="00D43133"/>
    <w:rsid w:val="00D4314B"/>
    <w:rsid w:val="00D431A1"/>
    <w:rsid w:val="00D432BE"/>
    <w:rsid w:val="00D43464"/>
    <w:rsid w:val="00D43465"/>
    <w:rsid w:val="00D4352D"/>
    <w:rsid w:val="00D43583"/>
    <w:rsid w:val="00D4384C"/>
    <w:rsid w:val="00D439B7"/>
    <w:rsid w:val="00D43D74"/>
    <w:rsid w:val="00D43FF6"/>
    <w:rsid w:val="00D4400D"/>
    <w:rsid w:val="00D4424A"/>
    <w:rsid w:val="00D44444"/>
    <w:rsid w:val="00D444E3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EFB"/>
    <w:rsid w:val="00D45F45"/>
    <w:rsid w:val="00D460AE"/>
    <w:rsid w:val="00D46162"/>
    <w:rsid w:val="00D462D4"/>
    <w:rsid w:val="00D4635E"/>
    <w:rsid w:val="00D46471"/>
    <w:rsid w:val="00D465C9"/>
    <w:rsid w:val="00D467A6"/>
    <w:rsid w:val="00D467E9"/>
    <w:rsid w:val="00D46A45"/>
    <w:rsid w:val="00D46D73"/>
    <w:rsid w:val="00D46E19"/>
    <w:rsid w:val="00D46F80"/>
    <w:rsid w:val="00D4703A"/>
    <w:rsid w:val="00D47089"/>
    <w:rsid w:val="00D472BA"/>
    <w:rsid w:val="00D478B7"/>
    <w:rsid w:val="00D47A46"/>
    <w:rsid w:val="00D47CEB"/>
    <w:rsid w:val="00D50133"/>
    <w:rsid w:val="00D50151"/>
    <w:rsid w:val="00D501C4"/>
    <w:rsid w:val="00D506A2"/>
    <w:rsid w:val="00D50731"/>
    <w:rsid w:val="00D50790"/>
    <w:rsid w:val="00D509BC"/>
    <w:rsid w:val="00D509EB"/>
    <w:rsid w:val="00D50AC2"/>
    <w:rsid w:val="00D50BD2"/>
    <w:rsid w:val="00D50D5E"/>
    <w:rsid w:val="00D50D65"/>
    <w:rsid w:val="00D50DA6"/>
    <w:rsid w:val="00D50DF7"/>
    <w:rsid w:val="00D50FCA"/>
    <w:rsid w:val="00D51420"/>
    <w:rsid w:val="00D515BA"/>
    <w:rsid w:val="00D5174D"/>
    <w:rsid w:val="00D51921"/>
    <w:rsid w:val="00D521BB"/>
    <w:rsid w:val="00D52469"/>
    <w:rsid w:val="00D524F1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769"/>
    <w:rsid w:val="00D53925"/>
    <w:rsid w:val="00D539A2"/>
    <w:rsid w:val="00D53A45"/>
    <w:rsid w:val="00D53D39"/>
    <w:rsid w:val="00D540C4"/>
    <w:rsid w:val="00D5410D"/>
    <w:rsid w:val="00D54291"/>
    <w:rsid w:val="00D54607"/>
    <w:rsid w:val="00D548DF"/>
    <w:rsid w:val="00D5497D"/>
    <w:rsid w:val="00D549C3"/>
    <w:rsid w:val="00D54B60"/>
    <w:rsid w:val="00D54C97"/>
    <w:rsid w:val="00D54DF6"/>
    <w:rsid w:val="00D551BE"/>
    <w:rsid w:val="00D552C3"/>
    <w:rsid w:val="00D552DA"/>
    <w:rsid w:val="00D55946"/>
    <w:rsid w:val="00D5594C"/>
    <w:rsid w:val="00D55987"/>
    <w:rsid w:val="00D559BF"/>
    <w:rsid w:val="00D55E96"/>
    <w:rsid w:val="00D55F1C"/>
    <w:rsid w:val="00D5616F"/>
    <w:rsid w:val="00D561AA"/>
    <w:rsid w:val="00D5629E"/>
    <w:rsid w:val="00D56820"/>
    <w:rsid w:val="00D5684F"/>
    <w:rsid w:val="00D568D1"/>
    <w:rsid w:val="00D568D5"/>
    <w:rsid w:val="00D56B41"/>
    <w:rsid w:val="00D56B6E"/>
    <w:rsid w:val="00D56D3B"/>
    <w:rsid w:val="00D56D83"/>
    <w:rsid w:val="00D56EEF"/>
    <w:rsid w:val="00D5736E"/>
    <w:rsid w:val="00D5756E"/>
    <w:rsid w:val="00D57644"/>
    <w:rsid w:val="00D57700"/>
    <w:rsid w:val="00D5777B"/>
    <w:rsid w:val="00D577C6"/>
    <w:rsid w:val="00D57A79"/>
    <w:rsid w:val="00D57AF6"/>
    <w:rsid w:val="00D57C78"/>
    <w:rsid w:val="00D57CB8"/>
    <w:rsid w:val="00D57F23"/>
    <w:rsid w:val="00D57F7C"/>
    <w:rsid w:val="00D6004F"/>
    <w:rsid w:val="00D60109"/>
    <w:rsid w:val="00D60176"/>
    <w:rsid w:val="00D60209"/>
    <w:rsid w:val="00D6068F"/>
    <w:rsid w:val="00D608D4"/>
    <w:rsid w:val="00D60B79"/>
    <w:rsid w:val="00D60C0E"/>
    <w:rsid w:val="00D60D58"/>
    <w:rsid w:val="00D60DC0"/>
    <w:rsid w:val="00D60E2F"/>
    <w:rsid w:val="00D6102C"/>
    <w:rsid w:val="00D61291"/>
    <w:rsid w:val="00D61491"/>
    <w:rsid w:val="00D614E4"/>
    <w:rsid w:val="00D617EC"/>
    <w:rsid w:val="00D617FF"/>
    <w:rsid w:val="00D6192E"/>
    <w:rsid w:val="00D61967"/>
    <w:rsid w:val="00D61A53"/>
    <w:rsid w:val="00D61C5A"/>
    <w:rsid w:val="00D61D1B"/>
    <w:rsid w:val="00D61E7C"/>
    <w:rsid w:val="00D621C6"/>
    <w:rsid w:val="00D62463"/>
    <w:rsid w:val="00D625E7"/>
    <w:rsid w:val="00D6269E"/>
    <w:rsid w:val="00D6270E"/>
    <w:rsid w:val="00D62822"/>
    <w:rsid w:val="00D62862"/>
    <w:rsid w:val="00D62B5C"/>
    <w:rsid w:val="00D62BA5"/>
    <w:rsid w:val="00D62C04"/>
    <w:rsid w:val="00D62EB8"/>
    <w:rsid w:val="00D63606"/>
    <w:rsid w:val="00D63671"/>
    <w:rsid w:val="00D63A08"/>
    <w:rsid w:val="00D63A0B"/>
    <w:rsid w:val="00D63C18"/>
    <w:rsid w:val="00D63CF9"/>
    <w:rsid w:val="00D63DEB"/>
    <w:rsid w:val="00D63F46"/>
    <w:rsid w:val="00D63F74"/>
    <w:rsid w:val="00D640A0"/>
    <w:rsid w:val="00D640DF"/>
    <w:rsid w:val="00D64296"/>
    <w:rsid w:val="00D64442"/>
    <w:rsid w:val="00D6460B"/>
    <w:rsid w:val="00D648FB"/>
    <w:rsid w:val="00D64B0A"/>
    <w:rsid w:val="00D64B0C"/>
    <w:rsid w:val="00D64B2F"/>
    <w:rsid w:val="00D64C34"/>
    <w:rsid w:val="00D64DC8"/>
    <w:rsid w:val="00D64E64"/>
    <w:rsid w:val="00D64F9D"/>
    <w:rsid w:val="00D650B6"/>
    <w:rsid w:val="00D65230"/>
    <w:rsid w:val="00D653E8"/>
    <w:rsid w:val="00D65527"/>
    <w:rsid w:val="00D65546"/>
    <w:rsid w:val="00D6562B"/>
    <w:rsid w:val="00D65A9D"/>
    <w:rsid w:val="00D65AD0"/>
    <w:rsid w:val="00D65D1B"/>
    <w:rsid w:val="00D65E76"/>
    <w:rsid w:val="00D65FCB"/>
    <w:rsid w:val="00D66097"/>
    <w:rsid w:val="00D661A6"/>
    <w:rsid w:val="00D66419"/>
    <w:rsid w:val="00D66586"/>
    <w:rsid w:val="00D668F3"/>
    <w:rsid w:val="00D66A12"/>
    <w:rsid w:val="00D66A40"/>
    <w:rsid w:val="00D66A9B"/>
    <w:rsid w:val="00D66AB0"/>
    <w:rsid w:val="00D66D38"/>
    <w:rsid w:val="00D66DEB"/>
    <w:rsid w:val="00D66F2F"/>
    <w:rsid w:val="00D6736D"/>
    <w:rsid w:val="00D673E8"/>
    <w:rsid w:val="00D6768F"/>
    <w:rsid w:val="00D67800"/>
    <w:rsid w:val="00D678D1"/>
    <w:rsid w:val="00D67A1A"/>
    <w:rsid w:val="00D67C01"/>
    <w:rsid w:val="00D67E0C"/>
    <w:rsid w:val="00D70048"/>
    <w:rsid w:val="00D7068C"/>
    <w:rsid w:val="00D706A1"/>
    <w:rsid w:val="00D70789"/>
    <w:rsid w:val="00D708B2"/>
    <w:rsid w:val="00D708F9"/>
    <w:rsid w:val="00D709E3"/>
    <w:rsid w:val="00D70CAE"/>
    <w:rsid w:val="00D70D07"/>
    <w:rsid w:val="00D70E43"/>
    <w:rsid w:val="00D70FEC"/>
    <w:rsid w:val="00D712AC"/>
    <w:rsid w:val="00D71375"/>
    <w:rsid w:val="00D71408"/>
    <w:rsid w:val="00D71549"/>
    <w:rsid w:val="00D716A7"/>
    <w:rsid w:val="00D7176B"/>
    <w:rsid w:val="00D7185C"/>
    <w:rsid w:val="00D71892"/>
    <w:rsid w:val="00D71DCE"/>
    <w:rsid w:val="00D7225D"/>
    <w:rsid w:val="00D7232B"/>
    <w:rsid w:val="00D72473"/>
    <w:rsid w:val="00D725FD"/>
    <w:rsid w:val="00D72875"/>
    <w:rsid w:val="00D72B72"/>
    <w:rsid w:val="00D72D73"/>
    <w:rsid w:val="00D73121"/>
    <w:rsid w:val="00D731B7"/>
    <w:rsid w:val="00D7339C"/>
    <w:rsid w:val="00D733CA"/>
    <w:rsid w:val="00D73451"/>
    <w:rsid w:val="00D7350B"/>
    <w:rsid w:val="00D7378C"/>
    <w:rsid w:val="00D737AD"/>
    <w:rsid w:val="00D73A01"/>
    <w:rsid w:val="00D73E3B"/>
    <w:rsid w:val="00D74144"/>
    <w:rsid w:val="00D741DD"/>
    <w:rsid w:val="00D74212"/>
    <w:rsid w:val="00D742A7"/>
    <w:rsid w:val="00D74316"/>
    <w:rsid w:val="00D74403"/>
    <w:rsid w:val="00D7445F"/>
    <w:rsid w:val="00D749F9"/>
    <w:rsid w:val="00D74A00"/>
    <w:rsid w:val="00D74AAA"/>
    <w:rsid w:val="00D74DA5"/>
    <w:rsid w:val="00D74EB7"/>
    <w:rsid w:val="00D74F40"/>
    <w:rsid w:val="00D74F84"/>
    <w:rsid w:val="00D7521A"/>
    <w:rsid w:val="00D7529F"/>
    <w:rsid w:val="00D754BC"/>
    <w:rsid w:val="00D7555F"/>
    <w:rsid w:val="00D759DC"/>
    <w:rsid w:val="00D75E2F"/>
    <w:rsid w:val="00D75FFF"/>
    <w:rsid w:val="00D76225"/>
    <w:rsid w:val="00D7629E"/>
    <w:rsid w:val="00D764EA"/>
    <w:rsid w:val="00D76688"/>
    <w:rsid w:val="00D766B7"/>
    <w:rsid w:val="00D76756"/>
    <w:rsid w:val="00D76822"/>
    <w:rsid w:val="00D76A77"/>
    <w:rsid w:val="00D76ADC"/>
    <w:rsid w:val="00D76DF3"/>
    <w:rsid w:val="00D772AE"/>
    <w:rsid w:val="00D773D4"/>
    <w:rsid w:val="00D779F0"/>
    <w:rsid w:val="00D77AAD"/>
    <w:rsid w:val="00D77B06"/>
    <w:rsid w:val="00D77C35"/>
    <w:rsid w:val="00D77C63"/>
    <w:rsid w:val="00D77D35"/>
    <w:rsid w:val="00D77DDF"/>
    <w:rsid w:val="00D77F4C"/>
    <w:rsid w:val="00D8017F"/>
    <w:rsid w:val="00D80239"/>
    <w:rsid w:val="00D80563"/>
    <w:rsid w:val="00D807CF"/>
    <w:rsid w:val="00D8086A"/>
    <w:rsid w:val="00D808D8"/>
    <w:rsid w:val="00D80E24"/>
    <w:rsid w:val="00D80E94"/>
    <w:rsid w:val="00D80EAA"/>
    <w:rsid w:val="00D81126"/>
    <w:rsid w:val="00D8116C"/>
    <w:rsid w:val="00D81234"/>
    <w:rsid w:val="00D813EC"/>
    <w:rsid w:val="00D81483"/>
    <w:rsid w:val="00D814C8"/>
    <w:rsid w:val="00D81583"/>
    <w:rsid w:val="00D8159E"/>
    <w:rsid w:val="00D815A1"/>
    <w:rsid w:val="00D8195C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349"/>
    <w:rsid w:val="00D834C5"/>
    <w:rsid w:val="00D835EC"/>
    <w:rsid w:val="00D837F4"/>
    <w:rsid w:val="00D838B5"/>
    <w:rsid w:val="00D83BB5"/>
    <w:rsid w:val="00D83DBA"/>
    <w:rsid w:val="00D83E09"/>
    <w:rsid w:val="00D83FF5"/>
    <w:rsid w:val="00D8419D"/>
    <w:rsid w:val="00D843EF"/>
    <w:rsid w:val="00D844C0"/>
    <w:rsid w:val="00D8450C"/>
    <w:rsid w:val="00D845E6"/>
    <w:rsid w:val="00D84768"/>
    <w:rsid w:val="00D84780"/>
    <w:rsid w:val="00D848F2"/>
    <w:rsid w:val="00D849C7"/>
    <w:rsid w:val="00D84E5E"/>
    <w:rsid w:val="00D84F16"/>
    <w:rsid w:val="00D84F80"/>
    <w:rsid w:val="00D850E7"/>
    <w:rsid w:val="00D853B4"/>
    <w:rsid w:val="00D8572F"/>
    <w:rsid w:val="00D858A1"/>
    <w:rsid w:val="00D8593C"/>
    <w:rsid w:val="00D85973"/>
    <w:rsid w:val="00D85CA4"/>
    <w:rsid w:val="00D85D22"/>
    <w:rsid w:val="00D85F41"/>
    <w:rsid w:val="00D861B0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B68"/>
    <w:rsid w:val="00D86CF1"/>
    <w:rsid w:val="00D86E66"/>
    <w:rsid w:val="00D8742D"/>
    <w:rsid w:val="00D874B2"/>
    <w:rsid w:val="00D8762C"/>
    <w:rsid w:val="00D8773C"/>
    <w:rsid w:val="00D87916"/>
    <w:rsid w:val="00D87BC1"/>
    <w:rsid w:val="00D87D03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A8A"/>
    <w:rsid w:val="00D91B6C"/>
    <w:rsid w:val="00D920E9"/>
    <w:rsid w:val="00D921BF"/>
    <w:rsid w:val="00D92460"/>
    <w:rsid w:val="00D92494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40E"/>
    <w:rsid w:val="00D93567"/>
    <w:rsid w:val="00D93A0E"/>
    <w:rsid w:val="00D93AFF"/>
    <w:rsid w:val="00D93BCE"/>
    <w:rsid w:val="00D93D3C"/>
    <w:rsid w:val="00D9444A"/>
    <w:rsid w:val="00D945B6"/>
    <w:rsid w:val="00D9471E"/>
    <w:rsid w:val="00D94756"/>
    <w:rsid w:val="00D949B0"/>
    <w:rsid w:val="00D949B8"/>
    <w:rsid w:val="00D94B56"/>
    <w:rsid w:val="00D94D50"/>
    <w:rsid w:val="00D94EA1"/>
    <w:rsid w:val="00D95005"/>
    <w:rsid w:val="00D950DE"/>
    <w:rsid w:val="00D95103"/>
    <w:rsid w:val="00D95866"/>
    <w:rsid w:val="00D95AAA"/>
    <w:rsid w:val="00D95AF8"/>
    <w:rsid w:val="00D95BE6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549"/>
    <w:rsid w:val="00D9761D"/>
    <w:rsid w:val="00D97649"/>
    <w:rsid w:val="00D9787D"/>
    <w:rsid w:val="00D97981"/>
    <w:rsid w:val="00D97A69"/>
    <w:rsid w:val="00D97AC3"/>
    <w:rsid w:val="00D97C59"/>
    <w:rsid w:val="00D97E43"/>
    <w:rsid w:val="00DA02E1"/>
    <w:rsid w:val="00DA052E"/>
    <w:rsid w:val="00DA061A"/>
    <w:rsid w:val="00DA0716"/>
    <w:rsid w:val="00DA0AB0"/>
    <w:rsid w:val="00DA0B47"/>
    <w:rsid w:val="00DA0C12"/>
    <w:rsid w:val="00DA0DCF"/>
    <w:rsid w:val="00DA139B"/>
    <w:rsid w:val="00DA14F7"/>
    <w:rsid w:val="00DA16EA"/>
    <w:rsid w:val="00DA17B6"/>
    <w:rsid w:val="00DA1A6D"/>
    <w:rsid w:val="00DA1C44"/>
    <w:rsid w:val="00DA1D0F"/>
    <w:rsid w:val="00DA1D42"/>
    <w:rsid w:val="00DA1DBE"/>
    <w:rsid w:val="00DA1FCC"/>
    <w:rsid w:val="00DA2091"/>
    <w:rsid w:val="00DA214E"/>
    <w:rsid w:val="00DA239E"/>
    <w:rsid w:val="00DA25B2"/>
    <w:rsid w:val="00DA266A"/>
    <w:rsid w:val="00DA2957"/>
    <w:rsid w:val="00DA29E8"/>
    <w:rsid w:val="00DA2ACD"/>
    <w:rsid w:val="00DA2D04"/>
    <w:rsid w:val="00DA2D50"/>
    <w:rsid w:val="00DA2E9E"/>
    <w:rsid w:val="00DA2EBF"/>
    <w:rsid w:val="00DA31F3"/>
    <w:rsid w:val="00DA33B5"/>
    <w:rsid w:val="00DA340E"/>
    <w:rsid w:val="00DA342C"/>
    <w:rsid w:val="00DA352B"/>
    <w:rsid w:val="00DA372C"/>
    <w:rsid w:val="00DA379B"/>
    <w:rsid w:val="00DA3A12"/>
    <w:rsid w:val="00DA408A"/>
    <w:rsid w:val="00DA43E0"/>
    <w:rsid w:val="00DA4482"/>
    <w:rsid w:val="00DA44FD"/>
    <w:rsid w:val="00DA47B4"/>
    <w:rsid w:val="00DA4C2A"/>
    <w:rsid w:val="00DA4D1B"/>
    <w:rsid w:val="00DA4F27"/>
    <w:rsid w:val="00DA4F4B"/>
    <w:rsid w:val="00DA4FB2"/>
    <w:rsid w:val="00DA5078"/>
    <w:rsid w:val="00DA50C7"/>
    <w:rsid w:val="00DA5931"/>
    <w:rsid w:val="00DA5C48"/>
    <w:rsid w:val="00DA5F2D"/>
    <w:rsid w:val="00DA6278"/>
    <w:rsid w:val="00DA62F7"/>
    <w:rsid w:val="00DA63DC"/>
    <w:rsid w:val="00DA6903"/>
    <w:rsid w:val="00DA697D"/>
    <w:rsid w:val="00DA6A25"/>
    <w:rsid w:val="00DA6C1E"/>
    <w:rsid w:val="00DA6C3D"/>
    <w:rsid w:val="00DA6D78"/>
    <w:rsid w:val="00DA6E28"/>
    <w:rsid w:val="00DA7211"/>
    <w:rsid w:val="00DA74A2"/>
    <w:rsid w:val="00DA76C4"/>
    <w:rsid w:val="00DA76DF"/>
    <w:rsid w:val="00DA7776"/>
    <w:rsid w:val="00DA781C"/>
    <w:rsid w:val="00DA796F"/>
    <w:rsid w:val="00DA7A72"/>
    <w:rsid w:val="00DA7C0E"/>
    <w:rsid w:val="00DB0400"/>
    <w:rsid w:val="00DB07A7"/>
    <w:rsid w:val="00DB08E9"/>
    <w:rsid w:val="00DB0A1F"/>
    <w:rsid w:val="00DB0AA5"/>
    <w:rsid w:val="00DB0ABE"/>
    <w:rsid w:val="00DB0B88"/>
    <w:rsid w:val="00DB0C4A"/>
    <w:rsid w:val="00DB0D2D"/>
    <w:rsid w:val="00DB0E9F"/>
    <w:rsid w:val="00DB0FAD"/>
    <w:rsid w:val="00DB1195"/>
    <w:rsid w:val="00DB1378"/>
    <w:rsid w:val="00DB13E7"/>
    <w:rsid w:val="00DB158F"/>
    <w:rsid w:val="00DB15D1"/>
    <w:rsid w:val="00DB170E"/>
    <w:rsid w:val="00DB19E8"/>
    <w:rsid w:val="00DB1F56"/>
    <w:rsid w:val="00DB202E"/>
    <w:rsid w:val="00DB2137"/>
    <w:rsid w:val="00DB215F"/>
    <w:rsid w:val="00DB23E6"/>
    <w:rsid w:val="00DB242D"/>
    <w:rsid w:val="00DB24FD"/>
    <w:rsid w:val="00DB26B0"/>
    <w:rsid w:val="00DB28F4"/>
    <w:rsid w:val="00DB2C38"/>
    <w:rsid w:val="00DB3901"/>
    <w:rsid w:val="00DB3916"/>
    <w:rsid w:val="00DB3973"/>
    <w:rsid w:val="00DB3C0C"/>
    <w:rsid w:val="00DB3F39"/>
    <w:rsid w:val="00DB462E"/>
    <w:rsid w:val="00DB4673"/>
    <w:rsid w:val="00DB487C"/>
    <w:rsid w:val="00DB49DA"/>
    <w:rsid w:val="00DB4B16"/>
    <w:rsid w:val="00DB4F1E"/>
    <w:rsid w:val="00DB4F83"/>
    <w:rsid w:val="00DB5793"/>
    <w:rsid w:val="00DB5A1E"/>
    <w:rsid w:val="00DB5F67"/>
    <w:rsid w:val="00DB60F6"/>
    <w:rsid w:val="00DB6335"/>
    <w:rsid w:val="00DB6392"/>
    <w:rsid w:val="00DB63CE"/>
    <w:rsid w:val="00DB65B9"/>
    <w:rsid w:val="00DB67D3"/>
    <w:rsid w:val="00DB69C9"/>
    <w:rsid w:val="00DB6B2A"/>
    <w:rsid w:val="00DB7005"/>
    <w:rsid w:val="00DB7165"/>
    <w:rsid w:val="00DB71A4"/>
    <w:rsid w:val="00DB71DC"/>
    <w:rsid w:val="00DB7429"/>
    <w:rsid w:val="00DB7661"/>
    <w:rsid w:val="00DB766B"/>
    <w:rsid w:val="00DB77DC"/>
    <w:rsid w:val="00DB7881"/>
    <w:rsid w:val="00DB7B18"/>
    <w:rsid w:val="00DB7C79"/>
    <w:rsid w:val="00DB7D33"/>
    <w:rsid w:val="00DB7D5D"/>
    <w:rsid w:val="00DC02AF"/>
    <w:rsid w:val="00DC037C"/>
    <w:rsid w:val="00DC05FF"/>
    <w:rsid w:val="00DC0667"/>
    <w:rsid w:val="00DC08F3"/>
    <w:rsid w:val="00DC0988"/>
    <w:rsid w:val="00DC09D1"/>
    <w:rsid w:val="00DC0A75"/>
    <w:rsid w:val="00DC0BE4"/>
    <w:rsid w:val="00DC0C94"/>
    <w:rsid w:val="00DC0D0F"/>
    <w:rsid w:val="00DC1041"/>
    <w:rsid w:val="00DC1287"/>
    <w:rsid w:val="00DC12FF"/>
    <w:rsid w:val="00DC1939"/>
    <w:rsid w:val="00DC1A52"/>
    <w:rsid w:val="00DC1BB8"/>
    <w:rsid w:val="00DC20E3"/>
    <w:rsid w:val="00DC2478"/>
    <w:rsid w:val="00DC2511"/>
    <w:rsid w:val="00DC270A"/>
    <w:rsid w:val="00DC2788"/>
    <w:rsid w:val="00DC2AD8"/>
    <w:rsid w:val="00DC2BEB"/>
    <w:rsid w:val="00DC2DA9"/>
    <w:rsid w:val="00DC2DD4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5E"/>
    <w:rsid w:val="00DC46AC"/>
    <w:rsid w:val="00DC46CA"/>
    <w:rsid w:val="00DC4822"/>
    <w:rsid w:val="00DC4918"/>
    <w:rsid w:val="00DC4960"/>
    <w:rsid w:val="00DC4C44"/>
    <w:rsid w:val="00DC4D48"/>
    <w:rsid w:val="00DC4E32"/>
    <w:rsid w:val="00DC4FB2"/>
    <w:rsid w:val="00DC4FDF"/>
    <w:rsid w:val="00DC5693"/>
    <w:rsid w:val="00DC570F"/>
    <w:rsid w:val="00DC5E0E"/>
    <w:rsid w:val="00DC5E6A"/>
    <w:rsid w:val="00DC5E8E"/>
    <w:rsid w:val="00DC61A1"/>
    <w:rsid w:val="00DC66B2"/>
    <w:rsid w:val="00DC688A"/>
    <w:rsid w:val="00DC6967"/>
    <w:rsid w:val="00DC6A3C"/>
    <w:rsid w:val="00DC6CC9"/>
    <w:rsid w:val="00DC6F6B"/>
    <w:rsid w:val="00DC7011"/>
    <w:rsid w:val="00DC7131"/>
    <w:rsid w:val="00DC7196"/>
    <w:rsid w:val="00DC7802"/>
    <w:rsid w:val="00DC78C9"/>
    <w:rsid w:val="00DC7B27"/>
    <w:rsid w:val="00DC7CF0"/>
    <w:rsid w:val="00DC7E07"/>
    <w:rsid w:val="00DD003C"/>
    <w:rsid w:val="00DD0375"/>
    <w:rsid w:val="00DD06A9"/>
    <w:rsid w:val="00DD06D0"/>
    <w:rsid w:val="00DD08E3"/>
    <w:rsid w:val="00DD0BDA"/>
    <w:rsid w:val="00DD0D63"/>
    <w:rsid w:val="00DD0D78"/>
    <w:rsid w:val="00DD0EAA"/>
    <w:rsid w:val="00DD12C1"/>
    <w:rsid w:val="00DD13A1"/>
    <w:rsid w:val="00DD1488"/>
    <w:rsid w:val="00DD1562"/>
    <w:rsid w:val="00DD1787"/>
    <w:rsid w:val="00DD2257"/>
    <w:rsid w:val="00DD229F"/>
    <w:rsid w:val="00DD29F7"/>
    <w:rsid w:val="00DD2A3F"/>
    <w:rsid w:val="00DD2B28"/>
    <w:rsid w:val="00DD2B8E"/>
    <w:rsid w:val="00DD2C19"/>
    <w:rsid w:val="00DD2CCF"/>
    <w:rsid w:val="00DD2D9A"/>
    <w:rsid w:val="00DD2FD7"/>
    <w:rsid w:val="00DD307B"/>
    <w:rsid w:val="00DD37D2"/>
    <w:rsid w:val="00DD37D5"/>
    <w:rsid w:val="00DD3BE3"/>
    <w:rsid w:val="00DD3EB8"/>
    <w:rsid w:val="00DD3EC4"/>
    <w:rsid w:val="00DD409A"/>
    <w:rsid w:val="00DD40D1"/>
    <w:rsid w:val="00DD4210"/>
    <w:rsid w:val="00DD4686"/>
    <w:rsid w:val="00DD4A7E"/>
    <w:rsid w:val="00DD4C53"/>
    <w:rsid w:val="00DD4D79"/>
    <w:rsid w:val="00DD4E20"/>
    <w:rsid w:val="00DD4EC2"/>
    <w:rsid w:val="00DD5408"/>
    <w:rsid w:val="00DD5591"/>
    <w:rsid w:val="00DD5597"/>
    <w:rsid w:val="00DD56FB"/>
    <w:rsid w:val="00DD57D6"/>
    <w:rsid w:val="00DD5976"/>
    <w:rsid w:val="00DD5989"/>
    <w:rsid w:val="00DD5CE1"/>
    <w:rsid w:val="00DD5CEC"/>
    <w:rsid w:val="00DD5D65"/>
    <w:rsid w:val="00DD6167"/>
    <w:rsid w:val="00DD6358"/>
    <w:rsid w:val="00DD6491"/>
    <w:rsid w:val="00DD6706"/>
    <w:rsid w:val="00DD6749"/>
    <w:rsid w:val="00DD68EC"/>
    <w:rsid w:val="00DD6A4D"/>
    <w:rsid w:val="00DD6E24"/>
    <w:rsid w:val="00DD6EC3"/>
    <w:rsid w:val="00DD6F72"/>
    <w:rsid w:val="00DD6FEC"/>
    <w:rsid w:val="00DD7078"/>
    <w:rsid w:val="00DD72A1"/>
    <w:rsid w:val="00DD737B"/>
    <w:rsid w:val="00DD73A4"/>
    <w:rsid w:val="00DD7443"/>
    <w:rsid w:val="00DD7EA5"/>
    <w:rsid w:val="00DE01B7"/>
    <w:rsid w:val="00DE0358"/>
    <w:rsid w:val="00DE0372"/>
    <w:rsid w:val="00DE057D"/>
    <w:rsid w:val="00DE05B3"/>
    <w:rsid w:val="00DE06F8"/>
    <w:rsid w:val="00DE07C7"/>
    <w:rsid w:val="00DE0BF1"/>
    <w:rsid w:val="00DE0D87"/>
    <w:rsid w:val="00DE0E76"/>
    <w:rsid w:val="00DE1228"/>
    <w:rsid w:val="00DE140B"/>
    <w:rsid w:val="00DE150D"/>
    <w:rsid w:val="00DE1693"/>
    <w:rsid w:val="00DE1885"/>
    <w:rsid w:val="00DE190A"/>
    <w:rsid w:val="00DE1AB6"/>
    <w:rsid w:val="00DE1B23"/>
    <w:rsid w:val="00DE1ED2"/>
    <w:rsid w:val="00DE1FDE"/>
    <w:rsid w:val="00DE1FF8"/>
    <w:rsid w:val="00DE212A"/>
    <w:rsid w:val="00DE21C2"/>
    <w:rsid w:val="00DE225E"/>
    <w:rsid w:val="00DE2313"/>
    <w:rsid w:val="00DE23F2"/>
    <w:rsid w:val="00DE24B8"/>
    <w:rsid w:val="00DE24BB"/>
    <w:rsid w:val="00DE27CC"/>
    <w:rsid w:val="00DE2C08"/>
    <w:rsid w:val="00DE2C83"/>
    <w:rsid w:val="00DE2DAE"/>
    <w:rsid w:val="00DE2E70"/>
    <w:rsid w:val="00DE3378"/>
    <w:rsid w:val="00DE33B8"/>
    <w:rsid w:val="00DE3515"/>
    <w:rsid w:val="00DE37B9"/>
    <w:rsid w:val="00DE388B"/>
    <w:rsid w:val="00DE38AD"/>
    <w:rsid w:val="00DE3948"/>
    <w:rsid w:val="00DE3C5E"/>
    <w:rsid w:val="00DE3CE4"/>
    <w:rsid w:val="00DE3E53"/>
    <w:rsid w:val="00DE3F55"/>
    <w:rsid w:val="00DE4220"/>
    <w:rsid w:val="00DE4231"/>
    <w:rsid w:val="00DE4463"/>
    <w:rsid w:val="00DE44B5"/>
    <w:rsid w:val="00DE455A"/>
    <w:rsid w:val="00DE46BE"/>
    <w:rsid w:val="00DE472E"/>
    <w:rsid w:val="00DE48AD"/>
    <w:rsid w:val="00DE5244"/>
    <w:rsid w:val="00DE53CB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604"/>
    <w:rsid w:val="00DE785B"/>
    <w:rsid w:val="00DE7C2E"/>
    <w:rsid w:val="00DF003F"/>
    <w:rsid w:val="00DF0254"/>
    <w:rsid w:val="00DF0516"/>
    <w:rsid w:val="00DF0554"/>
    <w:rsid w:val="00DF061A"/>
    <w:rsid w:val="00DF0882"/>
    <w:rsid w:val="00DF0936"/>
    <w:rsid w:val="00DF0ADA"/>
    <w:rsid w:val="00DF0BCA"/>
    <w:rsid w:val="00DF16D7"/>
    <w:rsid w:val="00DF1732"/>
    <w:rsid w:val="00DF19C4"/>
    <w:rsid w:val="00DF19EB"/>
    <w:rsid w:val="00DF1B00"/>
    <w:rsid w:val="00DF1CBE"/>
    <w:rsid w:val="00DF1D34"/>
    <w:rsid w:val="00DF1E13"/>
    <w:rsid w:val="00DF1E90"/>
    <w:rsid w:val="00DF1EB3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1E8"/>
    <w:rsid w:val="00DF4261"/>
    <w:rsid w:val="00DF45C1"/>
    <w:rsid w:val="00DF480D"/>
    <w:rsid w:val="00DF4B8F"/>
    <w:rsid w:val="00DF4C9B"/>
    <w:rsid w:val="00DF4E30"/>
    <w:rsid w:val="00DF4E48"/>
    <w:rsid w:val="00DF51E9"/>
    <w:rsid w:val="00DF534C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357"/>
    <w:rsid w:val="00DF6404"/>
    <w:rsid w:val="00DF644F"/>
    <w:rsid w:val="00DF6A56"/>
    <w:rsid w:val="00DF6C40"/>
    <w:rsid w:val="00DF6CD2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55"/>
    <w:rsid w:val="00E00470"/>
    <w:rsid w:val="00E004DC"/>
    <w:rsid w:val="00E0050E"/>
    <w:rsid w:val="00E007B2"/>
    <w:rsid w:val="00E00817"/>
    <w:rsid w:val="00E0097F"/>
    <w:rsid w:val="00E00AE4"/>
    <w:rsid w:val="00E00EBD"/>
    <w:rsid w:val="00E0105E"/>
    <w:rsid w:val="00E01179"/>
    <w:rsid w:val="00E014B3"/>
    <w:rsid w:val="00E01543"/>
    <w:rsid w:val="00E018AB"/>
    <w:rsid w:val="00E018D8"/>
    <w:rsid w:val="00E018EC"/>
    <w:rsid w:val="00E01903"/>
    <w:rsid w:val="00E01E25"/>
    <w:rsid w:val="00E01E74"/>
    <w:rsid w:val="00E0201E"/>
    <w:rsid w:val="00E021C3"/>
    <w:rsid w:val="00E02368"/>
    <w:rsid w:val="00E02498"/>
    <w:rsid w:val="00E024E8"/>
    <w:rsid w:val="00E025C1"/>
    <w:rsid w:val="00E02617"/>
    <w:rsid w:val="00E02736"/>
    <w:rsid w:val="00E027D8"/>
    <w:rsid w:val="00E028A3"/>
    <w:rsid w:val="00E02A06"/>
    <w:rsid w:val="00E02A5E"/>
    <w:rsid w:val="00E02E53"/>
    <w:rsid w:val="00E02E7F"/>
    <w:rsid w:val="00E02F08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3F5D"/>
    <w:rsid w:val="00E040CE"/>
    <w:rsid w:val="00E045FE"/>
    <w:rsid w:val="00E0473E"/>
    <w:rsid w:val="00E04916"/>
    <w:rsid w:val="00E04E3D"/>
    <w:rsid w:val="00E04E44"/>
    <w:rsid w:val="00E0501C"/>
    <w:rsid w:val="00E051F1"/>
    <w:rsid w:val="00E052A3"/>
    <w:rsid w:val="00E0556D"/>
    <w:rsid w:val="00E055A8"/>
    <w:rsid w:val="00E05634"/>
    <w:rsid w:val="00E057C1"/>
    <w:rsid w:val="00E057C2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27"/>
    <w:rsid w:val="00E06740"/>
    <w:rsid w:val="00E069CF"/>
    <w:rsid w:val="00E06BD1"/>
    <w:rsid w:val="00E06C2A"/>
    <w:rsid w:val="00E06C6B"/>
    <w:rsid w:val="00E06E29"/>
    <w:rsid w:val="00E06F22"/>
    <w:rsid w:val="00E07011"/>
    <w:rsid w:val="00E0709F"/>
    <w:rsid w:val="00E075A6"/>
    <w:rsid w:val="00E078C7"/>
    <w:rsid w:val="00E078E8"/>
    <w:rsid w:val="00E07AAF"/>
    <w:rsid w:val="00E07CA8"/>
    <w:rsid w:val="00E1001B"/>
    <w:rsid w:val="00E100A6"/>
    <w:rsid w:val="00E10115"/>
    <w:rsid w:val="00E103B8"/>
    <w:rsid w:val="00E10502"/>
    <w:rsid w:val="00E10574"/>
    <w:rsid w:val="00E108E5"/>
    <w:rsid w:val="00E109EE"/>
    <w:rsid w:val="00E10C1B"/>
    <w:rsid w:val="00E10D38"/>
    <w:rsid w:val="00E10D7B"/>
    <w:rsid w:val="00E113F7"/>
    <w:rsid w:val="00E116F4"/>
    <w:rsid w:val="00E117F3"/>
    <w:rsid w:val="00E1185E"/>
    <w:rsid w:val="00E11A87"/>
    <w:rsid w:val="00E11C30"/>
    <w:rsid w:val="00E11D55"/>
    <w:rsid w:val="00E12275"/>
    <w:rsid w:val="00E1242C"/>
    <w:rsid w:val="00E125FA"/>
    <w:rsid w:val="00E127B1"/>
    <w:rsid w:val="00E128E2"/>
    <w:rsid w:val="00E12AA1"/>
    <w:rsid w:val="00E12B2F"/>
    <w:rsid w:val="00E12BC6"/>
    <w:rsid w:val="00E12FD2"/>
    <w:rsid w:val="00E1310C"/>
    <w:rsid w:val="00E13181"/>
    <w:rsid w:val="00E1361C"/>
    <w:rsid w:val="00E136AB"/>
    <w:rsid w:val="00E13AC7"/>
    <w:rsid w:val="00E13D18"/>
    <w:rsid w:val="00E13E2E"/>
    <w:rsid w:val="00E14178"/>
    <w:rsid w:val="00E143CB"/>
    <w:rsid w:val="00E14790"/>
    <w:rsid w:val="00E14ABA"/>
    <w:rsid w:val="00E14C98"/>
    <w:rsid w:val="00E14D63"/>
    <w:rsid w:val="00E14E4B"/>
    <w:rsid w:val="00E1536A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449"/>
    <w:rsid w:val="00E164AF"/>
    <w:rsid w:val="00E16538"/>
    <w:rsid w:val="00E1658C"/>
    <w:rsid w:val="00E167E9"/>
    <w:rsid w:val="00E16825"/>
    <w:rsid w:val="00E169F7"/>
    <w:rsid w:val="00E16ABF"/>
    <w:rsid w:val="00E16B8F"/>
    <w:rsid w:val="00E16E19"/>
    <w:rsid w:val="00E16E84"/>
    <w:rsid w:val="00E16F76"/>
    <w:rsid w:val="00E17254"/>
    <w:rsid w:val="00E1733D"/>
    <w:rsid w:val="00E17358"/>
    <w:rsid w:val="00E17430"/>
    <w:rsid w:val="00E174DD"/>
    <w:rsid w:val="00E1757D"/>
    <w:rsid w:val="00E176CC"/>
    <w:rsid w:val="00E179A4"/>
    <w:rsid w:val="00E17A07"/>
    <w:rsid w:val="00E17B38"/>
    <w:rsid w:val="00E204BE"/>
    <w:rsid w:val="00E20505"/>
    <w:rsid w:val="00E206EA"/>
    <w:rsid w:val="00E207AC"/>
    <w:rsid w:val="00E2097F"/>
    <w:rsid w:val="00E209B6"/>
    <w:rsid w:val="00E20C2D"/>
    <w:rsid w:val="00E20DF4"/>
    <w:rsid w:val="00E20E55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AA9"/>
    <w:rsid w:val="00E21AD7"/>
    <w:rsid w:val="00E21D66"/>
    <w:rsid w:val="00E21F33"/>
    <w:rsid w:val="00E221C3"/>
    <w:rsid w:val="00E2237D"/>
    <w:rsid w:val="00E225B6"/>
    <w:rsid w:val="00E225EB"/>
    <w:rsid w:val="00E22885"/>
    <w:rsid w:val="00E228A1"/>
    <w:rsid w:val="00E2366C"/>
    <w:rsid w:val="00E236D6"/>
    <w:rsid w:val="00E23817"/>
    <w:rsid w:val="00E23936"/>
    <w:rsid w:val="00E23984"/>
    <w:rsid w:val="00E23AD1"/>
    <w:rsid w:val="00E23B63"/>
    <w:rsid w:val="00E23D84"/>
    <w:rsid w:val="00E23DCE"/>
    <w:rsid w:val="00E23E4D"/>
    <w:rsid w:val="00E241CA"/>
    <w:rsid w:val="00E242E3"/>
    <w:rsid w:val="00E243B0"/>
    <w:rsid w:val="00E243BF"/>
    <w:rsid w:val="00E24508"/>
    <w:rsid w:val="00E24BEF"/>
    <w:rsid w:val="00E24DBE"/>
    <w:rsid w:val="00E24E0D"/>
    <w:rsid w:val="00E24E2C"/>
    <w:rsid w:val="00E24F66"/>
    <w:rsid w:val="00E24F7A"/>
    <w:rsid w:val="00E25264"/>
    <w:rsid w:val="00E255B6"/>
    <w:rsid w:val="00E259F6"/>
    <w:rsid w:val="00E26021"/>
    <w:rsid w:val="00E262AB"/>
    <w:rsid w:val="00E26332"/>
    <w:rsid w:val="00E263D9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573"/>
    <w:rsid w:val="00E2787A"/>
    <w:rsid w:val="00E27A34"/>
    <w:rsid w:val="00E27CBF"/>
    <w:rsid w:val="00E27CFD"/>
    <w:rsid w:val="00E27EA6"/>
    <w:rsid w:val="00E30623"/>
    <w:rsid w:val="00E30734"/>
    <w:rsid w:val="00E30831"/>
    <w:rsid w:val="00E3097D"/>
    <w:rsid w:val="00E30AD1"/>
    <w:rsid w:val="00E30B5F"/>
    <w:rsid w:val="00E30BCF"/>
    <w:rsid w:val="00E30C78"/>
    <w:rsid w:val="00E30D08"/>
    <w:rsid w:val="00E30F4D"/>
    <w:rsid w:val="00E3113A"/>
    <w:rsid w:val="00E31457"/>
    <w:rsid w:val="00E315B4"/>
    <w:rsid w:val="00E3167E"/>
    <w:rsid w:val="00E31880"/>
    <w:rsid w:val="00E31B09"/>
    <w:rsid w:val="00E31B4E"/>
    <w:rsid w:val="00E32064"/>
    <w:rsid w:val="00E3230A"/>
    <w:rsid w:val="00E32318"/>
    <w:rsid w:val="00E324C3"/>
    <w:rsid w:val="00E3255D"/>
    <w:rsid w:val="00E3265B"/>
    <w:rsid w:val="00E3266F"/>
    <w:rsid w:val="00E32718"/>
    <w:rsid w:val="00E328E2"/>
    <w:rsid w:val="00E32B1C"/>
    <w:rsid w:val="00E32D95"/>
    <w:rsid w:val="00E33099"/>
    <w:rsid w:val="00E331AA"/>
    <w:rsid w:val="00E332D8"/>
    <w:rsid w:val="00E33337"/>
    <w:rsid w:val="00E333F9"/>
    <w:rsid w:val="00E33785"/>
    <w:rsid w:val="00E33899"/>
    <w:rsid w:val="00E33A0F"/>
    <w:rsid w:val="00E33F25"/>
    <w:rsid w:val="00E33FD7"/>
    <w:rsid w:val="00E341A0"/>
    <w:rsid w:val="00E341D2"/>
    <w:rsid w:val="00E343BF"/>
    <w:rsid w:val="00E346F2"/>
    <w:rsid w:val="00E34E2E"/>
    <w:rsid w:val="00E34EBE"/>
    <w:rsid w:val="00E34EC9"/>
    <w:rsid w:val="00E34F3A"/>
    <w:rsid w:val="00E3534A"/>
    <w:rsid w:val="00E3536F"/>
    <w:rsid w:val="00E3579E"/>
    <w:rsid w:val="00E359FD"/>
    <w:rsid w:val="00E35C8B"/>
    <w:rsid w:val="00E35DEA"/>
    <w:rsid w:val="00E35FA8"/>
    <w:rsid w:val="00E364F0"/>
    <w:rsid w:val="00E3659C"/>
    <w:rsid w:val="00E369B8"/>
    <w:rsid w:val="00E369D6"/>
    <w:rsid w:val="00E36C67"/>
    <w:rsid w:val="00E36D95"/>
    <w:rsid w:val="00E36FEB"/>
    <w:rsid w:val="00E3713D"/>
    <w:rsid w:val="00E37193"/>
    <w:rsid w:val="00E372D9"/>
    <w:rsid w:val="00E373C9"/>
    <w:rsid w:val="00E37585"/>
    <w:rsid w:val="00E37653"/>
    <w:rsid w:val="00E3778A"/>
    <w:rsid w:val="00E37A35"/>
    <w:rsid w:val="00E37C96"/>
    <w:rsid w:val="00E37F4E"/>
    <w:rsid w:val="00E40168"/>
    <w:rsid w:val="00E401CE"/>
    <w:rsid w:val="00E4044C"/>
    <w:rsid w:val="00E40492"/>
    <w:rsid w:val="00E407D8"/>
    <w:rsid w:val="00E40812"/>
    <w:rsid w:val="00E40837"/>
    <w:rsid w:val="00E4088C"/>
    <w:rsid w:val="00E40A9E"/>
    <w:rsid w:val="00E40C14"/>
    <w:rsid w:val="00E40C26"/>
    <w:rsid w:val="00E40D84"/>
    <w:rsid w:val="00E41030"/>
    <w:rsid w:val="00E416CC"/>
    <w:rsid w:val="00E416F8"/>
    <w:rsid w:val="00E41938"/>
    <w:rsid w:val="00E4194B"/>
    <w:rsid w:val="00E41B7E"/>
    <w:rsid w:val="00E41B82"/>
    <w:rsid w:val="00E41B95"/>
    <w:rsid w:val="00E41C93"/>
    <w:rsid w:val="00E41D65"/>
    <w:rsid w:val="00E41D86"/>
    <w:rsid w:val="00E41E6A"/>
    <w:rsid w:val="00E42070"/>
    <w:rsid w:val="00E42125"/>
    <w:rsid w:val="00E42355"/>
    <w:rsid w:val="00E42431"/>
    <w:rsid w:val="00E42543"/>
    <w:rsid w:val="00E42E64"/>
    <w:rsid w:val="00E42E7D"/>
    <w:rsid w:val="00E42F6A"/>
    <w:rsid w:val="00E43143"/>
    <w:rsid w:val="00E431C0"/>
    <w:rsid w:val="00E433C6"/>
    <w:rsid w:val="00E434C7"/>
    <w:rsid w:val="00E434D4"/>
    <w:rsid w:val="00E436C0"/>
    <w:rsid w:val="00E4395B"/>
    <w:rsid w:val="00E43A07"/>
    <w:rsid w:val="00E43C9F"/>
    <w:rsid w:val="00E43D04"/>
    <w:rsid w:val="00E4409A"/>
    <w:rsid w:val="00E44248"/>
    <w:rsid w:val="00E4453C"/>
    <w:rsid w:val="00E44A1A"/>
    <w:rsid w:val="00E44AC1"/>
    <w:rsid w:val="00E44AD9"/>
    <w:rsid w:val="00E4512C"/>
    <w:rsid w:val="00E451D8"/>
    <w:rsid w:val="00E45215"/>
    <w:rsid w:val="00E45444"/>
    <w:rsid w:val="00E455C4"/>
    <w:rsid w:val="00E45A50"/>
    <w:rsid w:val="00E45D6B"/>
    <w:rsid w:val="00E45D81"/>
    <w:rsid w:val="00E45DF6"/>
    <w:rsid w:val="00E45EEF"/>
    <w:rsid w:val="00E461DF"/>
    <w:rsid w:val="00E461EB"/>
    <w:rsid w:val="00E46252"/>
    <w:rsid w:val="00E46368"/>
    <w:rsid w:val="00E4655F"/>
    <w:rsid w:val="00E46573"/>
    <w:rsid w:val="00E46747"/>
    <w:rsid w:val="00E46824"/>
    <w:rsid w:val="00E46970"/>
    <w:rsid w:val="00E4697D"/>
    <w:rsid w:val="00E46C98"/>
    <w:rsid w:val="00E46EC6"/>
    <w:rsid w:val="00E46EED"/>
    <w:rsid w:val="00E46F50"/>
    <w:rsid w:val="00E472C8"/>
    <w:rsid w:val="00E47457"/>
    <w:rsid w:val="00E47673"/>
    <w:rsid w:val="00E4767B"/>
    <w:rsid w:val="00E4796D"/>
    <w:rsid w:val="00E47A84"/>
    <w:rsid w:val="00E47ABF"/>
    <w:rsid w:val="00E47BF3"/>
    <w:rsid w:val="00E47D91"/>
    <w:rsid w:val="00E47E6E"/>
    <w:rsid w:val="00E501B7"/>
    <w:rsid w:val="00E50809"/>
    <w:rsid w:val="00E509DF"/>
    <w:rsid w:val="00E50BC3"/>
    <w:rsid w:val="00E50BE9"/>
    <w:rsid w:val="00E50F01"/>
    <w:rsid w:val="00E5120D"/>
    <w:rsid w:val="00E51282"/>
    <w:rsid w:val="00E51311"/>
    <w:rsid w:val="00E51493"/>
    <w:rsid w:val="00E5159F"/>
    <w:rsid w:val="00E51729"/>
    <w:rsid w:val="00E51784"/>
    <w:rsid w:val="00E517B9"/>
    <w:rsid w:val="00E51865"/>
    <w:rsid w:val="00E518C8"/>
    <w:rsid w:val="00E51CBB"/>
    <w:rsid w:val="00E51E45"/>
    <w:rsid w:val="00E5233E"/>
    <w:rsid w:val="00E52344"/>
    <w:rsid w:val="00E5244A"/>
    <w:rsid w:val="00E526D1"/>
    <w:rsid w:val="00E5281B"/>
    <w:rsid w:val="00E5289C"/>
    <w:rsid w:val="00E528E2"/>
    <w:rsid w:val="00E52916"/>
    <w:rsid w:val="00E529DF"/>
    <w:rsid w:val="00E52A66"/>
    <w:rsid w:val="00E52ABF"/>
    <w:rsid w:val="00E52B10"/>
    <w:rsid w:val="00E52BA6"/>
    <w:rsid w:val="00E52C82"/>
    <w:rsid w:val="00E530E6"/>
    <w:rsid w:val="00E53387"/>
    <w:rsid w:val="00E5346C"/>
    <w:rsid w:val="00E53BAD"/>
    <w:rsid w:val="00E53D04"/>
    <w:rsid w:val="00E5413F"/>
    <w:rsid w:val="00E54657"/>
    <w:rsid w:val="00E54711"/>
    <w:rsid w:val="00E54AB8"/>
    <w:rsid w:val="00E54AE4"/>
    <w:rsid w:val="00E54BCC"/>
    <w:rsid w:val="00E54CF3"/>
    <w:rsid w:val="00E54D05"/>
    <w:rsid w:val="00E54D2E"/>
    <w:rsid w:val="00E552F7"/>
    <w:rsid w:val="00E55D51"/>
    <w:rsid w:val="00E55DEA"/>
    <w:rsid w:val="00E55FEC"/>
    <w:rsid w:val="00E56132"/>
    <w:rsid w:val="00E56240"/>
    <w:rsid w:val="00E56383"/>
    <w:rsid w:val="00E5652C"/>
    <w:rsid w:val="00E56594"/>
    <w:rsid w:val="00E5660A"/>
    <w:rsid w:val="00E567D4"/>
    <w:rsid w:val="00E567FF"/>
    <w:rsid w:val="00E5687D"/>
    <w:rsid w:val="00E569D8"/>
    <w:rsid w:val="00E56CB2"/>
    <w:rsid w:val="00E56DD3"/>
    <w:rsid w:val="00E570CF"/>
    <w:rsid w:val="00E57134"/>
    <w:rsid w:val="00E5720C"/>
    <w:rsid w:val="00E57552"/>
    <w:rsid w:val="00E575C5"/>
    <w:rsid w:val="00E575E2"/>
    <w:rsid w:val="00E57673"/>
    <w:rsid w:val="00E57727"/>
    <w:rsid w:val="00E57BA3"/>
    <w:rsid w:val="00E57D0E"/>
    <w:rsid w:val="00E57D51"/>
    <w:rsid w:val="00E602D1"/>
    <w:rsid w:val="00E60528"/>
    <w:rsid w:val="00E60572"/>
    <w:rsid w:val="00E60CF1"/>
    <w:rsid w:val="00E61206"/>
    <w:rsid w:val="00E6126F"/>
    <w:rsid w:val="00E6163A"/>
    <w:rsid w:val="00E61843"/>
    <w:rsid w:val="00E61AA4"/>
    <w:rsid w:val="00E61BA5"/>
    <w:rsid w:val="00E61BD8"/>
    <w:rsid w:val="00E61DA9"/>
    <w:rsid w:val="00E620EE"/>
    <w:rsid w:val="00E62107"/>
    <w:rsid w:val="00E625A0"/>
    <w:rsid w:val="00E62726"/>
    <w:rsid w:val="00E62727"/>
    <w:rsid w:val="00E62768"/>
    <w:rsid w:val="00E62843"/>
    <w:rsid w:val="00E629C4"/>
    <w:rsid w:val="00E62C86"/>
    <w:rsid w:val="00E62F0D"/>
    <w:rsid w:val="00E62F71"/>
    <w:rsid w:val="00E62FCA"/>
    <w:rsid w:val="00E633CA"/>
    <w:rsid w:val="00E63580"/>
    <w:rsid w:val="00E63962"/>
    <w:rsid w:val="00E639B3"/>
    <w:rsid w:val="00E63B5F"/>
    <w:rsid w:val="00E64310"/>
    <w:rsid w:val="00E64409"/>
    <w:rsid w:val="00E64444"/>
    <w:rsid w:val="00E644AE"/>
    <w:rsid w:val="00E644BA"/>
    <w:rsid w:val="00E64706"/>
    <w:rsid w:val="00E647A6"/>
    <w:rsid w:val="00E64C22"/>
    <w:rsid w:val="00E64E9A"/>
    <w:rsid w:val="00E64F1C"/>
    <w:rsid w:val="00E65063"/>
    <w:rsid w:val="00E650B6"/>
    <w:rsid w:val="00E650F1"/>
    <w:rsid w:val="00E6539E"/>
    <w:rsid w:val="00E65588"/>
    <w:rsid w:val="00E655D2"/>
    <w:rsid w:val="00E65683"/>
    <w:rsid w:val="00E6579D"/>
    <w:rsid w:val="00E65D67"/>
    <w:rsid w:val="00E66112"/>
    <w:rsid w:val="00E66153"/>
    <w:rsid w:val="00E66281"/>
    <w:rsid w:val="00E66607"/>
    <w:rsid w:val="00E6674D"/>
    <w:rsid w:val="00E66A7E"/>
    <w:rsid w:val="00E66AF0"/>
    <w:rsid w:val="00E66EE8"/>
    <w:rsid w:val="00E67679"/>
    <w:rsid w:val="00E6775D"/>
    <w:rsid w:val="00E67874"/>
    <w:rsid w:val="00E67A04"/>
    <w:rsid w:val="00E67A63"/>
    <w:rsid w:val="00E67B3B"/>
    <w:rsid w:val="00E67B7A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0FB6"/>
    <w:rsid w:val="00E71135"/>
    <w:rsid w:val="00E7119E"/>
    <w:rsid w:val="00E712FA"/>
    <w:rsid w:val="00E716A6"/>
    <w:rsid w:val="00E716E3"/>
    <w:rsid w:val="00E71B72"/>
    <w:rsid w:val="00E71BDA"/>
    <w:rsid w:val="00E71C6A"/>
    <w:rsid w:val="00E71CAC"/>
    <w:rsid w:val="00E71E41"/>
    <w:rsid w:val="00E71E50"/>
    <w:rsid w:val="00E71EDC"/>
    <w:rsid w:val="00E71F88"/>
    <w:rsid w:val="00E7224D"/>
    <w:rsid w:val="00E725F0"/>
    <w:rsid w:val="00E72662"/>
    <w:rsid w:val="00E727E7"/>
    <w:rsid w:val="00E728A6"/>
    <w:rsid w:val="00E7293B"/>
    <w:rsid w:val="00E72BBD"/>
    <w:rsid w:val="00E72CCD"/>
    <w:rsid w:val="00E72D5B"/>
    <w:rsid w:val="00E72F4A"/>
    <w:rsid w:val="00E73317"/>
    <w:rsid w:val="00E733DE"/>
    <w:rsid w:val="00E736BC"/>
    <w:rsid w:val="00E736DF"/>
    <w:rsid w:val="00E73877"/>
    <w:rsid w:val="00E73885"/>
    <w:rsid w:val="00E73BDE"/>
    <w:rsid w:val="00E73C3C"/>
    <w:rsid w:val="00E73C5A"/>
    <w:rsid w:val="00E73E2A"/>
    <w:rsid w:val="00E73EE2"/>
    <w:rsid w:val="00E73F34"/>
    <w:rsid w:val="00E74192"/>
    <w:rsid w:val="00E74CCC"/>
    <w:rsid w:val="00E7504F"/>
    <w:rsid w:val="00E7511A"/>
    <w:rsid w:val="00E75202"/>
    <w:rsid w:val="00E752A7"/>
    <w:rsid w:val="00E7553B"/>
    <w:rsid w:val="00E756C3"/>
    <w:rsid w:val="00E75860"/>
    <w:rsid w:val="00E75929"/>
    <w:rsid w:val="00E75983"/>
    <w:rsid w:val="00E75AC5"/>
    <w:rsid w:val="00E75B1F"/>
    <w:rsid w:val="00E75C53"/>
    <w:rsid w:val="00E75C82"/>
    <w:rsid w:val="00E764FB"/>
    <w:rsid w:val="00E76654"/>
    <w:rsid w:val="00E76733"/>
    <w:rsid w:val="00E768C9"/>
    <w:rsid w:val="00E76A41"/>
    <w:rsid w:val="00E76EE0"/>
    <w:rsid w:val="00E77080"/>
    <w:rsid w:val="00E7714A"/>
    <w:rsid w:val="00E772D4"/>
    <w:rsid w:val="00E77381"/>
    <w:rsid w:val="00E774A1"/>
    <w:rsid w:val="00E77BDC"/>
    <w:rsid w:val="00E77C17"/>
    <w:rsid w:val="00E77DF7"/>
    <w:rsid w:val="00E77F52"/>
    <w:rsid w:val="00E802C7"/>
    <w:rsid w:val="00E80304"/>
    <w:rsid w:val="00E80554"/>
    <w:rsid w:val="00E80685"/>
    <w:rsid w:val="00E808A1"/>
    <w:rsid w:val="00E80A08"/>
    <w:rsid w:val="00E80B25"/>
    <w:rsid w:val="00E80B70"/>
    <w:rsid w:val="00E80BE9"/>
    <w:rsid w:val="00E80C54"/>
    <w:rsid w:val="00E80CF6"/>
    <w:rsid w:val="00E80DB9"/>
    <w:rsid w:val="00E813FD"/>
    <w:rsid w:val="00E8147C"/>
    <w:rsid w:val="00E815CF"/>
    <w:rsid w:val="00E8161A"/>
    <w:rsid w:val="00E8171A"/>
    <w:rsid w:val="00E8175E"/>
    <w:rsid w:val="00E817F9"/>
    <w:rsid w:val="00E8196B"/>
    <w:rsid w:val="00E81F0F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DA4"/>
    <w:rsid w:val="00E82F28"/>
    <w:rsid w:val="00E8318E"/>
    <w:rsid w:val="00E833E6"/>
    <w:rsid w:val="00E835CF"/>
    <w:rsid w:val="00E835D4"/>
    <w:rsid w:val="00E83611"/>
    <w:rsid w:val="00E8373D"/>
    <w:rsid w:val="00E8374B"/>
    <w:rsid w:val="00E8375B"/>
    <w:rsid w:val="00E837A7"/>
    <w:rsid w:val="00E838BD"/>
    <w:rsid w:val="00E838F8"/>
    <w:rsid w:val="00E83BAF"/>
    <w:rsid w:val="00E83E58"/>
    <w:rsid w:val="00E83EEC"/>
    <w:rsid w:val="00E8401A"/>
    <w:rsid w:val="00E840AC"/>
    <w:rsid w:val="00E8417C"/>
    <w:rsid w:val="00E84420"/>
    <w:rsid w:val="00E844D8"/>
    <w:rsid w:val="00E84528"/>
    <w:rsid w:val="00E8466C"/>
    <w:rsid w:val="00E846D8"/>
    <w:rsid w:val="00E84700"/>
    <w:rsid w:val="00E84871"/>
    <w:rsid w:val="00E84AFE"/>
    <w:rsid w:val="00E84DB3"/>
    <w:rsid w:val="00E84E0B"/>
    <w:rsid w:val="00E84EA9"/>
    <w:rsid w:val="00E851EF"/>
    <w:rsid w:val="00E85256"/>
    <w:rsid w:val="00E8537F"/>
    <w:rsid w:val="00E85514"/>
    <w:rsid w:val="00E855D7"/>
    <w:rsid w:val="00E85853"/>
    <w:rsid w:val="00E85AC3"/>
    <w:rsid w:val="00E85ACC"/>
    <w:rsid w:val="00E85AEC"/>
    <w:rsid w:val="00E85B9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8A3"/>
    <w:rsid w:val="00E878D2"/>
    <w:rsid w:val="00E87FE1"/>
    <w:rsid w:val="00E90079"/>
    <w:rsid w:val="00E9015A"/>
    <w:rsid w:val="00E9016F"/>
    <w:rsid w:val="00E90393"/>
    <w:rsid w:val="00E903D9"/>
    <w:rsid w:val="00E90654"/>
    <w:rsid w:val="00E90993"/>
    <w:rsid w:val="00E909A3"/>
    <w:rsid w:val="00E90BAB"/>
    <w:rsid w:val="00E90D7D"/>
    <w:rsid w:val="00E90DCE"/>
    <w:rsid w:val="00E90E4B"/>
    <w:rsid w:val="00E90F93"/>
    <w:rsid w:val="00E91012"/>
    <w:rsid w:val="00E91050"/>
    <w:rsid w:val="00E91092"/>
    <w:rsid w:val="00E9155C"/>
    <w:rsid w:val="00E91F6B"/>
    <w:rsid w:val="00E92426"/>
    <w:rsid w:val="00E92552"/>
    <w:rsid w:val="00E92722"/>
    <w:rsid w:val="00E9284A"/>
    <w:rsid w:val="00E92A65"/>
    <w:rsid w:val="00E92F1C"/>
    <w:rsid w:val="00E93203"/>
    <w:rsid w:val="00E93379"/>
    <w:rsid w:val="00E933D6"/>
    <w:rsid w:val="00E9344D"/>
    <w:rsid w:val="00E934C8"/>
    <w:rsid w:val="00E936E9"/>
    <w:rsid w:val="00E937D1"/>
    <w:rsid w:val="00E93A47"/>
    <w:rsid w:val="00E94069"/>
    <w:rsid w:val="00E940BE"/>
    <w:rsid w:val="00E943B8"/>
    <w:rsid w:val="00E943CC"/>
    <w:rsid w:val="00E9446F"/>
    <w:rsid w:val="00E947A4"/>
    <w:rsid w:val="00E94A29"/>
    <w:rsid w:val="00E94C67"/>
    <w:rsid w:val="00E94DA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095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472"/>
    <w:rsid w:val="00E975D8"/>
    <w:rsid w:val="00E97644"/>
    <w:rsid w:val="00E97C16"/>
    <w:rsid w:val="00E97D00"/>
    <w:rsid w:val="00E97E6A"/>
    <w:rsid w:val="00E97EA5"/>
    <w:rsid w:val="00EA0027"/>
    <w:rsid w:val="00EA00A6"/>
    <w:rsid w:val="00EA01BA"/>
    <w:rsid w:val="00EA0299"/>
    <w:rsid w:val="00EA02AB"/>
    <w:rsid w:val="00EA034A"/>
    <w:rsid w:val="00EA05FA"/>
    <w:rsid w:val="00EA0611"/>
    <w:rsid w:val="00EA0B51"/>
    <w:rsid w:val="00EA0B9E"/>
    <w:rsid w:val="00EA0CB4"/>
    <w:rsid w:val="00EA0D5D"/>
    <w:rsid w:val="00EA0ED6"/>
    <w:rsid w:val="00EA0F2B"/>
    <w:rsid w:val="00EA13A8"/>
    <w:rsid w:val="00EA156E"/>
    <w:rsid w:val="00EA189B"/>
    <w:rsid w:val="00EA1CE6"/>
    <w:rsid w:val="00EA1D2A"/>
    <w:rsid w:val="00EA1DAA"/>
    <w:rsid w:val="00EA1F7A"/>
    <w:rsid w:val="00EA23C8"/>
    <w:rsid w:val="00EA23F4"/>
    <w:rsid w:val="00EA2746"/>
    <w:rsid w:val="00EA2925"/>
    <w:rsid w:val="00EA2C77"/>
    <w:rsid w:val="00EA2D0B"/>
    <w:rsid w:val="00EA2DB1"/>
    <w:rsid w:val="00EA2DC2"/>
    <w:rsid w:val="00EA2FFE"/>
    <w:rsid w:val="00EA3033"/>
    <w:rsid w:val="00EA327A"/>
    <w:rsid w:val="00EA33E5"/>
    <w:rsid w:val="00EA34EC"/>
    <w:rsid w:val="00EA36AF"/>
    <w:rsid w:val="00EA3BDF"/>
    <w:rsid w:val="00EA3E7B"/>
    <w:rsid w:val="00EA3F37"/>
    <w:rsid w:val="00EA4225"/>
    <w:rsid w:val="00EA422B"/>
    <w:rsid w:val="00EA4411"/>
    <w:rsid w:val="00EA475C"/>
    <w:rsid w:val="00EA49B6"/>
    <w:rsid w:val="00EA4F74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5A"/>
    <w:rsid w:val="00EA5B69"/>
    <w:rsid w:val="00EA5F01"/>
    <w:rsid w:val="00EA5F73"/>
    <w:rsid w:val="00EA6327"/>
    <w:rsid w:val="00EA63A5"/>
    <w:rsid w:val="00EA648D"/>
    <w:rsid w:val="00EA69FF"/>
    <w:rsid w:val="00EA6C49"/>
    <w:rsid w:val="00EA6FA8"/>
    <w:rsid w:val="00EA708E"/>
    <w:rsid w:val="00EA71AF"/>
    <w:rsid w:val="00EA7434"/>
    <w:rsid w:val="00EA7480"/>
    <w:rsid w:val="00EA7A91"/>
    <w:rsid w:val="00EA7BCC"/>
    <w:rsid w:val="00EA7CD4"/>
    <w:rsid w:val="00EB0044"/>
    <w:rsid w:val="00EB02C0"/>
    <w:rsid w:val="00EB03A2"/>
    <w:rsid w:val="00EB0649"/>
    <w:rsid w:val="00EB0659"/>
    <w:rsid w:val="00EB06B7"/>
    <w:rsid w:val="00EB11A2"/>
    <w:rsid w:val="00EB148D"/>
    <w:rsid w:val="00EB1723"/>
    <w:rsid w:val="00EB1AFA"/>
    <w:rsid w:val="00EB1B32"/>
    <w:rsid w:val="00EB1D8E"/>
    <w:rsid w:val="00EB1F5D"/>
    <w:rsid w:val="00EB2002"/>
    <w:rsid w:val="00EB20CC"/>
    <w:rsid w:val="00EB2138"/>
    <w:rsid w:val="00EB21B5"/>
    <w:rsid w:val="00EB21FE"/>
    <w:rsid w:val="00EB2950"/>
    <w:rsid w:val="00EB2A9E"/>
    <w:rsid w:val="00EB2E80"/>
    <w:rsid w:val="00EB307E"/>
    <w:rsid w:val="00EB322D"/>
    <w:rsid w:val="00EB36F1"/>
    <w:rsid w:val="00EB3C78"/>
    <w:rsid w:val="00EB3CC6"/>
    <w:rsid w:val="00EB3F27"/>
    <w:rsid w:val="00EB4077"/>
    <w:rsid w:val="00EB41A5"/>
    <w:rsid w:val="00EB445C"/>
    <w:rsid w:val="00EB4509"/>
    <w:rsid w:val="00EB45CC"/>
    <w:rsid w:val="00EB4875"/>
    <w:rsid w:val="00EB4D70"/>
    <w:rsid w:val="00EB4FB3"/>
    <w:rsid w:val="00EB503D"/>
    <w:rsid w:val="00EB50DF"/>
    <w:rsid w:val="00EB5167"/>
    <w:rsid w:val="00EB5184"/>
    <w:rsid w:val="00EB5212"/>
    <w:rsid w:val="00EB5733"/>
    <w:rsid w:val="00EB5737"/>
    <w:rsid w:val="00EB57C5"/>
    <w:rsid w:val="00EB57FC"/>
    <w:rsid w:val="00EB58DF"/>
    <w:rsid w:val="00EB5944"/>
    <w:rsid w:val="00EB59E1"/>
    <w:rsid w:val="00EB5A27"/>
    <w:rsid w:val="00EB5AD9"/>
    <w:rsid w:val="00EB5CAE"/>
    <w:rsid w:val="00EB6372"/>
    <w:rsid w:val="00EB645E"/>
    <w:rsid w:val="00EB64DD"/>
    <w:rsid w:val="00EB650D"/>
    <w:rsid w:val="00EB66A7"/>
    <w:rsid w:val="00EB6751"/>
    <w:rsid w:val="00EB6769"/>
    <w:rsid w:val="00EB6916"/>
    <w:rsid w:val="00EB6AE4"/>
    <w:rsid w:val="00EB6CB4"/>
    <w:rsid w:val="00EB71C3"/>
    <w:rsid w:val="00EB71E3"/>
    <w:rsid w:val="00EB7205"/>
    <w:rsid w:val="00EB7451"/>
    <w:rsid w:val="00EB754F"/>
    <w:rsid w:val="00EB75C3"/>
    <w:rsid w:val="00EB7644"/>
    <w:rsid w:val="00EB7653"/>
    <w:rsid w:val="00EB7A96"/>
    <w:rsid w:val="00EB7D5E"/>
    <w:rsid w:val="00EC0194"/>
    <w:rsid w:val="00EC05CA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23E"/>
    <w:rsid w:val="00EC13D5"/>
    <w:rsid w:val="00EC14D1"/>
    <w:rsid w:val="00EC15C0"/>
    <w:rsid w:val="00EC16B4"/>
    <w:rsid w:val="00EC1B29"/>
    <w:rsid w:val="00EC1C56"/>
    <w:rsid w:val="00EC1CD2"/>
    <w:rsid w:val="00EC1D34"/>
    <w:rsid w:val="00EC1D73"/>
    <w:rsid w:val="00EC1F3D"/>
    <w:rsid w:val="00EC1FCA"/>
    <w:rsid w:val="00EC2099"/>
    <w:rsid w:val="00EC2485"/>
    <w:rsid w:val="00EC25C4"/>
    <w:rsid w:val="00EC286D"/>
    <w:rsid w:val="00EC2B3D"/>
    <w:rsid w:val="00EC2DE9"/>
    <w:rsid w:val="00EC310F"/>
    <w:rsid w:val="00EC367E"/>
    <w:rsid w:val="00EC3AF1"/>
    <w:rsid w:val="00EC3E22"/>
    <w:rsid w:val="00EC3FC8"/>
    <w:rsid w:val="00EC3FFA"/>
    <w:rsid w:val="00EC407D"/>
    <w:rsid w:val="00EC42EE"/>
    <w:rsid w:val="00EC4521"/>
    <w:rsid w:val="00EC455C"/>
    <w:rsid w:val="00EC45F5"/>
    <w:rsid w:val="00EC465A"/>
    <w:rsid w:val="00EC48C0"/>
    <w:rsid w:val="00EC4923"/>
    <w:rsid w:val="00EC4BD7"/>
    <w:rsid w:val="00EC4C7C"/>
    <w:rsid w:val="00EC4CAC"/>
    <w:rsid w:val="00EC4E0A"/>
    <w:rsid w:val="00EC4FD6"/>
    <w:rsid w:val="00EC5575"/>
    <w:rsid w:val="00EC582E"/>
    <w:rsid w:val="00EC584A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6BF"/>
    <w:rsid w:val="00EC67E3"/>
    <w:rsid w:val="00EC6A59"/>
    <w:rsid w:val="00EC6F91"/>
    <w:rsid w:val="00EC72A5"/>
    <w:rsid w:val="00EC741A"/>
    <w:rsid w:val="00EC74AC"/>
    <w:rsid w:val="00EC75B6"/>
    <w:rsid w:val="00EC7837"/>
    <w:rsid w:val="00EC7923"/>
    <w:rsid w:val="00EC7E75"/>
    <w:rsid w:val="00EC7FE3"/>
    <w:rsid w:val="00ED0035"/>
    <w:rsid w:val="00ED0847"/>
    <w:rsid w:val="00ED0933"/>
    <w:rsid w:val="00ED0B60"/>
    <w:rsid w:val="00ED0C31"/>
    <w:rsid w:val="00ED0D3A"/>
    <w:rsid w:val="00ED0DB6"/>
    <w:rsid w:val="00ED0DBD"/>
    <w:rsid w:val="00ED0DDF"/>
    <w:rsid w:val="00ED10CB"/>
    <w:rsid w:val="00ED154C"/>
    <w:rsid w:val="00ED17DE"/>
    <w:rsid w:val="00ED1879"/>
    <w:rsid w:val="00ED1907"/>
    <w:rsid w:val="00ED1C45"/>
    <w:rsid w:val="00ED1DCE"/>
    <w:rsid w:val="00ED1DED"/>
    <w:rsid w:val="00ED1E95"/>
    <w:rsid w:val="00ED1EFB"/>
    <w:rsid w:val="00ED2358"/>
    <w:rsid w:val="00ED26AC"/>
    <w:rsid w:val="00ED2757"/>
    <w:rsid w:val="00ED287E"/>
    <w:rsid w:val="00ED28E7"/>
    <w:rsid w:val="00ED298E"/>
    <w:rsid w:val="00ED29E6"/>
    <w:rsid w:val="00ED29ED"/>
    <w:rsid w:val="00ED2CA8"/>
    <w:rsid w:val="00ED2E4A"/>
    <w:rsid w:val="00ED330C"/>
    <w:rsid w:val="00ED3343"/>
    <w:rsid w:val="00ED3815"/>
    <w:rsid w:val="00ED394D"/>
    <w:rsid w:val="00ED39B9"/>
    <w:rsid w:val="00ED3AA8"/>
    <w:rsid w:val="00ED3ACC"/>
    <w:rsid w:val="00ED3CC7"/>
    <w:rsid w:val="00ED3D48"/>
    <w:rsid w:val="00ED3D55"/>
    <w:rsid w:val="00ED3F7D"/>
    <w:rsid w:val="00ED3FB1"/>
    <w:rsid w:val="00ED4195"/>
    <w:rsid w:val="00ED41E3"/>
    <w:rsid w:val="00ED4576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244"/>
    <w:rsid w:val="00ED6544"/>
    <w:rsid w:val="00ED669A"/>
    <w:rsid w:val="00ED6841"/>
    <w:rsid w:val="00ED6867"/>
    <w:rsid w:val="00ED6876"/>
    <w:rsid w:val="00ED69F9"/>
    <w:rsid w:val="00ED6E5E"/>
    <w:rsid w:val="00ED6EC3"/>
    <w:rsid w:val="00ED717B"/>
    <w:rsid w:val="00ED760F"/>
    <w:rsid w:val="00ED788B"/>
    <w:rsid w:val="00ED7951"/>
    <w:rsid w:val="00ED796F"/>
    <w:rsid w:val="00ED7FD5"/>
    <w:rsid w:val="00EE00F2"/>
    <w:rsid w:val="00EE0310"/>
    <w:rsid w:val="00EE0429"/>
    <w:rsid w:val="00EE04E4"/>
    <w:rsid w:val="00EE0580"/>
    <w:rsid w:val="00EE0734"/>
    <w:rsid w:val="00EE09F6"/>
    <w:rsid w:val="00EE12CF"/>
    <w:rsid w:val="00EE13B8"/>
    <w:rsid w:val="00EE1572"/>
    <w:rsid w:val="00EE19BB"/>
    <w:rsid w:val="00EE1D1E"/>
    <w:rsid w:val="00EE1D28"/>
    <w:rsid w:val="00EE1F5C"/>
    <w:rsid w:val="00EE208D"/>
    <w:rsid w:val="00EE2198"/>
    <w:rsid w:val="00EE256C"/>
    <w:rsid w:val="00EE2A0E"/>
    <w:rsid w:val="00EE2AC7"/>
    <w:rsid w:val="00EE2AD3"/>
    <w:rsid w:val="00EE2CCA"/>
    <w:rsid w:val="00EE2D05"/>
    <w:rsid w:val="00EE2D90"/>
    <w:rsid w:val="00EE2F58"/>
    <w:rsid w:val="00EE2F5B"/>
    <w:rsid w:val="00EE3095"/>
    <w:rsid w:val="00EE333E"/>
    <w:rsid w:val="00EE3476"/>
    <w:rsid w:val="00EE34F4"/>
    <w:rsid w:val="00EE3CB2"/>
    <w:rsid w:val="00EE3DA7"/>
    <w:rsid w:val="00EE3FD6"/>
    <w:rsid w:val="00EE404B"/>
    <w:rsid w:val="00EE4146"/>
    <w:rsid w:val="00EE43A1"/>
    <w:rsid w:val="00EE43BE"/>
    <w:rsid w:val="00EE481E"/>
    <w:rsid w:val="00EE48F7"/>
    <w:rsid w:val="00EE4A2B"/>
    <w:rsid w:val="00EE4D32"/>
    <w:rsid w:val="00EE4DFA"/>
    <w:rsid w:val="00EE4E5D"/>
    <w:rsid w:val="00EE50CA"/>
    <w:rsid w:val="00EE525C"/>
    <w:rsid w:val="00EE533E"/>
    <w:rsid w:val="00EE5540"/>
    <w:rsid w:val="00EE55D3"/>
    <w:rsid w:val="00EE59DC"/>
    <w:rsid w:val="00EE5C8A"/>
    <w:rsid w:val="00EE5EAB"/>
    <w:rsid w:val="00EE606C"/>
    <w:rsid w:val="00EE618B"/>
    <w:rsid w:val="00EE632C"/>
    <w:rsid w:val="00EE659C"/>
    <w:rsid w:val="00EE667E"/>
    <w:rsid w:val="00EE6868"/>
    <w:rsid w:val="00EE697D"/>
    <w:rsid w:val="00EE6AD5"/>
    <w:rsid w:val="00EE6B35"/>
    <w:rsid w:val="00EE6CAA"/>
    <w:rsid w:val="00EE6D3D"/>
    <w:rsid w:val="00EE6DE5"/>
    <w:rsid w:val="00EE713F"/>
    <w:rsid w:val="00EE71D7"/>
    <w:rsid w:val="00EE74AA"/>
    <w:rsid w:val="00EE776B"/>
    <w:rsid w:val="00EE7883"/>
    <w:rsid w:val="00EE7AAB"/>
    <w:rsid w:val="00EE7C79"/>
    <w:rsid w:val="00EE7FFA"/>
    <w:rsid w:val="00EF00D2"/>
    <w:rsid w:val="00EF0216"/>
    <w:rsid w:val="00EF02AF"/>
    <w:rsid w:val="00EF02EC"/>
    <w:rsid w:val="00EF02EE"/>
    <w:rsid w:val="00EF0364"/>
    <w:rsid w:val="00EF04BF"/>
    <w:rsid w:val="00EF06FB"/>
    <w:rsid w:val="00EF0793"/>
    <w:rsid w:val="00EF07C8"/>
    <w:rsid w:val="00EF0816"/>
    <w:rsid w:val="00EF0824"/>
    <w:rsid w:val="00EF08B0"/>
    <w:rsid w:val="00EF0928"/>
    <w:rsid w:val="00EF09AE"/>
    <w:rsid w:val="00EF17C3"/>
    <w:rsid w:val="00EF1889"/>
    <w:rsid w:val="00EF19DB"/>
    <w:rsid w:val="00EF1F1B"/>
    <w:rsid w:val="00EF26CD"/>
    <w:rsid w:val="00EF2711"/>
    <w:rsid w:val="00EF2732"/>
    <w:rsid w:val="00EF2945"/>
    <w:rsid w:val="00EF2E5C"/>
    <w:rsid w:val="00EF3471"/>
    <w:rsid w:val="00EF351C"/>
    <w:rsid w:val="00EF36F3"/>
    <w:rsid w:val="00EF3700"/>
    <w:rsid w:val="00EF3799"/>
    <w:rsid w:val="00EF39A7"/>
    <w:rsid w:val="00EF3AA4"/>
    <w:rsid w:val="00EF3B64"/>
    <w:rsid w:val="00EF3B69"/>
    <w:rsid w:val="00EF3CAA"/>
    <w:rsid w:val="00EF3E52"/>
    <w:rsid w:val="00EF3EF1"/>
    <w:rsid w:val="00EF4015"/>
    <w:rsid w:val="00EF44B4"/>
    <w:rsid w:val="00EF45BD"/>
    <w:rsid w:val="00EF4697"/>
    <w:rsid w:val="00EF4818"/>
    <w:rsid w:val="00EF4CCC"/>
    <w:rsid w:val="00EF51DF"/>
    <w:rsid w:val="00EF522A"/>
    <w:rsid w:val="00EF523C"/>
    <w:rsid w:val="00EF5764"/>
    <w:rsid w:val="00EF59C2"/>
    <w:rsid w:val="00EF5DCF"/>
    <w:rsid w:val="00EF5FC1"/>
    <w:rsid w:val="00EF6337"/>
    <w:rsid w:val="00EF6540"/>
    <w:rsid w:val="00EF6614"/>
    <w:rsid w:val="00EF6779"/>
    <w:rsid w:val="00EF67DA"/>
    <w:rsid w:val="00EF6AA6"/>
    <w:rsid w:val="00EF6B00"/>
    <w:rsid w:val="00EF6D28"/>
    <w:rsid w:val="00EF6D81"/>
    <w:rsid w:val="00EF6E5E"/>
    <w:rsid w:val="00EF6FBC"/>
    <w:rsid w:val="00EF7010"/>
    <w:rsid w:val="00EF7135"/>
    <w:rsid w:val="00EF71DE"/>
    <w:rsid w:val="00EF724A"/>
    <w:rsid w:val="00EF72E1"/>
    <w:rsid w:val="00EF7496"/>
    <w:rsid w:val="00EF7531"/>
    <w:rsid w:val="00EF792E"/>
    <w:rsid w:val="00EF7C7C"/>
    <w:rsid w:val="00EF7CA7"/>
    <w:rsid w:val="00EF7CEF"/>
    <w:rsid w:val="00EF7EF9"/>
    <w:rsid w:val="00EF7FA2"/>
    <w:rsid w:val="00F0041B"/>
    <w:rsid w:val="00F00486"/>
    <w:rsid w:val="00F0049A"/>
    <w:rsid w:val="00F00645"/>
    <w:rsid w:val="00F008A4"/>
    <w:rsid w:val="00F00A41"/>
    <w:rsid w:val="00F00D2B"/>
    <w:rsid w:val="00F0114A"/>
    <w:rsid w:val="00F0127D"/>
    <w:rsid w:val="00F012D2"/>
    <w:rsid w:val="00F01430"/>
    <w:rsid w:val="00F01677"/>
    <w:rsid w:val="00F01C80"/>
    <w:rsid w:val="00F01C97"/>
    <w:rsid w:val="00F01CA0"/>
    <w:rsid w:val="00F01D3B"/>
    <w:rsid w:val="00F01DFD"/>
    <w:rsid w:val="00F025BA"/>
    <w:rsid w:val="00F0265D"/>
    <w:rsid w:val="00F028E4"/>
    <w:rsid w:val="00F02982"/>
    <w:rsid w:val="00F02A04"/>
    <w:rsid w:val="00F02E3D"/>
    <w:rsid w:val="00F02E4A"/>
    <w:rsid w:val="00F031E2"/>
    <w:rsid w:val="00F03296"/>
    <w:rsid w:val="00F0333F"/>
    <w:rsid w:val="00F0342A"/>
    <w:rsid w:val="00F035B4"/>
    <w:rsid w:val="00F038C0"/>
    <w:rsid w:val="00F03DC7"/>
    <w:rsid w:val="00F03ECE"/>
    <w:rsid w:val="00F04145"/>
    <w:rsid w:val="00F04221"/>
    <w:rsid w:val="00F0422E"/>
    <w:rsid w:val="00F045F0"/>
    <w:rsid w:val="00F046D7"/>
    <w:rsid w:val="00F0480E"/>
    <w:rsid w:val="00F048AD"/>
    <w:rsid w:val="00F04EE4"/>
    <w:rsid w:val="00F04F34"/>
    <w:rsid w:val="00F04FA2"/>
    <w:rsid w:val="00F051DE"/>
    <w:rsid w:val="00F0520B"/>
    <w:rsid w:val="00F058CB"/>
    <w:rsid w:val="00F05AE0"/>
    <w:rsid w:val="00F05B57"/>
    <w:rsid w:val="00F05CB1"/>
    <w:rsid w:val="00F05F6C"/>
    <w:rsid w:val="00F06115"/>
    <w:rsid w:val="00F067AB"/>
    <w:rsid w:val="00F067E2"/>
    <w:rsid w:val="00F06B9B"/>
    <w:rsid w:val="00F06D90"/>
    <w:rsid w:val="00F070BA"/>
    <w:rsid w:val="00F07124"/>
    <w:rsid w:val="00F0747B"/>
    <w:rsid w:val="00F075A2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6D1"/>
    <w:rsid w:val="00F10D4F"/>
    <w:rsid w:val="00F11026"/>
    <w:rsid w:val="00F11078"/>
    <w:rsid w:val="00F11225"/>
    <w:rsid w:val="00F113A4"/>
    <w:rsid w:val="00F116B3"/>
    <w:rsid w:val="00F11848"/>
    <w:rsid w:val="00F11885"/>
    <w:rsid w:val="00F118A0"/>
    <w:rsid w:val="00F11A7C"/>
    <w:rsid w:val="00F11B20"/>
    <w:rsid w:val="00F11BB5"/>
    <w:rsid w:val="00F11C21"/>
    <w:rsid w:val="00F120FD"/>
    <w:rsid w:val="00F121D2"/>
    <w:rsid w:val="00F121FB"/>
    <w:rsid w:val="00F122D8"/>
    <w:rsid w:val="00F122ED"/>
    <w:rsid w:val="00F1237E"/>
    <w:rsid w:val="00F12506"/>
    <w:rsid w:val="00F127CA"/>
    <w:rsid w:val="00F12801"/>
    <w:rsid w:val="00F12A4B"/>
    <w:rsid w:val="00F12C2F"/>
    <w:rsid w:val="00F12E26"/>
    <w:rsid w:val="00F12E43"/>
    <w:rsid w:val="00F131E7"/>
    <w:rsid w:val="00F13625"/>
    <w:rsid w:val="00F138A8"/>
    <w:rsid w:val="00F13D20"/>
    <w:rsid w:val="00F13DFE"/>
    <w:rsid w:val="00F1426B"/>
    <w:rsid w:val="00F14798"/>
    <w:rsid w:val="00F1485D"/>
    <w:rsid w:val="00F14D1C"/>
    <w:rsid w:val="00F153E9"/>
    <w:rsid w:val="00F1578F"/>
    <w:rsid w:val="00F15938"/>
    <w:rsid w:val="00F15BFE"/>
    <w:rsid w:val="00F15C94"/>
    <w:rsid w:val="00F15C9C"/>
    <w:rsid w:val="00F15D44"/>
    <w:rsid w:val="00F15DE6"/>
    <w:rsid w:val="00F1607E"/>
    <w:rsid w:val="00F16252"/>
    <w:rsid w:val="00F16366"/>
    <w:rsid w:val="00F16CC9"/>
    <w:rsid w:val="00F16FF5"/>
    <w:rsid w:val="00F172F7"/>
    <w:rsid w:val="00F17488"/>
    <w:rsid w:val="00F176F9"/>
    <w:rsid w:val="00F17835"/>
    <w:rsid w:val="00F1795F"/>
    <w:rsid w:val="00F17B17"/>
    <w:rsid w:val="00F17BD1"/>
    <w:rsid w:val="00F17E46"/>
    <w:rsid w:val="00F17EB3"/>
    <w:rsid w:val="00F200F1"/>
    <w:rsid w:val="00F2020E"/>
    <w:rsid w:val="00F203A0"/>
    <w:rsid w:val="00F20427"/>
    <w:rsid w:val="00F205C1"/>
    <w:rsid w:val="00F207AF"/>
    <w:rsid w:val="00F207D1"/>
    <w:rsid w:val="00F20C16"/>
    <w:rsid w:val="00F20E7B"/>
    <w:rsid w:val="00F2121B"/>
    <w:rsid w:val="00F21718"/>
    <w:rsid w:val="00F2179F"/>
    <w:rsid w:val="00F219F3"/>
    <w:rsid w:val="00F21D4C"/>
    <w:rsid w:val="00F21DA3"/>
    <w:rsid w:val="00F21F46"/>
    <w:rsid w:val="00F22026"/>
    <w:rsid w:val="00F2208B"/>
    <w:rsid w:val="00F221DE"/>
    <w:rsid w:val="00F223E5"/>
    <w:rsid w:val="00F2248B"/>
    <w:rsid w:val="00F22886"/>
    <w:rsid w:val="00F228D1"/>
    <w:rsid w:val="00F22C9E"/>
    <w:rsid w:val="00F22ECB"/>
    <w:rsid w:val="00F2312F"/>
    <w:rsid w:val="00F232B5"/>
    <w:rsid w:val="00F23301"/>
    <w:rsid w:val="00F234AE"/>
    <w:rsid w:val="00F235F3"/>
    <w:rsid w:val="00F237BF"/>
    <w:rsid w:val="00F23914"/>
    <w:rsid w:val="00F23A6C"/>
    <w:rsid w:val="00F23E1D"/>
    <w:rsid w:val="00F23E89"/>
    <w:rsid w:val="00F2444E"/>
    <w:rsid w:val="00F2462E"/>
    <w:rsid w:val="00F247CA"/>
    <w:rsid w:val="00F247FC"/>
    <w:rsid w:val="00F24B7A"/>
    <w:rsid w:val="00F24C71"/>
    <w:rsid w:val="00F24D01"/>
    <w:rsid w:val="00F24DBC"/>
    <w:rsid w:val="00F25002"/>
    <w:rsid w:val="00F250DC"/>
    <w:rsid w:val="00F251F7"/>
    <w:rsid w:val="00F253B4"/>
    <w:rsid w:val="00F256BB"/>
    <w:rsid w:val="00F2575B"/>
    <w:rsid w:val="00F25941"/>
    <w:rsid w:val="00F25AE6"/>
    <w:rsid w:val="00F25B65"/>
    <w:rsid w:val="00F25C97"/>
    <w:rsid w:val="00F25D31"/>
    <w:rsid w:val="00F25DB6"/>
    <w:rsid w:val="00F261C8"/>
    <w:rsid w:val="00F26536"/>
    <w:rsid w:val="00F26585"/>
    <w:rsid w:val="00F266CC"/>
    <w:rsid w:val="00F26C0C"/>
    <w:rsid w:val="00F26DA6"/>
    <w:rsid w:val="00F26DF5"/>
    <w:rsid w:val="00F26F2B"/>
    <w:rsid w:val="00F27353"/>
    <w:rsid w:val="00F27388"/>
    <w:rsid w:val="00F27416"/>
    <w:rsid w:val="00F27487"/>
    <w:rsid w:val="00F275AF"/>
    <w:rsid w:val="00F276C0"/>
    <w:rsid w:val="00F27BBF"/>
    <w:rsid w:val="00F27BC0"/>
    <w:rsid w:val="00F27BE2"/>
    <w:rsid w:val="00F27DB2"/>
    <w:rsid w:val="00F27DE8"/>
    <w:rsid w:val="00F27E16"/>
    <w:rsid w:val="00F27EA1"/>
    <w:rsid w:val="00F3000E"/>
    <w:rsid w:val="00F30073"/>
    <w:rsid w:val="00F3026A"/>
    <w:rsid w:val="00F3032C"/>
    <w:rsid w:val="00F304A1"/>
    <w:rsid w:val="00F305EE"/>
    <w:rsid w:val="00F30E52"/>
    <w:rsid w:val="00F31011"/>
    <w:rsid w:val="00F31141"/>
    <w:rsid w:val="00F312B2"/>
    <w:rsid w:val="00F314C3"/>
    <w:rsid w:val="00F316BA"/>
    <w:rsid w:val="00F31A1D"/>
    <w:rsid w:val="00F31A1F"/>
    <w:rsid w:val="00F31A5D"/>
    <w:rsid w:val="00F31A61"/>
    <w:rsid w:val="00F31C01"/>
    <w:rsid w:val="00F31D53"/>
    <w:rsid w:val="00F31DAB"/>
    <w:rsid w:val="00F32076"/>
    <w:rsid w:val="00F32350"/>
    <w:rsid w:val="00F323E2"/>
    <w:rsid w:val="00F32BF4"/>
    <w:rsid w:val="00F32CBF"/>
    <w:rsid w:val="00F336A2"/>
    <w:rsid w:val="00F33848"/>
    <w:rsid w:val="00F3389F"/>
    <w:rsid w:val="00F33C66"/>
    <w:rsid w:val="00F33CCE"/>
    <w:rsid w:val="00F33E78"/>
    <w:rsid w:val="00F34080"/>
    <w:rsid w:val="00F3434F"/>
    <w:rsid w:val="00F3437D"/>
    <w:rsid w:val="00F34594"/>
    <w:rsid w:val="00F34708"/>
    <w:rsid w:val="00F34801"/>
    <w:rsid w:val="00F34863"/>
    <w:rsid w:val="00F34891"/>
    <w:rsid w:val="00F349FA"/>
    <w:rsid w:val="00F34AC1"/>
    <w:rsid w:val="00F34BAD"/>
    <w:rsid w:val="00F34DC4"/>
    <w:rsid w:val="00F3510E"/>
    <w:rsid w:val="00F356F8"/>
    <w:rsid w:val="00F35E00"/>
    <w:rsid w:val="00F3603B"/>
    <w:rsid w:val="00F3604A"/>
    <w:rsid w:val="00F36190"/>
    <w:rsid w:val="00F361A2"/>
    <w:rsid w:val="00F361C3"/>
    <w:rsid w:val="00F36254"/>
    <w:rsid w:val="00F36355"/>
    <w:rsid w:val="00F364C8"/>
    <w:rsid w:val="00F36546"/>
    <w:rsid w:val="00F36945"/>
    <w:rsid w:val="00F369CE"/>
    <w:rsid w:val="00F369ED"/>
    <w:rsid w:val="00F36A6C"/>
    <w:rsid w:val="00F36CD6"/>
    <w:rsid w:val="00F36CE0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C76"/>
    <w:rsid w:val="00F37FFD"/>
    <w:rsid w:val="00F402AD"/>
    <w:rsid w:val="00F4037A"/>
    <w:rsid w:val="00F4066E"/>
    <w:rsid w:val="00F40830"/>
    <w:rsid w:val="00F40A8A"/>
    <w:rsid w:val="00F40B48"/>
    <w:rsid w:val="00F40C11"/>
    <w:rsid w:val="00F411D9"/>
    <w:rsid w:val="00F41D28"/>
    <w:rsid w:val="00F41E87"/>
    <w:rsid w:val="00F42133"/>
    <w:rsid w:val="00F42175"/>
    <w:rsid w:val="00F4234A"/>
    <w:rsid w:val="00F4238B"/>
    <w:rsid w:val="00F42595"/>
    <w:rsid w:val="00F42B72"/>
    <w:rsid w:val="00F42B85"/>
    <w:rsid w:val="00F42DA5"/>
    <w:rsid w:val="00F42FA9"/>
    <w:rsid w:val="00F42FEF"/>
    <w:rsid w:val="00F432CE"/>
    <w:rsid w:val="00F43828"/>
    <w:rsid w:val="00F43D7E"/>
    <w:rsid w:val="00F43F25"/>
    <w:rsid w:val="00F43FB7"/>
    <w:rsid w:val="00F440E6"/>
    <w:rsid w:val="00F441BB"/>
    <w:rsid w:val="00F44354"/>
    <w:rsid w:val="00F443A9"/>
    <w:rsid w:val="00F4459F"/>
    <w:rsid w:val="00F447D4"/>
    <w:rsid w:val="00F448CA"/>
    <w:rsid w:val="00F44CB1"/>
    <w:rsid w:val="00F44EF7"/>
    <w:rsid w:val="00F44F59"/>
    <w:rsid w:val="00F44FBF"/>
    <w:rsid w:val="00F4502B"/>
    <w:rsid w:val="00F452F7"/>
    <w:rsid w:val="00F454EA"/>
    <w:rsid w:val="00F45666"/>
    <w:rsid w:val="00F4590A"/>
    <w:rsid w:val="00F459BF"/>
    <w:rsid w:val="00F45A82"/>
    <w:rsid w:val="00F45BF6"/>
    <w:rsid w:val="00F45CAF"/>
    <w:rsid w:val="00F45D42"/>
    <w:rsid w:val="00F45F08"/>
    <w:rsid w:val="00F45F74"/>
    <w:rsid w:val="00F461D6"/>
    <w:rsid w:val="00F46234"/>
    <w:rsid w:val="00F462DF"/>
    <w:rsid w:val="00F4689D"/>
    <w:rsid w:val="00F46DE5"/>
    <w:rsid w:val="00F46E92"/>
    <w:rsid w:val="00F47341"/>
    <w:rsid w:val="00F474D1"/>
    <w:rsid w:val="00F476BB"/>
    <w:rsid w:val="00F47877"/>
    <w:rsid w:val="00F478D5"/>
    <w:rsid w:val="00F478DF"/>
    <w:rsid w:val="00F47B79"/>
    <w:rsid w:val="00F47BE8"/>
    <w:rsid w:val="00F47E42"/>
    <w:rsid w:val="00F47F62"/>
    <w:rsid w:val="00F47F70"/>
    <w:rsid w:val="00F502C0"/>
    <w:rsid w:val="00F503AB"/>
    <w:rsid w:val="00F507FF"/>
    <w:rsid w:val="00F5087E"/>
    <w:rsid w:val="00F5094C"/>
    <w:rsid w:val="00F509C4"/>
    <w:rsid w:val="00F50A8A"/>
    <w:rsid w:val="00F50AEE"/>
    <w:rsid w:val="00F50AF2"/>
    <w:rsid w:val="00F50BA1"/>
    <w:rsid w:val="00F50D2A"/>
    <w:rsid w:val="00F50EE1"/>
    <w:rsid w:val="00F50F35"/>
    <w:rsid w:val="00F51057"/>
    <w:rsid w:val="00F511D7"/>
    <w:rsid w:val="00F51258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E5D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78D"/>
    <w:rsid w:val="00F529F6"/>
    <w:rsid w:val="00F52A33"/>
    <w:rsid w:val="00F52B1C"/>
    <w:rsid w:val="00F52C10"/>
    <w:rsid w:val="00F52D88"/>
    <w:rsid w:val="00F53055"/>
    <w:rsid w:val="00F53245"/>
    <w:rsid w:val="00F53A35"/>
    <w:rsid w:val="00F53C39"/>
    <w:rsid w:val="00F53C4C"/>
    <w:rsid w:val="00F53E29"/>
    <w:rsid w:val="00F53E8E"/>
    <w:rsid w:val="00F53EBE"/>
    <w:rsid w:val="00F54357"/>
    <w:rsid w:val="00F5476C"/>
    <w:rsid w:val="00F5489E"/>
    <w:rsid w:val="00F549CC"/>
    <w:rsid w:val="00F549DA"/>
    <w:rsid w:val="00F5529D"/>
    <w:rsid w:val="00F553CA"/>
    <w:rsid w:val="00F5569D"/>
    <w:rsid w:val="00F55956"/>
    <w:rsid w:val="00F55A95"/>
    <w:rsid w:val="00F55B58"/>
    <w:rsid w:val="00F5614F"/>
    <w:rsid w:val="00F5644A"/>
    <w:rsid w:val="00F5678F"/>
    <w:rsid w:val="00F56937"/>
    <w:rsid w:val="00F56A59"/>
    <w:rsid w:val="00F56C19"/>
    <w:rsid w:val="00F5716B"/>
    <w:rsid w:val="00F5727B"/>
    <w:rsid w:val="00F572C5"/>
    <w:rsid w:val="00F573AD"/>
    <w:rsid w:val="00F579CA"/>
    <w:rsid w:val="00F57B0E"/>
    <w:rsid w:val="00F57EE6"/>
    <w:rsid w:val="00F60067"/>
    <w:rsid w:val="00F60345"/>
    <w:rsid w:val="00F60684"/>
    <w:rsid w:val="00F609B9"/>
    <w:rsid w:val="00F60B2C"/>
    <w:rsid w:val="00F60B43"/>
    <w:rsid w:val="00F60BD7"/>
    <w:rsid w:val="00F60BE8"/>
    <w:rsid w:val="00F60DBD"/>
    <w:rsid w:val="00F60FE9"/>
    <w:rsid w:val="00F61165"/>
    <w:rsid w:val="00F6147A"/>
    <w:rsid w:val="00F61556"/>
    <w:rsid w:val="00F61983"/>
    <w:rsid w:val="00F619A8"/>
    <w:rsid w:val="00F61A1D"/>
    <w:rsid w:val="00F61C1D"/>
    <w:rsid w:val="00F61D87"/>
    <w:rsid w:val="00F61DE6"/>
    <w:rsid w:val="00F6211E"/>
    <w:rsid w:val="00F62263"/>
    <w:rsid w:val="00F6242D"/>
    <w:rsid w:val="00F62510"/>
    <w:rsid w:val="00F62693"/>
    <w:rsid w:val="00F629FC"/>
    <w:rsid w:val="00F62A98"/>
    <w:rsid w:val="00F62D1E"/>
    <w:rsid w:val="00F62DFC"/>
    <w:rsid w:val="00F62EEE"/>
    <w:rsid w:val="00F62F73"/>
    <w:rsid w:val="00F63064"/>
    <w:rsid w:val="00F63074"/>
    <w:rsid w:val="00F6339E"/>
    <w:rsid w:val="00F63536"/>
    <w:rsid w:val="00F63665"/>
    <w:rsid w:val="00F63674"/>
    <w:rsid w:val="00F63AF9"/>
    <w:rsid w:val="00F63BE2"/>
    <w:rsid w:val="00F6403B"/>
    <w:rsid w:val="00F64088"/>
    <w:rsid w:val="00F6455F"/>
    <w:rsid w:val="00F64564"/>
    <w:rsid w:val="00F6468F"/>
    <w:rsid w:val="00F64802"/>
    <w:rsid w:val="00F649AA"/>
    <w:rsid w:val="00F64A69"/>
    <w:rsid w:val="00F64C24"/>
    <w:rsid w:val="00F64DA1"/>
    <w:rsid w:val="00F64F3E"/>
    <w:rsid w:val="00F6500E"/>
    <w:rsid w:val="00F65056"/>
    <w:rsid w:val="00F652DC"/>
    <w:rsid w:val="00F65313"/>
    <w:rsid w:val="00F65405"/>
    <w:rsid w:val="00F655C5"/>
    <w:rsid w:val="00F65B2B"/>
    <w:rsid w:val="00F65D01"/>
    <w:rsid w:val="00F65EDB"/>
    <w:rsid w:val="00F65F7D"/>
    <w:rsid w:val="00F6637C"/>
    <w:rsid w:val="00F6637E"/>
    <w:rsid w:val="00F663A5"/>
    <w:rsid w:val="00F663ED"/>
    <w:rsid w:val="00F6666C"/>
    <w:rsid w:val="00F6668C"/>
    <w:rsid w:val="00F66880"/>
    <w:rsid w:val="00F6691A"/>
    <w:rsid w:val="00F66BE8"/>
    <w:rsid w:val="00F66E0A"/>
    <w:rsid w:val="00F671B8"/>
    <w:rsid w:val="00F671C5"/>
    <w:rsid w:val="00F67935"/>
    <w:rsid w:val="00F67ACE"/>
    <w:rsid w:val="00F67CFA"/>
    <w:rsid w:val="00F67DAA"/>
    <w:rsid w:val="00F67ECA"/>
    <w:rsid w:val="00F67F24"/>
    <w:rsid w:val="00F701E3"/>
    <w:rsid w:val="00F70231"/>
    <w:rsid w:val="00F70360"/>
    <w:rsid w:val="00F70606"/>
    <w:rsid w:val="00F70685"/>
    <w:rsid w:val="00F707B0"/>
    <w:rsid w:val="00F70891"/>
    <w:rsid w:val="00F70BA7"/>
    <w:rsid w:val="00F70C73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320"/>
    <w:rsid w:val="00F723DC"/>
    <w:rsid w:val="00F724BB"/>
    <w:rsid w:val="00F7281D"/>
    <w:rsid w:val="00F728AC"/>
    <w:rsid w:val="00F72AF7"/>
    <w:rsid w:val="00F72D77"/>
    <w:rsid w:val="00F72DFC"/>
    <w:rsid w:val="00F72EBF"/>
    <w:rsid w:val="00F73758"/>
    <w:rsid w:val="00F7378A"/>
    <w:rsid w:val="00F739D1"/>
    <w:rsid w:val="00F73B80"/>
    <w:rsid w:val="00F73BA1"/>
    <w:rsid w:val="00F73D17"/>
    <w:rsid w:val="00F73E48"/>
    <w:rsid w:val="00F73F48"/>
    <w:rsid w:val="00F742D7"/>
    <w:rsid w:val="00F742F8"/>
    <w:rsid w:val="00F74325"/>
    <w:rsid w:val="00F747C6"/>
    <w:rsid w:val="00F74806"/>
    <w:rsid w:val="00F74848"/>
    <w:rsid w:val="00F74A76"/>
    <w:rsid w:val="00F74CBC"/>
    <w:rsid w:val="00F74D6D"/>
    <w:rsid w:val="00F74F65"/>
    <w:rsid w:val="00F74F78"/>
    <w:rsid w:val="00F74FF4"/>
    <w:rsid w:val="00F7522E"/>
    <w:rsid w:val="00F756D2"/>
    <w:rsid w:val="00F75AD8"/>
    <w:rsid w:val="00F75B45"/>
    <w:rsid w:val="00F75BAE"/>
    <w:rsid w:val="00F75C04"/>
    <w:rsid w:val="00F75DB0"/>
    <w:rsid w:val="00F7606C"/>
    <w:rsid w:val="00F761D3"/>
    <w:rsid w:val="00F7625F"/>
    <w:rsid w:val="00F7628F"/>
    <w:rsid w:val="00F7638D"/>
    <w:rsid w:val="00F7650A"/>
    <w:rsid w:val="00F76B93"/>
    <w:rsid w:val="00F76D63"/>
    <w:rsid w:val="00F76F48"/>
    <w:rsid w:val="00F76F67"/>
    <w:rsid w:val="00F7735A"/>
    <w:rsid w:val="00F77760"/>
    <w:rsid w:val="00F7786D"/>
    <w:rsid w:val="00F77BAF"/>
    <w:rsid w:val="00F77C3E"/>
    <w:rsid w:val="00F80097"/>
    <w:rsid w:val="00F80221"/>
    <w:rsid w:val="00F8045A"/>
    <w:rsid w:val="00F806DD"/>
    <w:rsid w:val="00F8086C"/>
    <w:rsid w:val="00F808EB"/>
    <w:rsid w:val="00F80953"/>
    <w:rsid w:val="00F80C13"/>
    <w:rsid w:val="00F80E41"/>
    <w:rsid w:val="00F810FF"/>
    <w:rsid w:val="00F8111B"/>
    <w:rsid w:val="00F813C9"/>
    <w:rsid w:val="00F8149A"/>
    <w:rsid w:val="00F8160E"/>
    <w:rsid w:val="00F816CA"/>
    <w:rsid w:val="00F8193B"/>
    <w:rsid w:val="00F8194A"/>
    <w:rsid w:val="00F819C6"/>
    <w:rsid w:val="00F81AD2"/>
    <w:rsid w:val="00F81AE7"/>
    <w:rsid w:val="00F81D62"/>
    <w:rsid w:val="00F81DD4"/>
    <w:rsid w:val="00F81EAA"/>
    <w:rsid w:val="00F8211D"/>
    <w:rsid w:val="00F8224D"/>
    <w:rsid w:val="00F82284"/>
    <w:rsid w:val="00F82801"/>
    <w:rsid w:val="00F82842"/>
    <w:rsid w:val="00F8289B"/>
    <w:rsid w:val="00F82941"/>
    <w:rsid w:val="00F82A66"/>
    <w:rsid w:val="00F82FA0"/>
    <w:rsid w:val="00F83010"/>
    <w:rsid w:val="00F8307A"/>
    <w:rsid w:val="00F83159"/>
    <w:rsid w:val="00F8351E"/>
    <w:rsid w:val="00F83893"/>
    <w:rsid w:val="00F8391B"/>
    <w:rsid w:val="00F83A36"/>
    <w:rsid w:val="00F83EA2"/>
    <w:rsid w:val="00F83F1C"/>
    <w:rsid w:val="00F83F6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777"/>
    <w:rsid w:val="00F8696F"/>
    <w:rsid w:val="00F86D87"/>
    <w:rsid w:val="00F86F1D"/>
    <w:rsid w:val="00F86F37"/>
    <w:rsid w:val="00F86F94"/>
    <w:rsid w:val="00F86F96"/>
    <w:rsid w:val="00F87480"/>
    <w:rsid w:val="00F8758F"/>
    <w:rsid w:val="00F87670"/>
    <w:rsid w:val="00F87870"/>
    <w:rsid w:val="00F8793C"/>
    <w:rsid w:val="00F901FA"/>
    <w:rsid w:val="00F9020A"/>
    <w:rsid w:val="00F904FC"/>
    <w:rsid w:val="00F907C5"/>
    <w:rsid w:val="00F90926"/>
    <w:rsid w:val="00F90A04"/>
    <w:rsid w:val="00F90A6B"/>
    <w:rsid w:val="00F90C82"/>
    <w:rsid w:val="00F9106E"/>
    <w:rsid w:val="00F910AB"/>
    <w:rsid w:val="00F91166"/>
    <w:rsid w:val="00F91201"/>
    <w:rsid w:val="00F913D8"/>
    <w:rsid w:val="00F91704"/>
    <w:rsid w:val="00F9170E"/>
    <w:rsid w:val="00F918EA"/>
    <w:rsid w:val="00F91B45"/>
    <w:rsid w:val="00F91CA7"/>
    <w:rsid w:val="00F92174"/>
    <w:rsid w:val="00F923F7"/>
    <w:rsid w:val="00F92672"/>
    <w:rsid w:val="00F926C0"/>
    <w:rsid w:val="00F92707"/>
    <w:rsid w:val="00F92B57"/>
    <w:rsid w:val="00F92CBA"/>
    <w:rsid w:val="00F92FF7"/>
    <w:rsid w:val="00F93528"/>
    <w:rsid w:val="00F93804"/>
    <w:rsid w:val="00F93866"/>
    <w:rsid w:val="00F939CF"/>
    <w:rsid w:val="00F93D8F"/>
    <w:rsid w:val="00F93DAA"/>
    <w:rsid w:val="00F93E01"/>
    <w:rsid w:val="00F94047"/>
    <w:rsid w:val="00F94221"/>
    <w:rsid w:val="00F94664"/>
    <w:rsid w:val="00F94693"/>
    <w:rsid w:val="00F946CE"/>
    <w:rsid w:val="00F948C0"/>
    <w:rsid w:val="00F9499F"/>
    <w:rsid w:val="00F949E1"/>
    <w:rsid w:val="00F94BB0"/>
    <w:rsid w:val="00F94F07"/>
    <w:rsid w:val="00F94F71"/>
    <w:rsid w:val="00F95500"/>
    <w:rsid w:val="00F956E8"/>
    <w:rsid w:val="00F95953"/>
    <w:rsid w:val="00F95B35"/>
    <w:rsid w:val="00F95BDE"/>
    <w:rsid w:val="00F95D19"/>
    <w:rsid w:val="00F9600A"/>
    <w:rsid w:val="00F9609F"/>
    <w:rsid w:val="00F9617F"/>
    <w:rsid w:val="00F965A6"/>
    <w:rsid w:val="00F965F1"/>
    <w:rsid w:val="00F96B56"/>
    <w:rsid w:val="00F96DA6"/>
    <w:rsid w:val="00F971AC"/>
    <w:rsid w:val="00F976B7"/>
    <w:rsid w:val="00F976CB"/>
    <w:rsid w:val="00F97712"/>
    <w:rsid w:val="00F97D50"/>
    <w:rsid w:val="00F97DCC"/>
    <w:rsid w:val="00FA0160"/>
    <w:rsid w:val="00FA01F3"/>
    <w:rsid w:val="00FA0372"/>
    <w:rsid w:val="00FA03A0"/>
    <w:rsid w:val="00FA078C"/>
    <w:rsid w:val="00FA0863"/>
    <w:rsid w:val="00FA087E"/>
    <w:rsid w:val="00FA08DE"/>
    <w:rsid w:val="00FA093A"/>
    <w:rsid w:val="00FA0969"/>
    <w:rsid w:val="00FA0BB1"/>
    <w:rsid w:val="00FA0C04"/>
    <w:rsid w:val="00FA0C0A"/>
    <w:rsid w:val="00FA0F4E"/>
    <w:rsid w:val="00FA1105"/>
    <w:rsid w:val="00FA1124"/>
    <w:rsid w:val="00FA11A0"/>
    <w:rsid w:val="00FA11AD"/>
    <w:rsid w:val="00FA1215"/>
    <w:rsid w:val="00FA1430"/>
    <w:rsid w:val="00FA1601"/>
    <w:rsid w:val="00FA1839"/>
    <w:rsid w:val="00FA1A40"/>
    <w:rsid w:val="00FA1A7D"/>
    <w:rsid w:val="00FA1F00"/>
    <w:rsid w:val="00FA2105"/>
    <w:rsid w:val="00FA21A5"/>
    <w:rsid w:val="00FA2837"/>
    <w:rsid w:val="00FA291F"/>
    <w:rsid w:val="00FA2929"/>
    <w:rsid w:val="00FA296E"/>
    <w:rsid w:val="00FA2E99"/>
    <w:rsid w:val="00FA2FA0"/>
    <w:rsid w:val="00FA354E"/>
    <w:rsid w:val="00FA378F"/>
    <w:rsid w:val="00FA3A29"/>
    <w:rsid w:val="00FA3B80"/>
    <w:rsid w:val="00FA3F2C"/>
    <w:rsid w:val="00FA4061"/>
    <w:rsid w:val="00FA4275"/>
    <w:rsid w:val="00FA48F8"/>
    <w:rsid w:val="00FA4A1C"/>
    <w:rsid w:val="00FA4A84"/>
    <w:rsid w:val="00FA4CA5"/>
    <w:rsid w:val="00FA4D31"/>
    <w:rsid w:val="00FA4E1D"/>
    <w:rsid w:val="00FA4FFC"/>
    <w:rsid w:val="00FA5108"/>
    <w:rsid w:val="00FA53F6"/>
    <w:rsid w:val="00FA54A2"/>
    <w:rsid w:val="00FA55AC"/>
    <w:rsid w:val="00FA5680"/>
    <w:rsid w:val="00FA56FC"/>
    <w:rsid w:val="00FA57BC"/>
    <w:rsid w:val="00FA5AB9"/>
    <w:rsid w:val="00FA5EEE"/>
    <w:rsid w:val="00FA626E"/>
    <w:rsid w:val="00FA6288"/>
    <w:rsid w:val="00FA6474"/>
    <w:rsid w:val="00FA653D"/>
    <w:rsid w:val="00FA65A8"/>
    <w:rsid w:val="00FA6834"/>
    <w:rsid w:val="00FA6ADA"/>
    <w:rsid w:val="00FA6BCA"/>
    <w:rsid w:val="00FA6C83"/>
    <w:rsid w:val="00FA6E93"/>
    <w:rsid w:val="00FA71A9"/>
    <w:rsid w:val="00FA72AD"/>
    <w:rsid w:val="00FA7387"/>
    <w:rsid w:val="00FA73B7"/>
    <w:rsid w:val="00FA7540"/>
    <w:rsid w:val="00FA770A"/>
    <w:rsid w:val="00FA7A56"/>
    <w:rsid w:val="00FA7AE1"/>
    <w:rsid w:val="00FA7BBE"/>
    <w:rsid w:val="00FA7C73"/>
    <w:rsid w:val="00FA7E67"/>
    <w:rsid w:val="00FB0368"/>
    <w:rsid w:val="00FB049B"/>
    <w:rsid w:val="00FB0562"/>
    <w:rsid w:val="00FB05FB"/>
    <w:rsid w:val="00FB0627"/>
    <w:rsid w:val="00FB0638"/>
    <w:rsid w:val="00FB0B60"/>
    <w:rsid w:val="00FB100F"/>
    <w:rsid w:val="00FB15A8"/>
    <w:rsid w:val="00FB167D"/>
    <w:rsid w:val="00FB1857"/>
    <w:rsid w:val="00FB1989"/>
    <w:rsid w:val="00FB1991"/>
    <w:rsid w:val="00FB1A2B"/>
    <w:rsid w:val="00FB1BF7"/>
    <w:rsid w:val="00FB1EC9"/>
    <w:rsid w:val="00FB1FD6"/>
    <w:rsid w:val="00FB22C5"/>
    <w:rsid w:val="00FB230A"/>
    <w:rsid w:val="00FB2519"/>
    <w:rsid w:val="00FB2651"/>
    <w:rsid w:val="00FB2AB0"/>
    <w:rsid w:val="00FB2D95"/>
    <w:rsid w:val="00FB3435"/>
    <w:rsid w:val="00FB344A"/>
    <w:rsid w:val="00FB346C"/>
    <w:rsid w:val="00FB35BE"/>
    <w:rsid w:val="00FB361C"/>
    <w:rsid w:val="00FB3D4E"/>
    <w:rsid w:val="00FB3E71"/>
    <w:rsid w:val="00FB3EF9"/>
    <w:rsid w:val="00FB3F86"/>
    <w:rsid w:val="00FB40A8"/>
    <w:rsid w:val="00FB4183"/>
    <w:rsid w:val="00FB44C8"/>
    <w:rsid w:val="00FB44F1"/>
    <w:rsid w:val="00FB4843"/>
    <w:rsid w:val="00FB4FF8"/>
    <w:rsid w:val="00FB50B4"/>
    <w:rsid w:val="00FB51F2"/>
    <w:rsid w:val="00FB5378"/>
    <w:rsid w:val="00FB566E"/>
    <w:rsid w:val="00FB576B"/>
    <w:rsid w:val="00FB5799"/>
    <w:rsid w:val="00FB59F6"/>
    <w:rsid w:val="00FB5B09"/>
    <w:rsid w:val="00FB61DF"/>
    <w:rsid w:val="00FB62ED"/>
    <w:rsid w:val="00FB6579"/>
    <w:rsid w:val="00FB6685"/>
    <w:rsid w:val="00FB676C"/>
    <w:rsid w:val="00FB68FC"/>
    <w:rsid w:val="00FB6C68"/>
    <w:rsid w:val="00FB6D27"/>
    <w:rsid w:val="00FB6E37"/>
    <w:rsid w:val="00FB6F55"/>
    <w:rsid w:val="00FB7114"/>
    <w:rsid w:val="00FB7360"/>
    <w:rsid w:val="00FB75AA"/>
    <w:rsid w:val="00FB7AB1"/>
    <w:rsid w:val="00FB7B58"/>
    <w:rsid w:val="00FB7BDC"/>
    <w:rsid w:val="00FB7EF8"/>
    <w:rsid w:val="00FC008D"/>
    <w:rsid w:val="00FC0833"/>
    <w:rsid w:val="00FC086A"/>
    <w:rsid w:val="00FC0D0B"/>
    <w:rsid w:val="00FC10BC"/>
    <w:rsid w:val="00FC12FB"/>
    <w:rsid w:val="00FC19C6"/>
    <w:rsid w:val="00FC1B72"/>
    <w:rsid w:val="00FC1C7B"/>
    <w:rsid w:val="00FC1E21"/>
    <w:rsid w:val="00FC217F"/>
    <w:rsid w:val="00FC2186"/>
    <w:rsid w:val="00FC2483"/>
    <w:rsid w:val="00FC260B"/>
    <w:rsid w:val="00FC263C"/>
    <w:rsid w:val="00FC2821"/>
    <w:rsid w:val="00FC2C86"/>
    <w:rsid w:val="00FC2CE2"/>
    <w:rsid w:val="00FC2D6F"/>
    <w:rsid w:val="00FC3252"/>
    <w:rsid w:val="00FC32AC"/>
    <w:rsid w:val="00FC34D0"/>
    <w:rsid w:val="00FC35DB"/>
    <w:rsid w:val="00FC371A"/>
    <w:rsid w:val="00FC3852"/>
    <w:rsid w:val="00FC3C74"/>
    <w:rsid w:val="00FC415F"/>
    <w:rsid w:val="00FC44F0"/>
    <w:rsid w:val="00FC45CD"/>
    <w:rsid w:val="00FC49FF"/>
    <w:rsid w:val="00FC4A2D"/>
    <w:rsid w:val="00FC4A2E"/>
    <w:rsid w:val="00FC4E16"/>
    <w:rsid w:val="00FC5192"/>
    <w:rsid w:val="00FC51C5"/>
    <w:rsid w:val="00FC51F4"/>
    <w:rsid w:val="00FC56B1"/>
    <w:rsid w:val="00FC5C78"/>
    <w:rsid w:val="00FC5F12"/>
    <w:rsid w:val="00FC645C"/>
    <w:rsid w:val="00FC64BC"/>
    <w:rsid w:val="00FC69AA"/>
    <w:rsid w:val="00FC6A4E"/>
    <w:rsid w:val="00FC6A4F"/>
    <w:rsid w:val="00FC6A57"/>
    <w:rsid w:val="00FC709C"/>
    <w:rsid w:val="00FC713B"/>
    <w:rsid w:val="00FC75AD"/>
    <w:rsid w:val="00FC7831"/>
    <w:rsid w:val="00FC7B9F"/>
    <w:rsid w:val="00FC7BC9"/>
    <w:rsid w:val="00FC7E69"/>
    <w:rsid w:val="00FC7FB9"/>
    <w:rsid w:val="00FD0180"/>
    <w:rsid w:val="00FD0226"/>
    <w:rsid w:val="00FD0677"/>
    <w:rsid w:val="00FD06CF"/>
    <w:rsid w:val="00FD0A35"/>
    <w:rsid w:val="00FD0AB6"/>
    <w:rsid w:val="00FD0AEF"/>
    <w:rsid w:val="00FD0C47"/>
    <w:rsid w:val="00FD0F14"/>
    <w:rsid w:val="00FD10EE"/>
    <w:rsid w:val="00FD1131"/>
    <w:rsid w:val="00FD11A6"/>
    <w:rsid w:val="00FD1244"/>
    <w:rsid w:val="00FD14BC"/>
    <w:rsid w:val="00FD1897"/>
    <w:rsid w:val="00FD18B1"/>
    <w:rsid w:val="00FD18F3"/>
    <w:rsid w:val="00FD1E07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ADE"/>
    <w:rsid w:val="00FD3B8A"/>
    <w:rsid w:val="00FD3EE0"/>
    <w:rsid w:val="00FD40D8"/>
    <w:rsid w:val="00FD4153"/>
    <w:rsid w:val="00FD4372"/>
    <w:rsid w:val="00FD4567"/>
    <w:rsid w:val="00FD4700"/>
    <w:rsid w:val="00FD4794"/>
    <w:rsid w:val="00FD48E6"/>
    <w:rsid w:val="00FD4B67"/>
    <w:rsid w:val="00FD4C54"/>
    <w:rsid w:val="00FD4C58"/>
    <w:rsid w:val="00FD4C85"/>
    <w:rsid w:val="00FD4E26"/>
    <w:rsid w:val="00FD4E89"/>
    <w:rsid w:val="00FD4F5D"/>
    <w:rsid w:val="00FD5101"/>
    <w:rsid w:val="00FD5275"/>
    <w:rsid w:val="00FD53C8"/>
    <w:rsid w:val="00FD56A2"/>
    <w:rsid w:val="00FD589D"/>
    <w:rsid w:val="00FD5956"/>
    <w:rsid w:val="00FD5FB0"/>
    <w:rsid w:val="00FD6400"/>
    <w:rsid w:val="00FD6536"/>
    <w:rsid w:val="00FD698C"/>
    <w:rsid w:val="00FD6AAD"/>
    <w:rsid w:val="00FD6AC4"/>
    <w:rsid w:val="00FD6AE0"/>
    <w:rsid w:val="00FD6B38"/>
    <w:rsid w:val="00FD6C9A"/>
    <w:rsid w:val="00FD6F62"/>
    <w:rsid w:val="00FD6FF0"/>
    <w:rsid w:val="00FD7068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3A8"/>
    <w:rsid w:val="00FE163B"/>
    <w:rsid w:val="00FE18C0"/>
    <w:rsid w:val="00FE198F"/>
    <w:rsid w:val="00FE1993"/>
    <w:rsid w:val="00FE1A21"/>
    <w:rsid w:val="00FE1A50"/>
    <w:rsid w:val="00FE1D37"/>
    <w:rsid w:val="00FE1EBE"/>
    <w:rsid w:val="00FE20D8"/>
    <w:rsid w:val="00FE22E3"/>
    <w:rsid w:val="00FE26DB"/>
    <w:rsid w:val="00FE2A45"/>
    <w:rsid w:val="00FE2CCD"/>
    <w:rsid w:val="00FE2E3E"/>
    <w:rsid w:val="00FE30CF"/>
    <w:rsid w:val="00FE31BE"/>
    <w:rsid w:val="00FE332A"/>
    <w:rsid w:val="00FE337B"/>
    <w:rsid w:val="00FE3BBB"/>
    <w:rsid w:val="00FE3DD3"/>
    <w:rsid w:val="00FE3F76"/>
    <w:rsid w:val="00FE419F"/>
    <w:rsid w:val="00FE4236"/>
    <w:rsid w:val="00FE4410"/>
    <w:rsid w:val="00FE480C"/>
    <w:rsid w:val="00FE486E"/>
    <w:rsid w:val="00FE4CC3"/>
    <w:rsid w:val="00FE4CF2"/>
    <w:rsid w:val="00FE50C5"/>
    <w:rsid w:val="00FE51BC"/>
    <w:rsid w:val="00FE51F1"/>
    <w:rsid w:val="00FE54FE"/>
    <w:rsid w:val="00FE5B6F"/>
    <w:rsid w:val="00FE5CC4"/>
    <w:rsid w:val="00FE5CCA"/>
    <w:rsid w:val="00FE5E42"/>
    <w:rsid w:val="00FE6318"/>
    <w:rsid w:val="00FE652A"/>
    <w:rsid w:val="00FE656D"/>
    <w:rsid w:val="00FE65EA"/>
    <w:rsid w:val="00FE66E7"/>
    <w:rsid w:val="00FE694A"/>
    <w:rsid w:val="00FE6D63"/>
    <w:rsid w:val="00FE6D91"/>
    <w:rsid w:val="00FE7145"/>
    <w:rsid w:val="00FE7454"/>
    <w:rsid w:val="00FE76CE"/>
    <w:rsid w:val="00FE7A7E"/>
    <w:rsid w:val="00FE7BB2"/>
    <w:rsid w:val="00FE7DAB"/>
    <w:rsid w:val="00FF0138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35B"/>
    <w:rsid w:val="00FF2752"/>
    <w:rsid w:val="00FF28BF"/>
    <w:rsid w:val="00FF2A4B"/>
    <w:rsid w:val="00FF2D87"/>
    <w:rsid w:val="00FF2EF4"/>
    <w:rsid w:val="00FF30A3"/>
    <w:rsid w:val="00FF3307"/>
    <w:rsid w:val="00FF33C1"/>
    <w:rsid w:val="00FF342E"/>
    <w:rsid w:val="00FF35D0"/>
    <w:rsid w:val="00FF3808"/>
    <w:rsid w:val="00FF3834"/>
    <w:rsid w:val="00FF3A29"/>
    <w:rsid w:val="00FF4237"/>
    <w:rsid w:val="00FF42CC"/>
    <w:rsid w:val="00FF4A19"/>
    <w:rsid w:val="00FF4AF7"/>
    <w:rsid w:val="00FF4B09"/>
    <w:rsid w:val="00FF4FA4"/>
    <w:rsid w:val="00FF4FB3"/>
    <w:rsid w:val="00FF5132"/>
    <w:rsid w:val="00FF5334"/>
    <w:rsid w:val="00FF5336"/>
    <w:rsid w:val="00FF5360"/>
    <w:rsid w:val="00FF53BD"/>
    <w:rsid w:val="00FF54C7"/>
    <w:rsid w:val="00FF5559"/>
    <w:rsid w:val="00FF5611"/>
    <w:rsid w:val="00FF5624"/>
    <w:rsid w:val="00FF585E"/>
    <w:rsid w:val="00FF593C"/>
    <w:rsid w:val="00FF5B83"/>
    <w:rsid w:val="00FF5CD4"/>
    <w:rsid w:val="00FF5FB9"/>
    <w:rsid w:val="00FF5FCC"/>
    <w:rsid w:val="00FF6153"/>
    <w:rsid w:val="00FF61C3"/>
    <w:rsid w:val="00FF6338"/>
    <w:rsid w:val="00FF635A"/>
    <w:rsid w:val="00FF63E5"/>
    <w:rsid w:val="00FF6423"/>
    <w:rsid w:val="00FF6482"/>
    <w:rsid w:val="00FF6A59"/>
    <w:rsid w:val="00FF6D2B"/>
    <w:rsid w:val="00FF6D90"/>
    <w:rsid w:val="00FF6E70"/>
    <w:rsid w:val="00FF6F58"/>
    <w:rsid w:val="00FF7041"/>
    <w:rsid w:val="00FF72FB"/>
    <w:rsid w:val="00FF73F3"/>
    <w:rsid w:val="00FF76BC"/>
    <w:rsid w:val="00FF7723"/>
    <w:rsid w:val="00FF77E8"/>
    <w:rsid w:val="00FF792C"/>
    <w:rsid w:val="00FF7F85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727F0BD"/>
  <w15:docId w15:val="{FB5A6A19-4699-4FEE-9530-CF8B0D89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9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E2D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E2D6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uiPriority w:val="99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table" w:customStyle="1" w:styleId="TableGridLight1">
    <w:name w:val="Table Grid Light1"/>
    <w:basedOn w:val="TableNormal"/>
    <w:uiPriority w:val="40"/>
    <w:rsid w:val="00780E15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semiHidden/>
    <w:unhideWhenUsed/>
    <w:rsid w:val="00780E15"/>
    <w:rPr>
      <w:strike w:val="0"/>
      <w:dstrike w:val="0"/>
      <w:color w:val="1C62B9"/>
      <w:u w:val="none"/>
      <w:effect w:val="none"/>
    </w:rPr>
  </w:style>
  <w:style w:type="character" w:customStyle="1" w:styleId="blockChar">
    <w:name w:val="block Char"/>
    <w:aliases w:val="b Char"/>
    <w:link w:val="block"/>
    <w:locked/>
    <w:rsid w:val="0033090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4683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419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53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828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D34C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4C71"/>
  </w:style>
  <w:style w:type="character" w:customStyle="1" w:styleId="eop">
    <w:name w:val="eop"/>
    <w:basedOn w:val="DefaultParagraphFont"/>
    <w:rsid w:val="00D34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E127D-4590-4A30-A3E7-CC3F4112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1992</TotalTime>
  <Pages>115</Pages>
  <Words>33803</Words>
  <Characters>143165</Characters>
  <Application>Microsoft Office Word</Application>
  <DocSecurity>0</DocSecurity>
  <Lines>1193</Lines>
  <Paragraphs>353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Tatiya, Anucha</dc:creator>
  <cp:keywords/>
  <dc:description/>
  <cp:lastModifiedBy>Anongnuch, Tangthanawatskul</cp:lastModifiedBy>
  <cp:revision>176</cp:revision>
  <cp:lastPrinted>2022-02-22T08:56:00Z</cp:lastPrinted>
  <dcterms:created xsi:type="dcterms:W3CDTF">2022-02-14T12:44:00Z</dcterms:created>
  <dcterms:modified xsi:type="dcterms:W3CDTF">2022-02-22T08:57:00Z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