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66FB8" w14:textId="77777777" w:rsidR="004967A5" w:rsidRPr="00D60AC9" w:rsidRDefault="004967A5" w:rsidP="00E940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rPr>
          <w:rFonts w:ascii="Angsana New" w:hAnsi="Angsana New"/>
          <w:b/>
          <w:bCs/>
          <w:sz w:val="52"/>
          <w:szCs w:val="52"/>
          <w:cs/>
        </w:rPr>
      </w:pPr>
      <w:bookmarkStart w:id="0" w:name="SubTitle"/>
    </w:p>
    <w:p w14:paraId="0A18B3FF" w14:textId="77777777" w:rsidR="00F4483F" w:rsidRPr="00D660EC" w:rsidRDefault="00F4483F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0BE026B" w14:textId="77777777" w:rsidR="001C6B3B" w:rsidRPr="00D660EC" w:rsidRDefault="001C6B3B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46FB955" w14:textId="77777777" w:rsidR="004967A5" w:rsidRPr="00D660EC" w:rsidRDefault="004967A5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D25D277" w14:textId="77777777" w:rsidR="00BE185D" w:rsidRPr="00D660EC" w:rsidRDefault="00BE185D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F07D7DF" w14:textId="77777777" w:rsidR="003C7489" w:rsidRPr="00FE297C" w:rsidRDefault="00876DEB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FE297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E14B0" w:rsidRPr="00FE297C">
        <w:rPr>
          <w:rFonts w:ascii="Angsana New" w:hAnsi="Angsana New"/>
          <w:b/>
          <w:bCs/>
          <w:sz w:val="52"/>
          <w:szCs w:val="52"/>
          <w:cs/>
        </w:rPr>
        <w:t>อุบล ไบโอ เอทานอล จำกัด</w:t>
      </w:r>
      <w:r w:rsidR="00D87907" w:rsidRPr="00FE297C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="00CE14B0" w:rsidRPr="00FE297C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6AF19280" w14:textId="77777777" w:rsidR="00970547" w:rsidRPr="00FE297C" w:rsidRDefault="00970547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508E2884" w14:textId="31A3FF55" w:rsidR="00A74514" w:rsidRPr="00FE297C" w:rsidRDefault="003C7489" w:rsidP="00A74514">
      <w:pPr>
        <w:pStyle w:val="Header"/>
        <w:jc w:val="center"/>
        <w:rPr>
          <w:rFonts w:ascii="Angsana New" w:hAnsi="Angsana New"/>
          <w:sz w:val="32"/>
          <w:szCs w:val="32"/>
          <w:lang w:val="en-US"/>
        </w:rPr>
      </w:pPr>
      <w:r w:rsidRPr="00FE297C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A74514" w:rsidRPr="00FE297C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166896" w:rsidRPr="00FE297C">
        <w:rPr>
          <w:rFonts w:ascii="Angsana New" w:hAnsi="Angsana New"/>
          <w:sz w:val="32"/>
          <w:szCs w:val="32"/>
          <w:lang w:val="en-US"/>
        </w:rPr>
        <w:t>31</w:t>
      </w:r>
      <w:r w:rsidR="00A74514" w:rsidRPr="00FE297C">
        <w:rPr>
          <w:rFonts w:ascii="Angsana New" w:hAnsi="Angsana New"/>
          <w:sz w:val="32"/>
          <w:szCs w:val="32"/>
        </w:rPr>
        <w:t xml:space="preserve"> </w:t>
      </w:r>
      <w:r w:rsidR="00A74514" w:rsidRPr="00FE297C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166896" w:rsidRPr="00FE297C">
        <w:rPr>
          <w:rFonts w:ascii="Angsana New" w:hAnsi="Angsana New"/>
          <w:sz w:val="32"/>
          <w:szCs w:val="32"/>
          <w:lang w:val="en-US"/>
        </w:rPr>
        <w:t>2564</w:t>
      </w:r>
    </w:p>
    <w:p w14:paraId="78B53F12" w14:textId="77777777" w:rsidR="003C7489" w:rsidRPr="00FE297C" w:rsidRDefault="003C7489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FE297C">
        <w:rPr>
          <w:rFonts w:ascii="Angsana New" w:hAnsi="Angsana New"/>
          <w:sz w:val="32"/>
          <w:szCs w:val="32"/>
          <w:cs/>
        </w:rPr>
        <w:t>และ</w:t>
      </w:r>
    </w:p>
    <w:p w14:paraId="5C417DB0" w14:textId="77777777" w:rsidR="003C7489" w:rsidRPr="00FE297C" w:rsidRDefault="003C7489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FE297C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  <w:bookmarkEnd w:id="0"/>
    </w:p>
    <w:p w14:paraId="577FB55C" w14:textId="77777777" w:rsidR="007759E4" w:rsidRPr="00FE297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95D5DE4" w14:textId="77777777" w:rsidR="007759E4" w:rsidRPr="00FE297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DE7DB00" w14:textId="77777777" w:rsidR="007759E4" w:rsidRPr="00FE297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C993C5" w14:textId="77777777" w:rsidR="007759E4" w:rsidRPr="00FE297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A36E7AD" w14:textId="77777777" w:rsidR="007759E4" w:rsidRPr="00FE297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DF015D3" w14:textId="77777777" w:rsidR="007759E4" w:rsidRPr="00FE297C" w:rsidRDefault="007759E4" w:rsidP="00787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  <w:sectPr w:rsidR="007759E4" w:rsidRPr="00FE297C" w:rsidSect="008F11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E81F0E1" w14:textId="77777777" w:rsidR="00970547" w:rsidRPr="00FE297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6A02CE8A" w14:textId="77777777" w:rsidR="00970547" w:rsidRPr="00FE297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08BA6611" w14:textId="77777777" w:rsidR="00970547" w:rsidRPr="00FE297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1EA5D29" w14:textId="77777777" w:rsidR="00970547" w:rsidRPr="00FE297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4704D692" w14:textId="77777777" w:rsidR="00970547" w:rsidRPr="00FE297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1FA86F70" w14:textId="77777777" w:rsidR="00970547" w:rsidRPr="00FE297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1BC7F1B5" w14:textId="77777777" w:rsidR="00970547" w:rsidRPr="00FE297C" w:rsidRDefault="00970547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6090744F" w14:textId="77777777" w:rsidR="00FC4F3D" w:rsidRPr="00FE297C" w:rsidRDefault="00FC4F3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20CAE673" w14:textId="77777777" w:rsidR="00FC4F3D" w:rsidRPr="00FE297C" w:rsidRDefault="00FC4F3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22F784E6" w14:textId="77777777" w:rsidR="00FC4F3D" w:rsidRPr="00FE297C" w:rsidRDefault="00FC4F3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0CB22B19" w14:textId="77777777" w:rsidR="00FC4F3D" w:rsidRPr="00FE297C" w:rsidRDefault="00FC4F3D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2A2C12C2" w14:textId="77777777" w:rsidR="001A0B36" w:rsidRPr="00FE297C" w:rsidRDefault="001A0B36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7D86A8C" w14:textId="77777777" w:rsidR="001A0B36" w:rsidRPr="00FE297C" w:rsidRDefault="001A0B36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447C8767" w14:textId="77777777" w:rsidR="001A0B36" w:rsidRPr="00FE297C" w:rsidRDefault="001A0B36" w:rsidP="00970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</w:p>
    <w:p w14:paraId="78634EB6" w14:textId="77777777" w:rsidR="002B095E" w:rsidRPr="00FE297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sz w:val="32"/>
          <w:szCs w:val="32"/>
        </w:rPr>
      </w:pPr>
      <w:r w:rsidRPr="00FE297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4CF8339" w14:textId="77777777" w:rsidR="002B095E" w:rsidRPr="00FE297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</w:p>
    <w:p w14:paraId="77E9D2C8" w14:textId="77777777" w:rsidR="002B095E" w:rsidRPr="00FE297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E297C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 อุบล ไบโอ เอทานอล จำกัด</w:t>
      </w:r>
      <w:r w:rsidR="00221CF2" w:rsidRPr="00FE297C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604841E2" w14:textId="77777777" w:rsidR="002B095E" w:rsidRPr="00FE297C" w:rsidRDefault="002B095E" w:rsidP="005D034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F14656D" w14:textId="77777777" w:rsidR="002B095E" w:rsidRPr="00FE297C" w:rsidRDefault="002B095E" w:rsidP="005D034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E297C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C83D6C5" w14:textId="77777777" w:rsidR="002B095E" w:rsidRPr="00FE297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48D32B0B" w14:textId="0DA9FA6D" w:rsidR="002B095E" w:rsidRPr="00FE297C" w:rsidRDefault="002B095E" w:rsidP="005D034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อุบล ไบโอ เอทานอล จำกัด </w:t>
      </w:r>
      <w:r w:rsidR="00BF494E" w:rsidRPr="00FE297C">
        <w:rPr>
          <w:rFonts w:ascii="Angsana New" w:hAnsi="Angsana New"/>
          <w:sz w:val="30"/>
          <w:szCs w:val="30"/>
          <w:cs/>
        </w:rPr>
        <w:t xml:space="preserve">(มหาชน) </w:t>
      </w:r>
      <w:r w:rsidRPr="00FE297C">
        <w:rPr>
          <w:rFonts w:ascii="Angsana New" w:hAnsi="Angsana New"/>
          <w:sz w:val="30"/>
          <w:szCs w:val="30"/>
          <w:cs/>
        </w:rPr>
        <w:t>และบริษัทย่อย (</w:t>
      </w:r>
      <w:r w:rsidR="000A2EC7" w:rsidRPr="00FE297C">
        <w:rPr>
          <w:rFonts w:ascii="Angsana New" w:hAnsi="Angsana New"/>
          <w:sz w:val="30"/>
          <w:szCs w:val="30"/>
          <w:cs/>
        </w:rPr>
        <w:t>“</w:t>
      </w:r>
      <w:r w:rsidRPr="00FE297C">
        <w:rPr>
          <w:rFonts w:ascii="Angsana New" w:hAnsi="Angsana New"/>
          <w:sz w:val="30"/>
          <w:szCs w:val="30"/>
          <w:cs/>
        </w:rPr>
        <w:t>กลุ่มบริษัท</w:t>
      </w:r>
      <w:r w:rsidR="000A2EC7" w:rsidRPr="00FE297C">
        <w:rPr>
          <w:rFonts w:ascii="Angsana New" w:hAnsi="Angsana New"/>
          <w:sz w:val="30"/>
          <w:szCs w:val="30"/>
          <w:cs/>
        </w:rPr>
        <w:t>”</w:t>
      </w:r>
      <w:r w:rsidRPr="00FE297C">
        <w:rPr>
          <w:rFonts w:ascii="Angsana New" w:hAnsi="Angsana New"/>
          <w:sz w:val="30"/>
          <w:szCs w:val="30"/>
          <w:cs/>
        </w:rPr>
        <w:t>) และของเฉพาะบริษัท อุบล ไบโอ เอทานอล จำกัด</w:t>
      </w:r>
      <w:r w:rsidR="009A18D0" w:rsidRPr="00FE297C">
        <w:rPr>
          <w:rFonts w:ascii="Angsana New" w:hAnsi="Angsana New"/>
          <w:sz w:val="30"/>
          <w:szCs w:val="30"/>
          <w:cs/>
        </w:rPr>
        <w:t xml:space="preserve"> </w:t>
      </w:r>
      <w:r w:rsidR="00221CF2" w:rsidRPr="00FE297C">
        <w:rPr>
          <w:rFonts w:ascii="Angsana New" w:hAnsi="Angsana New"/>
          <w:sz w:val="30"/>
          <w:szCs w:val="30"/>
          <w:cs/>
        </w:rPr>
        <w:t>(มหาชน)</w:t>
      </w:r>
      <w:r w:rsidRPr="00FE297C">
        <w:rPr>
          <w:rFonts w:ascii="Angsana New" w:hAnsi="Angsana New"/>
          <w:sz w:val="30"/>
          <w:szCs w:val="30"/>
          <w:cs/>
        </w:rPr>
        <w:t xml:space="preserve"> </w:t>
      </w:r>
      <w:r w:rsidR="00552980" w:rsidRPr="00FE297C">
        <w:rPr>
          <w:rFonts w:ascii="Angsana New" w:hAnsi="Angsana New"/>
          <w:sz w:val="30"/>
          <w:szCs w:val="30"/>
          <w:cs/>
        </w:rPr>
        <w:t>(“บริษัท”)</w:t>
      </w:r>
      <w:r w:rsidR="00063A9F" w:rsidRPr="00FE297C">
        <w:rPr>
          <w:rFonts w:ascii="Angsana New" w:hAnsi="Angsana New"/>
          <w:sz w:val="30"/>
          <w:szCs w:val="30"/>
          <w:cs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 </w:t>
      </w:r>
    </w:p>
    <w:p w14:paraId="682718EA" w14:textId="77777777" w:rsidR="002B095E" w:rsidRPr="00FE297C" w:rsidRDefault="002B095E" w:rsidP="005D034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EF3B3A2" w14:textId="007DCAA6" w:rsidR="002B095E" w:rsidRPr="00FE297C" w:rsidRDefault="002B095E" w:rsidP="00221C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166896" w:rsidRPr="00FE297C">
        <w:rPr>
          <w:rFonts w:ascii="Angsana New" w:hAnsi="Angsana New"/>
          <w:sz w:val="30"/>
          <w:szCs w:val="30"/>
        </w:rPr>
        <w:t>31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6896" w:rsidRPr="00FE297C">
        <w:rPr>
          <w:rFonts w:ascii="Angsana New" w:hAnsi="Angsana New"/>
          <w:sz w:val="30"/>
          <w:szCs w:val="30"/>
        </w:rPr>
        <w:t>2564</w:t>
      </w:r>
      <w:r w:rsidRPr="00FE297C">
        <w:rPr>
          <w:rFonts w:ascii="Angsana New" w:hAnsi="Angsana New"/>
          <w:sz w:val="30"/>
          <w:szCs w:val="30"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="00221CF2" w:rsidRPr="00FE297C">
        <w:rPr>
          <w:rFonts w:ascii="Angsana New" w:hAnsi="Angsana New"/>
          <w:sz w:val="30"/>
          <w:szCs w:val="30"/>
          <w:cs/>
        </w:rPr>
        <w:t xml:space="preserve"> </w:t>
      </w:r>
      <w:r w:rsidRPr="00FE297C">
        <w:rPr>
          <w:rFonts w:ascii="Angsana New" w:hAnsi="Angsana New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63F1389" w14:textId="77777777" w:rsidR="002B095E" w:rsidRPr="00FE297C" w:rsidRDefault="002B095E" w:rsidP="005D034B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CDD45C3" w14:textId="77777777" w:rsidR="002B095E" w:rsidRPr="00FE297C" w:rsidRDefault="002B095E" w:rsidP="005D034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E297C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FCA1F42" w14:textId="77777777" w:rsidR="002B095E" w:rsidRPr="00FE297C" w:rsidRDefault="002B095E" w:rsidP="005D034B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81E0383" w14:textId="77777777" w:rsidR="00FD1D14" w:rsidRPr="00FE297C" w:rsidRDefault="002B095E" w:rsidP="00FD1D14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E297C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0A2EC7" w:rsidRPr="00FE297C">
        <w:rPr>
          <w:rFonts w:ascii="Angsana New" w:eastAsia="Calibri" w:hAnsi="Angsana New"/>
          <w:sz w:val="30"/>
          <w:szCs w:val="30"/>
          <w:cs/>
        </w:rPr>
        <w:t>ใน</w:t>
      </w:r>
      <w:r w:rsidRPr="00FE297C">
        <w:rPr>
          <w:rFonts w:ascii="Angsana New" w:eastAsia="Calibri" w:hAnsi="Angsana New"/>
          <w:sz w:val="30"/>
          <w:szCs w:val="30"/>
          <w:cs/>
        </w:rPr>
        <w:t>วรรค</w:t>
      </w:r>
      <w:r w:rsidRPr="00FE297C">
        <w:rPr>
          <w:rFonts w:ascii="Angsana New" w:eastAsia="Calibri" w:hAnsi="Angsana New"/>
          <w:sz w:val="30"/>
          <w:szCs w:val="30"/>
        </w:rPr>
        <w:br/>
      </w:r>
      <w:r w:rsidRPr="00FE297C">
        <w:rPr>
          <w:rFonts w:ascii="Angsana New" w:eastAsia="Calibri" w:hAnsi="Angsana New"/>
          <w:i/>
          <w:iCs/>
          <w:sz w:val="30"/>
          <w:szCs w:val="30"/>
          <w:cs/>
        </w:rPr>
        <w:t>ความ</w:t>
      </w:r>
      <w:r w:rsidRPr="00FE297C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</w:t>
      </w:r>
    </w:p>
    <w:p w14:paraId="423DFB52" w14:textId="77777777" w:rsidR="002B095E" w:rsidRPr="00FE297C" w:rsidRDefault="002B095E" w:rsidP="00FD1D14">
      <w:pPr>
        <w:rPr>
          <w:rFonts w:ascii="Angsana New" w:eastAsia="Calibri" w:hAnsi="Angsana New"/>
          <w:sz w:val="30"/>
          <w:szCs w:val="30"/>
          <w:cs/>
        </w:rPr>
        <w:sectPr w:rsidR="002B095E" w:rsidRPr="00FE297C" w:rsidSect="008F1147">
          <w:headerReference w:type="default" r:id="rId14"/>
          <w:footerReference w:type="default" r:id="rId15"/>
          <w:type w:val="continuous"/>
          <w:pgSz w:w="11909" w:h="16834" w:code="9"/>
          <w:pgMar w:top="691" w:right="1152" w:bottom="576" w:left="1152" w:header="720" w:footer="720" w:gutter="0"/>
          <w:cols w:space="720"/>
        </w:sect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</w:t>
      </w:r>
      <w:r w:rsidR="000A2EC7" w:rsidRPr="00FE297C">
        <w:rPr>
          <w:rFonts w:ascii="Angsana New" w:eastAsia="Calibri" w:hAnsi="Angsana New"/>
          <w:color w:val="000000"/>
          <w:sz w:val="30"/>
          <w:szCs w:val="30"/>
          <w:cs/>
        </w:rPr>
        <w:t>า</w:t>
      </w:r>
    </w:p>
    <w:p w14:paraId="5EDF46A3" w14:textId="77777777" w:rsidR="002B095E" w:rsidRPr="00FE297C" w:rsidRDefault="002B095E" w:rsidP="005D034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E297C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6A5D0DA" w14:textId="77777777" w:rsidR="002B095E" w:rsidRPr="00FE297C" w:rsidRDefault="002B095E" w:rsidP="005D034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24A1BC8" w14:textId="77777777" w:rsidR="002B095E" w:rsidRPr="00FE297C" w:rsidRDefault="002B095E" w:rsidP="005D034B">
      <w:pPr>
        <w:jc w:val="thaiDistribute"/>
        <w:rPr>
          <w:rFonts w:ascii="Angsana New" w:eastAsia="Calibri" w:hAnsi="Angsana New"/>
          <w:sz w:val="30"/>
          <w:szCs w:val="30"/>
        </w:rPr>
      </w:pPr>
      <w:r w:rsidRPr="00FE297C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FE297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E297C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FE297C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FE297C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FE297C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FE297C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FE297C">
        <w:rPr>
          <w:rFonts w:ascii="Angsana New" w:hAnsi="Angsana New"/>
          <w:sz w:val="30"/>
          <w:szCs w:val="30"/>
          <w:cs/>
        </w:rPr>
        <w:t>ข้าพเจ้า</w:t>
      </w:r>
      <w:r w:rsidRPr="00FE297C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FE297C">
        <w:rPr>
          <w:rFonts w:ascii="Angsana New" w:hAnsi="Angsana New"/>
          <w:sz w:val="30"/>
          <w:szCs w:val="30"/>
          <w:cs/>
        </w:rPr>
        <w:t>ข้าพเจ้า</w:t>
      </w:r>
      <w:r w:rsidRPr="00FE297C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018804D" w14:textId="77777777" w:rsidR="002B095E" w:rsidRPr="00FE297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W w:w="9715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5107"/>
      </w:tblGrid>
      <w:tr w:rsidR="002B095E" w:rsidRPr="00FE297C" w14:paraId="7D4DDF05" w14:textId="77777777" w:rsidTr="00D7775F">
        <w:tc>
          <w:tcPr>
            <w:tcW w:w="9715" w:type="dxa"/>
            <w:gridSpan w:val="2"/>
            <w:shd w:val="clear" w:color="auto" w:fill="auto"/>
          </w:tcPr>
          <w:p w14:paraId="06FEF01B" w14:textId="62777D24" w:rsidR="002B095E" w:rsidRPr="00FE297C" w:rsidRDefault="002B095E" w:rsidP="002B095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การด้อยค่าของที่ดิน อาคารและอุปกรณ์</w:t>
            </w:r>
            <w:r w:rsidR="00DF6C75"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26918" w:rsidRPr="00FE29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B095E" w:rsidRPr="00FE297C" w14:paraId="3C758FFE" w14:textId="77777777" w:rsidTr="00D7775F">
        <w:tc>
          <w:tcPr>
            <w:tcW w:w="9715" w:type="dxa"/>
            <w:gridSpan w:val="2"/>
            <w:shd w:val="clear" w:color="auto" w:fill="auto"/>
          </w:tcPr>
          <w:p w14:paraId="2F71D142" w14:textId="53BD200F" w:rsidR="002B095E" w:rsidRPr="00FE297C" w:rsidRDefault="002B095E" w:rsidP="002B095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8</w:t>
            </w:r>
            <w:r w:rsidRPr="00FE29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B095E" w:rsidRPr="00FE297C" w14:paraId="6B77B117" w14:textId="77777777" w:rsidTr="00D7775F">
        <w:tc>
          <w:tcPr>
            <w:tcW w:w="4608" w:type="dxa"/>
            <w:shd w:val="clear" w:color="auto" w:fill="auto"/>
          </w:tcPr>
          <w:p w14:paraId="0521D3E6" w14:textId="77777777" w:rsidR="002B095E" w:rsidRPr="00FE297C" w:rsidRDefault="002B095E" w:rsidP="002B095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07" w:type="dxa"/>
            <w:shd w:val="clear" w:color="auto" w:fill="auto"/>
          </w:tcPr>
          <w:p w14:paraId="7DCAE31C" w14:textId="77777777" w:rsidR="002B095E" w:rsidRPr="00FE297C" w:rsidRDefault="002B095E" w:rsidP="002B095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ได้ตรวจสอบเรื่องดังกล่าวอย่างไร </w:t>
            </w:r>
          </w:p>
        </w:tc>
      </w:tr>
      <w:tr w:rsidR="002B095E" w:rsidRPr="00FE297C" w14:paraId="4ECDEBB0" w14:textId="77777777" w:rsidTr="00D7775F">
        <w:tc>
          <w:tcPr>
            <w:tcW w:w="4608" w:type="dxa"/>
            <w:shd w:val="clear" w:color="auto" w:fill="auto"/>
          </w:tcPr>
          <w:p w14:paraId="69D1AC60" w14:textId="45C32167" w:rsidR="002B095E" w:rsidRPr="00FE297C" w:rsidRDefault="002B095E" w:rsidP="002B095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="00B75612" w:rsidRPr="00FE297C">
              <w:rPr>
                <w:rFonts w:ascii="Angsana New" w:hAnsi="Angsana New"/>
                <w:sz w:val="30"/>
                <w:szCs w:val="30"/>
                <w:cs/>
              </w:rPr>
              <w:t>มีบริษัทย่อย</w:t>
            </w:r>
            <w:r w:rsidR="008302CC" w:rsidRPr="00FE297C">
              <w:rPr>
                <w:rFonts w:ascii="Angsana New" w:hAnsi="Angsana New" w:hint="cs"/>
                <w:sz w:val="30"/>
                <w:szCs w:val="30"/>
                <w:cs/>
              </w:rPr>
              <w:t>แห่งหนึ่ง</w:t>
            </w:r>
            <w:r w:rsidR="00B75612" w:rsidRPr="00FE297C">
              <w:rPr>
                <w:rFonts w:ascii="Angsana New" w:hAnsi="Angsana New"/>
                <w:sz w:val="30"/>
                <w:szCs w:val="30"/>
                <w:cs/>
              </w:rPr>
              <w:t>ดำเนินธุรกิจเกี่ยวกับการผลิตและจำหน่ายแป้งมันสำปะหลัง ซึ่งมีผลการดำเนินงานขาดทุน</w:t>
            </w:r>
            <w:r w:rsidR="00117D40" w:rsidRPr="00FE297C">
              <w:rPr>
                <w:rFonts w:ascii="Angsana New" w:hAnsi="Angsana New" w:hint="cs"/>
                <w:sz w:val="30"/>
                <w:szCs w:val="30"/>
                <w:cs/>
              </w:rPr>
              <w:t>อย่าง</w:t>
            </w:r>
            <w:r w:rsidR="00D26020" w:rsidRPr="00FE297C">
              <w:rPr>
                <w:rFonts w:ascii="Angsana New" w:hAnsi="Angsana New" w:hint="cs"/>
                <w:sz w:val="30"/>
                <w:szCs w:val="30"/>
                <w:cs/>
              </w:rPr>
              <w:t>ต่อเนื่อง</w:t>
            </w:r>
            <w:r w:rsidR="008302CC" w:rsidRPr="00FE297C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และบริษัทย่อยอีกแห่งหนึ่ง ซึ่งมีผลขาดทุนสะสมในยอดที่เป็นสาระสำคัญจากการดำเนินงานในอดีต</w:t>
            </w:r>
            <w:r w:rsidR="00B75612" w:rsidRPr="00FE297C">
              <w:rPr>
                <w:rFonts w:ascii="Angsana New" w:hAnsi="Angsana New"/>
                <w:sz w:val="30"/>
                <w:szCs w:val="30"/>
                <w:cs/>
              </w:rPr>
              <w:t xml:space="preserve"> สถานการณ์ดังกล่าว 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อาจส่งผลให้มูลค่าตามบัญชีของ</w:t>
            </w:r>
            <w:r w:rsidR="00B75612" w:rsidRPr="00FE297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 และ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เงินลงทุนสูงกว่ามูลค่าที่คาดว่าจะได้รับคืนซึ่งอาจทำให้เกิดผลขาดทุนจากการด้อยค่า</w:t>
            </w:r>
          </w:p>
          <w:p w14:paraId="2BCEC3CE" w14:textId="77777777" w:rsidR="002B095E" w:rsidRPr="00FE297C" w:rsidRDefault="002B095E" w:rsidP="002B095E">
            <w:pPr>
              <w:autoSpaceDE w:val="0"/>
              <w:autoSpaceDN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63A8303" w14:textId="77777777" w:rsidR="002B095E" w:rsidRPr="00FE297C" w:rsidRDefault="002B095E" w:rsidP="002B095E">
            <w:pPr>
              <w:autoSpaceDE w:val="0"/>
              <w:autoSpaceDN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การใช้ดุลยพินิจอย่างมีนัยสำคัญ </w:t>
            </w:r>
            <w:r w:rsidRPr="00FE2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07" w:type="dxa"/>
            <w:shd w:val="clear" w:color="auto" w:fill="auto"/>
          </w:tcPr>
          <w:p w14:paraId="7DC0E75F" w14:textId="77777777" w:rsidR="002B095E" w:rsidRPr="00FE297C" w:rsidRDefault="002B095E" w:rsidP="002B095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6C792D2E" w14:textId="77777777" w:rsidR="002B095E" w:rsidRPr="00FE297C" w:rsidRDefault="002B095E" w:rsidP="00B4113E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297C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การทำความเข้าใจกระบวนการการระบุข้อบ่งชี้ของการด้อยค่า กระบวนการการทดสอบการด้อยค่าของผู้บริหาร และประเมินความเหมาะสมของการระบุหน่วยสินทรัพย์ที่ก่อให้เกิดเงินสด</w:t>
            </w:r>
          </w:p>
          <w:p w14:paraId="7FC73FB5" w14:textId="77777777" w:rsidR="002B095E" w:rsidRPr="00FE297C" w:rsidRDefault="002B095E" w:rsidP="00B4113E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E297C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ารประเมินความเหมาะสมของอัตราคิดลดที่ใช้รวมถึงการเปรียบเทียบกับอัตราถัวเฉลี่ยถ่วงน้ำหนักของเงินทุนของกลุ่มบริษัทกับค่าเฉลี่ยของอุตสาหกรรมที่กลุ่มบริษัทดำเนินกิจการอยู่</w:t>
            </w:r>
          </w:p>
          <w:p w14:paraId="19E408A7" w14:textId="1983C6A1" w:rsidR="002B095E" w:rsidRPr="00FE297C" w:rsidRDefault="002B095E" w:rsidP="00B4113E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การประเมินความเหมาะสมของข้อสมมติหลักในการคำนวณ เช่น ปริมาณขาย ราคาขาย อัตราการเติบโตระยะยาว</w:t>
            </w:r>
            <w:r w:rsidR="008B5010" w:rsidRPr="00FE297C">
              <w:rPr>
                <w:rFonts w:ascii="Angsana New" w:hAnsi="Angsana New" w:hint="cs"/>
                <w:sz w:val="30"/>
                <w:szCs w:val="30"/>
                <w:cs/>
              </w:rPr>
              <w:t>และมูลค่าของสินทรัพย์เมื่อเลิกใช้งาน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ตลอดจนการเปรียบเทียบข้อสมมติหลักกับข้อมูลที่ได้จากภายนอก รวมถึงการใช้ความรู้ของข้าพเจ้าที่มีต่อกลุ่มบริษัท</w:t>
            </w:r>
          </w:p>
          <w:p w14:paraId="5C2CB8EC" w14:textId="6C4E252B" w:rsidR="002B095E" w:rsidRPr="00FE297C" w:rsidRDefault="002B095E" w:rsidP="00B4113E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การวิเคราะห์ความอ่อนไหวโดยการประเมินผลกระทบของการลดลงที่อาจเป็นไปได้อย่างสมเหตุสมผลใน</w:t>
            </w:r>
            <w:r w:rsidR="000F71DB" w:rsidRPr="00FE297C">
              <w:rPr>
                <w:rFonts w:ascii="Angsana New" w:hAnsi="Angsana New" w:hint="cs"/>
                <w:sz w:val="30"/>
                <w:szCs w:val="30"/>
                <w:cs/>
              </w:rPr>
              <w:t>ข้อสมมติที่สำคัญที่ผู้บริหารใช้</w:t>
            </w:r>
            <w:r w:rsidRPr="00FE297C">
              <w:rPr>
                <w:rFonts w:ascii="Angsana New" w:hAnsi="Angsana New"/>
                <w:sz w:val="30"/>
                <w:szCs w:val="30"/>
                <w:cs/>
              </w:rPr>
              <w:t>เพื่อที่จะประเมินผลกระทบต่อหน่วยสินทรัพย์ที่ก่อให้เกิดเงินสด</w:t>
            </w:r>
          </w:p>
          <w:p w14:paraId="4AF02B58" w14:textId="77777777" w:rsidR="00B4113E" w:rsidRPr="00FE297C" w:rsidRDefault="00B4113E" w:rsidP="00B4113E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9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ทดสอบการคำนวณในแบบจำลองที่ใช้ในการคิดลดกระแสเงินสดที่คาดว่าจะได้รับในอนาคต</w:t>
            </w:r>
          </w:p>
          <w:p w14:paraId="3ABF0FCD" w14:textId="77777777" w:rsidR="002B095E" w:rsidRPr="00FE297C" w:rsidRDefault="002B095E" w:rsidP="00B4113E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การประเมินความเพียงพอของการเปิดเผยข้อมูลตามมาตรฐานการรายงานทางการเงิน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504A01A" w14:textId="0458A44A" w:rsidR="008302CC" w:rsidRPr="00FE297C" w:rsidRDefault="008302CC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p w14:paraId="57A35823" w14:textId="77777777" w:rsidR="00AD29C1" w:rsidRPr="00FE297C" w:rsidRDefault="00AD29C1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3"/>
        <w:gridCol w:w="4837"/>
      </w:tblGrid>
      <w:tr w:rsidR="002B095E" w:rsidRPr="00FE297C" w14:paraId="51C03E10" w14:textId="77777777" w:rsidTr="00D7775F">
        <w:trPr>
          <w:trHeight w:val="377"/>
        </w:trPr>
        <w:tc>
          <w:tcPr>
            <w:tcW w:w="9630" w:type="dxa"/>
            <w:gridSpan w:val="2"/>
            <w:shd w:val="clear" w:color="auto" w:fill="auto"/>
          </w:tcPr>
          <w:p w14:paraId="51CA1CD0" w14:textId="77777777" w:rsidR="002B095E" w:rsidRPr="00FE297C" w:rsidRDefault="002B095E" w:rsidP="002B095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การวัดมูลค่าสินค้าคงเหลือ</w:t>
            </w:r>
          </w:p>
        </w:tc>
      </w:tr>
      <w:tr w:rsidR="002B095E" w:rsidRPr="00FE297C" w14:paraId="15894945" w14:textId="77777777" w:rsidTr="00D7775F">
        <w:tc>
          <w:tcPr>
            <w:tcW w:w="9630" w:type="dxa"/>
            <w:gridSpan w:val="2"/>
            <w:shd w:val="clear" w:color="auto" w:fill="auto"/>
          </w:tcPr>
          <w:p w14:paraId="5719D83C" w14:textId="4DF1D153" w:rsidR="002B095E" w:rsidRPr="00FE297C" w:rsidRDefault="002B095E" w:rsidP="002B095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166896" w:rsidRPr="00FE297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B095E" w:rsidRPr="00FE297C" w14:paraId="3715808D" w14:textId="77777777" w:rsidTr="00D7775F">
        <w:tc>
          <w:tcPr>
            <w:tcW w:w="4793" w:type="dxa"/>
            <w:shd w:val="clear" w:color="auto" w:fill="auto"/>
          </w:tcPr>
          <w:p w14:paraId="4ECC9CE1" w14:textId="77777777" w:rsidR="002B095E" w:rsidRPr="00FE297C" w:rsidRDefault="002B095E" w:rsidP="002B095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37" w:type="dxa"/>
            <w:shd w:val="clear" w:color="auto" w:fill="auto"/>
          </w:tcPr>
          <w:p w14:paraId="1AAB4227" w14:textId="77777777" w:rsidR="002B095E" w:rsidRPr="00FE297C" w:rsidRDefault="002B095E" w:rsidP="002B095E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E297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B095E" w:rsidRPr="00FE297C" w14:paraId="1207DE53" w14:textId="77777777" w:rsidTr="00D7775F">
        <w:tc>
          <w:tcPr>
            <w:tcW w:w="4793" w:type="dxa"/>
            <w:shd w:val="clear" w:color="auto" w:fill="auto"/>
          </w:tcPr>
          <w:p w14:paraId="4EF16568" w14:textId="77777777" w:rsidR="002B095E" w:rsidRPr="00FE297C" w:rsidRDefault="002B095E" w:rsidP="00BF494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สินค้าคงเหลือต้องแสดงในราคาทุนหรือมูลค่าสุทธิที่จะได้รับแล้วแต่ราคาใดจะต่ำกว่า </w:t>
            </w:r>
          </w:p>
          <w:p w14:paraId="1DCC2BDD" w14:textId="11A7225F" w:rsidR="002B095E" w:rsidRPr="00FE297C" w:rsidRDefault="002B095E" w:rsidP="002B095E">
            <w:pPr>
              <w:autoSpaceDE w:val="0"/>
              <w:autoSpaceDN w:val="0"/>
              <w:adjustRightInd w:val="0"/>
              <w:spacing w:before="240"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297C">
              <w:rPr>
                <w:rFonts w:ascii="Angsana New" w:hAnsi="Angsana New"/>
                <w:i/>
                <w:sz w:val="30"/>
                <w:szCs w:val="30"/>
                <w:cs/>
              </w:rPr>
              <w:t>สินค้าคงเหลือของ</w:t>
            </w:r>
            <w:r w:rsidR="009E217A">
              <w:rPr>
                <w:rFonts w:ascii="Angsana New" w:hAnsi="Angsana New" w:hint="cs"/>
                <w:i/>
                <w:sz w:val="30"/>
                <w:szCs w:val="30"/>
                <w:cs/>
              </w:rPr>
              <w:t>กลุ่ม</w:t>
            </w:r>
            <w:r w:rsidRPr="00FE297C">
              <w:rPr>
                <w:rFonts w:ascii="Angsana New" w:hAnsi="Angsana New"/>
                <w:i/>
                <w:sz w:val="30"/>
                <w:szCs w:val="30"/>
                <w:cs/>
              </w:rPr>
              <w:t>บริษัท</w:t>
            </w:r>
            <w:r w:rsidR="00DD183E" w:rsidRPr="00FE297C">
              <w:rPr>
                <w:rFonts w:ascii="Angsana New" w:hAnsi="Angsana New"/>
                <w:i/>
                <w:sz w:val="30"/>
                <w:szCs w:val="30"/>
                <w:cs/>
              </w:rPr>
              <w:t>ประกอบไปด้วยวัตถุดิบและสินค้าสำเร็จรูป</w:t>
            </w:r>
            <w:r w:rsidR="00DD183E" w:rsidRPr="00FE297C">
              <w:rPr>
                <w:rFonts w:ascii="Angsana New" w:hAnsi="Angsana New" w:hint="cs"/>
                <w:i/>
                <w:sz w:val="30"/>
                <w:szCs w:val="30"/>
                <w:cs/>
              </w:rPr>
              <w:t>และ</w:t>
            </w:r>
            <w:r w:rsidRPr="00FE297C">
              <w:rPr>
                <w:rFonts w:ascii="Angsana New" w:hAnsi="Angsana New"/>
                <w:i/>
                <w:sz w:val="30"/>
                <w:szCs w:val="30"/>
                <w:cs/>
              </w:rPr>
              <w:t>มียอดคงเหลือที่มีนัยสำคัญ นอกจากนี</w:t>
            </w:r>
            <w:r w:rsidR="000B6D0D" w:rsidRPr="00FE297C">
              <w:rPr>
                <w:rFonts w:ascii="Angsana New" w:hAnsi="Angsana New"/>
                <w:i/>
                <w:sz w:val="30"/>
                <w:szCs w:val="30"/>
                <w:cs/>
              </w:rPr>
              <w:t>้ความผันผวนของราคาขาย</w:t>
            </w:r>
            <w:r w:rsidRPr="00FE297C">
              <w:rPr>
                <w:rFonts w:ascii="Angsana New" w:hAnsi="Angsana New"/>
                <w:i/>
                <w:sz w:val="30"/>
                <w:szCs w:val="30"/>
                <w:cs/>
              </w:rPr>
              <w:t>อาจทำให้มูลค่าที่คาดว่าจะได้รับคืนของสินค้าคงเหลือต่ำกว่าราคาทุน ดังนั้นข้าพเจ้าจึงให้ความสำคัญในเรื่องดังกล่าว</w:t>
            </w:r>
          </w:p>
        </w:tc>
        <w:tc>
          <w:tcPr>
            <w:tcW w:w="4837" w:type="dxa"/>
            <w:shd w:val="clear" w:color="auto" w:fill="auto"/>
          </w:tcPr>
          <w:p w14:paraId="3CBB7209" w14:textId="77777777" w:rsidR="002B095E" w:rsidRPr="00FE297C" w:rsidRDefault="002B095E" w:rsidP="00BF494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วิธีตรวจสอบของข้าพเจ้าในเรื่องดังกล่าว รวมถึง</w:t>
            </w:r>
          </w:p>
          <w:p w14:paraId="7E12984F" w14:textId="252D3F48" w:rsidR="002B095E" w:rsidRPr="00FE297C" w:rsidRDefault="002B095E" w:rsidP="00C85217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การประเมินการออกแบบการควบคุมภายในที่เกี่ยวข้องกับการประมาณมูลค่าสุทธิที่จะได้รับของสินค้าคงเหลือ</w:t>
            </w:r>
          </w:p>
          <w:p w14:paraId="2A6A151F" w14:textId="77777777" w:rsidR="002B095E" w:rsidRPr="00FE297C" w:rsidRDefault="002B095E" w:rsidP="00C85217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การสังเกตการณ์ตรวจนับสินค้าคงเหลือ</w:t>
            </w:r>
          </w:p>
          <w:p w14:paraId="524DDFE9" w14:textId="77777777" w:rsidR="002B095E" w:rsidRPr="00FE297C" w:rsidRDefault="002B095E" w:rsidP="00C85217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19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การทดสอบการคำนวณมูลค่าสุทธิที่จะได้รับของสินค้าคงเหลือ ตลอดจนสุ่มทดสอบกับเอกสารที่เกี่ยวข้อง</w:t>
            </w:r>
          </w:p>
          <w:p w14:paraId="1093D2BA" w14:textId="77777777" w:rsidR="002B095E" w:rsidRPr="00FE297C" w:rsidRDefault="002B095E" w:rsidP="00C85217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59" w:lineRule="auto"/>
              <w:ind w:left="319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E297C">
              <w:rPr>
                <w:rFonts w:ascii="Angsana New" w:hAnsi="Angsana New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E8C4D5" w14:textId="77777777" w:rsidR="000A2EC7" w:rsidRPr="00FE297C" w:rsidRDefault="000A2EC7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6D3FF70" w14:textId="77777777" w:rsidR="002B095E" w:rsidRPr="00FE297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E297C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4DFB4048" w14:textId="77777777" w:rsidR="002B095E" w:rsidRPr="00FE297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ADDE6C5" w14:textId="77777777" w:rsidR="002B095E" w:rsidRPr="00FE297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DEADA85" w14:textId="77777777" w:rsidR="002B095E" w:rsidRPr="00FE297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5CE210B" w14:textId="77777777" w:rsidR="002B095E" w:rsidRPr="00FE297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2FD67F3C" w14:textId="77777777" w:rsidR="002B095E" w:rsidRPr="00FE297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A05AC7C" w14:textId="77777777" w:rsidR="006C0F84" w:rsidRPr="00FE297C" w:rsidRDefault="006C0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  <w:cs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br w:type="page"/>
      </w:r>
    </w:p>
    <w:p w14:paraId="52DBEB46" w14:textId="608E9C0E" w:rsidR="002B095E" w:rsidRPr="00FE297C" w:rsidRDefault="002B095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</w:t>
      </w: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9DDCB66" w14:textId="77777777" w:rsidR="00BF494E" w:rsidRPr="00FE297C" w:rsidRDefault="00BF494E" w:rsidP="005D034B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CD0E245" w14:textId="77777777" w:rsidR="00CD326F" w:rsidRPr="00FE297C" w:rsidRDefault="00CD326F" w:rsidP="00CD326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FE297C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4853F37" w14:textId="77777777" w:rsidR="00CD326F" w:rsidRPr="00FE297C" w:rsidRDefault="00CD326F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6D70C20" w14:textId="77777777" w:rsidR="002B095E" w:rsidRPr="00FE297C" w:rsidRDefault="002B095E" w:rsidP="005D034B">
      <w:pPr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FE297C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E297C">
        <w:rPr>
          <w:rFonts w:ascii="Angsana New" w:hAnsi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62F91E16" w14:textId="77777777" w:rsidR="002B095E" w:rsidRPr="00FE297C" w:rsidRDefault="002B095E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A041281" w14:textId="77777777" w:rsidR="002B095E" w:rsidRPr="00FE297C" w:rsidRDefault="002B095E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946908A" w14:textId="77777777" w:rsidR="002B095E" w:rsidRPr="00FE297C" w:rsidRDefault="002B095E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323E863" w14:textId="77777777" w:rsidR="002B095E" w:rsidRPr="00FE297C" w:rsidRDefault="002B095E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ในการจัดทำงบการเงิน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396C0CF" w14:textId="77777777" w:rsidR="002B095E" w:rsidRPr="00FE297C" w:rsidRDefault="002B095E" w:rsidP="005D034B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96F8A70" w14:textId="4C691290" w:rsidR="00C04C62" w:rsidRPr="00FE297C" w:rsidRDefault="002B095E" w:rsidP="00B27A13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="007A33AA" w:rsidRPr="00FE297C">
        <w:rPr>
          <w:rFonts w:ascii="Angsana New" w:eastAsia="Calibri" w:hAnsi="Angsana New" w:hint="cs"/>
          <w:color w:val="000000"/>
          <w:sz w:val="30"/>
          <w:szCs w:val="30"/>
          <w:cs/>
        </w:rPr>
        <w:t>กำกับ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</w:t>
      </w:r>
    </w:p>
    <w:p w14:paraId="671EAEDF" w14:textId="77777777" w:rsidR="00DA234C" w:rsidRPr="00FE297C" w:rsidRDefault="00DA234C" w:rsidP="00DA234C">
      <w:pPr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1F278618" w14:textId="77777777" w:rsidR="002B095E" w:rsidRPr="00FE297C" w:rsidRDefault="002B095E" w:rsidP="005D034B">
      <w:pPr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E297C">
        <w:rPr>
          <w:rFonts w:ascii="Angsana New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A4FFB78" w14:textId="77777777" w:rsidR="002B095E" w:rsidRPr="00FE297C" w:rsidRDefault="002B095E" w:rsidP="005D034B">
      <w:pPr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796EFFA2" w14:textId="77777777" w:rsidR="002B095E" w:rsidRPr="00FE297C" w:rsidRDefault="002B095E" w:rsidP="005D034B">
      <w:pPr>
        <w:jc w:val="thaiDistribute"/>
        <w:rPr>
          <w:rFonts w:ascii="Angsana New" w:hAnsi="Angsana New"/>
          <w:color w:val="000000"/>
          <w:sz w:val="30"/>
          <w:szCs w:val="30"/>
          <w:rtl/>
          <w:cs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    ทุกรายการรวมกันจะมีผ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251F046" w14:textId="77777777" w:rsidR="00CD326F" w:rsidRPr="00FE297C" w:rsidRDefault="002B095E" w:rsidP="005D034B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FE297C">
        <w:rPr>
          <w:rFonts w:ascii="Angsana New" w:hAnsi="Angsana New"/>
          <w:sz w:val="30"/>
          <w:szCs w:val="30"/>
          <w:rtl/>
          <w:cs/>
        </w:rPr>
        <w:lastRenderedPageBreak/>
        <w:t xml:space="preserve"> </w:t>
      </w:r>
    </w:p>
    <w:p w14:paraId="0C7B822D" w14:textId="77777777" w:rsidR="009A18D0" w:rsidRPr="00FE297C" w:rsidRDefault="00CD326F" w:rsidP="005D034B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E297C">
        <w:rPr>
          <w:rFonts w:ascii="Angsana New" w:hAnsi="Angsana New" w:cs="Times New Roman"/>
          <w:sz w:val="30"/>
          <w:szCs w:val="30"/>
          <w:rtl/>
          <w:lang w:bidi="ar-SA"/>
        </w:rPr>
        <w:br w:type="page"/>
      </w:r>
      <w:r w:rsidR="002B095E" w:rsidRPr="00FE297C">
        <w:rPr>
          <w:rFonts w:ascii="Angsana New" w:eastAsia="Calibri" w:hAnsi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</w:t>
      </w:r>
      <w:r w:rsidR="002B095E" w:rsidRPr="00FE297C">
        <w:rPr>
          <w:rFonts w:ascii="Angsana New" w:eastAsia="Calibri" w:hAnsi="Angsana New"/>
          <w:color w:val="000000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793DBC87" w14:textId="77777777" w:rsidR="002B095E" w:rsidRPr="00FE297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ายใน</w:t>
      </w:r>
    </w:p>
    <w:p w14:paraId="5076927C" w14:textId="77777777" w:rsidR="002B095E" w:rsidRPr="00FE297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  <w:rtl/>
          <w:cs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FE297C">
        <w:rPr>
          <w:rFonts w:ascii="Angsana New" w:hAnsi="Angsana New"/>
          <w:color w:val="000000"/>
          <w:sz w:val="30"/>
          <w:szCs w:val="30"/>
          <w:cs/>
        </w:rPr>
        <w:t>บริษัท</w:t>
      </w:r>
    </w:p>
    <w:p w14:paraId="6FDE7A3B" w14:textId="77777777" w:rsidR="002B095E" w:rsidRPr="00FE297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5042BCF" w14:textId="77777777" w:rsidR="00C04C62" w:rsidRPr="00FE297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FE297C">
        <w:rPr>
          <w:rFonts w:ascii="Angsana New" w:hAnsi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 w:rsidR="005202E4" w:rsidRPr="00FE297C">
        <w:rPr>
          <w:rFonts w:ascii="Angsana New" w:hAnsi="Angsana New"/>
          <w:color w:val="000000"/>
          <w:sz w:val="30"/>
          <w:szCs w:val="30"/>
          <w:cs/>
        </w:rPr>
        <w:t>ที่เกี่ยวข้อง</w:t>
      </w: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C118023" w14:textId="77777777" w:rsidR="002B095E" w:rsidRPr="00FE297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E297C">
        <w:rPr>
          <w:rFonts w:ascii="Angsana New" w:hAnsi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</w:t>
      </w: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 xml:space="preserve">ข้อมูลโดยถูกต้องตามที่ควรหรือไม่   </w:t>
      </w:r>
    </w:p>
    <w:p w14:paraId="566D93AF" w14:textId="77777777" w:rsidR="002B095E" w:rsidRPr="00FE297C" w:rsidRDefault="002B095E" w:rsidP="00C8521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FE297C">
        <w:rPr>
          <w:rFonts w:ascii="Angsana New" w:eastAsia="Calibri" w:hAnsi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FE297C">
        <w:rPr>
          <w:rFonts w:ascii="Angsana New" w:hAnsi="Angsana New"/>
          <w:color w:val="000000"/>
          <w:sz w:val="30"/>
          <w:szCs w:val="30"/>
          <w:cs/>
        </w:rPr>
        <w:t xml:space="preserve">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44C779AA" w14:textId="77777777" w:rsidR="002B095E" w:rsidRPr="00FE297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934779" w14:textId="77777777" w:rsidR="002B095E" w:rsidRPr="00FE297C" w:rsidRDefault="002B095E" w:rsidP="005D034B">
      <w:pPr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</w:t>
      </w:r>
      <w:r w:rsidR="00DC43C8" w:rsidRPr="00FE297C">
        <w:rPr>
          <w:rFonts w:ascii="Angsana New" w:eastAsia="Calibri" w:hAnsi="Angsana New"/>
          <w:sz w:val="30"/>
          <w:szCs w:val="30"/>
          <w:cs/>
        </w:rPr>
        <w:t>เรื่องต่าง ๆ ที่สำคัญซึ่งรวมถึง</w:t>
      </w:r>
      <w:r w:rsidRPr="00FE297C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E297C">
        <w:rPr>
          <w:rFonts w:ascii="Angsana New" w:hAnsi="Angsana New"/>
          <w:sz w:val="30"/>
          <w:szCs w:val="30"/>
          <w:cs/>
        </w:rPr>
        <w:t>งข้าพเจ้า</w:t>
      </w:r>
    </w:p>
    <w:p w14:paraId="3429C932" w14:textId="77777777" w:rsidR="002B095E" w:rsidRPr="00FE297C" w:rsidRDefault="002B095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42184DA5" w14:textId="77777777" w:rsidR="00DA234C" w:rsidRPr="00FE297C" w:rsidRDefault="00DA234C" w:rsidP="00DA234C">
      <w:pPr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E297C">
        <w:rPr>
          <w:rFonts w:ascii="Angsana New" w:hAnsi="Angsana New"/>
          <w:sz w:val="30"/>
          <w:szCs w:val="30"/>
          <w:cs/>
        </w:rPr>
        <w:t>อิสระ</w:t>
      </w:r>
    </w:p>
    <w:p w14:paraId="39677B8C" w14:textId="77777777" w:rsidR="00B27A13" w:rsidRPr="00FE297C" w:rsidRDefault="00B27A13" w:rsidP="00DA234C">
      <w:pPr>
        <w:jc w:val="thaiDistribute"/>
        <w:rPr>
          <w:rFonts w:ascii="Angsana New" w:hAnsi="Angsana New"/>
          <w:sz w:val="30"/>
          <w:szCs w:val="30"/>
        </w:rPr>
      </w:pPr>
    </w:p>
    <w:p w14:paraId="51FB8413" w14:textId="77777777" w:rsidR="00DA234C" w:rsidRPr="00FE297C" w:rsidRDefault="00DA234C" w:rsidP="00DA234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E297C">
        <w:rPr>
          <w:rFonts w:ascii="Angsana New" w:hAnsi="Angsana New"/>
          <w:sz w:val="30"/>
          <w:szCs w:val="30"/>
          <w:cs/>
        </w:rPr>
        <w:br/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FE297C">
        <w:rPr>
          <w:rFonts w:ascii="Angsana New" w:hAnsi="Angsana New"/>
          <w:sz w:val="30"/>
          <w:szCs w:val="30"/>
          <w:cs/>
        </w:rPr>
        <w:br/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069B0E" w14:textId="77777777" w:rsidR="002B095E" w:rsidRPr="00FE297C" w:rsidRDefault="002B095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4D772CDF" w14:textId="77777777" w:rsidR="002B095E" w:rsidRPr="00FE297C" w:rsidRDefault="002B095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7001371C" w14:textId="77777777" w:rsidR="00F9547E" w:rsidRPr="00FE297C" w:rsidRDefault="00F9547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79AC0DAD" w14:textId="77777777" w:rsidR="00F9547E" w:rsidRPr="00FE297C" w:rsidRDefault="00F9547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5895A440" w14:textId="77777777" w:rsidR="002B095E" w:rsidRPr="00FE297C" w:rsidRDefault="002B095E" w:rsidP="005D034B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cs/>
          <w:lang w:val="en-US"/>
        </w:rPr>
      </w:pPr>
      <w:r w:rsidRPr="00FE297C">
        <w:rPr>
          <w:rFonts w:ascii="Angsana New" w:hAnsi="Angsana New" w:cs="Angsana New"/>
          <w:lang w:val="en-US"/>
        </w:rPr>
        <w:t>(</w:t>
      </w:r>
      <w:r w:rsidR="009A0757" w:rsidRPr="00FE297C">
        <w:rPr>
          <w:rFonts w:ascii="Angsana New" w:hAnsi="Angsana New" w:cs="Angsana New"/>
          <w:cs/>
          <w:lang w:val="en-US"/>
        </w:rPr>
        <w:t>โศภิษฐ์ พรหมพล</w:t>
      </w:r>
      <w:r w:rsidRPr="00FE297C">
        <w:rPr>
          <w:rFonts w:ascii="Angsana New" w:hAnsi="Angsana New" w:cs="Angsana New"/>
          <w:cs/>
          <w:lang w:val="en-US"/>
        </w:rPr>
        <w:t>)</w:t>
      </w:r>
    </w:p>
    <w:p w14:paraId="7FCB1592" w14:textId="77777777" w:rsidR="002B095E" w:rsidRPr="00FE297C" w:rsidRDefault="002B095E" w:rsidP="005D034B">
      <w:pPr>
        <w:pStyle w:val="T"/>
        <w:ind w:left="0"/>
        <w:jc w:val="both"/>
        <w:rPr>
          <w:rFonts w:ascii="Angsana New" w:hAnsi="Angsana New" w:cs="Angsana New"/>
          <w:cs/>
          <w:lang w:val="en-US"/>
        </w:rPr>
      </w:pPr>
      <w:r w:rsidRPr="00FE297C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2D077894" w14:textId="1C7B05F7" w:rsidR="002B095E" w:rsidRPr="00FE297C" w:rsidRDefault="002B095E" w:rsidP="005D034B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FE297C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166896" w:rsidRPr="00FE297C">
        <w:rPr>
          <w:rFonts w:ascii="Angsana New" w:hAnsi="Angsana New" w:cs="Angsana New"/>
          <w:lang w:val="en-US"/>
        </w:rPr>
        <w:t>10042</w:t>
      </w:r>
    </w:p>
    <w:p w14:paraId="12A98708" w14:textId="77777777" w:rsidR="002B095E" w:rsidRPr="00FE297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</w:p>
    <w:p w14:paraId="0CADF967" w14:textId="77777777" w:rsidR="002B095E" w:rsidRPr="00FE297C" w:rsidRDefault="002B095E" w:rsidP="005D0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F28AF1F" w14:textId="2A0C4B42" w:rsidR="00221CF2" w:rsidRPr="00FE297C" w:rsidRDefault="002B095E" w:rsidP="00221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30"/>
          <w:szCs w:val="30"/>
        </w:rPr>
      </w:pPr>
      <w:r w:rsidRPr="00FE297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3D2E11B" w14:textId="7B302621" w:rsidR="00662036" w:rsidRPr="00230DCE" w:rsidRDefault="00166896" w:rsidP="00C21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 w:cs="Cordia New"/>
          <w:i/>
          <w:iCs/>
          <w:sz w:val="30"/>
          <w:szCs w:val="38"/>
          <w:cs/>
        </w:rPr>
      </w:pPr>
      <w:r w:rsidRPr="00FE297C">
        <w:rPr>
          <w:rFonts w:ascii="Angsana New" w:hAnsi="Angsana New"/>
          <w:sz w:val="30"/>
          <w:szCs w:val="30"/>
        </w:rPr>
        <w:t>22</w:t>
      </w:r>
      <w:r w:rsidR="004B1ED8" w:rsidRPr="00FE297C">
        <w:rPr>
          <w:rFonts w:ascii="Angsana New" w:hAnsi="Angsana New"/>
          <w:sz w:val="30"/>
          <w:szCs w:val="30"/>
        </w:rPr>
        <w:t xml:space="preserve"> </w:t>
      </w:r>
      <w:r w:rsidR="004B1ED8" w:rsidRPr="00FE297C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FE297C">
        <w:rPr>
          <w:rFonts w:ascii="Angsana New" w:hAnsi="Angsana New"/>
          <w:sz w:val="30"/>
          <w:szCs w:val="30"/>
        </w:rPr>
        <w:t>2565</w:t>
      </w:r>
    </w:p>
    <w:sectPr w:rsidR="00662036" w:rsidRPr="00230DCE" w:rsidSect="0085142E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0969A" w14:textId="77777777" w:rsidR="00C36C26" w:rsidRDefault="00C36C26">
      <w:r>
        <w:separator/>
      </w:r>
    </w:p>
  </w:endnote>
  <w:endnote w:type="continuationSeparator" w:id="0">
    <w:p w14:paraId="41CB3459" w14:textId="77777777" w:rsidR="00C36C26" w:rsidRDefault="00C36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AF24" w14:textId="77777777" w:rsidR="00240F3B" w:rsidRDefault="00240F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6FF7" w14:textId="77777777" w:rsidR="00240F3B" w:rsidRPr="00F302B2" w:rsidRDefault="00240F3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F169D" w14:textId="77777777" w:rsidR="00240F3B" w:rsidRDefault="00240F3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583C" w14:textId="77777777" w:rsidR="00240F3B" w:rsidRPr="003F7B1E" w:rsidRDefault="00240F3B" w:rsidP="003F7B1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34A6E" w14:textId="4790D3CF" w:rsidR="00240F3B" w:rsidRPr="00496238" w:rsidRDefault="00240F3B" w:rsidP="00496238">
    <w:pPr>
      <w:pStyle w:val="Footer"/>
      <w:jc w:val="center"/>
      <w:rPr>
        <w:rFonts w:ascii="Angsana New" w:hAnsi="Angsana New"/>
        <w:sz w:val="30"/>
        <w:szCs w:val="30"/>
      </w:rPr>
    </w:pPr>
    <w:r w:rsidRPr="00C65F6D">
      <w:rPr>
        <w:rFonts w:ascii="Angsana New" w:hAnsi="Angsana New"/>
        <w:sz w:val="30"/>
        <w:szCs w:val="30"/>
      </w:rPr>
      <w:fldChar w:fldCharType="begin"/>
    </w:r>
    <w:r w:rsidRPr="00C65F6D">
      <w:rPr>
        <w:rFonts w:ascii="Angsana New" w:hAnsi="Angsana New"/>
        <w:sz w:val="30"/>
        <w:szCs w:val="30"/>
      </w:rPr>
      <w:instrText xml:space="preserve"> PAGE   \* MERGEFORMAT </w:instrText>
    </w:r>
    <w:r w:rsidRPr="00C65F6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</w:t>
    </w:r>
    <w:r w:rsidRPr="00166896">
      <w:rPr>
        <w:rFonts w:ascii="Angsana New" w:hAnsi="Angsana New"/>
        <w:noProof/>
        <w:sz w:val="30"/>
        <w:szCs w:val="30"/>
        <w:lang w:val="en-US"/>
      </w:rPr>
      <w:t>7</w:t>
    </w:r>
    <w:r w:rsidRPr="00C65F6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7ECAC" w14:textId="77777777" w:rsidR="00C36C26" w:rsidRDefault="00C36C26">
      <w:r>
        <w:separator/>
      </w:r>
    </w:p>
  </w:footnote>
  <w:footnote w:type="continuationSeparator" w:id="0">
    <w:p w14:paraId="5233DD6A" w14:textId="77777777" w:rsidR="00C36C26" w:rsidRDefault="00C36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3969" w14:textId="77777777" w:rsidR="00240F3B" w:rsidRDefault="00240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BA3DB" w14:textId="77777777" w:rsidR="00240F3B" w:rsidRPr="008339E9" w:rsidRDefault="00240F3B">
    <w:pPr>
      <w:pStyle w:val="Header"/>
      <w:rPr>
        <w:sz w:val="24"/>
        <w:szCs w:val="24"/>
      </w:rPr>
    </w:pPr>
  </w:p>
  <w:p w14:paraId="5299DF8D" w14:textId="77777777" w:rsidR="00240F3B" w:rsidRPr="008339E9" w:rsidRDefault="00240F3B">
    <w:pPr>
      <w:pStyle w:val="Header"/>
      <w:rPr>
        <w:sz w:val="28"/>
        <w:szCs w:val="28"/>
      </w:rPr>
    </w:pPr>
  </w:p>
  <w:p w14:paraId="7421F9A3" w14:textId="77777777" w:rsidR="00240F3B" w:rsidRPr="008339E9" w:rsidRDefault="00240F3B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9D03" w14:textId="77777777" w:rsidR="00240F3B" w:rsidRDefault="00240F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3622F" w14:textId="77777777" w:rsidR="00240F3B" w:rsidRPr="00265977" w:rsidRDefault="00240F3B">
    <w:pPr>
      <w:pStyle w:val="Header"/>
      <w:rPr>
        <w:rFonts w:ascii="Angsana New" w:hAnsi="Angsana New"/>
        <w:sz w:val="32"/>
        <w:szCs w:val="32"/>
      </w:rPr>
    </w:pPr>
  </w:p>
  <w:p w14:paraId="0E6A8EBA" w14:textId="77777777" w:rsidR="00240F3B" w:rsidRPr="00265977" w:rsidRDefault="00240F3B">
    <w:pPr>
      <w:pStyle w:val="Header"/>
      <w:rPr>
        <w:rFonts w:ascii="Angsana New" w:hAnsi="Angsana New"/>
        <w:sz w:val="32"/>
        <w:szCs w:val="32"/>
      </w:rPr>
    </w:pPr>
  </w:p>
  <w:p w14:paraId="28F22D8B" w14:textId="77777777" w:rsidR="00240F3B" w:rsidRPr="00265977" w:rsidRDefault="00240F3B">
    <w:pPr>
      <w:pStyle w:val="Header"/>
      <w:rPr>
        <w:rFonts w:ascii="Angsana New" w:hAnsi="Angsana New"/>
        <w:sz w:val="32"/>
        <w:szCs w:val="32"/>
      </w:rPr>
    </w:pPr>
  </w:p>
  <w:p w14:paraId="6DC9FB45" w14:textId="77777777" w:rsidR="00240F3B" w:rsidRPr="00265977" w:rsidRDefault="00240F3B">
    <w:pPr>
      <w:pStyle w:val="Header"/>
      <w:rPr>
        <w:rFonts w:ascii="Angsana New" w:hAnsi="Angsana New"/>
        <w:sz w:val="32"/>
        <w:szCs w:val="32"/>
      </w:rPr>
    </w:pPr>
  </w:p>
  <w:p w14:paraId="78B974BB" w14:textId="77777777" w:rsidR="00240F3B" w:rsidRPr="00265977" w:rsidRDefault="00240F3B">
    <w:pPr>
      <w:pStyle w:val="Header"/>
      <w:rPr>
        <w:rFonts w:ascii="Angsana New" w:hAnsi="Angsana New"/>
        <w:sz w:val="32"/>
        <w:szCs w:val="32"/>
      </w:rPr>
    </w:pPr>
  </w:p>
  <w:p w14:paraId="7DC03512" w14:textId="77777777" w:rsidR="00240F3B" w:rsidRPr="00265977" w:rsidRDefault="00240F3B">
    <w:pPr>
      <w:pStyle w:val="Header"/>
      <w:rPr>
        <w:rFonts w:ascii="Angsana New" w:hAnsi="Angsana New"/>
        <w:sz w:val="32"/>
        <w:szCs w:val="32"/>
      </w:rPr>
    </w:pPr>
  </w:p>
  <w:p w14:paraId="51C0FF94" w14:textId="77777777" w:rsidR="00240F3B" w:rsidRPr="00265977" w:rsidRDefault="00240F3B">
    <w:pPr>
      <w:pStyle w:val="Header"/>
      <w:rPr>
        <w:rFonts w:ascii="Angsana New" w:hAnsi="Angsana New"/>
        <w:sz w:val="32"/>
        <w:szCs w:val="32"/>
      </w:rPr>
    </w:pPr>
  </w:p>
  <w:p w14:paraId="7419BD55" w14:textId="77777777" w:rsidR="00240F3B" w:rsidRPr="00265977" w:rsidRDefault="00240F3B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D7654" w14:textId="77777777" w:rsidR="00240F3B" w:rsidRPr="003E6798" w:rsidRDefault="00240F3B" w:rsidP="00E65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  <w:lang w:val="th-TH"/>
      </w:rPr>
    </w:pPr>
    <w:r w:rsidRPr="003E6798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 อุบล ไบโอ เอทานอล</w:t>
    </w:r>
    <w:r w:rsidRPr="003E6798">
      <w:rPr>
        <w:rFonts w:ascii="Angsana New" w:hAnsi="Angsana New"/>
        <w:b/>
        <w:bCs/>
        <w:sz w:val="32"/>
        <w:szCs w:val="32"/>
        <w:cs/>
      </w:rPr>
      <w:t xml:space="preserve"> จำกัด และบริษัทย่อย</w:t>
    </w:r>
  </w:p>
  <w:p w14:paraId="56715EB0" w14:textId="77777777" w:rsidR="00240F3B" w:rsidRPr="003E6798" w:rsidRDefault="00240F3B" w:rsidP="00E65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4A6E89" w14:textId="7C8FFAB9" w:rsidR="00240F3B" w:rsidRPr="00D06851" w:rsidRDefault="00240F3B" w:rsidP="00540A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66896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166896">
      <w:rPr>
        <w:rFonts w:ascii="Angsana New" w:hAnsi="Angsana New"/>
        <w:b/>
        <w:bCs/>
        <w:sz w:val="32"/>
        <w:szCs w:val="32"/>
      </w:rPr>
      <w:t>2564</w:t>
    </w:r>
  </w:p>
  <w:p w14:paraId="007F6D7E" w14:textId="77777777" w:rsidR="00240F3B" w:rsidRPr="00540A64" w:rsidRDefault="00240F3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9CE"/>
    <w:multiLevelType w:val="hybridMultilevel"/>
    <w:tmpl w:val="FA6A7402"/>
    <w:lvl w:ilvl="0" w:tplc="0FA0EE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45AB9"/>
    <w:multiLevelType w:val="singleLevel"/>
    <w:tmpl w:val="11C079A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A2B3F95"/>
    <w:multiLevelType w:val="multilevel"/>
    <w:tmpl w:val="21620E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B9016C"/>
    <w:multiLevelType w:val="multilevel"/>
    <w:tmpl w:val="C15C9C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004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4796" w:hanging="360"/>
      </w:pPr>
    </w:lvl>
    <w:lvl w:ilvl="2" w:tplc="0409001B" w:tentative="1">
      <w:start w:val="1"/>
      <w:numFmt w:val="lowerRoman"/>
      <w:lvlText w:val="%3."/>
      <w:lvlJc w:val="right"/>
      <w:pPr>
        <w:ind w:left="5516" w:hanging="180"/>
      </w:pPr>
    </w:lvl>
    <w:lvl w:ilvl="3" w:tplc="0409000F" w:tentative="1">
      <w:start w:val="1"/>
      <w:numFmt w:val="decimal"/>
      <w:lvlText w:val="%4."/>
      <w:lvlJc w:val="left"/>
      <w:pPr>
        <w:ind w:left="6236" w:hanging="360"/>
      </w:pPr>
    </w:lvl>
    <w:lvl w:ilvl="4" w:tplc="04090019" w:tentative="1">
      <w:start w:val="1"/>
      <w:numFmt w:val="lowerLetter"/>
      <w:lvlText w:val="%5."/>
      <w:lvlJc w:val="left"/>
      <w:pPr>
        <w:ind w:left="6956" w:hanging="360"/>
      </w:pPr>
    </w:lvl>
    <w:lvl w:ilvl="5" w:tplc="0409001B" w:tentative="1">
      <w:start w:val="1"/>
      <w:numFmt w:val="lowerRoman"/>
      <w:lvlText w:val="%6."/>
      <w:lvlJc w:val="right"/>
      <w:pPr>
        <w:ind w:left="7676" w:hanging="180"/>
      </w:pPr>
    </w:lvl>
    <w:lvl w:ilvl="6" w:tplc="0409000F" w:tentative="1">
      <w:start w:val="1"/>
      <w:numFmt w:val="decimal"/>
      <w:lvlText w:val="%7."/>
      <w:lvlJc w:val="left"/>
      <w:pPr>
        <w:ind w:left="8396" w:hanging="360"/>
      </w:pPr>
    </w:lvl>
    <w:lvl w:ilvl="7" w:tplc="04090019" w:tentative="1">
      <w:start w:val="1"/>
      <w:numFmt w:val="lowerLetter"/>
      <w:lvlText w:val="%8."/>
      <w:lvlJc w:val="left"/>
      <w:pPr>
        <w:ind w:left="9116" w:hanging="360"/>
      </w:pPr>
    </w:lvl>
    <w:lvl w:ilvl="8" w:tplc="0409001B" w:tentative="1">
      <w:start w:val="1"/>
      <w:numFmt w:val="lowerRoman"/>
      <w:lvlText w:val="%9."/>
      <w:lvlJc w:val="right"/>
      <w:pPr>
        <w:ind w:left="9836" w:hanging="180"/>
      </w:pPr>
    </w:lvl>
  </w:abstractNum>
  <w:abstractNum w:abstractNumId="14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1E29482A"/>
    <w:multiLevelType w:val="hybridMultilevel"/>
    <w:tmpl w:val="95B83088"/>
    <w:lvl w:ilvl="0" w:tplc="8EDAE89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7E941F7"/>
    <w:multiLevelType w:val="hybridMultilevel"/>
    <w:tmpl w:val="BCD845C8"/>
    <w:lvl w:ilvl="0" w:tplc="0E88FC9E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9" w15:restartNumberingAfterBreak="0">
    <w:nsid w:val="281C7B20"/>
    <w:multiLevelType w:val="hybridMultilevel"/>
    <w:tmpl w:val="C15C9CA2"/>
    <w:lvl w:ilvl="0" w:tplc="0A0A98D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0E201E6"/>
    <w:multiLevelType w:val="hybridMultilevel"/>
    <w:tmpl w:val="D5ACC554"/>
    <w:lvl w:ilvl="0" w:tplc="70447A28">
      <w:start w:val="3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F04F0A"/>
    <w:multiLevelType w:val="hybridMultilevel"/>
    <w:tmpl w:val="D17A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677A88"/>
    <w:multiLevelType w:val="hybridMultilevel"/>
    <w:tmpl w:val="40E605FE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8E60A69"/>
    <w:multiLevelType w:val="hybridMultilevel"/>
    <w:tmpl w:val="3B6AB28A"/>
    <w:lvl w:ilvl="0" w:tplc="5AD2947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176DE"/>
    <w:multiLevelType w:val="hybridMultilevel"/>
    <w:tmpl w:val="37482396"/>
    <w:lvl w:ilvl="0" w:tplc="1304C480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9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1832C37"/>
    <w:multiLevelType w:val="hybridMultilevel"/>
    <w:tmpl w:val="AD808954"/>
    <w:lvl w:ilvl="0" w:tplc="FE20DF2C">
      <w:start w:val="1"/>
      <w:numFmt w:val="thaiLetters"/>
      <w:lvlText w:val="(%1)"/>
      <w:lvlJc w:val="left"/>
      <w:pPr>
        <w:ind w:left="108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817B6A"/>
    <w:multiLevelType w:val="singleLevel"/>
    <w:tmpl w:val="D116B5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abstractNum w:abstractNumId="33" w15:restartNumberingAfterBreak="0">
    <w:nsid w:val="678C41E4"/>
    <w:multiLevelType w:val="hybridMultilevel"/>
    <w:tmpl w:val="B956C152"/>
    <w:lvl w:ilvl="0" w:tplc="1D12AEA0"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0"/>
  </w:num>
  <w:num w:numId="4">
    <w:abstractNumId w:val="25"/>
  </w:num>
  <w:num w:numId="5">
    <w:abstractNumId w:val="20"/>
  </w:num>
  <w:num w:numId="6">
    <w:abstractNumId w:val="26"/>
  </w:num>
  <w:num w:numId="7">
    <w:abstractNumId w:val="6"/>
  </w:num>
  <w:num w:numId="8">
    <w:abstractNumId w:val="32"/>
  </w:num>
  <w:num w:numId="9">
    <w:abstractNumId w:val="22"/>
  </w:num>
  <w:num w:numId="10">
    <w:abstractNumId w:val="28"/>
  </w:num>
  <w:num w:numId="11">
    <w:abstractNumId w:val="16"/>
  </w:num>
  <w:num w:numId="12">
    <w:abstractNumId w:val="4"/>
  </w:num>
  <w:num w:numId="13">
    <w:abstractNumId w:val="18"/>
  </w:num>
  <w:num w:numId="14">
    <w:abstractNumId w:val="8"/>
  </w:num>
  <w:num w:numId="15">
    <w:abstractNumId w:val="10"/>
  </w:num>
  <w:num w:numId="16">
    <w:abstractNumId w:val="5"/>
  </w:num>
  <w:num w:numId="17">
    <w:abstractNumId w:val="13"/>
  </w:num>
  <w:num w:numId="18">
    <w:abstractNumId w:val="31"/>
  </w:num>
  <w:num w:numId="19">
    <w:abstractNumId w:val="33"/>
  </w:num>
  <w:num w:numId="20">
    <w:abstractNumId w:val="29"/>
  </w:num>
  <w:num w:numId="21">
    <w:abstractNumId w:val="9"/>
  </w:num>
  <w:num w:numId="22">
    <w:abstractNumId w:val="27"/>
  </w:num>
  <w:num w:numId="23">
    <w:abstractNumId w:val="7"/>
  </w:num>
  <w:num w:numId="24">
    <w:abstractNumId w:val="34"/>
  </w:num>
  <w:num w:numId="25">
    <w:abstractNumId w:val="17"/>
  </w:num>
  <w:num w:numId="26">
    <w:abstractNumId w:val="24"/>
  </w:num>
  <w:num w:numId="27">
    <w:abstractNumId w:val="37"/>
  </w:num>
  <w:num w:numId="28">
    <w:abstractNumId w:val="36"/>
  </w:num>
  <w:num w:numId="29">
    <w:abstractNumId w:val="30"/>
  </w:num>
  <w:num w:numId="30">
    <w:abstractNumId w:val="1"/>
  </w:num>
  <w:num w:numId="31">
    <w:abstractNumId w:val="19"/>
  </w:num>
  <w:num w:numId="32">
    <w:abstractNumId w:val="12"/>
  </w:num>
  <w:num w:numId="33">
    <w:abstractNumId w:val="14"/>
  </w:num>
  <w:num w:numId="34">
    <w:abstractNumId w:val="3"/>
  </w:num>
  <w:num w:numId="35">
    <w:abstractNumId w:val="21"/>
  </w:num>
  <w:num w:numId="36">
    <w:abstractNumId w:val="35"/>
  </w:num>
  <w:num w:numId="37">
    <w:abstractNumId w:val="21"/>
  </w:num>
  <w:num w:numId="38">
    <w:abstractNumId w:val="23"/>
  </w:num>
  <w:num w:numId="39">
    <w:abstractNumId w:val="15"/>
  </w:num>
  <w:num w:numId="4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27452"/>
    <w:rsid w:val="00000500"/>
    <w:rsid w:val="00000501"/>
    <w:rsid w:val="000009A9"/>
    <w:rsid w:val="000009D0"/>
    <w:rsid w:val="00000AEC"/>
    <w:rsid w:val="000013DC"/>
    <w:rsid w:val="00001526"/>
    <w:rsid w:val="00001EAB"/>
    <w:rsid w:val="00001FCB"/>
    <w:rsid w:val="000029BA"/>
    <w:rsid w:val="0000303E"/>
    <w:rsid w:val="000038CE"/>
    <w:rsid w:val="00003C77"/>
    <w:rsid w:val="00003D50"/>
    <w:rsid w:val="00003E9F"/>
    <w:rsid w:val="00004652"/>
    <w:rsid w:val="00004ABF"/>
    <w:rsid w:val="000051AC"/>
    <w:rsid w:val="000051ED"/>
    <w:rsid w:val="0000574B"/>
    <w:rsid w:val="00005F7C"/>
    <w:rsid w:val="00006188"/>
    <w:rsid w:val="000063C4"/>
    <w:rsid w:val="000065FA"/>
    <w:rsid w:val="00006DC0"/>
    <w:rsid w:val="00006FCE"/>
    <w:rsid w:val="00007071"/>
    <w:rsid w:val="00007297"/>
    <w:rsid w:val="00007469"/>
    <w:rsid w:val="00010679"/>
    <w:rsid w:val="00010818"/>
    <w:rsid w:val="00010B80"/>
    <w:rsid w:val="00010FFC"/>
    <w:rsid w:val="000111E9"/>
    <w:rsid w:val="000111F3"/>
    <w:rsid w:val="000112EF"/>
    <w:rsid w:val="000114E1"/>
    <w:rsid w:val="00011617"/>
    <w:rsid w:val="00011CAC"/>
    <w:rsid w:val="00012008"/>
    <w:rsid w:val="0001220E"/>
    <w:rsid w:val="0001248A"/>
    <w:rsid w:val="00012A8D"/>
    <w:rsid w:val="00012AFB"/>
    <w:rsid w:val="00012F1E"/>
    <w:rsid w:val="00013A8B"/>
    <w:rsid w:val="000140C8"/>
    <w:rsid w:val="00014114"/>
    <w:rsid w:val="0001432E"/>
    <w:rsid w:val="00014820"/>
    <w:rsid w:val="00014BB4"/>
    <w:rsid w:val="00014C35"/>
    <w:rsid w:val="00015377"/>
    <w:rsid w:val="000153DA"/>
    <w:rsid w:val="00015A4A"/>
    <w:rsid w:val="00015A7F"/>
    <w:rsid w:val="0001604C"/>
    <w:rsid w:val="00016163"/>
    <w:rsid w:val="000164C3"/>
    <w:rsid w:val="00016952"/>
    <w:rsid w:val="00016BBC"/>
    <w:rsid w:val="00016D2B"/>
    <w:rsid w:val="0001708F"/>
    <w:rsid w:val="000170C8"/>
    <w:rsid w:val="000170D3"/>
    <w:rsid w:val="00017626"/>
    <w:rsid w:val="00017787"/>
    <w:rsid w:val="00017B6C"/>
    <w:rsid w:val="00017F61"/>
    <w:rsid w:val="00020317"/>
    <w:rsid w:val="0002078F"/>
    <w:rsid w:val="00020B40"/>
    <w:rsid w:val="00021242"/>
    <w:rsid w:val="00021772"/>
    <w:rsid w:val="00021A10"/>
    <w:rsid w:val="00021E89"/>
    <w:rsid w:val="0002218B"/>
    <w:rsid w:val="000226E4"/>
    <w:rsid w:val="0002282D"/>
    <w:rsid w:val="00022AA7"/>
    <w:rsid w:val="00022D65"/>
    <w:rsid w:val="00022DFB"/>
    <w:rsid w:val="00024747"/>
    <w:rsid w:val="00024945"/>
    <w:rsid w:val="00024954"/>
    <w:rsid w:val="00024AD5"/>
    <w:rsid w:val="00024CAB"/>
    <w:rsid w:val="00024DC4"/>
    <w:rsid w:val="00024E75"/>
    <w:rsid w:val="00024FB0"/>
    <w:rsid w:val="0002525C"/>
    <w:rsid w:val="0002534D"/>
    <w:rsid w:val="00025AB1"/>
    <w:rsid w:val="00025E91"/>
    <w:rsid w:val="00026AF2"/>
    <w:rsid w:val="00026B18"/>
    <w:rsid w:val="00026D19"/>
    <w:rsid w:val="00026F8F"/>
    <w:rsid w:val="00027077"/>
    <w:rsid w:val="000274C6"/>
    <w:rsid w:val="000278D7"/>
    <w:rsid w:val="00027DBD"/>
    <w:rsid w:val="00027F90"/>
    <w:rsid w:val="00030640"/>
    <w:rsid w:val="00030790"/>
    <w:rsid w:val="00030B5D"/>
    <w:rsid w:val="00031245"/>
    <w:rsid w:val="00033043"/>
    <w:rsid w:val="00033E6B"/>
    <w:rsid w:val="000342EE"/>
    <w:rsid w:val="00034704"/>
    <w:rsid w:val="00034712"/>
    <w:rsid w:val="000354BB"/>
    <w:rsid w:val="00035874"/>
    <w:rsid w:val="00035A33"/>
    <w:rsid w:val="00035D4C"/>
    <w:rsid w:val="00035EB0"/>
    <w:rsid w:val="000362C1"/>
    <w:rsid w:val="000362DF"/>
    <w:rsid w:val="00036492"/>
    <w:rsid w:val="0003660C"/>
    <w:rsid w:val="00036D87"/>
    <w:rsid w:val="00036DD6"/>
    <w:rsid w:val="000376AF"/>
    <w:rsid w:val="00037B58"/>
    <w:rsid w:val="00037CB7"/>
    <w:rsid w:val="00037D7E"/>
    <w:rsid w:val="000400AB"/>
    <w:rsid w:val="000403D9"/>
    <w:rsid w:val="00040470"/>
    <w:rsid w:val="000410D0"/>
    <w:rsid w:val="000410FF"/>
    <w:rsid w:val="00041353"/>
    <w:rsid w:val="000413CA"/>
    <w:rsid w:val="000419C5"/>
    <w:rsid w:val="00041F79"/>
    <w:rsid w:val="00042324"/>
    <w:rsid w:val="000423E1"/>
    <w:rsid w:val="000429FE"/>
    <w:rsid w:val="00042D28"/>
    <w:rsid w:val="00042FF1"/>
    <w:rsid w:val="0004309E"/>
    <w:rsid w:val="00043231"/>
    <w:rsid w:val="000435BD"/>
    <w:rsid w:val="00043849"/>
    <w:rsid w:val="00043CA8"/>
    <w:rsid w:val="000442DE"/>
    <w:rsid w:val="0004589E"/>
    <w:rsid w:val="00045D2A"/>
    <w:rsid w:val="00045F9A"/>
    <w:rsid w:val="00046637"/>
    <w:rsid w:val="00046744"/>
    <w:rsid w:val="0004724A"/>
    <w:rsid w:val="00047261"/>
    <w:rsid w:val="000472F1"/>
    <w:rsid w:val="000477BF"/>
    <w:rsid w:val="00047B9E"/>
    <w:rsid w:val="00047C31"/>
    <w:rsid w:val="00047DB4"/>
    <w:rsid w:val="00047F34"/>
    <w:rsid w:val="000502A9"/>
    <w:rsid w:val="000503CE"/>
    <w:rsid w:val="00050423"/>
    <w:rsid w:val="00050501"/>
    <w:rsid w:val="00050918"/>
    <w:rsid w:val="000509EB"/>
    <w:rsid w:val="00050DDC"/>
    <w:rsid w:val="0005113F"/>
    <w:rsid w:val="00051DA6"/>
    <w:rsid w:val="00051DFA"/>
    <w:rsid w:val="00052273"/>
    <w:rsid w:val="00052552"/>
    <w:rsid w:val="000526D6"/>
    <w:rsid w:val="000539E5"/>
    <w:rsid w:val="00053D70"/>
    <w:rsid w:val="00055049"/>
    <w:rsid w:val="0005599F"/>
    <w:rsid w:val="00055B53"/>
    <w:rsid w:val="00055B9D"/>
    <w:rsid w:val="000560C0"/>
    <w:rsid w:val="00057304"/>
    <w:rsid w:val="000573FC"/>
    <w:rsid w:val="000577A2"/>
    <w:rsid w:val="00057D83"/>
    <w:rsid w:val="000605AA"/>
    <w:rsid w:val="00060D20"/>
    <w:rsid w:val="000611BE"/>
    <w:rsid w:val="000616A6"/>
    <w:rsid w:val="00061863"/>
    <w:rsid w:val="00061A7B"/>
    <w:rsid w:val="00061CFB"/>
    <w:rsid w:val="00062170"/>
    <w:rsid w:val="00062208"/>
    <w:rsid w:val="00062A71"/>
    <w:rsid w:val="00062BC9"/>
    <w:rsid w:val="00062D26"/>
    <w:rsid w:val="00062FBE"/>
    <w:rsid w:val="0006306B"/>
    <w:rsid w:val="00063406"/>
    <w:rsid w:val="0006386B"/>
    <w:rsid w:val="00063A9F"/>
    <w:rsid w:val="000645AA"/>
    <w:rsid w:val="00064FA8"/>
    <w:rsid w:val="000651AC"/>
    <w:rsid w:val="000658B5"/>
    <w:rsid w:val="000666D4"/>
    <w:rsid w:val="000668C9"/>
    <w:rsid w:val="00066B54"/>
    <w:rsid w:val="00066DDC"/>
    <w:rsid w:val="00067365"/>
    <w:rsid w:val="000676FC"/>
    <w:rsid w:val="00071FDB"/>
    <w:rsid w:val="00072125"/>
    <w:rsid w:val="00072294"/>
    <w:rsid w:val="000724CE"/>
    <w:rsid w:val="00072E15"/>
    <w:rsid w:val="00073800"/>
    <w:rsid w:val="00073AB1"/>
    <w:rsid w:val="00073B8A"/>
    <w:rsid w:val="00073EB8"/>
    <w:rsid w:val="00073F62"/>
    <w:rsid w:val="00074381"/>
    <w:rsid w:val="0007476D"/>
    <w:rsid w:val="00074835"/>
    <w:rsid w:val="00074951"/>
    <w:rsid w:val="00074976"/>
    <w:rsid w:val="00074BFA"/>
    <w:rsid w:val="00074C7A"/>
    <w:rsid w:val="00074F27"/>
    <w:rsid w:val="00075154"/>
    <w:rsid w:val="0007543A"/>
    <w:rsid w:val="00075471"/>
    <w:rsid w:val="00075E91"/>
    <w:rsid w:val="00075EAA"/>
    <w:rsid w:val="00075F40"/>
    <w:rsid w:val="00075F60"/>
    <w:rsid w:val="00076076"/>
    <w:rsid w:val="00076080"/>
    <w:rsid w:val="000767C2"/>
    <w:rsid w:val="00076E5A"/>
    <w:rsid w:val="00080677"/>
    <w:rsid w:val="00080807"/>
    <w:rsid w:val="00080CC5"/>
    <w:rsid w:val="000811CB"/>
    <w:rsid w:val="00081720"/>
    <w:rsid w:val="00081820"/>
    <w:rsid w:val="000818D2"/>
    <w:rsid w:val="000819FF"/>
    <w:rsid w:val="000823F8"/>
    <w:rsid w:val="00082409"/>
    <w:rsid w:val="00083BD8"/>
    <w:rsid w:val="000844B7"/>
    <w:rsid w:val="00084AE4"/>
    <w:rsid w:val="000856E0"/>
    <w:rsid w:val="00085B1D"/>
    <w:rsid w:val="00085DFA"/>
    <w:rsid w:val="00086338"/>
    <w:rsid w:val="00086363"/>
    <w:rsid w:val="000863D1"/>
    <w:rsid w:val="00086431"/>
    <w:rsid w:val="000865C9"/>
    <w:rsid w:val="00086B06"/>
    <w:rsid w:val="00086B38"/>
    <w:rsid w:val="00086EE9"/>
    <w:rsid w:val="00087C6E"/>
    <w:rsid w:val="00087DB5"/>
    <w:rsid w:val="00087E8D"/>
    <w:rsid w:val="000910BF"/>
    <w:rsid w:val="000910FA"/>
    <w:rsid w:val="00091C1F"/>
    <w:rsid w:val="00091C35"/>
    <w:rsid w:val="00092322"/>
    <w:rsid w:val="00092397"/>
    <w:rsid w:val="00093356"/>
    <w:rsid w:val="000933C9"/>
    <w:rsid w:val="00093AD3"/>
    <w:rsid w:val="00093EE3"/>
    <w:rsid w:val="00094157"/>
    <w:rsid w:val="000942B8"/>
    <w:rsid w:val="00094458"/>
    <w:rsid w:val="00094D46"/>
    <w:rsid w:val="00094F1C"/>
    <w:rsid w:val="000960F6"/>
    <w:rsid w:val="0009676A"/>
    <w:rsid w:val="00096AAE"/>
    <w:rsid w:val="00096D15"/>
    <w:rsid w:val="000970BF"/>
    <w:rsid w:val="0009739C"/>
    <w:rsid w:val="000973F7"/>
    <w:rsid w:val="00097744"/>
    <w:rsid w:val="00097DC3"/>
    <w:rsid w:val="00097EAE"/>
    <w:rsid w:val="000A075A"/>
    <w:rsid w:val="000A08A1"/>
    <w:rsid w:val="000A0AE0"/>
    <w:rsid w:val="000A0C65"/>
    <w:rsid w:val="000A10A2"/>
    <w:rsid w:val="000A18AB"/>
    <w:rsid w:val="000A1A54"/>
    <w:rsid w:val="000A1C2A"/>
    <w:rsid w:val="000A20E2"/>
    <w:rsid w:val="000A22E9"/>
    <w:rsid w:val="000A2EC7"/>
    <w:rsid w:val="000A30D2"/>
    <w:rsid w:val="000A379E"/>
    <w:rsid w:val="000A39F6"/>
    <w:rsid w:val="000A3AEB"/>
    <w:rsid w:val="000A3C1F"/>
    <w:rsid w:val="000A3DD2"/>
    <w:rsid w:val="000A439F"/>
    <w:rsid w:val="000A43EE"/>
    <w:rsid w:val="000A498C"/>
    <w:rsid w:val="000A4A48"/>
    <w:rsid w:val="000A521F"/>
    <w:rsid w:val="000A66F2"/>
    <w:rsid w:val="000A6B16"/>
    <w:rsid w:val="000A6C1E"/>
    <w:rsid w:val="000A6CE2"/>
    <w:rsid w:val="000A6DFD"/>
    <w:rsid w:val="000A6F1F"/>
    <w:rsid w:val="000A703A"/>
    <w:rsid w:val="000A71BD"/>
    <w:rsid w:val="000A71C4"/>
    <w:rsid w:val="000A74FD"/>
    <w:rsid w:val="000A7960"/>
    <w:rsid w:val="000A79C6"/>
    <w:rsid w:val="000B02A0"/>
    <w:rsid w:val="000B0486"/>
    <w:rsid w:val="000B09D6"/>
    <w:rsid w:val="000B0B6D"/>
    <w:rsid w:val="000B0D97"/>
    <w:rsid w:val="000B0FF7"/>
    <w:rsid w:val="000B1561"/>
    <w:rsid w:val="000B1C7C"/>
    <w:rsid w:val="000B1C99"/>
    <w:rsid w:val="000B1CE7"/>
    <w:rsid w:val="000B265A"/>
    <w:rsid w:val="000B3C30"/>
    <w:rsid w:val="000B3EDF"/>
    <w:rsid w:val="000B43C7"/>
    <w:rsid w:val="000B47D8"/>
    <w:rsid w:val="000B4A3F"/>
    <w:rsid w:val="000B4C45"/>
    <w:rsid w:val="000B4D81"/>
    <w:rsid w:val="000B60FF"/>
    <w:rsid w:val="000B620F"/>
    <w:rsid w:val="000B6271"/>
    <w:rsid w:val="000B68F0"/>
    <w:rsid w:val="000B6A38"/>
    <w:rsid w:val="000B6D0D"/>
    <w:rsid w:val="000B6F83"/>
    <w:rsid w:val="000B745D"/>
    <w:rsid w:val="000B776A"/>
    <w:rsid w:val="000C042D"/>
    <w:rsid w:val="000C11CC"/>
    <w:rsid w:val="000C139E"/>
    <w:rsid w:val="000C1F54"/>
    <w:rsid w:val="000C2109"/>
    <w:rsid w:val="000C2118"/>
    <w:rsid w:val="000C253C"/>
    <w:rsid w:val="000C2902"/>
    <w:rsid w:val="000C2908"/>
    <w:rsid w:val="000C321F"/>
    <w:rsid w:val="000C3246"/>
    <w:rsid w:val="000C369B"/>
    <w:rsid w:val="000C37B5"/>
    <w:rsid w:val="000C3B93"/>
    <w:rsid w:val="000C49CF"/>
    <w:rsid w:val="000C4ADC"/>
    <w:rsid w:val="000C4AF8"/>
    <w:rsid w:val="000C4CDB"/>
    <w:rsid w:val="000C52A8"/>
    <w:rsid w:val="000C539D"/>
    <w:rsid w:val="000C5869"/>
    <w:rsid w:val="000C5AD7"/>
    <w:rsid w:val="000C5BE9"/>
    <w:rsid w:val="000C6075"/>
    <w:rsid w:val="000C6B57"/>
    <w:rsid w:val="000C6DC8"/>
    <w:rsid w:val="000C6E18"/>
    <w:rsid w:val="000C77B4"/>
    <w:rsid w:val="000C794D"/>
    <w:rsid w:val="000C7DFA"/>
    <w:rsid w:val="000D00F5"/>
    <w:rsid w:val="000D01D0"/>
    <w:rsid w:val="000D05F1"/>
    <w:rsid w:val="000D117D"/>
    <w:rsid w:val="000D15A2"/>
    <w:rsid w:val="000D1A84"/>
    <w:rsid w:val="000D2961"/>
    <w:rsid w:val="000D330C"/>
    <w:rsid w:val="000D33B3"/>
    <w:rsid w:val="000D349E"/>
    <w:rsid w:val="000D3511"/>
    <w:rsid w:val="000D365F"/>
    <w:rsid w:val="000D39EF"/>
    <w:rsid w:val="000D3B86"/>
    <w:rsid w:val="000D4377"/>
    <w:rsid w:val="000D4706"/>
    <w:rsid w:val="000D4798"/>
    <w:rsid w:val="000D4B28"/>
    <w:rsid w:val="000D4B68"/>
    <w:rsid w:val="000D50FC"/>
    <w:rsid w:val="000D5997"/>
    <w:rsid w:val="000D5A3E"/>
    <w:rsid w:val="000D5DB2"/>
    <w:rsid w:val="000D63C1"/>
    <w:rsid w:val="000D6BA2"/>
    <w:rsid w:val="000D7125"/>
    <w:rsid w:val="000D742B"/>
    <w:rsid w:val="000D7EC8"/>
    <w:rsid w:val="000D7FCC"/>
    <w:rsid w:val="000E050E"/>
    <w:rsid w:val="000E0CEF"/>
    <w:rsid w:val="000E0DFC"/>
    <w:rsid w:val="000E0FB6"/>
    <w:rsid w:val="000E121A"/>
    <w:rsid w:val="000E129B"/>
    <w:rsid w:val="000E138F"/>
    <w:rsid w:val="000E17E1"/>
    <w:rsid w:val="000E19A0"/>
    <w:rsid w:val="000E19C4"/>
    <w:rsid w:val="000E1EA8"/>
    <w:rsid w:val="000E29C6"/>
    <w:rsid w:val="000E2E47"/>
    <w:rsid w:val="000E3412"/>
    <w:rsid w:val="000E3491"/>
    <w:rsid w:val="000E4A28"/>
    <w:rsid w:val="000E533A"/>
    <w:rsid w:val="000E5B81"/>
    <w:rsid w:val="000E682F"/>
    <w:rsid w:val="000E68EB"/>
    <w:rsid w:val="000E69BC"/>
    <w:rsid w:val="000E6BDB"/>
    <w:rsid w:val="000E6D6B"/>
    <w:rsid w:val="000E7004"/>
    <w:rsid w:val="000E7B4D"/>
    <w:rsid w:val="000F04C4"/>
    <w:rsid w:val="000F076F"/>
    <w:rsid w:val="000F0B38"/>
    <w:rsid w:val="000F10B9"/>
    <w:rsid w:val="000F115B"/>
    <w:rsid w:val="000F1C6A"/>
    <w:rsid w:val="000F2A3F"/>
    <w:rsid w:val="000F2E14"/>
    <w:rsid w:val="000F2E55"/>
    <w:rsid w:val="000F2FDC"/>
    <w:rsid w:val="000F349F"/>
    <w:rsid w:val="000F3A6E"/>
    <w:rsid w:val="000F4395"/>
    <w:rsid w:val="000F45C4"/>
    <w:rsid w:val="000F4646"/>
    <w:rsid w:val="000F4665"/>
    <w:rsid w:val="000F4A44"/>
    <w:rsid w:val="000F4F2E"/>
    <w:rsid w:val="000F508E"/>
    <w:rsid w:val="000F5482"/>
    <w:rsid w:val="000F5B04"/>
    <w:rsid w:val="000F5D09"/>
    <w:rsid w:val="000F66C5"/>
    <w:rsid w:val="000F6A4C"/>
    <w:rsid w:val="000F6B09"/>
    <w:rsid w:val="000F6C0E"/>
    <w:rsid w:val="000F6CC1"/>
    <w:rsid w:val="000F6CF8"/>
    <w:rsid w:val="000F71BC"/>
    <w:rsid w:val="000F71DB"/>
    <w:rsid w:val="000F7580"/>
    <w:rsid w:val="000F769D"/>
    <w:rsid w:val="000F7C69"/>
    <w:rsid w:val="000F7F82"/>
    <w:rsid w:val="00100B74"/>
    <w:rsid w:val="00100C59"/>
    <w:rsid w:val="00100C5A"/>
    <w:rsid w:val="00101442"/>
    <w:rsid w:val="00101651"/>
    <w:rsid w:val="001019FE"/>
    <w:rsid w:val="00101E3C"/>
    <w:rsid w:val="001024D9"/>
    <w:rsid w:val="0010253C"/>
    <w:rsid w:val="00102C31"/>
    <w:rsid w:val="00102D76"/>
    <w:rsid w:val="00102D81"/>
    <w:rsid w:val="00102DC8"/>
    <w:rsid w:val="00102E6D"/>
    <w:rsid w:val="0010307F"/>
    <w:rsid w:val="0010319E"/>
    <w:rsid w:val="00103612"/>
    <w:rsid w:val="00103667"/>
    <w:rsid w:val="00103B31"/>
    <w:rsid w:val="00103E36"/>
    <w:rsid w:val="00103FFE"/>
    <w:rsid w:val="00104778"/>
    <w:rsid w:val="00104A9C"/>
    <w:rsid w:val="00104C64"/>
    <w:rsid w:val="0010508D"/>
    <w:rsid w:val="00105472"/>
    <w:rsid w:val="001059B6"/>
    <w:rsid w:val="00105FE5"/>
    <w:rsid w:val="00106811"/>
    <w:rsid w:val="00106DAD"/>
    <w:rsid w:val="00106FE3"/>
    <w:rsid w:val="0010719B"/>
    <w:rsid w:val="00107C7E"/>
    <w:rsid w:val="00107D5E"/>
    <w:rsid w:val="00107F2B"/>
    <w:rsid w:val="001104A5"/>
    <w:rsid w:val="001105BC"/>
    <w:rsid w:val="001106B5"/>
    <w:rsid w:val="00110FEA"/>
    <w:rsid w:val="001111E2"/>
    <w:rsid w:val="0011123D"/>
    <w:rsid w:val="001118F1"/>
    <w:rsid w:val="0011206A"/>
    <w:rsid w:val="0011208E"/>
    <w:rsid w:val="00112136"/>
    <w:rsid w:val="00112322"/>
    <w:rsid w:val="001128EA"/>
    <w:rsid w:val="00112A6E"/>
    <w:rsid w:val="00112EA8"/>
    <w:rsid w:val="001133D9"/>
    <w:rsid w:val="001136DC"/>
    <w:rsid w:val="0011397B"/>
    <w:rsid w:val="00113DFE"/>
    <w:rsid w:val="0011422C"/>
    <w:rsid w:val="001149AA"/>
    <w:rsid w:val="00114AE3"/>
    <w:rsid w:val="00114C0E"/>
    <w:rsid w:val="00115355"/>
    <w:rsid w:val="001153C7"/>
    <w:rsid w:val="001155D9"/>
    <w:rsid w:val="0011609A"/>
    <w:rsid w:val="001162F7"/>
    <w:rsid w:val="001166FF"/>
    <w:rsid w:val="0011671F"/>
    <w:rsid w:val="00116740"/>
    <w:rsid w:val="00116911"/>
    <w:rsid w:val="00116BDB"/>
    <w:rsid w:val="00116E8B"/>
    <w:rsid w:val="00116EC0"/>
    <w:rsid w:val="00116EED"/>
    <w:rsid w:val="00117623"/>
    <w:rsid w:val="00117721"/>
    <w:rsid w:val="001179BD"/>
    <w:rsid w:val="00117D40"/>
    <w:rsid w:val="0012017F"/>
    <w:rsid w:val="001205A8"/>
    <w:rsid w:val="001208C8"/>
    <w:rsid w:val="00120D65"/>
    <w:rsid w:val="00120F1C"/>
    <w:rsid w:val="00121309"/>
    <w:rsid w:val="001214CC"/>
    <w:rsid w:val="00121990"/>
    <w:rsid w:val="00121E3B"/>
    <w:rsid w:val="001228B6"/>
    <w:rsid w:val="00122973"/>
    <w:rsid w:val="00122B92"/>
    <w:rsid w:val="00122D55"/>
    <w:rsid w:val="0012310B"/>
    <w:rsid w:val="00123308"/>
    <w:rsid w:val="00123335"/>
    <w:rsid w:val="00123462"/>
    <w:rsid w:val="00123741"/>
    <w:rsid w:val="0012375F"/>
    <w:rsid w:val="001237AC"/>
    <w:rsid w:val="00123CFB"/>
    <w:rsid w:val="001243B6"/>
    <w:rsid w:val="00124522"/>
    <w:rsid w:val="001245BC"/>
    <w:rsid w:val="00124BC2"/>
    <w:rsid w:val="001254DC"/>
    <w:rsid w:val="00125A04"/>
    <w:rsid w:val="0012609D"/>
    <w:rsid w:val="00126269"/>
    <w:rsid w:val="0012655F"/>
    <w:rsid w:val="00126823"/>
    <w:rsid w:val="0012694F"/>
    <w:rsid w:val="00126BFF"/>
    <w:rsid w:val="00127501"/>
    <w:rsid w:val="0012792A"/>
    <w:rsid w:val="00130E57"/>
    <w:rsid w:val="001315D4"/>
    <w:rsid w:val="001316B8"/>
    <w:rsid w:val="00132208"/>
    <w:rsid w:val="00132879"/>
    <w:rsid w:val="00132DF5"/>
    <w:rsid w:val="00132F9D"/>
    <w:rsid w:val="00133534"/>
    <w:rsid w:val="00133EC7"/>
    <w:rsid w:val="00134049"/>
    <w:rsid w:val="001347F6"/>
    <w:rsid w:val="00134940"/>
    <w:rsid w:val="00134B33"/>
    <w:rsid w:val="00134B50"/>
    <w:rsid w:val="00134C91"/>
    <w:rsid w:val="00135043"/>
    <w:rsid w:val="00135473"/>
    <w:rsid w:val="00135680"/>
    <w:rsid w:val="001361EC"/>
    <w:rsid w:val="00136209"/>
    <w:rsid w:val="001362A6"/>
    <w:rsid w:val="001363F8"/>
    <w:rsid w:val="00137E5B"/>
    <w:rsid w:val="00140B79"/>
    <w:rsid w:val="00140C2A"/>
    <w:rsid w:val="00140C95"/>
    <w:rsid w:val="001411B4"/>
    <w:rsid w:val="00141519"/>
    <w:rsid w:val="001417CF"/>
    <w:rsid w:val="001418B7"/>
    <w:rsid w:val="001418F1"/>
    <w:rsid w:val="00141A0A"/>
    <w:rsid w:val="00142476"/>
    <w:rsid w:val="00142584"/>
    <w:rsid w:val="001425EE"/>
    <w:rsid w:val="001429F4"/>
    <w:rsid w:val="00142A12"/>
    <w:rsid w:val="00142C08"/>
    <w:rsid w:val="001434E4"/>
    <w:rsid w:val="001434EE"/>
    <w:rsid w:val="00143D16"/>
    <w:rsid w:val="00144718"/>
    <w:rsid w:val="001449E7"/>
    <w:rsid w:val="00144FAF"/>
    <w:rsid w:val="001452F3"/>
    <w:rsid w:val="00145557"/>
    <w:rsid w:val="001456B6"/>
    <w:rsid w:val="001456DE"/>
    <w:rsid w:val="00145F99"/>
    <w:rsid w:val="001463B6"/>
    <w:rsid w:val="00146654"/>
    <w:rsid w:val="00146A90"/>
    <w:rsid w:val="001470B2"/>
    <w:rsid w:val="001471B0"/>
    <w:rsid w:val="00147476"/>
    <w:rsid w:val="001475FA"/>
    <w:rsid w:val="00150307"/>
    <w:rsid w:val="001509B4"/>
    <w:rsid w:val="00150E85"/>
    <w:rsid w:val="00151213"/>
    <w:rsid w:val="001512E5"/>
    <w:rsid w:val="00151536"/>
    <w:rsid w:val="00151565"/>
    <w:rsid w:val="0015167C"/>
    <w:rsid w:val="00153021"/>
    <w:rsid w:val="00153445"/>
    <w:rsid w:val="00153E97"/>
    <w:rsid w:val="00154254"/>
    <w:rsid w:val="00154804"/>
    <w:rsid w:val="00154C42"/>
    <w:rsid w:val="0015555C"/>
    <w:rsid w:val="00155CE5"/>
    <w:rsid w:val="001564DD"/>
    <w:rsid w:val="001567BE"/>
    <w:rsid w:val="00156BDF"/>
    <w:rsid w:val="00157148"/>
    <w:rsid w:val="00157352"/>
    <w:rsid w:val="001574E9"/>
    <w:rsid w:val="0015778F"/>
    <w:rsid w:val="00157810"/>
    <w:rsid w:val="001578CA"/>
    <w:rsid w:val="0016023C"/>
    <w:rsid w:val="00160284"/>
    <w:rsid w:val="00160317"/>
    <w:rsid w:val="00160C08"/>
    <w:rsid w:val="0016104F"/>
    <w:rsid w:val="0016113B"/>
    <w:rsid w:val="00161FC2"/>
    <w:rsid w:val="00162344"/>
    <w:rsid w:val="00162699"/>
    <w:rsid w:val="001629C5"/>
    <w:rsid w:val="00162F9F"/>
    <w:rsid w:val="00163034"/>
    <w:rsid w:val="00163302"/>
    <w:rsid w:val="00163593"/>
    <w:rsid w:val="00163C2E"/>
    <w:rsid w:val="0016475D"/>
    <w:rsid w:val="001647C8"/>
    <w:rsid w:val="001649FC"/>
    <w:rsid w:val="00164B83"/>
    <w:rsid w:val="00165B0F"/>
    <w:rsid w:val="00166604"/>
    <w:rsid w:val="00166688"/>
    <w:rsid w:val="0016671F"/>
    <w:rsid w:val="00166896"/>
    <w:rsid w:val="001668D6"/>
    <w:rsid w:val="001670A7"/>
    <w:rsid w:val="00167C71"/>
    <w:rsid w:val="00170079"/>
    <w:rsid w:val="00170C41"/>
    <w:rsid w:val="001712D3"/>
    <w:rsid w:val="0017148D"/>
    <w:rsid w:val="00171B18"/>
    <w:rsid w:val="00172692"/>
    <w:rsid w:val="00173220"/>
    <w:rsid w:val="00173276"/>
    <w:rsid w:val="00173861"/>
    <w:rsid w:val="001738CB"/>
    <w:rsid w:val="001739F4"/>
    <w:rsid w:val="00173FF1"/>
    <w:rsid w:val="001742AD"/>
    <w:rsid w:val="001747AE"/>
    <w:rsid w:val="00174A2A"/>
    <w:rsid w:val="001750F9"/>
    <w:rsid w:val="00175162"/>
    <w:rsid w:val="001758AF"/>
    <w:rsid w:val="00176797"/>
    <w:rsid w:val="001774FE"/>
    <w:rsid w:val="00177912"/>
    <w:rsid w:val="001779C8"/>
    <w:rsid w:val="0018039F"/>
    <w:rsid w:val="001808EC"/>
    <w:rsid w:val="00180B60"/>
    <w:rsid w:val="00180EF4"/>
    <w:rsid w:val="001811A1"/>
    <w:rsid w:val="001813C2"/>
    <w:rsid w:val="00181687"/>
    <w:rsid w:val="00181C24"/>
    <w:rsid w:val="00181C9F"/>
    <w:rsid w:val="001823C3"/>
    <w:rsid w:val="0018274D"/>
    <w:rsid w:val="00182C73"/>
    <w:rsid w:val="00182C85"/>
    <w:rsid w:val="001830B4"/>
    <w:rsid w:val="0018330F"/>
    <w:rsid w:val="0018436F"/>
    <w:rsid w:val="0018441F"/>
    <w:rsid w:val="0018462E"/>
    <w:rsid w:val="00184AF9"/>
    <w:rsid w:val="00184C42"/>
    <w:rsid w:val="00184E19"/>
    <w:rsid w:val="00185510"/>
    <w:rsid w:val="0018562C"/>
    <w:rsid w:val="00185659"/>
    <w:rsid w:val="00185777"/>
    <w:rsid w:val="00185797"/>
    <w:rsid w:val="00185947"/>
    <w:rsid w:val="00185B64"/>
    <w:rsid w:val="00185D1B"/>
    <w:rsid w:val="00185DED"/>
    <w:rsid w:val="00186101"/>
    <w:rsid w:val="001865D6"/>
    <w:rsid w:val="00186817"/>
    <w:rsid w:val="00186820"/>
    <w:rsid w:val="00186ACC"/>
    <w:rsid w:val="001876BB"/>
    <w:rsid w:val="0018794A"/>
    <w:rsid w:val="001905A7"/>
    <w:rsid w:val="001908FD"/>
    <w:rsid w:val="00190C26"/>
    <w:rsid w:val="0019104F"/>
    <w:rsid w:val="001910B4"/>
    <w:rsid w:val="001912E3"/>
    <w:rsid w:val="00191594"/>
    <w:rsid w:val="00191DF1"/>
    <w:rsid w:val="0019233E"/>
    <w:rsid w:val="001923A8"/>
    <w:rsid w:val="00192568"/>
    <w:rsid w:val="001925CA"/>
    <w:rsid w:val="00192C1C"/>
    <w:rsid w:val="0019395B"/>
    <w:rsid w:val="00193E08"/>
    <w:rsid w:val="00193EB9"/>
    <w:rsid w:val="00194451"/>
    <w:rsid w:val="001945BE"/>
    <w:rsid w:val="001954F5"/>
    <w:rsid w:val="00195D03"/>
    <w:rsid w:val="00195F38"/>
    <w:rsid w:val="001960C0"/>
    <w:rsid w:val="00196177"/>
    <w:rsid w:val="0019620F"/>
    <w:rsid w:val="00196287"/>
    <w:rsid w:val="00196680"/>
    <w:rsid w:val="00196874"/>
    <w:rsid w:val="00196932"/>
    <w:rsid w:val="00196ADD"/>
    <w:rsid w:val="00196C9E"/>
    <w:rsid w:val="00196F6F"/>
    <w:rsid w:val="00197348"/>
    <w:rsid w:val="001974D2"/>
    <w:rsid w:val="00197748"/>
    <w:rsid w:val="001977B4"/>
    <w:rsid w:val="001A0018"/>
    <w:rsid w:val="001A010D"/>
    <w:rsid w:val="001A01B0"/>
    <w:rsid w:val="001A03C1"/>
    <w:rsid w:val="001A07D1"/>
    <w:rsid w:val="001A0AAC"/>
    <w:rsid w:val="001A0B09"/>
    <w:rsid w:val="001A0B36"/>
    <w:rsid w:val="001A0E4C"/>
    <w:rsid w:val="001A109E"/>
    <w:rsid w:val="001A1896"/>
    <w:rsid w:val="001A1953"/>
    <w:rsid w:val="001A1E90"/>
    <w:rsid w:val="001A22F1"/>
    <w:rsid w:val="001A25A5"/>
    <w:rsid w:val="001A263D"/>
    <w:rsid w:val="001A302A"/>
    <w:rsid w:val="001A341F"/>
    <w:rsid w:val="001A35F0"/>
    <w:rsid w:val="001A360F"/>
    <w:rsid w:val="001A3770"/>
    <w:rsid w:val="001A3837"/>
    <w:rsid w:val="001A3B0F"/>
    <w:rsid w:val="001A3FF5"/>
    <w:rsid w:val="001A4034"/>
    <w:rsid w:val="001A4313"/>
    <w:rsid w:val="001A4558"/>
    <w:rsid w:val="001A4740"/>
    <w:rsid w:val="001A49AB"/>
    <w:rsid w:val="001A4A4E"/>
    <w:rsid w:val="001A4E48"/>
    <w:rsid w:val="001A5078"/>
    <w:rsid w:val="001A53BE"/>
    <w:rsid w:val="001A5422"/>
    <w:rsid w:val="001A5637"/>
    <w:rsid w:val="001A5A4F"/>
    <w:rsid w:val="001A5B01"/>
    <w:rsid w:val="001A5BC6"/>
    <w:rsid w:val="001A5D4D"/>
    <w:rsid w:val="001A5D95"/>
    <w:rsid w:val="001A6301"/>
    <w:rsid w:val="001A640C"/>
    <w:rsid w:val="001A64F2"/>
    <w:rsid w:val="001A656F"/>
    <w:rsid w:val="001A6973"/>
    <w:rsid w:val="001A6E4D"/>
    <w:rsid w:val="001A727C"/>
    <w:rsid w:val="001A739E"/>
    <w:rsid w:val="001A77D0"/>
    <w:rsid w:val="001A7C77"/>
    <w:rsid w:val="001A7E8E"/>
    <w:rsid w:val="001B0302"/>
    <w:rsid w:val="001B0481"/>
    <w:rsid w:val="001B05A5"/>
    <w:rsid w:val="001B08F2"/>
    <w:rsid w:val="001B099C"/>
    <w:rsid w:val="001B09BB"/>
    <w:rsid w:val="001B0CA5"/>
    <w:rsid w:val="001B0E58"/>
    <w:rsid w:val="001B0EBA"/>
    <w:rsid w:val="001B144B"/>
    <w:rsid w:val="001B1988"/>
    <w:rsid w:val="001B19F7"/>
    <w:rsid w:val="001B1B7F"/>
    <w:rsid w:val="001B1C4B"/>
    <w:rsid w:val="001B2254"/>
    <w:rsid w:val="001B22AC"/>
    <w:rsid w:val="001B23BC"/>
    <w:rsid w:val="001B2501"/>
    <w:rsid w:val="001B2649"/>
    <w:rsid w:val="001B2796"/>
    <w:rsid w:val="001B2C83"/>
    <w:rsid w:val="001B2FFE"/>
    <w:rsid w:val="001B3086"/>
    <w:rsid w:val="001B31BA"/>
    <w:rsid w:val="001B3723"/>
    <w:rsid w:val="001B3787"/>
    <w:rsid w:val="001B3844"/>
    <w:rsid w:val="001B3DF6"/>
    <w:rsid w:val="001B3EE8"/>
    <w:rsid w:val="001B41E2"/>
    <w:rsid w:val="001B4988"/>
    <w:rsid w:val="001B4DC4"/>
    <w:rsid w:val="001B5068"/>
    <w:rsid w:val="001B507F"/>
    <w:rsid w:val="001B5BCE"/>
    <w:rsid w:val="001B607A"/>
    <w:rsid w:val="001B631A"/>
    <w:rsid w:val="001B723B"/>
    <w:rsid w:val="001B725B"/>
    <w:rsid w:val="001B7AE2"/>
    <w:rsid w:val="001B7D1F"/>
    <w:rsid w:val="001C0042"/>
    <w:rsid w:val="001C02AC"/>
    <w:rsid w:val="001C055B"/>
    <w:rsid w:val="001C0A29"/>
    <w:rsid w:val="001C0F83"/>
    <w:rsid w:val="001C1311"/>
    <w:rsid w:val="001C1BDB"/>
    <w:rsid w:val="001C1CAF"/>
    <w:rsid w:val="001C2EA2"/>
    <w:rsid w:val="001C2EFA"/>
    <w:rsid w:val="001C3479"/>
    <w:rsid w:val="001C37FA"/>
    <w:rsid w:val="001C39BC"/>
    <w:rsid w:val="001C3D0C"/>
    <w:rsid w:val="001C483E"/>
    <w:rsid w:val="001C4DD6"/>
    <w:rsid w:val="001C511F"/>
    <w:rsid w:val="001C5392"/>
    <w:rsid w:val="001C5D19"/>
    <w:rsid w:val="001C602A"/>
    <w:rsid w:val="001C64DE"/>
    <w:rsid w:val="001C6A21"/>
    <w:rsid w:val="001C6B3B"/>
    <w:rsid w:val="001C6C6F"/>
    <w:rsid w:val="001C6D18"/>
    <w:rsid w:val="001C6FC6"/>
    <w:rsid w:val="001C7EB4"/>
    <w:rsid w:val="001D0A79"/>
    <w:rsid w:val="001D0B54"/>
    <w:rsid w:val="001D0DFC"/>
    <w:rsid w:val="001D0F92"/>
    <w:rsid w:val="001D159C"/>
    <w:rsid w:val="001D1B3D"/>
    <w:rsid w:val="001D1EA0"/>
    <w:rsid w:val="001D2083"/>
    <w:rsid w:val="001D2697"/>
    <w:rsid w:val="001D2747"/>
    <w:rsid w:val="001D30DF"/>
    <w:rsid w:val="001D36B5"/>
    <w:rsid w:val="001D42B2"/>
    <w:rsid w:val="001D437E"/>
    <w:rsid w:val="001D4CEA"/>
    <w:rsid w:val="001D4DA4"/>
    <w:rsid w:val="001D5089"/>
    <w:rsid w:val="001D571F"/>
    <w:rsid w:val="001D58AA"/>
    <w:rsid w:val="001D615F"/>
    <w:rsid w:val="001D62B6"/>
    <w:rsid w:val="001D69BF"/>
    <w:rsid w:val="001D6A38"/>
    <w:rsid w:val="001D6ADB"/>
    <w:rsid w:val="001D6BCE"/>
    <w:rsid w:val="001D6F24"/>
    <w:rsid w:val="001D6FD0"/>
    <w:rsid w:val="001D79E2"/>
    <w:rsid w:val="001D7CBD"/>
    <w:rsid w:val="001E06AF"/>
    <w:rsid w:val="001E0CED"/>
    <w:rsid w:val="001E0DB5"/>
    <w:rsid w:val="001E149B"/>
    <w:rsid w:val="001E1A00"/>
    <w:rsid w:val="001E1BBF"/>
    <w:rsid w:val="001E2348"/>
    <w:rsid w:val="001E26CD"/>
    <w:rsid w:val="001E2737"/>
    <w:rsid w:val="001E2CED"/>
    <w:rsid w:val="001E316E"/>
    <w:rsid w:val="001E362D"/>
    <w:rsid w:val="001E4117"/>
    <w:rsid w:val="001E445D"/>
    <w:rsid w:val="001E4781"/>
    <w:rsid w:val="001E4B4D"/>
    <w:rsid w:val="001E5EFD"/>
    <w:rsid w:val="001E60B5"/>
    <w:rsid w:val="001E61C6"/>
    <w:rsid w:val="001E63D7"/>
    <w:rsid w:val="001E69A6"/>
    <w:rsid w:val="001E6B8A"/>
    <w:rsid w:val="001E6F48"/>
    <w:rsid w:val="001E718E"/>
    <w:rsid w:val="001E72E5"/>
    <w:rsid w:val="001E788C"/>
    <w:rsid w:val="001E7D6E"/>
    <w:rsid w:val="001F0593"/>
    <w:rsid w:val="001F076A"/>
    <w:rsid w:val="001F07BB"/>
    <w:rsid w:val="001F0AFA"/>
    <w:rsid w:val="001F0F07"/>
    <w:rsid w:val="001F13A3"/>
    <w:rsid w:val="001F169B"/>
    <w:rsid w:val="001F1E3B"/>
    <w:rsid w:val="001F2120"/>
    <w:rsid w:val="001F24A9"/>
    <w:rsid w:val="001F24D4"/>
    <w:rsid w:val="001F2790"/>
    <w:rsid w:val="001F292D"/>
    <w:rsid w:val="001F2B83"/>
    <w:rsid w:val="001F31DB"/>
    <w:rsid w:val="001F3A35"/>
    <w:rsid w:val="001F3CFA"/>
    <w:rsid w:val="001F3E35"/>
    <w:rsid w:val="001F3F71"/>
    <w:rsid w:val="001F4082"/>
    <w:rsid w:val="001F4702"/>
    <w:rsid w:val="001F4B81"/>
    <w:rsid w:val="001F5115"/>
    <w:rsid w:val="001F5695"/>
    <w:rsid w:val="001F5800"/>
    <w:rsid w:val="001F5901"/>
    <w:rsid w:val="001F5C69"/>
    <w:rsid w:val="001F5DE6"/>
    <w:rsid w:val="001F6ED6"/>
    <w:rsid w:val="001F707D"/>
    <w:rsid w:val="001F7315"/>
    <w:rsid w:val="00200323"/>
    <w:rsid w:val="002007B4"/>
    <w:rsid w:val="002007BB"/>
    <w:rsid w:val="00200A78"/>
    <w:rsid w:val="00201D85"/>
    <w:rsid w:val="00201EDC"/>
    <w:rsid w:val="0020210A"/>
    <w:rsid w:val="0020231A"/>
    <w:rsid w:val="00202368"/>
    <w:rsid w:val="00202AAF"/>
    <w:rsid w:val="002034ED"/>
    <w:rsid w:val="0020363C"/>
    <w:rsid w:val="00203DC4"/>
    <w:rsid w:val="00203F83"/>
    <w:rsid w:val="0020466F"/>
    <w:rsid w:val="002047D5"/>
    <w:rsid w:val="00204B22"/>
    <w:rsid w:val="00204F2E"/>
    <w:rsid w:val="002053FA"/>
    <w:rsid w:val="002055A2"/>
    <w:rsid w:val="00205818"/>
    <w:rsid w:val="002059BF"/>
    <w:rsid w:val="00205A7E"/>
    <w:rsid w:val="00205A98"/>
    <w:rsid w:val="00205ABD"/>
    <w:rsid w:val="00206759"/>
    <w:rsid w:val="00207410"/>
    <w:rsid w:val="0020747D"/>
    <w:rsid w:val="0020762B"/>
    <w:rsid w:val="002076D0"/>
    <w:rsid w:val="0020770B"/>
    <w:rsid w:val="0021028A"/>
    <w:rsid w:val="00210853"/>
    <w:rsid w:val="00210923"/>
    <w:rsid w:val="002109DB"/>
    <w:rsid w:val="00210EE5"/>
    <w:rsid w:val="00210F5B"/>
    <w:rsid w:val="00210F7E"/>
    <w:rsid w:val="00211145"/>
    <w:rsid w:val="00211430"/>
    <w:rsid w:val="00211531"/>
    <w:rsid w:val="0021153B"/>
    <w:rsid w:val="002117D5"/>
    <w:rsid w:val="00212037"/>
    <w:rsid w:val="002120D0"/>
    <w:rsid w:val="00212530"/>
    <w:rsid w:val="002126FD"/>
    <w:rsid w:val="00212F7D"/>
    <w:rsid w:val="002141A0"/>
    <w:rsid w:val="00215331"/>
    <w:rsid w:val="002155E2"/>
    <w:rsid w:val="002158F1"/>
    <w:rsid w:val="00215BFA"/>
    <w:rsid w:val="0021705D"/>
    <w:rsid w:val="00217328"/>
    <w:rsid w:val="00217A3C"/>
    <w:rsid w:val="00217D99"/>
    <w:rsid w:val="0022066F"/>
    <w:rsid w:val="0022067E"/>
    <w:rsid w:val="00220EA9"/>
    <w:rsid w:val="00221A1E"/>
    <w:rsid w:val="00221B5B"/>
    <w:rsid w:val="00221CF2"/>
    <w:rsid w:val="00221DB4"/>
    <w:rsid w:val="00222278"/>
    <w:rsid w:val="002222E6"/>
    <w:rsid w:val="00222AF5"/>
    <w:rsid w:val="00222D9C"/>
    <w:rsid w:val="002232EA"/>
    <w:rsid w:val="0022341B"/>
    <w:rsid w:val="00223638"/>
    <w:rsid w:val="0022370F"/>
    <w:rsid w:val="002238B4"/>
    <w:rsid w:val="00223932"/>
    <w:rsid w:val="00223B41"/>
    <w:rsid w:val="002248F7"/>
    <w:rsid w:val="00224E30"/>
    <w:rsid w:val="0022514F"/>
    <w:rsid w:val="0022522F"/>
    <w:rsid w:val="002254D5"/>
    <w:rsid w:val="00225778"/>
    <w:rsid w:val="002259D9"/>
    <w:rsid w:val="002259DE"/>
    <w:rsid w:val="00225B47"/>
    <w:rsid w:val="00226745"/>
    <w:rsid w:val="0022675A"/>
    <w:rsid w:val="00226B71"/>
    <w:rsid w:val="00226BDD"/>
    <w:rsid w:val="00226C48"/>
    <w:rsid w:val="00227D87"/>
    <w:rsid w:val="00227DCE"/>
    <w:rsid w:val="0023013F"/>
    <w:rsid w:val="00230C64"/>
    <w:rsid w:val="00230DCE"/>
    <w:rsid w:val="00230DED"/>
    <w:rsid w:val="002313C4"/>
    <w:rsid w:val="00232313"/>
    <w:rsid w:val="00232A3D"/>
    <w:rsid w:val="00233CEA"/>
    <w:rsid w:val="00233FE5"/>
    <w:rsid w:val="00234A19"/>
    <w:rsid w:val="0023535F"/>
    <w:rsid w:val="00235576"/>
    <w:rsid w:val="002357F8"/>
    <w:rsid w:val="00235CDD"/>
    <w:rsid w:val="0023646E"/>
    <w:rsid w:val="00237119"/>
    <w:rsid w:val="00240155"/>
    <w:rsid w:val="00240B85"/>
    <w:rsid w:val="00240F3B"/>
    <w:rsid w:val="00241166"/>
    <w:rsid w:val="002413BD"/>
    <w:rsid w:val="00241DC1"/>
    <w:rsid w:val="00241E93"/>
    <w:rsid w:val="00241EC3"/>
    <w:rsid w:val="00242489"/>
    <w:rsid w:val="00242663"/>
    <w:rsid w:val="0024289E"/>
    <w:rsid w:val="002429D1"/>
    <w:rsid w:val="00242C3A"/>
    <w:rsid w:val="00242CAA"/>
    <w:rsid w:val="0024336B"/>
    <w:rsid w:val="00243418"/>
    <w:rsid w:val="0024348C"/>
    <w:rsid w:val="00243A05"/>
    <w:rsid w:val="002443B1"/>
    <w:rsid w:val="00244633"/>
    <w:rsid w:val="0024488B"/>
    <w:rsid w:val="00244CAC"/>
    <w:rsid w:val="00245C35"/>
    <w:rsid w:val="00245D9E"/>
    <w:rsid w:val="00246360"/>
    <w:rsid w:val="00246B0B"/>
    <w:rsid w:val="00246C45"/>
    <w:rsid w:val="00246D16"/>
    <w:rsid w:val="00247115"/>
    <w:rsid w:val="002472B8"/>
    <w:rsid w:val="00247314"/>
    <w:rsid w:val="0024745E"/>
    <w:rsid w:val="0024753C"/>
    <w:rsid w:val="00247589"/>
    <w:rsid w:val="00247639"/>
    <w:rsid w:val="0024766E"/>
    <w:rsid w:val="002479B7"/>
    <w:rsid w:val="00250072"/>
    <w:rsid w:val="0025007B"/>
    <w:rsid w:val="002501E4"/>
    <w:rsid w:val="00250479"/>
    <w:rsid w:val="0025055B"/>
    <w:rsid w:val="002508B1"/>
    <w:rsid w:val="00250A8C"/>
    <w:rsid w:val="00250F7C"/>
    <w:rsid w:val="00251D1E"/>
    <w:rsid w:val="00251DE0"/>
    <w:rsid w:val="00251E19"/>
    <w:rsid w:val="00252EBD"/>
    <w:rsid w:val="0025345A"/>
    <w:rsid w:val="00253656"/>
    <w:rsid w:val="00253A31"/>
    <w:rsid w:val="00253E15"/>
    <w:rsid w:val="00253FA2"/>
    <w:rsid w:val="002545B3"/>
    <w:rsid w:val="0025476A"/>
    <w:rsid w:val="00254880"/>
    <w:rsid w:val="00254B3C"/>
    <w:rsid w:val="002557EF"/>
    <w:rsid w:val="002558FE"/>
    <w:rsid w:val="0025600F"/>
    <w:rsid w:val="002560C1"/>
    <w:rsid w:val="0025612B"/>
    <w:rsid w:val="00257322"/>
    <w:rsid w:val="002575AF"/>
    <w:rsid w:val="00257780"/>
    <w:rsid w:val="00257EDE"/>
    <w:rsid w:val="002600D5"/>
    <w:rsid w:val="00260B49"/>
    <w:rsid w:val="00260F3B"/>
    <w:rsid w:val="00261D59"/>
    <w:rsid w:val="00261FA5"/>
    <w:rsid w:val="0026223A"/>
    <w:rsid w:val="0026249B"/>
    <w:rsid w:val="002625EC"/>
    <w:rsid w:val="00262D4D"/>
    <w:rsid w:val="00262FA2"/>
    <w:rsid w:val="00263EC7"/>
    <w:rsid w:val="00264077"/>
    <w:rsid w:val="0026414F"/>
    <w:rsid w:val="002644BF"/>
    <w:rsid w:val="002644ED"/>
    <w:rsid w:val="00265107"/>
    <w:rsid w:val="00265515"/>
    <w:rsid w:val="002657DF"/>
    <w:rsid w:val="00265977"/>
    <w:rsid w:val="00266797"/>
    <w:rsid w:val="00267075"/>
    <w:rsid w:val="0026719F"/>
    <w:rsid w:val="002671AE"/>
    <w:rsid w:val="00267443"/>
    <w:rsid w:val="002676ED"/>
    <w:rsid w:val="002676F1"/>
    <w:rsid w:val="00267B66"/>
    <w:rsid w:val="00267BA1"/>
    <w:rsid w:val="0027049C"/>
    <w:rsid w:val="0027071B"/>
    <w:rsid w:val="00270B79"/>
    <w:rsid w:val="00270C5E"/>
    <w:rsid w:val="00270E46"/>
    <w:rsid w:val="00271065"/>
    <w:rsid w:val="0027115A"/>
    <w:rsid w:val="0027132A"/>
    <w:rsid w:val="002715A4"/>
    <w:rsid w:val="00271612"/>
    <w:rsid w:val="00271618"/>
    <w:rsid w:val="00271A66"/>
    <w:rsid w:val="00271A8E"/>
    <w:rsid w:val="00273246"/>
    <w:rsid w:val="002738AC"/>
    <w:rsid w:val="00273CC8"/>
    <w:rsid w:val="00274465"/>
    <w:rsid w:val="002744F8"/>
    <w:rsid w:val="0027450A"/>
    <w:rsid w:val="00274514"/>
    <w:rsid w:val="0027532A"/>
    <w:rsid w:val="00275CF1"/>
    <w:rsid w:val="00276632"/>
    <w:rsid w:val="0027733F"/>
    <w:rsid w:val="0027734B"/>
    <w:rsid w:val="00277545"/>
    <w:rsid w:val="00280160"/>
    <w:rsid w:val="0028058D"/>
    <w:rsid w:val="00280642"/>
    <w:rsid w:val="00280FE6"/>
    <w:rsid w:val="00281265"/>
    <w:rsid w:val="00281287"/>
    <w:rsid w:val="002813F7"/>
    <w:rsid w:val="00281588"/>
    <w:rsid w:val="0028207C"/>
    <w:rsid w:val="0028259B"/>
    <w:rsid w:val="0028265C"/>
    <w:rsid w:val="002827EB"/>
    <w:rsid w:val="00282D23"/>
    <w:rsid w:val="00284275"/>
    <w:rsid w:val="00284745"/>
    <w:rsid w:val="00284824"/>
    <w:rsid w:val="00284DC2"/>
    <w:rsid w:val="00285031"/>
    <w:rsid w:val="0028558F"/>
    <w:rsid w:val="00285ED9"/>
    <w:rsid w:val="00286068"/>
    <w:rsid w:val="00286B14"/>
    <w:rsid w:val="00286CB5"/>
    <w:rsid w:val="00287489"/>
    <w:rsid w:val="00287841"/>
    <w:rsid w:val="0028792D"/>
    <w:rsid w:val="00287985"/>
    <w:rsid w:val="00287AF9"/>
    <w:rsid w:val="00290177"/>
    <w:rsid w:val="0029073A"/>
    <w:rsid w:val="00291336"/>
    <w:rsid w:val="00291501"/>
    <w:rsid w:val="00291B84"/>
    <w:rsid w:val="00292479"/>
    <w:rsid w:val="002928BD"/>
    <w:rsid w:val="002936F5"/>
    <w:rsid w:val="00293800"/>
    <w:rsid w:val="00293CA7"/>
    <w:rsid w:val="00293F62"/>
    <w:rsid w:val="00294644"/>
    <w:rsid w:val="00294B72"/>
    <w:rsid w:val="00294CC6"/>
    <w:rsid w:val="00294FD6"/>
    <w:rsid w:val="00294FE9"/>
    <w:rsid w:val="002952AD"/>
    <w:rsid w:val="00295602"/>
    <w:rsid w:val="002957E0"/>
    <w:rsid w:val="00295F81"/>
    <w:rsid w:val="0029612C"/>
    <w:rsid w:val="002966C6"/>
    <w:rsid w:val="00296B7A"/>
    <w:rsid w:val="002970AF"/>
    <w:rsid w:val="00297D66"/>
    <w:rsid w:val="00297E6A"/>
    <w:rsid w:val="00297F5A"/>
    <w:rsid w:val="002A002C"/>
    <w:rsid w:val="002A0389"/>
    <w:rsid w:val="002A048B"/>
    <w:rsid w:val="002A13FD"/>
    <w:rsid w:val="002A1990"/>
    <w:rsid w:val="002A1AC0"/>
    <w:rsid w:val="002A1B21"/>
    <w:rsid w:val="002A25DB"/>
    <w:rsid w:val="002A32A5"/>
    <w:rsid w:val="002A3629"/>
    <w:rsid w:val="002A36CA"/>
    <w:rsid w:val="002A3ADA"/>
    <w:rsid w:val="002A4090"/>
    <w:rsid w:val="002A44AC"/>
    <w:rsid w:val="002A4663"/>
    <w:rsid w:val="002A49DE"/>
    <w:rsid w:val="002A5047"/>
    <w:rsid w:val="002A5634"/>
    <w:rsid w:val="002A5799"/>
    <w:rsid w:val="002A5EB2"/>
    <w:rsid w:val="002A61C3"/>
    <w:rsid w:val="002A6340"/>
    <w:rsid w:val="002A6365"/>
    <w:rsid w:val="002A67EB"/>
    <w:rsid w:val="002A6C2A"/>
    <w:rsid w:val="002A6CE9"/>
    <w:rsid w:val="002A73A3"/>
    <w:rsid w:val="002A7753"/>
    <w:rsid w:val="002A7A83"/>
    <w:rsid w:val="002B095E"/>
    <w:rsid w:val="002B14CC"/>
    <w:rsid w:val="002B16B7"/>
    <w:rsid w:val="002B1718"/>
    <w:rsid w:val="002B19C2"/>
    <w:rsid w:val="002B1C00"/>
    <w:rsid w:val="002B1F71"/>
    <w:rsid w:val="002B1FC5"/>
    <w:rsid w:val="002B2271"/>
    <w:rsid w:val="002B23D5"/>
    <w:rsid w:val="002B245D"/>
    <w:rsid w:val="002B28E5"/>
    <w:rsid w:val="002B2ED2"/>
    <w:rsid w:val="002B313F"/>
    <w:rsid w:val="002B3311"/>
    <w:rsid w:val="002B34A9"/>
    <w:rsid w:val="002B3536"/>
    <w:rsid w:val="002B35A6"/>
    <w:rsid w:val="002B3AC0"/>
    <w:rsid w:val="002B418D"/>
    <w:rsid w:val="002B43AA"/>
    <w:rsid w:val="002B4599"/>
    <w:rsid w:val="002B46F5"/>
    <w:rsid w:val="002B4C59"/>
    <w:rsid w:val="002B4E02"/>
    <w:rsid w:val="002B5051"/>
    <w:rsid w:val="002B5143"/>
    <w:rsid w:val="002B5236"/>
    <w:rsid w:val="002B573D"/>
    <w:rsid w:val="002B5923"/>
    <w:rsid w:val="002B5F5B"/>
    <w:rsid w:val="002B6343"/>
    <w:rsid w:val="002B6881"/>
    <w:rsid w:val="002B6E5F"/>
    <w:rsid w:val="002B750C"/>
    <w:rsid w:val="002B7786"/>
    <w:rsid w:val="002B78A2"/>
    <w:rsid w:val="002B7946"/>
    <w:rsid w:val="002B7B0B"/>
    <w:rsid w:val="002B7F41"/>
    <w:rsid w:val="002C02C5"/>
    <w:rsid w:val="002C039A"/>
    <w:rsid w:val="002C0FB3"/>
    <w:rsid w:val="002C11B5"/>
    <w:rsid w:val="002C13FA"/>
    <w:rsid w:val="002C1547"/>
    <w:rsid w:val="002C1A38"/>
    <w:rsid w:val="002C1BE7"/>
    <w:rsid w:val="002C1D11"/>
    <w:rsid w:val="002C1D74"/>
    <w:rsid w:val="002C22F9"/>
    <w:rsid w:val="002C2B51"/>
    <w:rsid w:val="002C2D5C"/>
    <w:rsid w:val="002C329B"/>
    <w:rsid w:val="002C3AA8"/>
    <w:rsid w:val="002C3AE5"/>
    <w:rsid w:val="002C3E68"/>
    <w:rsid w:val="002C3F73"/>
    <w:rsid w:val="002C42F5"/>
    <w:rsid w:val="002C4A7F"/>
    <w:rsid w:val="002C500A"/>
    <w:rsid w:val="002C57AB"/>
    <w:rsid w:val="002C57E8"/>
    <w:rsid w:val="002C5901"/>
    <w:rsid w:val="002C6605"/>
    <w:rsid w:val="002C67F3"/>
    <w:rsid w:val="002C69C7"/>
    <w:rsid w:val="002D0259"/>
    <w:rsid w:val="002D069D"/>
    <w:rsid w:val="002D0F30"/>
    <w:rsid w:val="002D1061"/>
    <w:rsid w:val="002D1210"/>
    <w:rsid w:val="002D134C"/>
    <w:rsid w:val="002D13DE"/>
    <w:rsid w:val="002D15D0"/>
    <w:rsid w:val="002D19E1"/>
    <w:rsid w:val="002D26F0"/>
    <w:rsid w:val="002D2F35"/>
    <w:rsid w:val="002D3A57"/>
    <w:rsid w:val="002D401B"/>
    <w:rsid w:val="002D472F"/>
    <w:rsid w:val="002D4893"/>
    <w:rsid w:val="002D4C8C"/>
    <w:rsid w:val="002D5641"/>
    <w:rsid w:val="002D585E"/>
    <w:rsid w:val="002D5C43"/>
    <w:rsid w:val="002D5DCF"/>
    <w:rsid w:val="002D5F9A"/>
    <w:rsid w:val="002D6429"/>
    <w:rsid w:val="002D69EE"/>
    <w:rsid w:val="002D71FA"/>
    <w:rsid w:val="002D73CC"/>
    <w:rsid w:val="002E0194"/>
    <w:rsid w:val="002E0523"/>
    <w:rsid w:val="002E0BD6"/>
    <w:rsid w:val="002E0CEF"/>
    <w:rsid w:val="002E0FCB"/>
    <w:rsid w:val="002E1612"/>
    <w:rsid w:val="002E1D0E"/>
    <w:rsid w:val="002E1E3B"/>
    <w:rsid w:val="002E1F62"/>
    <w:rsid w:val="002E214D"/>
    <w:rsid w:val="002E2251"/>
    <w:rsid w:val="002E23AB"/>
    <w:rsid w:val="002E283C"/>
    <w:rsid w:val="002E2849"/>
    <w:rsid w:val="002E289C"/>
    <w:rsid w:val="002E291C"/>
    <w:rsid w:val="002E296F"/>
    <w:rsid w:val="002E29A7"/>
    <w:rsid w:val="002E2A3E"/>
    <w:rsid w:val="002E2B18"/>
    <w:rsid w:val="002E2C45"/>
    <w:rsid w:val="002E2F6F"/>
    <w:rsid w:val="002E3496"/>
    <w:rsid w:val="002E3695"/>
    <w:rsid w:val="002E38C8"/>
    <w:rsid w:val="002E42EB"/>
    <w:rsid w:val="002E434F"/>
    <w:rsid w:val="002E4411"/>
    <w:rsid w:val="002E4763"/>
    <w:rsid w:val="002E4AD2"/>
    <w:rsid w:val="002E55CD"/>
    <w:rsid w:val="002E5B38"/>
    <w:rsid w:val="002E5DB8"/>
    <w:rsid w:val="002E63E0"/>
    <w:rsid w:val="002E67F9"/>
    <w:rsid w:val="002E6A1A"/>
    <w:rsid w:val="002E6A90"/>
    <w:rsid w:val="002E7655"/>
    <w:rsid w:val="002E7AB3"/>
    <w:rsid w:val="002E7B1C"/>
    <w:rsid w:val="002E7D3E"/>
    <w:rsid w:val="002F0066"/>
    <w:rsid w:val="002F0126"/>
    <w:rsid w:val="002F058A"/>
    <w:rsid w:val="002F087A"/>
    <w:rsid w:val="002F0C13"/>
    <w:rsid w:val="002F0FB4"/>
    <w:rsid w:val="002F137E"/>
    <w:rsid w:val="002F138B"/>
    <w:rsid w:val="002F15ED"/>
    <w:rsid w:val="002F175B"/>
    <w:rsid w:val="002F1822"/>
    <w:rsid w:val="002F2150"/>
    <w:rsid w:val="002F2290"/>
    <w:rsid w:val="002F2332"/>
    <w:rsid w:val="002F2F5E"/>
    <w:rsid w:val="002F306B"/>
    <w:rsid w:val="002F3A72"/>
    <w:rsid w:val="002F3A84"/>
    <w:rsid w:val="002F3AFB"/>
    <w:rsid w:val="002F3B20"/>
    <w:rsid w:val="002F49B3"/>
    <w:rsid w:val="002F53BE"/>
    <w:rsid w:val="002F547A"/>
    <w:rsid w:val="002F5695"/>
    <w:rsid w:val="002F57EE"/>
    <w:rsid w:val="002F5ABC"/>
    <w:rsid w:val="002F5C25"/>
    <w:rsid w:val="002F6072"/>
    <w:rsid w:val="002F6188"/>
    <w:rsid w:val="002F6395"/>
    <w:rsid w:val="002F64CD"/>
    <w:rsid w:val="002F6558"/>
    <w:rsid w:val="002F685A"/>
    <w:rsid w:val="002F6C14"/>
    <w:rsid w:val="002F737A"/>
    <w:rsid w:val="002F747A"/>
    <w:rsid w:val="002F74F1"/>
    <w:rsid w:val="002F75F6"/>
    <w:rsid w:val="002F7910"/>
    <w:rsid w:val="002F7B1A"/>
    <w:rsid w:val="002F7B9E"/>
    <w:rsid w:val="003001F4"/>
    <w:rsid w:val="00300F46"/>
    <w:rsid w:val="003013B9"/>
    <w:rsid w:val="00301A06"/>
    <w:rsid w:val="00301E72"/>
    <w:rsid w:val="003026C3"/>
    <w:rsid w:val="0030270C"/>
    <w:rsid w:val="003027EA"/>
    <w:rsid w:val="003027F4"/>
    <w:rsid w:val="00302991"/>
    <w:rsid w:val="00302BE8"/>
    <w:rsid w:val="0030327D"/>
    <w:rsid w:val="00303617"/>
    <w:rsid w:val="00303677"/>
    <w:rsid w:val="00303A0E"/>
    <w:rsid w:val="00303F43"/>
    <w:rsid w:val="003041CF"/>
    <w:rsid w:val="00305D21"/>
    <w:rsid w:val="003068CB"/>
    <w:rsid w:val="00306A6E"/>
    <w:rsid w:val="00306EA2"/>
    <w:rsid w:val="00307465"/>
    <w:rsid w:val="0030757A"/>
    <w:rsid w:val="003079AE"/>
    <w:rsid w:val="00307B21"/>
    <w:rsid w:val="00310515"/>
    <w:rsid w:val="003107F6"/>
    <w:rsid w:val="00310824"/>
    <w:rsid w:val="00311486"/>
    <w:rsid w:val="003118A6"/>
    <w:rsid w:val="0031196C"/>
    <w:rsid w:val="00312330"/>
    <w:rsid w:val="003124D8"/>
    <w:rsid w:val="003127C2"/>
    <w:rsid w:val="00312D16"/>
    <w:rsid w:val="0031396A"/>
    <w:rsid w:val="00313A3C"/>
    <w:rsid w:val="00313B97"/>
    <w:rsid w:val="00313E8C"/>
    <w:rsid w:val="0031414E"/>
    <w:rsid w:val="003155FE"/>
    <w:rsid w:val="003157DE"/>
    <w:rsid w:val="00315A81"/>
    <w:rsid w:val="00315C4F"/>
    <w:rsid w:val="00315D12"/>
    <w:rsid w:val="00316ABD"/>
    <w:rsid w:val="00316C12"/>
    <w:rsid w:val="00317424"/>
    <w:rsid w:val="00317448"/>
    <w:rsid w:val="0031748D"/>
    <w:rsid w:val="00317B8E"/>
    <w:rsid w:val="00317CEB"/>
    <w:rsid w:val="00317F91"/>
    <w:rsid w:val="003200D6"/>
    <w:rsid w:val="00320384"/>
    <w:rsid w:val="003209D6"/>
    <w:rsid w:val="00320DCB"/>
    <w:rsid w:val="00320F9E"/>
    <w:rsid w:val="00321158"/>
    <w:rsid w:val="003217AE"/>
    <w:rsid w:val="003219B6"/>
    <w:rsid w:val="0032238C"/>
    <w:rsid w:val="003223D9"/>
    <w:rsid w:val="00322447"/>
    <w:rsid w:val="00322B65"/>
    <w:rsid w:val="00322C56"/>
    <w:rsid w:val="00322F66"/>
    <w:rsid w:val="00323064"/>
    <w:rsid w:val="00323F3F"/>
    <w:rsid w:val="00323FCC"/>
    <w:rsid w:val="00324731"/>
    <w:rsid w:val="0032475A"/>
    <w:rsid w:val="00324AC4"/>
    <w:rsid w:val="003255FB"/>
    <w:rsid w:val="0032568F"/>
    <w:rsid w:val="00325EEC"/>
    <w:rsid w:val="00326F42"/>
    <w:rsid w:val="00327244"/>
    <w:rsid w:val="0032787F"/>
    <w:rsid w:val="003278DB"/>
    <w:rsid w:val="00330184"/>
    <w:rsid w:val="003309FA"/>
    <w:rsid w:val="00331324"/>
    <w:rsid w:val="0033158C"/>
    <w:rsid w:val="003318A6"/>
    <w:rsid w:val="003318CA"/>
    <w:rsid w:val="00331D74"/>
    <w:rsid w:val="003322A9"/>
    <w:rsid w:val="003324F4"/>
    <w:rsid w:val="003325DE"/>
    <w:rsid w:val="003326BA"/>
    <w:rsid w:val="00332F42"/>
    <w:rsid w:val="00332FB5"/>
    <w:rsid w:val="003337A9"/>
    <w:rsid w:val="0033380F"/>
    <w:rsid w:val="00333A07"/>
    <w:rsid w:val="0033446D"/>
    <w:rsid w:val="00334BF9"/>
    <w:rsid w:val="003350E5"/>
    <w:rsid w:val="003354F0"/>
    <w:rsid w:val="00335B38"/>
    <w:rsid w:val="0033617F"/>
    <w:rsid w:val="00336577"/>
    <w:rsid w:val="00336A8E"/>
    <w:rsid w:val="00336CCA"/>
    <w:rsid w:val="0033716B"/>
    <w:rsid w:val="003372AE"/>
    <w:rsid w:val="00337474"/>
    <w:rsid w:val="003375A2"/>
    <w:rsid w:val="003379B4"/>
    <w:rsid w:val="00337FDF"/>
    <w:rsid w:val="003413A8"/>
    <w:rsid w:val="00341515"/>
    <w:rsid w:val="00341A59"/>
    <w:rsid w:val="00342156"/>
    <w:rsid w:val="003421F6"/>
    <w:rsid w:val="003424E9"/>
    <w:rsid w:val="0034255B"/>
    <w:rsid w:val="003425B3"/>
    <w:rsid w:val="00342EDB"/>
    <w:rsid w:val="0034302C"/>
    <w:rsid w:val="00343055"/>
    <w:rsid w:val="003435BF"/>
    <w:rsid w:val="0034433B"/>
    <w:rsid w:val="003444D0"/>
    <w:rsid w:val="00344502"/>
    <w:rsid w:val="00344562"/>
    <w:rsid w:val="00344759"/>
    <w:rsid w:val="00344D9A"/>
    <w:rsid w:val="00344FE6"/>
    <w:rsid w:val="00345421"/>
    <w:rsid w:val="00345706"/>
    <w:rsid w:val="003458D1"/>
    <w:rsid w:val="00345F76"/>
    <w:rsid w:val="00346869"/>
    <w:rsid w:val="003474F6"/>
    <w:rsid w:val="00347790"/>
    <w:rsid w:val="00347AC1"/>
    <w:rsid w:val="00347CED"/>
    <w:rsid w:val="00350414"/>
    <w:rsid w:val="00350746"/>
    <w:rsid w:val="00350941"/>
    <w:rsid w:val="0035095E"/>
    <w:rsid w:val="00350F1A"/>
    <w:rsid w:val="00350F96"/>
    <w:rsid w:val="0035100F"/>
    <w:rsid w:val="003518CA"/>
    <w:rsid w:val="003518E9"/>
    <w:rsid w:val="00351D3E"/>
    <w:rsid w:val="00351ED4"/>
    <w:rsid w:val="00351F76"/>
    <w:rsid w:val="00352270"/>
    <w:rsid w:val="003522D3"/>
    <w:rsid w:val="00352396"/>
    <w:rsid w:val="00352437"/>
    <w:rsid w:val="00352CE0"/>
    <w:rsid w:val="00352D87"/>
    <w:rsid w:val="003532F5"/>
    <w:rsid w:val="003536B6"/>
    <w:rsid w:val="0035377B"/>
    <w:rsid w:val="00353922"/>
    <w:rsid w:val="00354037"/>
    <w:rsid w:val="00354045"/>
    <w:rsid w:val="00354283"/>
    <w:rsid w:val="0035441C"/>
    <w:rsid w:val="0035442A"/>
    <w:rsid w:val="00354745"/>
    <w:rsid w:val="003550B9"/>
    <w:rsid w:val="003557FC"/>
    <w:rsid w:val="00355DFA"/>
    <w:rsid w:val="003561F1"/>
    <w:rsid w:val="00356586"/>
    <w:rsid w:val="0035662F"/>
    <w:rsid w:val="00357017"/>
    <w:rsid w:val="00357019"/>
    <w:rsid w:val="00357181"/>
    <w:rsid w:val="00357BB6"/>
    <w:rsid w:val="00357DAF"/>
    <w:rsid w:val="00357F92"/>
    <w:rsid w:val="00360340"/>
    <w:rsid w:val="00360706"/>
    <w:rsid w:val="00360D34"/>
    <w:rsid w:val="00360D6A"/>
    <w:rsid w:val="00361155"/>
    <w:rsid w:val="003611B9"/>
    <w:rsid w:val="0036163F"/>
    <w:rsid w:val="003619CA"/>
    <w:rsid w:val="00361B01"/>
    <w:rsid w:val="003620CC"/>
    <w:rsid w:val="0036229A"/>
    <w:rsid w:val="0036247F"/>
    <w:rsid w:val="00363A1F"/>
    <w:rsid w:val="00363F84"/>
    <w:rsid w:val="003640D3"/>
    <w:rsid w:val="00364104"/>
    <w:rsid w:val="00364859"/>
    <w:rsid w:val="00364CC1"/>
    <w:rsid w:val="00364E7F"/>
    <w:rsid w:val="00365056"/>
    <w:rsid w:val="003652DE"/>
    <w:rsid w:val="0036577D"/>
    <w:rsid w:val="00365953"/>
    <w:rsid w:val="003659ED"/>
    <w:rsid w:val="00365AB0"/>
    <w:rsid w:val="00365EBF"/>
    <w:rsid w:val="00365FA4"/>
    <w:rsid w:val="003665CF"/>
    <w:rsid w:val="00366664"/>
    <w:rsid w:val="003668F6"/>
    <w:rsid w:val="0036693C"/>
    <w:rsid w:val="00366C31"/>
    <w:rsid w:val="00366D0A"/>
    <w:rsid w:val="00366EC0"/>
    <w:rsid w:val="00367084"/>
    <w:rsid w:val="0036767C"/>
    <w:rsid w:val="00367CE2"/>
    <w:rsid w:val="00367E83"/>
    <w:rsid w:val="00370753"/>
    <w:rsid w:val="00370783"/>
    <w:rsid w:val="00370867"/>
    <w:rsid w:val="00370C93"/>
    <w:rsid w:val="00370E0B"/>
    <w:rsid w:val="00371A6A"/>
    <w:rsid w:val="00371B87"/>
    <w:rsid w:val="003721D3"/>
    <w:rsid w:val="003723D6"/>
    <w:rsid w:val="00372702"/>
    <w:rsid w:val="0037299A"/>
    <w:rsid w:val="003729B5"/>
    <w:rsid w:val="003730B0"/>
    <w:rsid w:val="0037319F"/>
    <w:rsid w:val="00374196"/>
    <w:rsid w:val="003742DC"/>
    <w:rsid w:val="00374396"/>
    <w:rsid w:val="003745D9"/>
    <w:rsid w:val="003753A6"/>
    <w:rsid w:val="003757D7"/>
    <w:rsid w:val="00376084"/>
    <w:rsid w:val="003761CB"/>
    <w:rsid w:val="0037635B"/>
    <w:rsid w:val="00376A3C"/>
    <w:rsid w:val="00376F31"/>
    <w:rsid w:val="00376F3A"/>
    <w:rsid w:val="003770C7"/>
    <w:rsid w:val="00377306"/>
    <w:rsid w:val="003774EF"/>
    <w:rsid w:val="00377590"/>
    <w:rsid w:val="00380B16"/>
    <w:rsid w:val="00381387"/>
    <w:rsid w:val="003813C2"/>
    <w:rsid w:val="00381511"/>
    <w:rsid w:val="003815B0"/>
    <w:rsid w:val="003818DE"/>
    <w:rsid w:val="00381CFC"/>
    <w:rsid w:val="00381EFD"/>
    <w:rsid w:val="00382488"/>
    <w:rsid w:val="0038312D"/>
    <w:rsid w:val="003832AE"/>
    <w:rsid w:val="00383ABD"/>
    <w:rsid w:val="00383B33"/>
    <w:rsid w:val="00383DA9"/>
    <w:rsid w:val="00383F94"/>
    <w:rsid w:val="0038406E"/>
    <w:rsid w:val="0038428A"/>
    <w:rsid w:val="0038437B"/>
    <w:rsid w:val="00384850"/>
    <w:rsid w:val="0038490F"/>
    <w:rsid w:val="00384C92"/>
    <w:rsid w:val="0038502E"/>
    <w:rsid w:val="00385655"/>
    <w:rsid w:val="003858F2"/>
    <w:rsid w:val="00385C7E"/>
    <w:rsid w:val="00386AF8"/>
    <w:rsid w:val="00386C07"/>
    <w:rsid w:val="00387007"/>
    <w:rsid w:val="0038707E"/>
    <w:rsid w:val="0038724F"/>
    <w:rsid w:val="003875DA"/>
    <w:rsid w:val="00387D50"/>
    <w:rsid w:val="003900E1"/>
    <w:rsid w:val="0039015A"/>
    <w:rsid w:val="003902E8"/>
    <w:rsid w:val="00390C79"/>
    <w:rsid w:val="00391B02"/>
    <w:rsid w:val="00391B7A"/>
    <w:rsid w:val="00391F0C"/>
    <w:rsid w:val="0039229B"/>
    <w:rsid w:val="00392574"/>
    <w:rsid w:val="003925C8"/>
    <w:rsid w:val="003926A1"/>
    <w:rsid w:val="003929E0"/>
    <w:rsid w:val="00392A46"/>
    <w:rsid w:val="00393355"/>
    <w:rsid w:val="00393741"/>
    <w:rsid w:val="00393E66"/>
    <w:rsid w:val="0039410A"/>
    <w:rsid w:val="00394C45"/>
    <w:rsid w:val="00395278"/>
    <w:rsid w:val="003955D7"/>
    <w:rsid w:val="003963E4"/>
    <w:rsid w:val="00396616"/>
    <w:rsid w:val="00396795"/>
    <w:rsid w:val="00396821"/>
    <w:rsid w:val="0039682A"/>
    <w:rsid w:val="00396B1E"/>
    <w:rsid w:val="00396CA0"/>
    <w:rsid w:val="00396F19"/>
    <w:rsid w:val="00396F4D"/>
    <w:rsid w:val="00397961"/>
    <w:rsid w:val="00397CA8"/>
    <w:rsid w:val="00397ED6"/>
    <w:rsid w:val="003A017D"/>
    <w:rsid w:val="003A0761"/>
    <w:rsid w:val="003A0BF9"/>
    <w:rsid w:val="003A0CCC"/>
    <w:rsid w:val="003A0D27"/>
    <w:rsid w:val="003A1922"/>
    <w:rsid w:val="003A1B67"/>
    <w:rsid w:val="003A206D"/>
    <w:rsid w:val="003A2267"/>
    <w:rsid w:val="003A254E"/>
    <w:rsid w:val="003A2993"/>
    <w:rsid w:val="003A29A4"/>
    <w:rsid w:val="003A2CFC"/>
    <w:rsid w:val="003A3059"/>
    <w:rsid w:val="003A3199"/>
    <w:rsid w:val="003A3C3A"/>
    <w:rsid w:val="003A3EE5"/>
    <w:rsid w:val="003A40EB"/>
    <w:rsid w:val="003A4532"/>
    <w:rsid w:val="003A458F"/>
    <w:rsid w:val="003A5453"/>
    <w:rsid w:val="003A593D"/>
    <w:rsid w:val="003A5B98"/>
    <w:rsid w:val="003A5D27"/>
    <w:rsid w:val="003A5F89"/>
    <w:rsid w:val="003A6003"/>
    <w:rsid w:val="003A617A"/>
    <w:rsid w:val="003A64E8"/>
    <w:rsid w:val="003A6627"/>
    <w:rsid w:val="003A68E5"/>
    <w:rsid w:val="003A6978"/>
    <w:rsid w:val="003A6A96"/>
    <w:rsid w:val="003A6D3D"/>
    <w:rsid w:val="003A6DBE"/>
    <w:rsid w:val="003A7654"/>
    <w:rsid w:val="003A77DD"/>
    <w:rsid w:val="003A7B13"/>
    <w:rsid w:val="003B023E"/>
    <w:rsid w:val="003B0270"/>
    <w:rsid w:val="003B0427"/>
    <w:rsid w:val="003B05B6"/>
    <w:rsid w:val="003B0755"/>
    <w:rsid w:val="003B0DB1"/>
    <w:rsid w:val="003B0F53"/>
    <w:rsid w:val="003B12D7"/>
    <w:rsid w:val="003B1746"/>
    <w:rsid w:val="003B20E7"/>
    <w:rsid w:val="003B2196"/>
    <w:rsid w:val="003B23B3"/>
    <w:rsid w:val="003B24A8"/>
    <w:rsid w:val="003B28D8"/>
    <w:rsid w:val="003B2967"/>
    <w:rsid w:val="003B2B08"/>
    <w:rsid w:val="003B3764"/>
    <w:rsid w:val="003B4613"/>
    <w:rsid w:val="003B487D"/>
    <w:rsid w:val="003B4A6D"/>
    <w:rsid w:val="003B4D7A"/>
    <w:rsid w:val="003B5608"/>
    <w:rsid w:val="003B5A20"/>
    <w:rsid w:val="003B5E75"/>
    <w:rsid w:val="003B5E7A"/>
    <w:rsid w:val="003B5EF8"/>
    <w:rsid w:val="003B673C"/>
    <w:rsid w:val="003B6B53"/>
    <w:rsid w:val="003B6C4E"/>
    <w:rsid w:val="003B72FC"/>
    <w:rsid w:val="003B7B4A"/>
    <w:rsid w:val="003C0679"/>
    <w:rsid w:val="003C06BA"/>
    <w:rsid w:val="003C18CD"/>
    <w:rsid w:val="003C1CE0"/>
    <w:rsid w:val="003C2274"/>
    <w:rsid w:val="003C35B3"/>
    <w:rsid w:val="003C366A"/>
    <w:rsid w:val="003C38D9"/>
    <w:rsid w:val="003C39CE"/>
    <w:rsid w:val="003C3E6B"/>
    <w:rsid w:val="003C463B"/>
    <w:rsid w:val="003C46A9"/>
    <w:rsid w:val="003C4840"/>
    <w:rsid w:val="003C4926"/>
    <w:rsid w:val="003C57D6"/>
    <w:rsid w:val="003C6038"/>
    <w:rsid w:val="003C6069"/>
    <w:rsid w:val="003C6519"/>
    <w:rsid w:val="003C6DAF"/>
    <w:rsid w:val="003C71C3"/>
    <w:rsid w:val="003C7489"/>
    <w:rsid w:val="003C7608"/>
    <w:rsid w:val="003C7C9A"/>
    <w:rsid w:val="003D0196"/>
    <w:rsid w:val="003D06CD"/>
    <w:rsid w:val="003D0E28"/>
    <w:rsid w:val="003D14B3"/>
    <w:rsid w:val="003D2229"/>
    <w:rsid w:val="003D23D5"/>
    <w:rsid w:val="003D2D81"/>
    <w:rsid w:val="003D2F90"/>
    <w:rsid w:val="003D31F1"/>
    <w:rsid w:val="003D32D5"/>
    <w:rsid w:val="003D3CEB"/>
    <w:rsid w:val="003D417C"/>
    <w:rsid w:val="003D499A"/>
    <w:rsid w:val="003D49AE"/>
    <w:rsid w:val="003D4FCF"/>
    <w:rsid w:val="003D52AC"/>
    <w:rsid w:val="003D53F4"/>
    <w:rsid w:val="003D55E6"/>
    <w:rsid w:val="003D578E"/>
    <w:rsid w:val="003D6165"/>
    <w:rsid w:val="003D61FE"/>
    <w:rsid w:val="003D62EE"/>
    <w:rsid w:val="003D6730"/>
    <w:rsid w:val="003D78F8"/>
    <w:rsid w:val="003D7942"/>
    <w:rsid w:val="003D79B9"/>
    <w:rsid w:val="003D7AC0"/>
    <w:rsid w:val="003D7C3A"/>
    <w:rsid w:val="003E0828"/>
    <w:rsid w:val="003E0F1D"/>
    <w:rsid w:val="003E1DF5"/>
    <w:rsid w:val="003E2242"/>
    <w:rsid w:val="003E2802"/>
    <w:rsid w:val="003E323F"/>
    <w:rsid w:val="003E3C1C"/>
    <w:rsid w:val="003E3E08"/>
    <w:rsid w:val="003E4457"/>
    <w:rsid w:val="003E47F5"/>
    <w:rsid w:val="003E4A82"/>
    <w:rsid w:val="003E4B19"/>
    <w:rsid w:val="003E4CC2"/>
    <w:rsid w:val="003E4D8D"/>
    <w:rsid w:val="003E551D"/>
    <w:rsid w:val="003E5868"/>
    <w:rsid w:val="003E5DE5"/>
    <w:rsid w:val="003E6748"/>
    <w:rsid w:val="003E6DB4"/>
    <w:rsid w:val="003E70EC"/>
    <w:rsid w:val="003E7465"/>
    <w:rsid w:val="003E74DE"/>
    <w:rsid w:val="003E7ACE"/>
    <w:rsid w:val="003E7DD7"/>
    <w:rsid w:val="003F065A"/>
    <w:rsid w:val="003F0B34"/>
    <w:rsid w:val="003F0B93"/>
    <w:rsid w:val="003F0BA3"/>
    <w:rsid w:val="003F0E7B"/>
    <w:rsid w:val="003F11E0"/>
    <w:rsid w:val="003F1889"/>
    <w:rsid w:val="003F19D6"/>
    <w:rsid w:val="003F1A83"/>
    <w:rsid w:val="003F20C6"/>
    <w:rsid w:val="003F2284"/>
    <w:rsid w:val="003F236E"/>
    <w:rsid w:val="003F248E"/>
    <w:rsid w:val="003F2C67"/>
    <w:rsid w:val="003F2DC7"/>
    <w:rsid w:val="003F2DE4"/>
    <w:rsid w:val="003F2FA2"/>
    <w:rsid w:val="003F384A"/>
    <w:rsid w:val="003F3853"/>
    <w:rsid w:val="003F3963"/>
    <w:rsid w:val="003F3AF2"/>
    <w:rsid w:val="003F3C2F"/>
    <w:rsid w:val="003F3F2D"/>
    <w:rsid w:val="003F3FA4"/>
    <w:rsid w:val="003F40F9"/>
    <w:rsid w:val="003F446A"/>
    <w:rsid w:val="003F4D78"/>
    <w:rsid w:val="003F5076"/>
    <w:rsid w:val="003F50D8"/>
    <w:rsid w:val="003F581D"/>
    <w:rsid w:val="003F5C48"/>
    <w:rsid w:val="003F657F"/>
    <w:rsid w:val="003F665A"/>
    <w:rsid w:val="003F6786"/>
    <w:rsid w:val="003F6900"/>
    <w:rsid w:val="003F6929"/>
    <w:rsid w:val="003F69F4"/>
    <w:rsid w:val="003F6A45"/>
    <w:rsid w:val="003F707C"/>
    <w:rsid w:val="003F7339"/>
    <w:rsid w:val="003F75AE"/>
    <w:rsid w:val="003F76E8"/>
    <w:rsid w:val="003F77C0"/>
    <w:rsid w:val="003F78D7"/>
    <w:rsid w:val="003F7932"/>
    <w:rsid w:val="003F7B06"/>
    <w:rsid w:val="003F7B1E"/>
    <w:rsid w:val="003F7FF9"/>
    <w:rsid w:val="00400176"/>
    <w:rsid w:val="004002E7"/>
    <w:rsid w:val="0040037E"/>
    <w:rsid w:val="00400ABB"/>
    <w:rsid w:val="00400B72"/>
    <w:rsid w:val="00400BD3"/>
    <w:rsid w:val="00400CC1"/>
    <w:rsid w:val="00400EC5"/>
    <w:rsid w:val="004010A0"/>
    <w:rsid w:val="0040161D"/>
    <w:rsid w:val="00401629"/>
    <w:rsid w:val="00401BE7"/>
    <w:rsid w:val="00401BEB"/>
    <w:rsid w:val="0040295B"/>
    <w:rsid w:val="00402AF5"/>
    <w:rsid w:val="00402C72"/>
    <w:rsid w:val="00402EAD"/>
    <w:rsid w:val="00402FFE"/>
    <w:rsid w:val="004034A8"/>
    <w:rsid w:val="004039B4"/>
    <w:rsid w:val="00403E5F"/>
    <w:rsid w:val="00404BC8"/>
    <w:rsid w:val="00404DE4"/>
    <w:rsid w:val="00405315"/>
    <w:rsid w:val="004057F9"/>
    <w:rsid w:val="00405C6E"/>
    <w:rsid w:val="00405C8B"/>
    <w:rsid w:val="00405CA0"/>
    <w:rsid w:val="004062DD"/>
    <w:rsid w:val="0040684E"/>
    <w:rsid w:val="00406E95"/>
    <w:rsid w:val="004071E3"/>
    <w:rsid w:val="0040727A"/>
    <w:rsid w:val="00407D45"/>
    <w:rsid w:val="00410D54"/>
    <w:rsid w:val="00410E33"/>
    <w:rsid w:val="004112AB"/>
    <w:rsid w:val="004114FF"/>
    <w:rsid w:val="00411941"/>
    <w:rsid w:val="004119D1"/>
    <w:rsid w:val="004119D5"/>
    <w:rsid w:val="0041202E"/>
    <w:rsid w:val="00412373"/>
    <w:rsid w:val="004125E7"/>
    <w:rsid w:val="004128C0"/>
    <w:rsid w:val="004131BE"/>
    <w:rsid w:val="00413E1F"/>
    <w:rsid w:val="00414085"/>
    <w:rsid w:val="004146DB"/>
    <w:rsid w:val="00414F47"/>
    <w:rsid w:val="004153A3"/>
    <w:rsid w:val="0041543B"/>
    <w:rsid w:val="00415951"/>
    <w:rsid w:val="00415975"/>
    <w:rsid w:val="004162E7"/>
    <w:rsid w:val="00416868"/>
    <w:rsid w:val="00416CAE"/>
    <w:rsid w:val="004172BF"/>
    <w:rsid w:val="004174A4"/>
    <w:rsid w:val="00417969"/>
    <w:rsid w:val="004179BB"/>
    <w:rsid w:val="00417E9D"/>
    <w:rsid w:val="004200D8"/>
    <w:rsid w:val="0042021E"/>
    <w:rsid w:val="00420509"/>
    <w:rsid w:val="0042095C"/>
    <w:rsid w:val="00420F1F"/>
    <w:rsid w:val="00421270"/>
    <w:rsid w:val="00421796"/>
    <w:rsid w:val="00421839"/>
    <w:rsid w:val="00421DC3"/>
    <w:rsid w:val="004223EC"/>
    <w:rsid w:val="004225B5"/>
    <w:rsid w:val="00423ECB"/>
    <w:rsid w:val="00423EFB"/>
    <w:rsid w:val="004240F5"/>
    <w:rsid w:val="00424451"/>
    <w:rsid w:val="00424BC5"/>
    <w:rsid w:val="0042507F"/>
    <w:rsid w:val="00425584"/>
    <w:rsid w:val="00425C67"/>
    <w:rsid w:val="00425DC7"/>
    <w:rsid w:val="00426634"/>
    <w:rsid w:val="004267CB"/>
    <w:rsid w:val="0042729B"/>
    <w:rsid w:val="004276B5"/>
    <w:rsid w:val="004277D4"/>
    <w:rsid w:val="0042783A"/>
    <w:rsid w:val="00431489"/>
    <w:rsid w:val="0043159A"/>
    <w:rsid w:val="004317BB"/>
    <w:rsid w:val="00432153"/>
    <w:rsid w:val="004322B4"/>
    <w:rsid w:val="004322CB"/>
    <w:rsid w:val="004326C1"/>
    <w:rsid w:val="004326F1"/>
    <w:rsid w:val="004328C0"/>
    <w:rsid w:val="00432AD4"/>
    <w:rsid w:val="00432C72"/>
    <w:rsid w:val="00432EB9"/>
    <w:rsid w:val="00432FD6"/>
    <w:rsid w:val="004332A2"/>
    <w:rsid w:val="00433A64"/>
    <w:rsid w:val="00433C0F"/>
    <w:rsid w:val="00433CBA"/>
    <w:rsid w:val="00433E2F"/>
    <w:rsid w:val="00434155"/>
    <w:rsid w:val="004343D8"/>
    <w:rsid w:val="00434FD0"/>
    <w:rsid w:val="004350FF"/>
    <w:rsid w:val="0043598E"/>
    <w:rsid w:val="00435C52"/>
    <w:rsid w:val="00436260"/>
    <w:rsid w:val="004364E7"/>
    <w:rsid w:val="0043689E"/>
    <w:rsid w:val="00436BEE"/>
    <w:rsid w:val="00437063"/>
    <w:rsid w:val="004375E6"/>
    <w:rsid w:val="00437843"/>
    <w:rsid w:val="00437D50"/>
    <w:rsid w:val="00437F70"/>
    <w:rsid w:val="004400FC"/>
    <w:rsid w:val="00440675"/>
    <w:rsid w:val="00440EFE"/>
    <w:rsid w:val="0044113D"/>
    <w:rsid w:val="004416C5"/>
    <w:rsid w:val="0044188A"/>
    <w:rsid w:val="00441A79"/>
    <w:rsid w:val="00441E81"/>
    <w:rsid w:val="00442002"/>
    <w:rsid w:val="00442239"/>
    <w:rsid w:val="00442240"/>
    <w:rsid w:val="00442A32"/>
    <w:rsid w:val="00442A96"/>
    <w:rsid w:val="00442AB7"/>
    <w:rsid w:val="0044349C"/>
    <w:rsid w:val="004434E9"/>
    <w:rsid w:val="00443760"/>
    <w:rsid w:val="00443B1F"/>
    <w:rsid w:val="00443CA8"/>
    <w:rsid w:val="00443D9D"/>
    <w:rsid w:val="004441D3"/>
    <w:rsid w:val="004446F0"/>
    <w:rsid w:val="00444992"/>
    <w:rsid w:val="00444C4F"/>
    <w:rsid w:val="004450BE"/>
    <w:rsid w:val="004451D8"/>
    <w:rsid w:val="004455E8"/>
    <w:rsid w:val="00445F3E"/>
    <w:rsid w:val="00446109"/>
    <w:rsid w:val="004462D1"/>
    <w:rsid w:val="00446626"/>
    <w:rsid w:val="00446A71"/>
    <w:rsid w:val="00446F5B"/>
    <w:rsid w:val="004470F1"/>
    <w:rsid w:val="0044776C"/>
    <w:rsid w:val="00447FE9"/>
    <w:rsid w:val="004502FC"/>
    <w:rsid w:val="00450932"/>
    <w:rsid w:val="00450A6B"/>
    <w:rsid w:val="004511BF"/>
    <w:rsid w:val="00451E95"/>
    <w:rsid w:val="00452685"/>
    <w:rsid w:val="00452A13"/>
    <w:rsid w:val="00452E01"/>
    <w:rsid w:val="00453190"/>
    <w:rsid w:val="004534D8"/>
    <w:rsid w:val="0045354A"/>
    <w:rsid w:val="00453E26"/>
    <w:rsid w:val="004542ED"/>
    <w:rsid w:val="00454EC4"/>
    <w:rsid w:val="004550CC"/>
    <w:rsid w:val="004552C4"/>
    <w:rsid w:val="00455AA2"/>
    <w:rsid w:val="0045612C"/>
    <w:rsid w:val="0045618C"/>
    <w:rsid w:val="00456A8B"/>
    <w:rsid w:val="00456B70"/>
    <w:rsid w:val="00456C3E"/>
    <w:rsid w:val="0045714F"/>
    <w:rsid w:val="0045718D"/>
    <w:rsid w:val="004571EA"/>
    <w:rsid w:val="0045738F"/>
    <w:rsid w:val="00457586"/>
    <w:rsid w:val="004575DF"/>
    <w:rsid w:val="00457A12"/>
    <w:rsid w:val="00457A7C"/>
    <w:rsid w:val="00460128"/>
    <w:rsid w:val="00460C20"/>
    <w:rsid w:val="00461169"/>
    <w:rsid w:val="00461CD6"/>
    <w:rsid w:val="00461E1C"/>
    <w:rsid w:val="00461FAE"/>
    <w:rsid w:val="004623E0"/>
    <w:rsid w:val="0046243F"/>
    <w:rsid w:val="00462A0F"/>
    <w:rsid w:val="004631EE"/>
    <w:rsid w:val="004638D7"/>
    <w:rsid w:val="004647E3"/>
    <w:rsid w:val="00464BB4"/>
    <w:rsid w:val="00464C9E"/>
    <w:rsid w:val="00465055"/>
    <w:rsid w:val="00465706"/>
    <w:rsid w:val="00465846"/>
    <w:rsid w:val="00465F0E"/>
    <w:rsid w:val="00466128"/>
    <w:rsid w:val="0046656A"/>
    <w:rsid w:val="00466F47"/>
    <w:rsid w:val="0046700D"/>
    <w:rsid w:val="00467083"/>
    <w:rsid w:val="0046761D"/>
    <w:rsid w:val="004677EE"/>
    <w:rsid w:val="00467A0F"/>
    <w:rsid w:val="0047000E"/>
    <w:rsid w:val="0047009D"/>
    <w:rsid w:val="00470126"/>
    <w:rsid w:val="00470196"/>
    <w:rsid w:val="00470411"/>
    <w:rsid w:val="00470A1D"/>
    <w:rsid w:val="0047118D"/>
    <w:rsid w:val="00471C0B"/>
    <w:rsid w:val="00472E8E"/>
    <w:rsid w:val="00472E90"/>
    <w:rsid w:val="004730AA"/>
    <w:rsid w:val="00473993"/>
    <w:rsid w:val="00473D22"/>
    <w:rsid w:val="00474717"/>
    <w:rsid w:val="00474774"/>
    <w:rsid w:val="00474A8F"/>
    <w:rsid w:val="00474C93"/>
    <w:rsid w:val="00474D91"/>
    <w:rsid w:val="00475152"/>
    <w:rsid w:val="0047522B"/>
    <w:rsid w:val="0047544B"/>
    <w:rsid w:val="0047550E"/>
    <w:rsid w:val="00475536"/>
    <w:rsid w:val="004756C7"/>
    <w:rsid w:val="0047596C"/>
    <w:rsid w:val="00475C52"/>
    <w:rsid w:val="00475D0E"/>
    <w:rsid w:val="00475FE0"/>
    <w:rsid w:val="004763E3"/>
    <w:rsid w:val="004764F7"/>
    <w:rsid w:val="00476DEB"/>
    <w:rsid w:val="00477BBC"/>
    <w:rsid w:val="00480506"/>
    <w:rsid w:val="00480AF9"/>
    <w:rsid w:val="00480B4F"/>
    <w:rsid w:val="00480CF2"/>
    <w:rsid w:val="00481400"/>
    <w:rsid w:val="00481751"/>
    <w:rsid w:val="00481A36"/>
    <w:rsid w:val="00481AB0"/>
    <w:rsid w:val="00481DF0"/>
    <w:rsid w:val="00481E46"/>
    <w:rsid w:val="00482487"/>
    <w:rsid w:val="00482639"/>
    <w:rsid w:val="00482877"/>
    <w:rsid w:val="00483371"/>
    <w:rsid w:val="0048355C"/>
    <w:rsid w:val="004838D5"/>
    <w:rsid w:val="00483E11"/>
    <w:rsid w:val="004843F8"/>
    <w:rsid w:val="00484659"/>
    <w:rsid w:val="004847CC"/>
    <w:rsid w:val="00484C21"/>
    <w:rsid w:val="00484D90"/>
    <w:rsid w:val="00484FC1"/>
    <w:rsid w:val="00485E7C"/>
    <w:rsid w:val="00485EC3"/>
    <w:rsid w:val="004860B3"/>
    <w:rsid w:val="00486143"/>
    <w:rsid w:val="00486145"/>
    <w:rsid w:val="00486657"/>
    <w:rsid w:val="0048672F"/>
    <w:rsid w:val="004869F4"/>
    <w:rsid w:val="00486AC1"/>
    <w:rsid w:val="00486F12"/>
    <w:rsid w:val="00486F43"/>
    <w:rsid w:val="004871B0"/>
    <w:rsid w:val="00487266"/>
    <w:rsid w:val="00487474"/>
    <w:rsid w:val="004874F8"/>
    <w:rsid w:val="00487608"/>
    <w:rsid w:val="0048761A"/>
    <w:rsid w:val="00487DC1"/>
    <w:rsid w:val="00487E39"/>
    <w:rsid w:val="00487EBA"/>
    <w:rsid w:val="00490418"/>
    <w:rsid w:val="00490512"/>
    <w:rsid w:val="004905EF"/>
    <w:rsid w:val="00490C16"/>
    <w:rsid w:val="00491190"/>
    <w:rsid w:val="004911B1"/>
    <w:rsid w:val="004912E4"/>
    <w:rsid w:val="0049131F"/>
    <w:rsid w:val="00491558"/>
    <w:rsid w:val="0049163B"/>
    <w:rsid w:val="00491AF9"/>
    <w:rsid w:val="00491F3E"/>
    <w:rsid w:val="00492132"/>
    <w:rsid w:val="00492A52"/>
    <w:rsid w:val="0049335B"/>
    <w:rsid w:val="0049356E"/>
    <w:rsid w:val="004939D6"/>
    <w:rsid w:val="00493B85"/>
    <w:rsid w:val="00493C75"/>
    <w:rsid w:val="00493D8D"/>
    <w:rsid w:val="00494751"/>
    <w:rsid w:val="00494C8A"/>
    <w:rsid w:val="00494D14"/>
    <w:rsid w:val="004952B9"/>
    <w:rsid w:val="00495504"/>
    <w:rsid w:val="00495741"/>
    <w:rsid w:val="00495FA9"/>
    <w:rsid w:val="00496238"/>
    <w:rsid w:val="004967A5"/>
    <w:rsid w:val="00496BF3"/>
    <w:rsid w:val="00496CA8"/>
    <w:rsid w:val="00496CFD"/>
    <w:rsid w:val="00496E75"/>
    <w:rsid w:val="00496FC7"/>
    <w:rsid w:val="0049705D"/>
    <w:rsid w:val="004970C2"/>
    <w:rsid w:val="0049722A"/>
    <w:rsid w:val="0049743E"/>
    <w:rsid w:val="00497463"/>
    <w:rsid w:val="0049746C"/>
    <w:rsid w:val="0049771C"/>
    <w:rsid w:val="00497F0D"/>
    <w:rsid w:val="004A007E"/>
    <w:rsid w:val="004A00B7"/>
    <w:rsid w:val="004A04E4"/>
    <w:rsid w:val="004A1447"/>
    <w:rsid w:val="004A1D67"/>
    <w:rsid w:val="004A1FC5"/>
    <w:rsid w:val="004A2029"/>
    <w:rsid w:val="004A2971"/>
    <w:rsid w:val="004A2AD3"/>
    <w:rsid w:val="004A39CF"/>
    <w:rsid w:val="004A3CD1"/>
    <w:rsid w:val="004A3D9A"/>
    <w:rsid w:val="004A4240"/>
    <w:rsid w:val="004A43E0"/>
    <w:rsid w:val="004A4648"/>
    <w:rsid w:val="004A4C51"/>
    <w:rsid w:val="004A5394"/>
    <w:rsid w:val="004A58B2"/>
    <w:rsid w:val="004A6922"/>
    <w:rsid w:val="004A6BEC"/>
    <w:rsid w:val="004A6C44"/>
    <w:rsid w:val="004A6D86"/>
    <w:rsid w:val="004A72F8"/>
    <w:rsid w:val="004A756F"/>
    <w:rsid w:val="004A75EB"/>
    <w:rsid w:val="004A763D"/>
    <w:rsid w:val="004A772C"/>
    <w:rsid w:val="004A7D11"/>
    <w:rsid w:val="004B055A"/>
    <w:rsid w:val="004B070F"/>
    <w:rsid w:val="004B08B7"/>
    <w:rsid w:val="004B0C33"/>
    <w:rsid w:val="004B0CF4"/>
    <w:rsid w:val="004B0D16"/>
    <w:rsid w:val="004B0F1B"/>
    <w:rsid w:val="004B0F33"/>
    <w:rsid w:val="004B0F63"/>
    <w:rsid w:val="004B1214"/>
    <w:rsid w:val="004B1400"/>
    <w:rsid w:val="004B1522"/>
    <w:rsid w:val="004B171A"/>
    <w:rsid w:val="004B1ED8"/>
    <w:rsid w:val="004B2039"/>
    <w:rsid w:val="004B2438"/>
    <w:rsid w:val="004B24AE"/>
    <w:rsid w:val="004B277D"/>
    <w:rsid w:val="004B3264"/>
    <w:rsid w:val="004B3272"/>
    <w:rsid w:val="004B3390"/>
    <w:rsid w:val="004B3463"/>
    <w:rsid w:val="004B34ED"/>
    <w:rsid w:val="004B3505"/>
    <w:rsid w:val="004B35AD"/>
    <w:rsid w:val="004B361C"/>
    <w:rsid w:val="004B3A69"/>
    <w:rsid w:val="004B3DE5"/>
    <w:rsid w:val="004B3DEF"/>
    <w:rsid w:val="004B4905"/>
    <w:rsid w:val="004B49AB"/>
    <w:rsid w:val="004B544D"/>
    <w:rsid w:val="004B54CB"/>
    <w:rsid w:val="004B610D"/>
    <w:rsid w:val="004B64A1"/>
    <w:rsid w:val="004B6830"/>
    <w:rsid w:val="004B7277"/>
    <w:rsid w:val="004B7350"/>
    <w:rsid w:val="004B7B67"/>
    <w:rsid w:val="004C0255"/>
    <w:rsid w:val="004C038D"/>
    <w:rsid w:val="004C15B2"/>
    <w:rsid w:val="004C171B"/>
    <w:rsid w:val="004C1A54"/>
    <w:rsid w:val="004C1C14"/>
    <w:rsid w:val="004C237F"/>
    <w:rsid w:val="004C32B2"/>
    <w:rsid w:val="004C3301"/>
    <w:rsid w:val="004C338B"/>
    <w:rsid w:val="004C4668"/>
    <w:rsid w:val="004C4AE6"/>
    <w:rsid w:val="004C4B97"/>
    <w:rsid w:val="004C5B3B"/>
    <w:rsid w:val="004C5C51"/>
    <w:rsid w:val="004C5DB9"/>
    <w:rsid w:val="004C5E24"/>
    <w:rsid w:val="004C5FC3"/>
    <w:rsid w:val="004C66A1"/>
    <w:rsid w:val="004C67F1"/>
    <w:rsid w:val="004C6B3D"/>
    <w:rsid w:val="004C6D77"/>
    <w:rsid w:val="004C7689"/>
    <w:rsid w:val="004C79B4"/>
    <w:rsid w:val="004C79F3"/>
    <w:rsid w:val="004C7B68"/>
    <w:rsid w:val="004C7F20"/>
    <w:rsid w:val="004D012B"/>
    <w:rsid w:val="004D0F15"/>
    <w:rsid w:val="004D1610"/>
    <w:rsid w:val="004D1814"/>
    <w:rsid w:val="004D1AC2"/>
    <w:rsid w:val="004D1F78"/>
    <w:rsid w:val="004D2968"/>
    <w:rsid w:val="004D29F1"/>
    <w:rsid w:val="004D2C50"/>
    <w:rsid w:val="004D2E49"/>
    <w:rsid w:val="004D31D1"/>
    <w:rsid w:val="004D35A9"/>
    <w:rsid w:val="004D367A"/>
    <w:rsid w:val="004D3803"/>
    <w:rsid w:val="004D3B55"/>
    <w:rsid w:val="004D3B6A"/>
    <w:rsid w:val="004D42E4"/>
    <w:rsid w:val="004D46BE"/>
    <w:rsid w:val="004D4A31"/>
    <w:rsid w:val="004D50F1"/>
    <w:rsid w:val="004D5313"/>
    <w:rsid w:val="004D5BE8"/>
    <w:rsid w:val="004D5C09"/>
    <w:rsid w:val="004D6100"/>
    <w:rsid w:val="004D630B"/>
    <w:rsid w:val="004D64AE"/>
    <w:rsid w:val="004D6884"/>
    <w:rsid w:val="004D6B8C"/>
    <w:rsid w:val="004D7501"/>
    <w:rsid w:val="004E0242"/>
    <w:rsid w:val="004E02C2"/>
    <w:rsid w:val="004E037A"/>
    <w:rsid w:val="004E05FD"/>
    <w:rsid w:val="004E0855"/>
    <w:rsid w:val="004E0CC6"/>
    <w:rsid w:val="004E125C"/>
    <w:rsid w:val="004E19B8"/>
    <w:rsid w:val="004E1C52"/>
    <w:rsid w:val="004E2140"/>
    <w:rsid w:val="004E230F"/>
    <w:rsid w:val="004E24B4"/>
    <w:rsid w:val="004E2CAF"/>
    <w:rsid w:val="004E2DD2"/>
    <w:rsid w:val="004E2DEE"/>
    <w:rsid w:val="004E2FA1"/>
    <w:rsid w:val="004E3122"/>
    <w:rsid w:val="004E331D"/>
    <w:rsid w:val="004E3438"/>
    <w:rsid w:val="004E34C6"/>
    <w:rsid w:val="004E3655"/>
    <w:rsid w:val="004E3CFA"/>
    <w:rsid w:val="004E437D"/>
    <w:rsid w:val="004E462E"/>
    <w:rsid w:val="004E4B96"/>
    <w:rsid w:val="004E4C5C"/>
    <w:rsid w:val="004E4D0A"/>
    <w:rsid w:val="004E50D7"/>
    <w:rsid w:val="004E50F6"/>
    <w:rsid w:val="004E58D8"/>
    <w:rsid w:val="004E5AC7"/>
    <w:rsid w:val="004E63CB"/>
    <w:rsid w:val="004E661C"/>
    <w:rsid w:val="004E6A1A"/>
    <w:rsid w:val="004E6D67"/>
    <w:rsid w:val="004E7583"/>
    <w:rsid w:val="004E77A2"/>
    <w:rsid w:val="004E7EBC"/>
    <w:rsid w:val="004F0054"/>
    <w:rsid w:val="004F00A6"/>
    <w:rsid w:val="004F01EA"/>
    <w:rsid w:val="004F03B3"/>
    <w:rsid w:val="004F0747"/>
    <w:rsid w:val="004F0FD8"/>
    <w:rsid w:val="004F10FA"/>
    <w:rsid w:val="004F1229"/>
    <w:rsid w:val="004F1544"/>
    <w:rsid w:val="004F1D3C"/>
    <w:rsid w:val="004F21A9"/>
    <w:rsid w:val="004F21D6"/>
    <w:rsid w:val="004F227D"/>
    <w:rsid w:val="004F27D9"/>
    <w:rsid w:val="004F2919"/>
    <w:rsid w:val="004F2A1A"/>
    <w:rsid w:val="004F2C00"/>
    <w:rsid w:val="004F3131"/>
    <w:rsid w:val="004F31F0"/>
    <w:rsid w:val="004F322A"/>
    <w:rsid w:val="004F3301"/>
    <w:rsid w:val="004F35E7"/>
    <w:rsid w:val="004F3910"/>
    <w:rsid w:val="004F3AAB"/>
    <w:rsid w:val="004F3BBB"/>
    <w:rsid w:val="004F3BDB"/>
    <w:rsid w:val="004F43C7"/>
    <w:rsid w:val="004F44DB"/>
    <w:rsid w:val="004F459B"/>
    <w:rsid w:val="004F45A4"/>
    <w:rsid w:val="004F47DC"/>
    <w:rsid w:val="004F4A9B"/>
    <w:rsid w:val="004F506A"/>
    <w:rsid w:val="004F540E"/>
    <w:rsid w:val="004F5585"/>
    <w:rsid w:val="004F5738"/>
    <w:rsid w:val="004F634B"/>
    <w:rsid w:val="004F6456"/>
    <w:rsid w:val="004F68E0"/>
    <w:rsid w:val="004F703F"/>
    <w:rsid w:val="004F729C"/>
    <w:rsid w:val="004F72D5"/>
    <w:rsid w:val="004F7BBC"/>
    <w:rsid w:val="005001E0"/>
    <w:rsid w:val="005002F0"/>
    <w:rsid w:val="00500478"/>
    <w:rsid w:val="005004EA"/>
    <w:rsid w:val="00500B57"/>
    <w:rsid w:val="00500C2A"/>
    <w:rsid w:val="00500D9C"/>
    <w:rsid w:val="00500E18"/>
    <w:rsid w:val="0050122F"/>
    <w:rsid w:val="00501378"/>
    <w:rsid w:val="005013A4"/>
    <w:rsid w:val="00501831"/>
    <w:rsid w:val="00501C0C"/>
    <w:rsid w:val="00501D77"/>
    <w:rsid w:val="00501DAC"/>
    <w:rsid w:val="00501E88"/>
    <w:rsid w:val="00501FC9"/>
    <w:rsid w:val="00502049"/>
    <w:rsid w:val="00502476"/>
    <w:rsid w:val="00502C18"/>
    <w:rsid w:val="0050365D"/>
    <w:rsid w:val="00503917"/>
    <w:rsid w:val="00503A92"/>
    <w:rsid w:val="00504703"/>
    <w:rsid w:val="005047F5"/>
    <w:rsid w:val="005048D1"/>
    <w:rsid w:val="00505367"/>
    <w:rsid w:val="0050548B"/>
    <w:rsid w:val="005054C8"/>
    <w:rsid w:val="005055D4"/>
    <w:rsid w:val="0050576D"/>
    <w:rsid w:val="005058A1"/>
    <w:rsid w:val="00505A22"/>
    <w:rsid w:val="00505C20"/>
    <w:rsid w:val="00506B64"/>
    <w:rsid w:val="00506CFD"/>
    <w:rsid w:val="0050710A"/>
    <w:rsid w:val="00507248"/>
    <w:rsid w:val="00507385"/>
    <w:rsid w:val="005075A0"/>
    <w:rsid w:val="005075DD"/>
    <w:rsid w:val="005076BC"/>
    <w:rsid w:val="00507DFD"/>
    <w:rsid w:val="00507E7D"/>
    <w:rsid w:val="00507F6A"/>
    <w:rsid w:val="0051023A"/>
    <w:rsid w:val="00511238"/>
    <w:rsid w:val="0051147B"/>
    <w:rsid w:val="00511585"/>
    <w:rsid w:val="00511C72"/>
    <w:rsid w:val="00512447"/>
    <w:rsid w:val="00512B5A"/>
    <w:rsid w:val="00512C7E"/>
    <w:rsid w:val="005132AE"/>
    <w:rsid w:val="00513314"/>
    <w:rsid w:val="00513515"/>
    <w:rsid w:val="00513DE7"/>
    <w:rsid w:val="00514023"/>
    <w:rsid w:val="0051449F"/>
    <w:rsid w:val="005147A4"/>
    <w:rsid w:val="005147C7"/>
    <w:rsid w:val="00514FBC"/>
    <w:rsid w:val="00515763"/>
    <w:rsid w:val="005162AA"/>
    <w:rsid w:val="00516E0D"/>
    <w:rsid w:val="00517244"/>
    <w:rsid w:val="00517A01"/>
    <w:rsid w:val="00517C54"/>
    <w:rsid w:val="00517F14"/>
    <w:rsid w:val="00520150"/>
    <w:rsid w:val="005202E4"/>
    <w:rsid w:val="00520394"/>
    <w:rsid w:val="0052040F"/>
    <w:rsid w:val="00520528"/>
    <w:rsid w:val="005209C2"/>
    <w:rsid w:val="00520CDC"/>
    <w:rsid w:val="005211BE"/>
    <w:rsid w:val="00521214"/>
    <w:rsid w:val="00521995"/>
    <w:rsid w:val="00521A7F"/>
    <w:rsid w:val="00522465"/>
    <w:rsid w:val="00522900"/>
    <w:rsid w:val="0052295E"/>
    <w:rsid w:val="00522A91"/>
    <w:rsid w:val="00522BE0"/>
    <w:rsid w:val="00522CC8"/>
    <w:rsid w:val="005234C3"/>
    <w:rsid w:val="005234DB"/>
    <w:rsid w:val="00523E11"/>
    <w:rsid w:val="00524522"/>
    <w:rsid w:val="00525409"/>
    <w:rsid w:val="00525560"/>
    <w:rsid w:val="0052568F"/>
    <w:rsid w:val="00525767"/>
    <w:rsid w:val="0052717B"/>
    <w:rsid w:val="00527524"/>
    <w:rsid w:val="0052761F"/>
    <w:rsid w:val="00527783"/>
    <w:rsid w:val="00527AA1"/>
    <w:rsid w:val="00527F94"/>
    <w:rsid w:val="005303B1"/>
    <w:rsid w:val="005308BD"/>
    <w:rsid w:val="00530CD8"/>
    <w:rsid w:val="0053136D"/>
    <w:rsid w:val="0053184B"/>
    <w:rsid w:val="00531C04"/>
    <w:rsid w:val="00531CA1"/>
    <w:rsid w:val="00531CB5"/>
    <w:rsid w:val="00531DF6"/>
    <w:rsid w:val="00532243"/>
    <w:rsid w:val="005322FF"/>
    <w:rsid w:val="00532360"/>
    <w:rsid w:val="005328D4"/>
    <w:rsid w:val="00532AAF"/>
    <w:rsid w:val="00532D43"/>
    <w:rsid w:val="005331C9"/>
    <w:rsid w:val="00533247"/>
    <w:rsid w:val="00533A3E"/>
    <w:rsid w:val="00533F56"/>
    <w:rsid w:val="005344DD"/>
    <w:rsid w:val="0053513B"/>
    <w:rsid w:val="00535327"/>
    <w:rsid w:val="00536073"/>
    <w:rsid w:val="00536199"/>
    <w:rsid w:val="00536302"/>
    <w:rsid w:val="00536778"/>
    <w:rsid w:val="00536836"/>
    <w:rsid w:val="005368DF"/>
    <w:rsid w:val="00536908"/>
    <w:rsid w:val="00536B79"/>
    <w:rsid w:val="00536BEA"/>
    <w:rsid w:val="00536FB3"/>
    <w:rsid w:val="00537399"/>
    <w:rsid w:val="005375E9"/>
    <w:rsid w:val="0054007E"/>
    <w:rsid w:val="005405E5"/>
    <w:rsid w:val="005409ED"/>
    <w:rsid w:val="00540A64"/>
    <w:rsid w:val="00540F3C"/>
    <w:rsid w:val="00540FA9"/>
    <w:rsid w:val="005410BC"/>
    <w:rsid w:val="005411DA"/>
    <w:rsid w:val="00541706"/>
    <w:rsid w:val="00541C12"/>
    <w:rsid w:val="00541CA5"/>
    <w:rsid w:val="00542100"/>
    <w:rsid w:val="00542363"/>
    <w:rsid w:val="005424CE"/>
    <w:rsid w:val="005428DF"/>
    <w:rsid w:val="00542D91"/>
    <w:rsid w:val="00542FFD"/>
    <w:rsid w:val="005435EF"/>
    <w:rsid w:val="0054429C"/>
    <w:rsid w:val="00544741"/>
    <w:rsid w:val="005448B8"/>
    <w:rsid w:val="00545111"/>
    <w:rsid w:val="0054511D"/>
    <w:rsid w:val="00545A43"/>
    <w:rsid w:val="00545BA4"/>
    <w:rsid w:val="005468CC"/>
    <w:rsid w:val="00546DC8"/>
    <w:rsid w:val="00546E72"/>
    <w:rsid w:val="0054704A"/>
    <w:rsid w:val="005476C6"/>
    <w:rsid w:val="00547C4E"/>
    <w:rsid w:val="00547E32"/>
    <w:rsid w:val="0055039D"/>
    <w:rsid w:val="00550A25"/>
    <w:rsid w:val="00550F17"/>
    <w:rsid w:val="005511AE"/>
    <w:rsid w:val="00551551"/>
    <w:rsid w:val="005515F3"/>
    <w:rsid w:val="00551BFB"/>
    <w:rsid w:val="00551CA3"/>
    <w:rsid w:val="005520D0"/>
    <w:rsid w:val="005521A0"/>
    <w:rsid w:val="0055244D"/>
    <w:rsid w:val="00552980"/>
    <w:rsid w:val="00552B16"/>
    <w:rsid w:val="00552F5B"/>
    <w:rsid w:val="00552FA7"/>
    <w:rsid w:val="00553697"/>
    <w:rsid w:val="00553973"/>
    <w:rsid w:val="00553F62"/>
    <w:rsid w:val="005549DA"/>
    <w:rsid w:val="00554DC9"/>
    <w:rsid w:val="0055532A"/>
    <w:rsid w:val="00555809"/>
    <w:rsid w:val="00555A32"/>
    <w:rsid w:val="00555B88"/>
    <w:rsid w:val="00557083"/>
    <w:rsid w:val="00557BCA"/>
    <w:rsid w:val="00557D04"/>
    <w:rsid w:val="00560AFE"/>
    <w:rsid w:val="00561107"/>
    <w:rsid w:val="00561ADA"/>
    <w:rsid w:val="00561EE6"/>
    <w:rsid w:val="005620DC"/>
    <w:rsid w:val="005621F7"/>
    <w:rsid w:val="00562272"/>
    <w:rsid w:val="00562450"/>
    <w:rsid w:val="0056272C"/>
    <w:rsid w:val="00562D7D"/>
    <w:rsid w:val="00562FCB"/>
    <w:rsid w:val="00562FF4"/>
    <w:rsid w:val="00563446"/>
    <w:rsid w:val="005636A1"/>
    <w:rsid w:val="005636BD"/>
    <w:rsid w:val="00563861"/>
    <w:rsid w:val="005639ED"/>
    <w:rsid w:val="00563B21"/>
    <w:rsid w:val="00563C80"/>
    <w:rsid w:val="005640C0"/>
    <w:rsid w:val="00564649"/>
    <w:rsid w:val="005648D6"/>
    <w:rsid w:val="00564F3B"/>
    <w:rsid w:val="00565ED5"/>
    <w:rsid w:val="00566006"/>
    <w:rsid w:val="00566395"/>
    <w:rsid w:val="00566BCF"/>
    <w:rsid w:val="00566DA7"/>
    <w:rsid w:val="005670A2"/>
    <w:rsid w:val="00567CD4"/>
    <w:rsid w:val="005700D6"/>
    <w:rsid w:val="00570236"/>
    <w:rsid w:val="005702C2"/>
    <w:rsid w:val="005703D9"/>
    <w:rsid w:val="0057047D"/>
    <w:rsid w:val="0057056F"/>
    <w:rsid w:val="0057083C"/>
    <w:rsid w:val="0057086E"/>
    <w:rsid w:val="00570E84"/>
    <w:rsid w:val="00570EE2"/>
    <w:rsid w:val="0057150D"/>
    <w:rsid w:val="00571978"/>
    <w:rsid w:val="00571BFA"/>
    <w:rsid w:val="005727F9"/>
    <w:rsid w:val="00572A65"/>
    <w:rsid w:val="00572C34"/>
    <w:rsid w:val="005734A9"/>
    <w:rsid w:val="005736CB"/>
    <w:rsid w:val="005737E8"/>
    <w:rsid w:val="005743EE"/>
    <w:rsid w:val="0057443E"/>
    <w:rsid w:val="005744C5"/>
    <w:rsid w:val="005746F0"/>
    <w:rsid w:val="005746F1"/>
    <w:rsid w:val="005748DF"/>
    <w:rsid w:val="005754B2"/>
    <w:rsid w:val="00575529"/>
    <w:rsid w:val="005758A6"/>
    <w:rsid w:val="005765F5"/>
    <w:rsid w:val="00576F10"/>
    <w:rsid w:val="005774A3"/>
    <w:rsid w:val="005778E3"/>
    <w:rsid w:val="00577B25"/>
    <w:rsid w:val="00577BC6"/>
    <w:rsid w:val="005801E9"/>
    <w:rsid w:val="005802CE"/>
    <w:rsid w:val="0058031C"/>
    <w:rsid w:val="00580470"/>
    <w:rsid w:val="0058075F"/>
    <w:rsid w:val="00580D98"/>
    <w:rsid w:val="00580FCD"/>
    <w:rsid w:val="005814CA"/>
    <w:rsid w:val="00581B57"/>
    <w:rsid w:val="00581B60"/>
    <w:rsid w:val="00582701"/>
    <w:rsid w:val="005827D7"/>
    <w:rsid w:val="00582BFD"/>
    <w:rsid w:val="005830F5"/>
    <w:rsid w:val="005835DA"/>
    <w:rsid w:val="0058396D"/>
    <w:rsid w:val="00583B5A"/>
    <w:rsid w:val="00583DF2"/>
    <w:rsid w:val="005847D8"/>
    <w:rsid w:val="00585083"/>
    <w:rsid w:val="0058549C"/>
    <w:rsid w:val="00585BAC"/>
    <w:rsid w:val="00585EC5"/>
    <w:rsid w:val="00586314"/>
    <w:rsid w:val="0058662A"/>
    <w:rsid w:val="005867B7"/>
    <w:rsid w:val="005868CB"/>
    <w:rsid w:val="00586B5A"/>
    <w:rsid w:val="00586D96"/>
    <w:rsid w:val="005870A5"/>
    <w:rsid w:val="0058733F"/>
    <w:rsid w:val="005878D9"/>
    <w:rsid w:val="00587A0F"/>
    <w:rsid w:val="00587B2D"/>
    <w:rsid w:val="00587D3E"/>
    <w:rsid w:val="00590622"/>
    <w:rsid w:val="00590AE4"/>
    <w:rsid w:val="00590B8A"/>
    <w:rsid w:val="00590E0E"/>
    <w:rsid w:val="00590F1B"/>
    <w:rsid w:val="005914D8"/>
    <w:rsid w:val="00591951"/>
    <w:rsid w:val="00591CD9"/>
    <w:rsid w:val="00591E75"/>
    <w:rsid w:val="00591F1A"/>
    <w:rsid w:val="00592EAD"/>
    <w:rsid w:val="00593099"/>
    <w:rsid w:val="005934AF"/>
    <w:rsid w:val="00593679"/>
    <w:rsid w:val="00593D3D"/>
    <w:rsid w:val="00594643"/>
    <w:rsid w:val="00594B5A"/>
    <w:rsid w:val="00595118"/>
    <w:rsid w:val="00595142"/>
    <w:rsid w:val="00595232"/>
    <w:rsid w:val="0059528E"/>
    <w:rsid w:val="00595487"/>
    <w:rsid w:val="0059554C"/>
    <w:rsid w:val="005957EA"/>
    <w:rsid w:val="0059590B"/>
    <w:rsid w:val="0059625B"/>
    <w:rsid w:val="00596417"/>
    <w:rsid w:val="005965AA"/>
    <w:rsid w:val="00596729"/>
    <w:rsid w:val="00596C5D"/>
    <w:rsid w:val="005974CA"/>
    <w:rsid w:val="0059765B"/>
    <w:rsid w:val="005A0538"/>
    <w:rsid w:val="005A0DC0"/>
    <w:rsid w:val="005A10B0"/>
    <w:rsid w:val="005A13E0"/>
    <w:rsid w:val="005A140E"/>
    <w:rsid w:val="005A16B6"/>
    <w:rsid w:val="005A1718"/>
    <w:rsid w:val="005A19BE"/>
    <w:rsid w:val="005A19D2"/>
    <w:rsid w:val="005A1B37"/>
    <w:rsid w:val="005A1E79"/>
    <w:rsid w:val="005A20B5"/>
    <w:rsid w:val="005A20E5"/>
    <w:rsid w:val="005A20FF"/>
    <w:rsid w:val="005A2986"/>
    <w:rsid w:val="005A2D04"/>
    <w:rsid w:val="005A2DF3"/>
    <w:rsid w:val="005A336D"/>
    <w:rsid w:val="005A347C"/>
    <w:rsid w:val="005A4CDF"/>
    <w:rsid w:val="005A4DF6"/>
    <w:rsid w:val="005A4EE7"/>
    <w:rsid w:val="005A4F1A"/>
    <w:rsid w:val="005A500B"/>
    <w:rsid w:val="005A509D"/>
    <w:rsid w:val="005A50C7"/>
    <w:rsid w:val="005A5161"/>
    <w:rsid w:val="005A5736"/>
    <w:rsid w:val="005A5808"/>
    <w:rsid w:val="005A589C"/>
    <w:rsid w:val="005A5A5F"/>
    <w:rsid w:val="005A5C74"/>
    <w:rsid w:val="005A6ABE"/>
    <w:rsid w:val="005A702E"/>
    <w:rsid w:val="005A70AC"/>
    <w:rsid w:val="005A7976"/>
    <w:rsid w:val="005B0158"/>
    <w:rsid w:val="005B03D9"/>
    <w:rsid w:val="005B040D"/>
    <w:rsid w:val="005B0700"/>
    <w:rsid w:val="005B071E"/>
    <w:rsid w:val="005B0886"/>
    <w:rsid w:val="005B16A2"/>
    <w:rsid w:val="005B17D8"/>
    <w:rsid w:val="005B19A5"/>
    <w:rsid w:val="005B1B4C"/>
    <w:rsid w:val="005B2007"/>
    <w:rsid w:val="005B204C"/>
    <w:rsid w:val="005B2582"/>
    <w:rsid w:val="005B28A8"/>
    <w:rsid w:val="005B2B65"/>
    <w:rsid w:val="005B2F88"/>
    <w:rsid w:val="005B3641"/>
    <w:rsid w:val="005B367A"/>
    <w:rsid w:val="005B3795"/>
    <w:rsid w:val="005B3ECA"/>
    <w:rsid w:val="005B42EF"/>
    <w:rsid w:val="005B4373"/>
    <w:rsid w:val="005B5504"/>
    <w:rsid w:val="005B5CD8"/>
    <w:rsid w:val="005B6364"/>
    <w:rsid w:val="005B636F"/>
    <w:rsid w:val="005B65FF"/>
    <w:rsid w:val="005B6EA1"/>
    <w:rsid w:val="005B71EA"/>
    <w:rsid w:val="005B7821"/>
    <w:rsid w:val="005B7AE9"/>
    <w:rsid w:val="005B7B1C"/>
    <w:rsid w:val="005B7CFA"/>
    <w:rsid w:val="005C003B"/>
    <w:rsid w:val="005C00B2"/>
    <w:rsid w:val="005C022E"/>
    <w:rsid w:val="005C05F9"/>
    <w:rsid w:val="005C0C00"/>
    <w:rsid w:val="005C15BE"/>
    <w:rsid w:val="005C1A6E"/>
    <w:rsid w:val="005C1CFA"/>
    <w:rsid w:val="005C204D"/>
    <w:rsid w:val="005C27B3"/>
    <w:rsid w:val="005C28CD"/>
    <w:rsid w:val="005C2F66"/>
    <w:rsid w:val="005C2F79"/>
    <w:rsid w:val="005C306D"/>
    <w:rsid w:val="005C34D5"/>
    <w:rsid w:val="005C3874"/>
    <w:rsid w:val="005C3E36"/>
    <w:rsid w:val="005C40AE"/>
    <w:rsid w:val="005C4DA9"/>
    <w:rsid w:val="005C4EE3"/>
    <w:rsid w:val="005C5621"/>
    <w:rsid w:val="005C5787"/>
    <w:rsid w:val="005C5A99"/>
    <w:rsid w:val="005C5D17"/>
    <w:rsid w:val="005C64D3"/>
    <w:rsid w:val="005C6949"/>
    <w:rsid w:val="005C6FB6"/>
    <w:rsid w:val="005C7A25"/>
    <w:rsid w:val="005C7DD9"/>
    <w:rsid w:val="005D0045"/>
    <w:rsid w:val="005D034B"/>
    <w:rsid w:val="005D0591"/>
    <w:rsid w:val="005D0880"/>
    <w:rsid w:val="005D0F46"/>
    <w:rsid w:val="005D10C5"/>
    <w:rsid w:val="005D156E"/>
    <w:rsid w:val="005D1C4B"/>
    <w:rsid w:val="005D1DFD"/>
    <w:rsid w:val="005D1E95"/>
    <w:rsid w:val="005D22C0"/>
    <w:rsid w:val="005D264C"/>
    <w:rsid w:val="005D2B80"/>
    <w:rsid w:val="005D324B"/>
    <w:rsid w:val="005D3D0A"/>
    <w:rsid w:val="005D42BB"/>
    <w:rsid w:val="005D4309"/>
    <w:rsid w:val="005D4E27"/>
    <w:rsid w:val="005D558B"/>
    <w:rsid w:val="005D5D58"/>
    <w:rsid w:val="005D6600"/>
    <w:rsid w:val="005D6B2E"/>
    <w:rsid w:val="005D77C1"/>
    <w:rsid w:val="005D7C79"/>
    <w:rsid w:val="005E1256"/>
    <w:rsid w:val="005E133B"/>
    <w:rsid w:val="005E1704"/>
    <w:rsid w:val="005E18DF"/>
    <w:rsid w:val="005E1BAF"/>
    <w:rsid w:val="005E1D0F"/>
    <w:rsid w:val="005E1E33"/>
    <w:rsid w:val="005E20E8"/>
    <w:rsid w:val="005E251B"/>
    <w:rsid w:val="005E260B"/>
    <w:rsid w:val="005E28C4"/>
    <w:rsid w:val="005E3399"/>
    <w:rsid w:val="005E34B1"/>
    <w:rsid w:val="005E37FC"/>
    <w:rsid w:val="005E391D"/>
    <w:rsid w:val="005E3A8B"/>
    <w:rsid w:val="005E3CC9"/>
    <w:rsid w:val="005E434D"/>
    <w:rsid w:val="005E453E"/>
    <w:rsid w:val="005E4798"/>
    <w:rsid w:val="005E49C3"/>
    <w:rsid w:val="005E4BB9"/>
    <w:rsid w:val="005E4D52"/>
    <w:rsid w:val="005E4D54"/>
    <w:rsid w:val="005E4ECA"/>
    <w:rsid w:val="005E5B38"/>
    <w:rsid w:val="005E5FD2"/>
    <w:rsid w:val="005E5FE2"/>
    <w:rsid w:val="005E64C9"/>
    <w:rsid w:val="005E68C1"/>
    <w:rsid w:val="005E6B2A"/>
    <w:rsid w:val="005E6D61"/>
    <w:rsid w:val="005E78FE"/>
    <w:rsid w:val="005E7BF2"/>
    <w:rsid w:val="005E7CE8"/>
    <w:rsid w:val="005F0860"/>
    <w:rsid w:val="005F0B3C"/>
    <w:rsid w:val="005F0D9C"/>
    <w:rsid w:val="005F137C"/>
    <w:rsid w:val="005F145E"/>
    <w:rsid w:val="005F1BC6"/>
    <w:rsid w:val="005F1E0F"/>
    <w:rsid w:val="005F2074"/>
    <w:rsid w:val="005F26AB"/>
    <w:rsid w:val="005F26AE"/>
    <w:rsid w:val="005F29E2"/>
    <w:rsid w:val="005F2FF1"/>
    <w:rsid w:val="005F317B"/>
    <w:rsid w:val="005F3509"/>
    <w:rsid w:val="005F35BC"/>
    <w:rsid w:val="005F37E3"/>
    <w:rsid w:val="005F396B"/>
    <w:rsid w:val="005F45A3"/>
    <w:rsid w:val="005F4A1D"/>
    <w:rsid w:val="005F5172"/>
    <w:rsid w:val="005F5193"/>
    <w:rsid w:val="005F53AF"/>
    <w:rsid w:val="005F5465"/>
    <w:rsid w:val="005F5EC8"/>
    <w:rsid w:val="005F6735"/>
    <w:rsid w:val="005F6860"/>
    <w:rsid w:val="005F6CCD"/>
    <w:rsid w:val="005F7041"/>
    <w:rsid w:val="005F7229"/>
    <w:rsid w:val="005F74D9"/>
    <w:rsid w:val="005F7A2D"/>
    <w:rsid w:val="0060000F"/>
    <w:rsid w:val="00600168"/>
    <w:rsid w:val="006002BD"/>
    <w:rsid w:val="0060030E"/>
    <w:rsid w:val="006008DA"/>
    <w:rsid w:val="00600954"/>
    <w:rsid w:val="00600AAC"/>
    <w:rsid w:val="00600CD2"/>
    <w:rsid w:val="00601497"/>
    <w:rsid w:val="00601683"/>
    <w:rsid w:val="00601839"/>
    <w:rsid w:val="00601A0C"/>
    <w:rsid w:val="006021EC"/>
    <w:rsid w:val="0060233B"/>
    <w:rsid w:val="006028D3"/>
    <w:rsid w:val="00602C7A"/>
    <w:rsid w:val="00603288"/>
    <w:rsid w:val="006041A3"/>
    <w:rsid w:val="006042EC"/>
    <w:rsid w:val="00604E47"/>
    <w:rsid w:val="006050A9"/>
    <w:rsid w:val="00605157"/>
    <w:rsid w:val="00605459"/>
    <w:rsid w:val="006055C5"/>
    <w:rsid w:val="006055CC"/>
    <w:rsid w:val="0060571B"/>
    <w:rsid w:val="00605770"/>
    <w:rsid w:val="006057C0"/>
    <w:rsid w:val="00605938"/>
    <w:rsid w:val="00605AF6"/>
    <w:rsid w:val="00605C7C"/>
    <w:rsid w:val="00605CEF"/>
    <w:rsid w:val="00606333"/>
    <w:rsid w:val="00606832"/>
    <w:rsid w:val="00606966"/>
    <w:rsid w:val="00606B76"/>
    <w:rsid w:val="00606BE5"/>
    <w:rsid w:val="00606F6F"/>
    <w:rsid w:val="006070C6"/>
    <w:rsid w:val="00607B3A"/>
    <w:rsid w:val="00607D6A"/>
    <w:rsid w:val="006105AD"/>
    <w:rsid w:val="00610C52"/>
    <w:rsid w:val="00611169"/>
    <w:rsid w:val="006114CE"/>
    <w:rsid w:val="006118D5"/>
    <w:rsid w:val="00611DEB"/>
    <w:rsid w:val="006126CD"/>
    <w:rsid w:val="00613158"/>
    <w:rsid w:val="006134BF"/>
    <w:rsid w:val="00613B39"/>
    <w:rsid w:val="0061428A"/>
    <w:rsid w:val="00614839"/>
    <w:rsid w:val="00614850"/>
    <w:rsid w:val="0061497D"/>
    <w:rsid w:val="00614A5C"/>
    <w:rsid w:val="00614ABB"/>
    <w:rsid w:val="00614E07"/>
    <w:rsid w:val="00615466"/>
    <w:rsid w:val="00615576"/>
    <w:rsid w:val="00615965"/>
    <w:rsid w:val="00615B79"/>
    <w:rsid w:val="00615EC1"/>
    <w:rsid w:val="00615EF6"/>
    <w:rsid w:val="0061635F"/>
    <w:rsid w:val="00616466"/>
    <w:rsid w:val="00616482"/>
    <w:rsid w:val="00616519"/>
    <w:rsid w:val="00616530"/>
    <w:rsid w:val="00616577"/>
    <w:rsid w:val="00616663"/>
    <w:rsid w:val="0061678F"/>
    <w:rsid w:val="0061691B"/>
    <w:rsid w:val="00616D30"/>
    <w:rsid w:val="00616E10"/>
    <w:rsid w:val="0061736D"/>
    <w:rsid w:val="00617718"/>
    <w:rsid w:val="006177EC"/>
    <w:rsid w:val="00620270"/>
    <w:rsid w:val="006203E3"/>
    <w:rsid w:val="00620583"/>
    <w:rsid w:val="00620A0F"/>
    <w:rsid w:val="00620EB8"/>
    <w:rsid w:val="006211CF"/>
    <w:rsid w:val="00621442"/>
    <w:rsid w:val="00621482"/>
    <w:rsid w:val="006219FA"/>
    <w:rsid w:val="00621BBC"/>
    <w:rsid w:val="00622894"/>
    <w:rsid w:val="006228DA"/>
    <w:rsid w:val="00623817"/>
    <w:rsid w:val="006242DE"/>
    <w:rsid w:val="0062445E"/>
    <w:rsid w:val="006249C1"/>
    <w:rsid w:val="00624FE2"/>
    <w:rsid w:val="0062501F"/>
    <w:rsid w:val="00626335"/>
    <w:rsid w:val="00626810"/>
    <w:rsid w:val="00626918"/>
    <w:rsid w:val="00626AE3"/>
    <w:rsid w:val="00626D9B"/>
    <w:rsid w:val="00626FAD"/>
    <w:rsid w:val="006270E7"/>
    <w:rsid w:val="006273B2"/>
    <w:rsid w:val="00627473"/>
    <w:rsid w:val="00627684"/>
    <w:rsid w:val="00627C27"/>
    <w:rsid w:val="00627CDF"/>
    <w:rsid w:val="00627EC1"/>
    <w:rsid w:val="00627F33"/>
    <w:rsid w:val="00630885"/>
    <w:rsid w:val="00630D60"/>
    <w:rsid w:val="006318E8"/>
    <w:rsid w:val="00631EB4"/>
    <w:rsid w:val="00632041"/>
    <w:rsid w:val="00632A18"/>
    <w:rsid w:val="00633307"/>
    <w:rsid w:val="006334D0"/>
    <w:rsid w:val="006337A3"/>
    <w:rsid w:val="006337E4"/>
    <w:rsid w:val="00633FDF"/>
    <w:rsid w:val="0063447C"/>
    <w:rsid w:val="0063492C"/>
    <w:rsid w:val="00634EC5"/>
    <w:rsid w:val="00634FC5"/>
    <w:rsid w:val="0063515C"/>
    <w:rsid w:val="00636478"/>
    <w:rsid w:val="00636641"/>
    <w:rsid w:val="00636681"/>
    <w:rsid w:val="00636D65"/>
    <w:rsid w:val="00636E01"/>
    <w:rsid w:val="006374BF"/>
    <w:rsid w:val="0064008C"/>
    <w:rsid w:val="00640A15"/>
    <w:rsid w:val="00640AA9"/>
    <w:rsid w:val="006412EA"/>
    <w:rsid w:val="006414C9"/>
    <w:rsid w:val="006419B8"/>
    <w:rsid w:val="006419E3"/>
    <w:rsid w:val="00641ABB"/>
    <w:rsid w:val="00641C6B"/>
    <w:rsid w:val="006421B8"/>
    <w:rsid w:val="00642314"/>
    <w:rsid w:val="006424B5"/>
    <w:rsid w:val="0064260E"/>
    <w:rsid w:val="0064263D"/>
    <w:rsid w:val="00642702"/>
    <w:rsid w:val="006429BB"/>
    <w:rsid w:val="00642A2E"/>
    <w:rsid w:val="00642ACE"/>
    <w:rsid w:val="006443CC"/>
    <w:rsid w:val="006449C5"/>
    <w:rsid w:val="00645791"/>
    <w:rsid w:val="006462B4"/>
    <w:rsid w:val="00646A3B"/>
    <w:rsid w:val="00647356"/>
    <w:rsid w:val="006475EE"/>
    <w:rsid w:val="00647640"/>
    <w:rsid w:val="00650100"/>
    <w:rsid w:val="00650AF0"/>
    <w:rsid w:val="00650F27"/>
    <w:rsid w:val="00651134"/>
    <w:rsid w:val="0065148D"/>
    <w:rsid w:val="006515D4"/>
    <w:rsid w:val="00651671"/>
    <w:rsid w:val="006516ED"/>
    <w:rsid w:val="00651AA8"/>
    <w:rsid w:val="00651AB2"/>
    <w:rsid w:val="00651ABE"/>
    <w:rsid w:val="00651EE6"/>
    <w:rsid w:val="00652167"/>
    <w:rsid w:val="0065222A"/>
    <w:rsid w:val="00652A1F"/>
    <w:rsid w:val="00652A73"/>
    <w:rsid w:val="00652CBD"/>
    <w:rsid w:val="00652F77"/>
    <w:rsid w:val="00653551"/>
    <w:rsid w:val="00653D1F"/>
    <w:rsid w:val="006543A4"/>
    <w:rsid w:val="006543AC"/>
    <w:rsid w:val="00654798"/>
    <w:rsid w:val="006548E9"/>
    <w:rsid w:val="00654B6F"/>
    <w:rsid w:val="00654F90"/>
    <w:rsid w:val="0065501E"/>
    <w:rsid w:val="00655AFD"/>
    <w:rsid w:val="00655C42"/>
    <w:rsid w:val="00655D04"/>
    <w:rsid w:val="00655F0B"/>
    <w:rsid w:val="00655FD4"/>
    <w:rsid w:val="006560FB"/>
    <w:rsid w:val="006562BC"/>
    <w:rsid w:val="00656E11"/>
    <w:rsid w:val="00657010"/>
    <w:rsid w:val="006578B7"/>
    <w:rsid w:val="006578DB"/>
    <w:rsid w:val="00657968"/>
    <w:rsid w:val="00657C88"/>
    <w:rsid w:val="006603AF"/>
    <w:rsid w:val="00660CEC"/>
    <w:rsid w:val="00660DD4"/>
    <w:rsid w:val="00660F73"/>
    <w:rsid w:val="00660FD5"/>
    <w:rsid w:val="00661669"/>
    <w:rsid w:val="0066199D"/>
    <w:rsid w:val="00661EDE"/>
    <w:rsid w:val="00661EF9"/>
    <w:rsid w:val="00662036"/>
    <w:rsid w:val="006620BE"/>
    <w:rsid w:val="00662325"/>
    <w:rsid w:val="00663044"/>
    <w:rsid w:val="006634D1"/>
    <w:rsid w:val="006635E1"/>
    <w:rsid w:val="0066386E"/>
    <w:rsid w:val="0066437F"/>
    <w:rsid w:val="006646FF"/>
    <w:rsid w:val="00664B2D"/>
    <w:rsid w:val="00664BA2"/>
    <w:rsid w:val="00664DF5"/>
    <w:rsid w:val="00664E39"/>
    <w:rsid w:val="00665062"/>
    <w:rsid w:val="00665445"/>
    <w:rsid w:val="00665980"/>
    <w:rsid w:val="00665DDD"/>
    <w:rsid w:val="00665F1D"/>
    <w:rsid w:val="006662B4"/>
    <w:rsid w:val="00666647"/>
    <w:rsid w:val="00666EA3"/>
    <w:rsid w:val="00667ABC"/>
    <w:rsid w:val="006700CC"/>
    <w:rsid w:val="00670D54"/>
    <w:rsid w:val="00670FB3"/>
    <w:rsid w:val="00670FDF"/>
    <w:rsid w:val="00671497"/>
    <w:rsid w:val="0067197D"/>
    <w:rsid w:val="00671A96"/>
    <w:rsid w:val="00672D9A"/>
    <w:rsid w:val="00672EE0"/>
    <w:rsid w:val="00673406"/>
    <w:rsid w:val="0067398C"/>
    <w:rsid w:val="00673AEA"/>
    <w:rsid w:val="00673DEA"/>
    <w:rsid w:val="006744EA"/>
    <w:rsid w:val="00674554"/>
    <w:rsid w:val="00674836"/>
    <w:rsid w:val="00674A5F"/>
    <w:rsid w:val="00674BF6"/>
    <w:rsid w:val="00675974"/>
    <w:rsid w:val="00675F0D"/>
    <w:rsid w:val="0067624E"/>
    <w:rsid w:val="006762B4"/>
    <w:rsid w:val="00676D23"/>
    <w:rsid w:val="0067729F"/>
    <w:rsid w:val="006779EC"/>
    <w:rsid w:val="00677A4D"/>
    <w:rsid w:val="00677DEF"/>
    <w:rsid w:val="006803BD"/>
    <w:rsid w:val="0068083C"/>
    <w:rsid w:val="00680931"/>
    <w:rsid w:val="0068094F"/>
    <w:rsid w:val="00680BD5"/>
    <w:rsid w:val="00681BBB"/>
    <w:rsid w:val="00681EDC"/>
    <w:rsid w:val="00682261"/>
    <w:rsid w:val="006823F5"/>
    <w:rsid w:val="00682514"/>
    <w:rsid w:val="00682644"/>
    <w:rsid w:val="00682717"/>
    <w:rsid w:val="00682977"/>
    <w:rsid w:val="00682BB5"/>
    <w:rsid w:val="00682FE1"/>
    <w:rsid w:val="00684398"/>
    <w:rsid w:val="006858F1"/>
    <w:rsid w:val="00685AAA"/>
    <w:rsid w:val="00685C62"/>
    <w:rsid w:val="0068653F"/>
    <w:rsid w:val="00686761"/>
    <w:rsid w:val="00686B66"/>
    <w:rsid w:val="00686D3B"/>
    <w:rsid w:val="0068730D"/>
    <w:rsid w:val="00687FC3"/>
    <w:rsid w:val="00690422"/>
    <w:rsid w:val="006907FF"/>
    <w:rsid w:val="006908AB"/>
    <w:rsid w:val="00690C01"/>
    <w:rsid w:val="006910CE"/>
    <w:rsid w:val="006918A0"/>
    <w:rsid w:val="006918A1"/>
    <w:rsid w:val="00692553"/>
    <w:rsid w:val="006925F3"/>
    <w:rsid w:val="006929E1"/>
    <w:rsid w:val="00692B29"/>
    <w:rsid w:val="00692B49"/>
    <w:rsid w:val="00692F0D"/>
    <w:rsid w:val="00693596"/>
    <w:rsid w:val="006936AC"/>
    <w:rsid w:val="00693A29"/>
    <w:rsid w:val="00693E99"/>
    <w:rsid w:val="00693EA3"/>
    <w:rsid w:val="00693FCF"/>
    <w:rsid w:val="006940DF"/>
    <w:rsid w:val="00694935"/>
    <w:rsid w:val="00694E5D"/>
    <w:rsid w:val="00694F32"/>
    <w:rsid w:val="0069555A"/>
    <w:rsid w:val="00695C1D"/>
    <w:rsid w:val="00695CCD"/>
    <w:rsid w:val="00695EE1"/>
    <w:rsid w:val="006962C8"/>
    <w:rsid w:val="0069668E"/>
    <w:rsid w:val="00696827"/>
    <w:rsid w:val="0069682D"/>
    <w:rsid w:val="00696899"/>
    <w:rsid w:val="00696A41"/>
    <w:rsid w:val="00697363"/>
    <w:rsid w:val="006973DA"/>
    <w:rsid w:val="00697775"/>
    <w:rsid w:val="006A0426"/>
    <w:rsid w:val="006A0503"/>
    <w:rsid w:val="006A084B"/>
    <w:rsid w:val="006A0909"/>
    <w:rsid w:val="006A0E4A"/>
    <w:rsid w:val="006A149A"/>
    <w:rsid w:val="006A1654"/>
    <w:rsid w:val="006A197E"/>
    <w:rsid w:val="006A1D9D"/>
    <w:rsid w:val="006A1DC4"/>
    <w:rsid w:val="006A1F2D"/>
    <w:rsid w:val="006A24C0"/>
    <w:rsid w:val="006A269D"/>
    <w:rsid w:val="006A27DE"/>
    <w:rsid w:val="006A2892"/>
    <w:rsid w:val="006A2CE4"/>
    <w:rsid w:val="006A347D"/>
    <w:rsid w:val="006A3B80"/>
    <w:rsid w:val="006A4546"/>
    <w:rsid w:val="006A53B0"/>
    <w:rsid w:val="006A5623"/>
    <w:rsid w:val="006A5D71"/>
    <w:rsid w:val="006A625D"/>
    <w:rsid w:val="006A6709"/>
    <w:rsid w:val="006A67E1"/>
    <w:rsid w:val="006A6E93"/>
    <w:rsid w:val="006A78BC"/>
    <w:rsid w:val="006B03A4"/>
    <w:rsid w:val="006B0944"/>
    <w:rsid w:val="006B103E"/>
    <w:rsid w:val="006B1222"/>
    <w:rsid w:val="006B1C85"/>
    <w:rsid w:val="006B1D6A"/>
    <w:rsid w:val="006B1D70"/>
    <w:rsid w:val="006B219D"/>
    <w:rsid w:val="006B2366"/>
    <w:rsid w:val="006B2E32"/>
    <w:rsid w:val="006B2ECA"/>
    <w:rsid w:val="006B2FD5"/>
    <w:rsid w:val="006B352F"/>
    <w:rsid w:val="006B3729"/>
    <w:rsid w:val="006B38A7"/>
    <w:rsid w:val="006B38FD"/>
    <w:rsid w:val="006B4035"/>
    <w:rsid w:val="006B42FC"/>
    <w:rsid w:val="006B4848"/>
    <w:rsid w:val="006B4D69"/>
    <w:rsid w:val="006B4DCC"/>
    <w:rsid w:val="006B4EC8"/>
    <w:rsid w:val="006B5023"/>
    <w:rsid w:val="006B6166"/>
    <w:rsid w:val="006B7350"/>
    <w:rsid w:val="006B7727"/>
    <w:rsid w:val="006B77C9"/>
    <w:rsid w:val="006B7D76"/>
    <w:rsid w:val="006B7FC2"/>
    <w:rsid w:val="006C021B"/>
    <w:rsid w:val="006C0382"/>
    <w:rsid w:val="006C03C9"/>
    <w:rsid w:val="006C0470"/>
    <w:rsid w:val="006C0F84"/>
    <w:rsid w:val="006C11C4"/>
    <w:rsid w:val="006C15D3"/>
    <w:rsid w:val="006C164B"/>
    <w:rsid w:val="006C1BA2"/>
    <w:rsid w:val="006C1FAC"/>
    <w:rsid w:val="006C2499"/>
    <w:rsid w:val="006C28F0"/>
    <w:rsid w:val="006C2DA1"/>
    <w:rsid w:val="006C2DF1"/>
    <w:rsid w:val="006C2E93"/>
    <w:rsid w:val="006C2ED7"/>
    <w:rsid w:val="006C3530"/>
    <w:rsid w:val="006C3661"/>
    <w:rsid w:val="006C3823"/>
    <w:rsid w:val="006C39C0"/>
    <w:rsid w:val="006C3D3E"/>
    <w:rsid w:val="006C3F6E"/>
    <w:rsid w:val="006C4046"/>
    <w:rsid w:val="006C40FB"/>
    <w:rsid w:val="006C43C7"/>
    <w:rsid w:val="006C46E2"/>
    <w:rsid w:val="006C47C3"/>
    <w:rsid w:val="006C510F"/>
    <w:rsid w:val="006C544C"/>
    <w:rsid w:val="006C5860"/>
    <w:rsid w:val="006C5C48"/>
    <w:rsid w:val="006C5D37"/>
    <w:rsid w:val="006C6B5F"/>
    <w:rsid w:val="006C717E"/>
    <w:rsid w:val="006C7196"/>
    <w:rsid w:val="006C71B6"/>
    <w:rsid w:val="006C7650"/>
    <w:rsid w:val="006D0018"/>
    <w:rsid w:val="006D013B"/>
    <w:rsid w:val="006D030E"/>
    <w:rsid w:val="006D0592"/>
    <w:rsid w:val="006D05B3"/>
    <w:rsid w:val="006D0999"/>
    <w:rsid w:val="006D0DD4"/>
    <w:rsid w:val="006D10CF"/>
    <w:rsid w:val="006D12A9"/>
    <w:rsid w:val="006D12C9"/>
    <w:rsid w:val="006D1593"/>
    <w:rsid w:val="006D166D"/>
    <w:rsid w:val="006D1A13"/>
    <w:rsid w:val="006D1B53"/>
    <w:rsid w:val="006D1CFB"/>
    <w:rsid w:val="006D1F61"/>
    <w:rsid w:val="006D2776"/>
    <w:rsid w:val="006D2C01"/>
    <w:rsid w:val="006D2FDA"/>
    <w:rsid w:val="006D2FE3"/>
    <w:rsid w:val="006D321C"/>
    <w:rsid w:val="006D3573"/>
    <w:rsid w:val="006D38D7"/>
    <w:rsid w:val="006D3C00"/>
    <w:rsid w:val="006D3FD2"/>
    <w:rsid w:val="006D4163"/>
    <w:rsid w:val="006D4584"/>
    <w:rsid w:val="006D4897"/>
    <w:rsid w:val="006D4A02"/>
    <w:rsid w:val="006D4B12"/>
    <w:rsid w:val="006D4CFE"/>
    <w:rsid w:val="006D4D24"/>
    <w:rsid w:val="006D4D31"/>
    <w:rsid w:val="006D4D8E"/>
    <w:rsid w:val="006D5203"/>
    <w:rsid w:val="006D556B"/>
    <w:rsid w:val="006D5B2D"/>
    <w:rsid w:val="006D61F6"/>
    <w:rsid w:val="006D6266"/>
    <w:rsid w:val="006D6450"/>
    <w:rsid w:val="006D6706"/>
    <w:rsid w:val="006D6F71"/>
    <w:rsid w:val="006D7085"/>
    <w:rsid w:val="006D72E9"/>
    <w:rsid w:val="006D7358"/>
    <w:rsid w:val="006D7A30"/>
    <w:rsid w:val="006D7B6B"/>
    <w:rsid w:val="006D7C41"/>
    <w:rsid w:val="006E0093"/>
    <w:rsid w:val="006E04F8"/>
    <w:rsid w:val="006E06A0"/>
    <w:rsid w:val="006E0781"/>
    <w:rsid w:val="006E0A07"/>
    <w:rsid w:val="006E1174"/>
    <w:rsid w:val="006E11F5"/>
    <w:rsid w:val="006E1228"/>
    <w:rsid w:val="006E1444"/>
    <w:rsid w:val="006E1653"/>
    <w:rsid w:val="006E187C"/>
    <w:rsid w:val="006E18B5"/>
    <w:rsid w:val="006E19B9"/>
    <w:rsid w:val="006E1ABA"/>
    <w:rsid w:val="006E292C"/>
    <w:rsid w:val="006E2C32"/>
    <w:rsid w:val="006E352B"/>
    <w:rsid w:val="006E3B07"/>
    <w:rsid w:val="006E3C73"/>
    <w:rsid w:val="006E3D28"/>
    <w:rsid w:val="006E44C0"/>
    <w:rsid w:val="006E453A"/>
    <w:rsid w:val="006E4664"/>
    <w:rsid w:val="006E48E9"/>
    <w:rsid w:val="006E495C"/>
    <w:rsid w:val="006E4AEE"/>
    <w:rsid w:val="006E50FE"/>
    <w:rsid w:val="006E5377"/>
    <w:rsid w:val="006E5403"/>
    <w:rsid w:val="006E5794"/>
    <w:rsid w:val="006E59B4"/>
    <w:rsid w:val="006E607A"/>
    <w:rsid w:val="006E62A0"/>
    <w:rsid w:val="006E6408"/>
    <w:rsid w:val="006E6F1E"/>
    <w:rsid w:val="006E7C79"/>
    <w:rsid w:val="006F076D"/>
    <w:rsid w:val="006F0C74"/>
    <w:rsid w:val="006F0DEC"/>
    <w:rsid w:val="006F1063"/>
    <w:rsid w:val="006F1A24"/>
    <w:rsid w:val="006F1BEA"/>
    <w:rsid w:val="006F1C80"/>
    <w:rsid w:val="006F1CCB"/>
    <w:rsid w:val="006F20A4"/>
    <w:rsid w:val="006F2148"/>
    <w:rsid w:val="006F22DD"/>
    <w:rsid w:val="006F24F1"/>
    <w:rsid w:val="006F2561"/>
    <w:rsid w:val="006F276F"/>
    <w:rsid w:val="006F295F"/>
    <w:rsid w:val="006F2A61"/>
    <w:rsid w:val="006F2BE1"/>
    <w:rsid w:val="006F2D46"/>
    <w:rsid w:val="006F2FF3"/>
    <w:rsid w:val="006F365B"/>
    <w:rsid w:val="006F387E"/>
    <w:rsid w:val="006F3A2C"/>
    <w:rsid w:val="006F3C75"/>
    <w:rsid w:val="006F3E2D"/>
    <w:rsid w:val="006F43D3"/>
    <w:rsid w:val="006F4E77"/>
    <w:rsid w:val="006F4F51"/>
    <w:rsid w:val="006F5227"/>
    <w:rsid w:val="006F5FC4"/>
    <w:rsid w:val="006F6378"/>
    <w:rsid w:val="006F654E"/>
    <w:rsid w:val="006F68D5"/>
    <w:rsid w:val="006F6965"/>
    <w:rsid w:val="006F6A7A"/>
    <w:rsid w:val="006F6DAF"/>
    <w:rsid w:val="006F6F1B"/>
    <w:rsid w:val="006F7121"/>
    <w:rsid w:val="006F7776"/>
    <w:rsid w:val="006F7FEA"/>
    <w:rsid w:val="007000A7"/>
    <w:rsid w:val="00700A41"/>
    <w:rsid w:val="00700B3C"/>
    <w:rsid w:val="00700F65"/>
    <w:rsid w:val="007011A9"/>
    <w:rsid w:val="00701DCE"/>
    <w:rsid w:val="00702433"/>
    <w:rsid w:val="0070246E"/>
    <w:rsid w:val="007027BE"/>
    <w:rsid w:val="00702935"/>
    <w:rsid w:val="00702B04"/>
    <w:rsid w:val="00702B80"/>
    <w:rsid w:val="0070343C"/>
    <w:rsid w:val="007037D4"/>
    <w:rsid w:val="007037F0"/>
    <w:rsid w:val="00703CC1"/>
    <w:rsid w:val="0070478D"/>
    <w:rsid w:val="00704834"/>
    <w:rsid w:val="0070600E"/>
    <w:rsid w:val="00706327"/>
    <w:rsid w:val="007067D4"/>
    <w:rsid w:val="00706E33"/>
    <w:rsid w:val="007070C6"/>
    <w:rsid w:val="00707611"/>
    <w:rsid w:val="00710110"/>
    <w:rsid w:val="00710431"/>
    <w:rsid w:val="00710C03"/>
    <w:rsid w:val="00711056"/>
    <w:rsid w:val="0071133D"/>
    <w:rsid w:val="00711358"/>
    <w:rsid w:val="007117C4"/>
    <w:rsid w:val="00711AFB"/>
    <w:rsid w:val="00713121"/>
    <w:rsid w:val="00713826"/>
    <w:rsid w:val="0071436B"/>
    <w:rsid w:val="00714425"/>
    <w:rsid w:val="00715437"/>
    <w:rsid w:val="00715443"/>
    <w:rsid w:val="00715591"/>
    <w:rsid w:val="007155BA"/>
    <w:rsid w:val="00716383"/>
    <w:rsid w:val="007163CD"/>
    <w:rsid w:val="0071686C"/>
    <w:rsid w:val="00716B48"/>
    <w:rsid w:val="007171A3"/>
    <w:rsid w:val="007172D1"/>
    <w:rsid w:val="007175CD"/>
    <w:rsid w:val="007176B4"/>
    <w:rsid w:val="00717820"/>
    <w:rsid w:val="00717EA1"/>
    <w:rsid w:val="00717FB5"/>
    <w:rsid w:val="00720536"/>
    <w:rsid w:val="00720785"/>
    <w:rsid w:val="00720C0B"/>
    <w:rsid w:val="00720DC6"/>
    <w:rsid w:val="00721093"/>
    <w:rsid w:val="00721129"/>
    <w:rsid w:val="00721757"/>
    <w:rsid w:val="00721A29"/>
    <w:rsid w:val="00721F64"/>
    <w:rsid w:val="00722167"/>
    <w:rsid w:val="00722312"/>
    <w:rsid w:val="007224BD"/>
    <w:rsid w:val="00722E74"/>
    <w:rsid w:val="0072300B"/>
    <w:rsid w:val="0072351C"/>
    <w:rsid w:val="007238EB"/>
    <w:rsid w:val="00723A3E"/>
    <w:rsid w:val="00723A71"/>
    <w:rsid w:val="007244BA"/>
    <w:rsid w:val="00724612"/>
    <w:rsid w:val="00724ADD"/>
    <w:rsid w:val="00724DB6"/>
    <w:rsid w:val="00725250"/>
    <w:rsid w:val="00725572"/>
    <w:rsid w:val="0072586E"/>
    <w:rsid w:val="00725B1F"/>
    <w:rsid w:val="00725B6A"/>
    <w:rsid w:val="00725D20"/>
    <w:rsid w:val="00726037"/>
    <w:rsid w:val="007263AE"/>
    <w:rsid w:val="00726843"/>
    <w:rsid w:val="00726DD2"/>
    <w:rsid w:val="007273B2"/>
    <w:rsid w:val="00727FBB"/>
    <w:rsid w:val="007304A1"/>
    <w:rsid w:val="0073091A"/>
    <w:rsid w:val="00730C2E"/>
    <w:rsid w:val="007313DB"/>
    <w:rsid w:val="00731545"/>
    <w:rsid w:val="00731646"/>
    <w:rsid w:val="00731A79"/>
    <w:rsid w:val="00731DFF"/>
    <w:rsid w:val="00732061"/>
    <w:rsid w:val="0073271C"/>
    <w:rsid w:val="007327D2"/>
    <w:rsid w:val="0073280E"/>
    <w:rsid w:val="00732DFD"/>
    <w:rsid w:val="00733ABB"/>
    <w:rsid w:val="00733B26"/>
    <w:rsid w:val="007340CE"/>
    <w:rsid w:val="007342DF"/>
    <w:rsid w:val="00734670"/>
    <w:rsid w:val="0073559C"/>
    <w:rsid w:val="007356D0"/>
    <w:rsid w:val="0073593A"/>
    <w:rsid w:val="00736293"/>
    <w:rsid w:val="00736982"/>
    <w:rsid w:val="0073729C"/>
    <w:rsid w:val="0073730D"/>
    <w:rsid w:val="00737C31"/>
    <w:rsid w:val="00737DCC"/>
    <w:rsid w:val="00740263"/>
    <w:rsid w:val="00740348"/>
    <w:rsid w:val="00740613"/>
    <w:rsid w:val="0074119F"/>
    <w:rsid w:val="007411FE"/>
    <w:rsid w:val="007413E5"/>
    <w:rsid w:val="00741AC4"/>
    <w:rsid w:val="007420EC"/>
    <w:rsid w:val="00742337"/>
    <w:rsid w:val="007428BF"/>
    <w:rsid w:val="007429E3"/>
    <w:rsid w:val="00742EB9"/>
    <w:rsid w:val="00743016"/>
    <w:rsid w:val="00743882"/>
    <w:rsid w:val="0074506E"/>
    <w:rsid w:val="00745571"/>
    <w:rsid w:val="0074597F"/>
    <w:rsid w:val="00745A97"/>
    <w:rsid w:val="00745AC0"/>
    <w:rsid w:val="00746178"/>
    <w:rsid w:val="00746222"/>
    <w:rsid w:val="007463E4"/>
    <w:rsid w:val="007465F3"/>
    <w:rsid w:val="007468F7"/>
    <w:rsid w:val="00746E0E"/>
    <w:rsid w:val="00747122"/>
    <w:rsid w:val="007476C0"/>
    <w:rsid w:val="00747E58"/>
    <w:rsid w:val="0075038D"/>
    <w:rsid w:val="00750425"/>
    <w:rsid w:val="007504A5"/>
    <w:rsid w:val="007509D2"/>
    <w:rsid w:val="00750B5E"/>
    <w:rsid w:val="00750C2B"/>
    <w:rsid w:val="00750D4E"/>
    <w:rsid w:val="00751A17"/>
    <w:rsid w:val="00753A15"/>
    <w:rsid w:val="00753C47"/>
    <w:rsid w:val="0075468B"/>
    <w:rsid w:val="00754829"/>
    <w:rsid w:val="0075495F"/>
    <w:rsid w:val="0075531F"/>
    <w:rsid w:val="0075553B"/>
    <w:rsid w:val="007556B3"/>
    <w:rsid w:val="0075578E"/>
    <w:rsid w:val="00755EF6"/>
    <w:rsid w:val="00756078"/>
    <w:rsid w:val="007563FC"/>
    <w:rsid w:val="0075649A"/>
    <w:rsid w:val="00756575"/>
    <w:rsid w:val="007565F3"/>
    <w:rsid w:val="007568E6"/>
    <w:rsid w:val="0075692E"/>
    <w:rsid w:val="007569A4"/>
    <w:rsid w:val="007569B5"/>
    <w:rsid w:val="00756A26"/>
    <w:rsid w:val="00757457"/>
    <w:rsid w:val="00757559"/>
    <w:rsid w:val="0075787E"/>
    <w:rsid w:val="007578A3"/>
    <w:rsid w:val="00757D71"/>
    <w:rsid w:val="00757EF9"/>
    <w:rsid w:val="007601F3"/>
    <w:rsid w:val="00760747"/>
    <w:rsid w:val="00761677"/>
    <w:rsid w:val="0076199D"/>
    <w:rsid w:val="00761A59"/>
    <w:rsid w:val="00761A89"/>
    <w:rsid w:val="0076228E"/>
    <w:rsid w:val="007624E5"/>
    <w:rsid w:val="007625BB"/>
    <w:rsid w:val="00762B69"/>
    <w:rsid w:val="00762CF7"/>
    <w:rsid w:val="007633BE"/>
    <w:rsid w:val="00763FEB"/>
    <w:rsid w:val="0076441B"/>
    <w:rsid w:val="00764969"/>
    <w:rsid w:val="00764AC9"/>
    <w:rsid w:val="00764BAD"/>
    <w:rsid w:val="00764D1C"/>
    <w:rsid w:val="00765673"/>
    <w:rsid w:val="007658DC"/>
    <w:rsid w:val="00765C86"/>
    <w:rsid w:val="0076664C"/>
    <w:rsid w:val="00766D61"/>
    <w:rsid w:val="00766DC1"/>
    <w:rsid w:val="007671E0"/>
    <w:rsid w:val="007673B1"/>
    <w:rsid w:val="0076773D"/>
    <w:rsid w:val="00767D81"/>
    <w:rsid w:val="00767E81"/>
    <w:rsid w:val="007705CA"/>
    <w:rsid w:val="00770861"/>
    <w:rsid w:val="0077097F"/>
    <w:rsid w:val="00770B3B"/>
    <w:rsid w:val="00770B6B"/>
    <w:rsid w:val="00770C5A"/>
    <w:rsid w:val="0077108C"/>
    <w:rsid w:val="00771D71"/>
    <w:rsid w:val="0077216F"/>
    <w:rsid w:val="00772228"/>
    <w:rsid w:val="00772DF3"/>
    <w:rsid w:val="00772E61"/>
    <w:rsid w:val="00772F2F"/>
    <w:rsid w:val="00772F72"/>
    <w:rsid w:val="00773023"/>
    <w:rsid w:val="007731CB"/>
    <w:rsid w:val="007733FD"/>
    <w:rsid w:val="007739BB"/>
    <w:rsid w:val="00773A6C"/>
    <w:rsid w:val="00773D96"/>
    <w:rsid w:val="0077441B"/>
    <w:rsid w:val="0077445C"/>
    <w:rsid w:val="007744AA"/>
    <w:rsid w:val="0077451E"/>
    <w:rsid w:val="00774623"/>
    <w:rsid w:val="00774B6B"/>
    <w:rsid w:val="00774C09"/>
    <w:rsid w:val="00774E14"/>
    <w:rsid w:val="00775430"/>
    <w:rsid w:val="007754BA"/>
    <w:rsid w:val="0077576A"/>
    <w:rsid w:val="007759E4"/>
    <w:rsid w:val="00775DB6"/>
    <w:rsid w:val="00776237"/>
    <w:rsid w:val="0077627D"/>
    <w:rsid w:val="0077669E"/>
    <w:rsid w:val="00776A88"/>
    <w:rsid w:val="00776D0F"/>
    <w:rsid w:val="00777201"/>
    <w:rsid w:val="0077733F"/>
    <w:rsid w:val="0077757A"/>
    <w:rsid w:val="007777B0"/>
    <w:rsid w:val="007778AF"/>
    <w:rsid w:val="007778D5"/>
    <w:rsid w:val="00777E19"/>
    <w:rsid w:val="00780542"/>
    <w:rsid w:val="00780806"/>
    <w:rsid w:val="007809D9"/>
    <w:rsid w:val="00780E43"/>
    <w:rsid w:val="0078115E"/>
    <w:rsid w:val="0078130B"/>
    <w:rsid w:val="007814A2"/>
    <w:rsid w:val="00781741"/>
    <w:rsid w:val="00781910"/>
    <w:rsid w:val="007819FC"/>
    <w:rsid w:val="00781CF8"/>
    <w:rsid w:val="00781D0B"/>
    <w:rsid w:val="00781F0F"/>
    <w:rsid w:val="00782CB4"/>
    <w:rsid w:val="00782CB5"/>
    <w:rsid w:val="00783188"/>
    <w:rsid w:val="0078371D"/>
    <w:rsid w:val="00783778"/>
    <w:rsid w:val="00783A57"/>
    <w:rsid w:val="00783EC6"/>
    <w:rsid w:val="00784662"/>
    <w:rsid w:val="00784804"/>
    <w:rsid w:val="00784EA5"/>
    <w:rsid w:val="0078522E"/>
    <w:rsid w:val="007852E0"/>
    <w:rsid w:val="00785C12"/>
    <w:rsid w:val="00785E29"/>
    <w:rsid w:val="007860A0"/>
    <w:rsid w:val="007863B7"/>
    <w:rsid w:val="00786C71"/>
    <w:rsid w:val="00786E4D"/>
    <w:rsid w:val="00786EF4"/>
    <w:rsid w:val="007870C9"/>
    <w:rsid w:val="007870DC"/>
    <w:rsid w:val="00787AB2"/>
    <w:rsid w:val="0079005D"/>
    <w:rsid w:val="007902B6"/>
    <w:rsid w:val="00790C89"/>
    <w:rsid w:val="007911CF"/>
    <w:rsid w:val="0079153A"/>
    <w:rsid w:val="007916A6"/>
    <w:rsid w:val="00791B16"/>
    <w:rsid w:val="00791F25"/>
    <w:rsid w:val="0079207B"/>
    <w:rsid w:val="00792737"/>
    <w:rsid w:val="00792A17"/>
    <w:rsid w:val="00792FCC"/>
    <w:rsid w:val="007932E3"/>
    <w:rsid w:val="00793C07"/>
    <w:rsid w:val="00793E42"/>
    <w:rsid w:val="00793E82"/>
    <w:rsid w:val="0079419A"/>
    <w:rsid w:val="007941D2"/>
    <w:rsid w:val="00794318"/>
    <w:rsid w:val="00794530"/>
    <w:rsid w:val="0079465B"/>
    <w:rsid w:val="0079490C"/>
    <w:rsid w:val="00794DEA"/>
    <w:rsid w:val="007957E4"/>
    <w:rsid w:val="00795ACE"/>
    <w:rsid w:val="00796A18"/>
    <w:rsid w:val="00796C3F"/>
    <w:rsid w:val="00797712"/>
    <w:rsid w:val="00797873"/>
    <w:rsid w:val="00797CBB"/>
    <w:rsid w:val="00797DF8"/>
    <w:rsid w:val="007A038D"/>
    <w:rsid w:val="007A0430"/>
    <w:rsid w:val="007A0D06"/>
    <w:rsid w:val="007A118B"/>
    <w:rsid w:val="007A128A"/>
    <w:rsid w:val="007A180D"/>
    <w:rsid w:val="007A1FE9"/>
    <w:rsid w:val="007A283C"/>
    <w:rsid w:val="007A2937"/>
    <w:rsid w:val="007A2D2C"/>
    <w:rsid w:val="007A32BC"/>
    <w:rsid w:val="007A33AA"/>
    <w:rsid w:val="007A3C96"/>
    <w:rsid w:val="007A3F94"/>
    <w:rsid w:val="007A413B"/>
    <w:rsid w:val="007A44B1"/>
    <w:rsid w:val="007A46C2"/>
    <w:rsid w:val="007A482A"/>
    <w:rsid w:val="007A5183"/>
    <w:rsid w:val="007A54CE"/>
    <w:rsid w:val="007A558B"/>
    <w:rsid w:val="007A5752"/>
    <w:rsid w:val="007A5A66"/>
    <w:rsid w:val="007A5FD5"/>
    <w:rsid w:val="007A76AF"/>
    <w:rsid w:val="007A774F"/>
    <w:rsid w:val="007A7B2E"/>
    <w:rsid w:val="007A7C41"/>
    <w:rsid w:val="007B0128"/>
    <w:rsid w:val="007B0486"/>
    <w:rsid w:val="007B0AAE"/>
    <w:rsid w:val="007B0E12"/>
    <w:rsid w:val="007B0E6C"/>
    <w:rsid w:val="007B1293"/>
    <w:rsid w:val="007B1E77"/>
    <w:rsid w:val="007B1F95"/>
    <w:rsid w:val="007B25CD"/>
    <w:rsid w:val="007B320A"/>
    <w:rsid w:val="007B3218"/>
    <w:rsid w:val="007B3586"/>
    <w:rsid w:val="007B3A4C"/>
    <w:rsid w:val="007B3BA7"/>
    <w:rsid w:val="007B43C8"/>
    <w:rsid w:val="007B43FE"/>
    <w:rsid w:val="007B4540"/>
    <w:rsid w:val="007B4D97"/>
    <w:rsid w:val="007B4DFE"/>
    <w:rsid w:val="007B50D0"/>
    <w:rsid w:val="007B530B"/>
    <w:rsid w:val="007B5B7B"/>
    <w:rsid w:val="007B5D49"/>
    <w:rsid w:val="007B5E2A"/>
    <w:rsid w:val="007B5E9F"/>
    <w:rsid w:val="007B616F"/>
    <w:rsid w:val="007B6867"/>
    <w:rsid w:val="007B75CF"/>
    <w:rsid w:val="007B7ECD"/>
    <w:rsid w:val="007B7FC3"/>
    <w:rsid w:val="007C01FC"/>
    <w:rsid w:val="007C0556"/>
    <w:rsid w:val="007C0FE5"/>
    <w:rsid w:val="007C1190"/>
    <w:rsid w:val="007C1460"/>
    <w:rsid w:val="007C1B76"/>
    <w:rsid w:val="007C1DB4"/>
    <w:rsid w:val="007C2592"/>
    <w:rsid w:val="007C2EB6"/>
    <w:rsid w:val="007C3197"/>
    <w:rsid w:val="007C360E"/>
    <w:rsid w:val="007C3848"/>
    <w:rsid w:val="007C3DB2"/>
    <w:rsid w:val="007C3E89"/>
    <w:rsid w:val="007C3F12"/>
    <w:rsid w:val="007C4105"/>
    <w:rsid w:val="007C4713"/>
    <w:rsid w:val="007C4F22"/>
    <w:rsid w:val="007C6731"/>
    <w:rsid w:val="007C69DB"/>
    <w:rsid w:val="007C70C6"/>
    <w:rsid w:val="007C7257"/>
    <w:rsid w:val="007C7B7A"/>
    <w:rsid w:val="007C7D85"/>
    <w:rsid w:val="007C7EAC"/>
    <w:rsid w:val="007D0B9A"/>
    <w:rsid w:val="007D0EEA"/>
    <w:rsid w:val="007D167F"/>
    <w:rsid w:val="007D1A69"/>
    <w:rsid w:val="007D1B48"/>
    <w:rsid w:val="007D1EB3"/>
    <w:rsid w:val="007D201D"/>
    <w:rsid w:val="007D259D"/>
    <w:rsid w:val="007D2BA8"/>
    <w:rsid w:val="007D2BF2"/>
    <w:rsid w:val="007D2C1D"/>
    <w:rsid w:val="007D3480"/>
    <w:rsid w:val="007D3608"/>
    <w:rsid w:val="007D3AC3"/>
    <w:rsid w:val="007D4024"/>
    <w:rsid w:val="007D428A"/>
    <w:rsid w:val="007D445D"/>
    <w:rsid w:val="007D466A"/>
    <w:rsid w:val="007D48F3"/>
    <w:rsid w:val="007D4BD3"/>
    <w:rsid w:val="007D504C"/>
    <w:rsid w:val="007D59A7"/>
    <w:rsid w:val="007D5D86"/>
    <w:rsid w:val="007D6356"/>
    <w:rsid w:val="007D6519"/>
    <w:rsid w:val="007D6EDB"/>
    <w:rsid w:val="007D6FA1"/>
    <w:rsid w:val="007D71CA"/>
    <w:rsid w:val="007D7655"/>
    <w:rsid w:val="007D7AF1"/>
    <w:rsid w:val="007D7BA7"/>
    <w:rsid w:val="007D7EA1"/>
    <w:rsid w:val="007E0168"/>
    <w:rsid w:val="007E0442"/>
    <w:rsid w:val="007E0615"/>
    <w:rsid w:val="007E0C85"/>
    <w:rsid w:val="007E1020"/>
    <w:rsid w:val="007E110C"/>
    <w:rsid w:val="007E1A16"/>
    <w:rsid w:val="007E1EDA"/>
    <w:rsid w:val="007E282B"/>
    <w:rsid w:val="007E283B"/>
    <w:rsid w:val="007E2901"/>
    <w:rsid w:val="007E2D65"/>
    <w:rsid w:val="007E3265"/>
    <w:rsid w:val="007E38F3"/>
    <w:rsid w:val="007E3DD8"/>
    <w:rsid w:val="007E404C"/>
    <w:rsid w:val="007E40FA"/>
    <w:rsid w:val="007E440E"/>
    <w:rsid w:val="007E4B82"/>
    <w:rsid w:val="007E4C70"/>
    <w:rsid w:val="007E4F7D"/>
    <w:rsid w:val="007E4FB1"/>
    <w:rsid w:val="007E595C"/>
    <w:rsid w:val="007E5C57"/>
    <w:rsid w:val="007E62BA"/>
    <w:rsid w:val="007E65D1"/>
    <w:rsid w:val="007E66BD"/>
    <w:rsid w:val="007E694E"/>
    <w:rsid w:val="007E77DE"/>
    <w:rsid w:val="007E78B4"/>
    <w:rsid w:val="007E7B6E"/>
    <w:rsid w:val="007F0160"/>
    <w:rsid w:val="007F0263"/>
    <w:rsid w:val="007F0309"/>
    <w:rsid w:val="007F05EB"/>
    <w:rsid w:val="007F0AD1"/>
    <w:rsid w:val="007F0DDF"/>
    <w:rsid w:val="007F0EA0"/>
    <w:rsid w:val="007F10FF"/>
    <w:rsid w:val="007F13B7"/>
    <w:rsid w:val="007F18C2"/>
    <w:rsid w:val="007F1CF8"/>
    <w:rsid w:val="007F2395"/>
    <w:rsid w:val="007F2E9D"/>
    <w:rsid w:val="007F329B"/>
    <w:rsid w:val="007F39A6"/>
    <w:rsid w:val="007F3AE1"/>
    <w:rsid w:val="007F3FB0"/>
    <w:rsid w:val="007F436C"/>
    <w:rsid w:val="007F48E3"/>
    <w:rsid w:val="007F4F18"/>
    <w:rsid w:val="007F550B"/>
    <w:rsid w:val="007F659C"/>
    <w:rsid w:val="007F67B9"/>
    <w:rsid w:val="007F6BAE"/>
    <w:rsid w:val="007F6BC1"/>
    <w:rsid w:val="007F71BF"/>
    <w:rsid w:val="007F74BF"/>
    <w:rsid w:val="007F7508"/>
    <w:rsid w:val="007F75D4"/>
    <w:rsid w:val="007F79CD"/>
    <w:rsid w:val="007F7FDA"/>
    <w:rsid w:val="00800928"/>
    <w:rsid w:val="00800949"/>
    <w:rsid w:val="00800957"/>
    <w:rsid w:val="00800A4B"/>
    <w:rsid w:val="00800BE7"/>
    <w:rsid w:val="00800FE1"/>
    <w:rsid w:val="008012A1"/>
    <w:rsid w:val="008012EE"/>
    <w:rsid w:val="008013E7"/>
    <w:rsid w:val="00801983"/>
    <w:rsid w:val="00801A79"/>
    <w:rsid w:val="00801B08"/>
    <w:rsid w:val="00802064"/>
    <w:rsid w:val="00802226"/>
    <w:rsid w:val="008022D4"/>
    <w:rsid w:val="008022FA"/>
    <w:rsid w:val="00802A1A"/>
    <w:rsid w:val="00802AE6"/>
    <w:rsid w:val="00802E95"/>
    <w:rsid w:val="008030E9"/>
    <w:rsid w:val="00803128"/>
    <w:rsid w:val="0080372A"/>
    <w:rsid w:val="00803785"/>
    <w:rsid w:val="008037F4"/>
    <w:rsid w:val="0080409F"/>
    <w:rsid w:val="00804245"/>
    <w:rsid w:val="00804680"/>
    <w:rsid w:val="00804744"/>
    <w:rsid w:val="00804BE9"/>
    <w:rsid w:val="00804E17"/>
    <w:rsid w:val="008051BC"/>
    <w:rsid w:val="008052DB"/>
    <w:rsid w:val="00805959"/>
    <w:rsid w:val="00805A65"/>
    <w:rsid w:val="00805AEE"/>
    <w:rsid w:val="00805DEE"/>
    <w:rsid w:val="0080659D"/>
    <w:rsid w:val="008065E1"/>
    <w:rsid w:val="00806A49"/>
    <w:rsid w:val="00806C30"/>
    <w:rsid w:val="0080713F"/>
    <w:rsid w:val="00807857"/>
    <w:rsid w:val="008079BE"/>
    <w:rsid w:val="00807B40"/>
    <w:rsid w:val="00810090"/>
    <w:rsid w:val="008101D9"/>
    <w:rsid w:val="0081106D"/>
    <w:rsid w:val="008113D0"/>
    <w:rsid w:val="00811796"/>
    <w:rsid w:val="00812137"/>
    <w:rsid w:val="00812463"/>
    <w:rsid w:val="008130B4"/>
    <w:rsid w:val="00813247"/>
    <w:rsid w:val="00813581"/>
    <w:rsid w:val="00813B76"/>
    <w:rsid w:val="00813CE3"/>
    <w:rsid w:val="00814217"/>
    <w:rsid w:val="0081423F"/>
    <w:rsid w:val="00814840"/>
    <w:rsid w:val="00814EA7"/>
    <w:rsid w:val="008150B3"/>
    <w:rsid w:val="008152AD"/>
    <w:rsid w:val="0081576B"/>
    <w:rsid w:val="00815D5A"/>
    <w:rsid w:val="00816230"/>
    <w:rsid w:val="0081669D"/>
    <w:rsid w:val="0081670A"/>
    <w:rsid w:val="00816E86"/>
    <w:rsid w:val="00816F23"/>
    <w:rsid w:val="00816F73"/>
    <w:rsid w:val="00817118"/>
    <w:rsid w:val="00817346"/>
    <w:rsid w:val="00817800"/>
    <w:rsid w:val="00817F70"/>
    <w:rsid w:val="00820793"/>
    <w:rsid w:val="008207D5"/>
    <w:rsid w:val="00820F67"/>
    <w:rsid w:val="00821203"/>
    <w:rsid w:val="00821723"/>
    <w:rsid w:val="00821870"/>
    <w:rsid w:val="00821A87"/>
    <w:rsid w:val="008226E0"/>
    <w:rsid w:val="00822C62"/>
    <w:rsid w:val="00822C7F"/>
    <w:rsid w:val="00822E71"/>
    <w:rsid w:val="00823350"/>
    <w:rsid w:val="00823DC4"/>
    <w:rsid w:val="008240D1"/>
    <w:rsid w:val="008245A0"/>
    <w:rsid w:val="008255CF"/>
    <w:rsid w:val="00826201"/>
    <w:rsid w:val="00826379"/>
    <w:rsid w:val="00826A63"/>
    <w:rsid w:val="008271B7"/>
    <w:rsid w:val="008271CC"/>
    <w:rsid w:val="008272AA"/>
    <w:rsid w:val="008273CF"/>
    <w:rsid w:val="00827E11"/>
    <w:rsid w:val="00830181"/>
    <w:rsid w:val="008302CC"/>
    <w:rsid w:val="008302E5"/>
    <w:rsid w:val="00830525"/>
    <w:rsid w:val="00830623"/>
    <w:rsid w:val="00830701"/>
    <w:rsid w:val="00830843"/>
    <w:rsid w:val="00830BDB"/>
    <w:rsid w:val="00830BEB"/>
    <w:rsid w:val="008314AD"/>
    <w:rsid w:val="0083163A"/>
    <w:rsid w:val="0083206D"/>
    <w:rsid w:val="00832398"/>
    <w:rsid w:val="008323A0"/>
    <w:rsid w:val="00832DFF"/>
    <w:rsid w:val="00832F5B"/>
    <w:rsid w:val="008331F2"/>
    <w:rsid w:val="0083397B"/>
    <w:rsid w:val="008339E9"/>
    <w:rsid w:val="00834428"/>
    <w:rsid w:val="00834A37"/>
    <w:rsid w:val="00834BA3"/>
    <w:rsid w:val="00834E3E"/>
    <w:rsid w:val="00835972"/>
    <w:rsid w:val="008359B4"/>
    <w:rsid w:val="00835FB4"/>
    <w:rsid w:val="008364D2"/>
    <w:rsid w:val="00836AAF"/>
    <w:rsid w:val="00836C96"/>
    <w:rsid w:val="00837175"/>
    <w:rsid w:val="008372DD"/>
    <w:rsid w:val="00837790"/>
    <w:rsid w:val="00837BA0"/>
    <w:rsid w:val="00837D47"/>
    <w:rsid w:val="008400E2"/>
    <w:rsid w:val="008405B7"/>
    <w:rsid w:val="0084095C"/>
    <w:rsid w:val="00840BCB"/>
    <w:rsid w:val="00840F1D"/>
    <w:rsid w:val="008417B5"/>
    <w:rsid w:val="00841F2B"/>
    <w:rsid w:val="00842F89"/>
    <w:rsid w:val="008434DB"/>
    <w:rsid w:val="0084375E"/>
    <w:rsid w:val="008437DF"/>
    <w:rsid w:val="008441A9"/>
    <w:rsid w:val="008444B6"/>
    <w:rsid w:val="008447D0"/>
    <w:rsid w:val="00845046"/>
    <w:rsid w:val="008456D1"/>
    <w:rsid w:val="00845834"/>
    <w:rsid w:val="008464A6"/>
    <w:rsid w:val="00846524"/>
    <w:rsid w:val="00846A6D"/>
    <w:rsid w:val="00847091"/>
    <w:rsid w:val="00847154"/>
    <w:rsid w:val="008471C6"/>
    <w:rsid w:val="008473A9"/>
    <w:rsid w:val="0084763D"/>
    <w:rsid w:val="008478B0"/>
    <w:rsid w:val="00847B1A"/>
    <w:rsid w:val="008504B0"/>
    <w:rsid w:val="008507BF"/>
    <w:rsid w:val="0085080B"/>
    <w:rsid w:val="008508D5"/>
    <w:rsid w:val="00850AAD"/>
    <w:rsid w:val="0085100C"/>
    <w:rsid w:val="00851223"/>
    <w:rsid w:val="0085142E"/>
    <w:rsid w:val="008519B5"/>
    <w:rsid w:val="00852153"/>
    <w:rsid w:val="00852257"/>
    <w:rsid w:val="00852549"/>
    <w:rsid w:val="008526BF"/>
    <w:rsid w:val="008528CE"/>
    <w:rsid w:val="00852E06"/>
    <w:rsid w:val="00853342"/>
    <w:rsid w:val="00853347"/>
    <w:rsid w:val="0085347D"/>
    <w:rsid w:val="008534EE"/>
    <w:rsid w:val="00853BCE"/>
    <w:rsid w:val="00853BEE"/>
    <w:rsid w:val="008541B3"/>
    <w:rsid w:val="00854450"/>
    <w:rsid w:val="0085496E"/>
    <w:rsid w:val="0085498B"/>
    <w:rsid w:val="00854AA4"/>
    <w:rsid w:val="008552F2"/>
    <w:rsid w:val="00855E65"/>
    <w:rsid w:val="00856052"/>
    <w:rsid w:val="00856393"/>
    <w:rsid w:val="008563B7"/>
    <w:rsid w:val="0085682A"/>
    <w:rsid w:val="00856995"/>
    <w:rsid w:val="00857004"/>
    <w:rsid w:val="0085737B"/>
    <w:rsid w:val="008574D4"/>
    <w:rsid w:val="0085769F"/>
    <w:rsid w:val="008600DB"/>
    <w:rsid w:val="00860218"/>
    <w:rsid w:val="00860306"/>
    <w:rsid w:val="00860EB6"/>
    <w:rsid w:val="00861111"/>
    <w:rsid w:val="00861161"/>
    <w:rsid w:val="0086151A"/>
    <w:rsid w:val="00861576"/>
    <w:rsid w:val="0086187A"/>
    <w:rsid w:val="00861F18"/>
    <w:rsid w:val="008620B1"/>
    <w:rsid w:val="00862198"/>
    <w:rsid w:val="00862381"/>
    <w:rsid w:val="00863098"/>
    <w:rsid w:val="008632AE"/>
    <w:rsid w:val="00863699"/>
    <w:rsid w:val="008639E3"/>
    <w:rsid w:val="00863A34"/>
    <w:rsid w:val="00863AE5"/>
    <w:rsid w:val="00863B4F"/>
    <w:rsid w:val="00863E69"/>
    <w:rsid w:val="008643E7"/>
    <w:rsid w:val="00864ABE"/>
    <w:rsid w:val="008652C7"/>
    <w:rsid w:val="008656AA"/>
    <w:rsid w:val="008657EF"/>
    <w:rsid w:val="00865A39"/>
    <w:rsid w:val="00865AB6"/>
    <w:rsid w:val="0086631B"/>
    <w:rsid w:val="00866E8B"/>
    <w:rsid w:val="00866F35"/>
    <w:rsid w:val="008673C6"/>
    <w:rsid w:val="0086783E"/>
    <w:rsid w:val="0086794B"/>
    <w:rsid w:val="008679EF"/>
    <w:rsid w:val="00867AF8"/>
    <w:rsid w:val="00870FD8"/>
    <w:rsid w:val="00870FF3"/>
    <w:rsid w:val="008718BD"/>
    <w:rsid w:val="00871B7A"/>
    <w:rsid w:val="00871F48"/>
    <w:rsid w:val="00872B01"/>
    <w:rsid w:val="00872E96"/>
    <w:rsid w:val="00872F65"/>
    <w:rsid w:val="008732DF"/>
    <w:rsid w:val="008739FA"/>
    <w:rsid w:val="00873C82"/>
    <w:rsid w:val="00873D21"/>
    <w:rsid w:val="00874144"/>
    <w:rsid w:val="00874360"/>
    <w:rsid w:val="00874641"/>
    <w:rsid w:val="00874BAD"/>
    <w:rsid w:val="00874D7B"/>
    <w:rsid w:val="0087529B"/>
    <w:rsid w:val="008752C3"/>
    <w:rsid w:val="00875525"/>
    <w:rsid w:val="0087561C"/>
    <w:rsid w:val="00875904"/>
    <w:rsid w:val="00875909"/>
    <w:rsid w:val="00875949"/>
    <w:rsid w:val="0087647A"/>
    <w:rsid w:val="00876828"/>
    <w:rsid w:val="00876DD5"/>
    <w:rsid w:val="00876DEB"/>
    <w:rsid w:val="008772BA"/>
    <w:rsid w:val="00877886"/>
    <w:rsid w:val="00877937"/>
    <w:rsid w:val="00877AEF"/>
    <w:rsid w:val="00877C42"/>
    <w:rsid w:val="00877DAE"/>
    <w:rsid w:val="00877EE6"/>
    <w:rsid w:val="00880100"/>
    <w:rsid w:val="00880B5A"/>
    <w:rsid w:val="008811B9"/>
    <w:rsid w:val="00881473"/>
    <w:rsid w:val="00881B4C"/>
    <w:rsid w:val="00881C75"/>
    <w:rsid w:val="00882537"/>
    <w:rsid w:val="0088264E"/>
    <w:rsid w:val="00882981"/>
    <w:rsid w:val="00882A65"/>
    <w:rsid w:val="00882E2D"/>
    <w:rsid w:val="00882ECC"/>
    <w:rsid w:val="00883290"/>
    <w:rsid w:val="00883998"/>
    <w:rsid w:val="008839D0"/>
    <w:rsid w:val="0088403A"/>
    <w:rsid w:val="008840FD"/>
    <w:rsid w:val="00884220"/>
    <w:rsid w:val="0088436F"/>
    <w:rsid w:val="0088458D"/>
    <w:rsid w:val="00884B57"/>
    <w:rsid w:val="00884CEB"/>
    <w:rsid w:val="008850FA"/>
    <w:rsid w:val="0088519C"/>
    <w:rsid w:val="0088547B"/>
    <w:rsid w:val="008859C2"/>
    <w:rsid w:val="00885ADC"/>
    <w:rsid w:val="0088616C"/>
    <w:rsid w:val="00886652"/>
    <w:rsid w:val="00886BA7"/>
    <w:rsid w:val="0088723E"/>
    <w:rsid w:val="008874F4"/>
    <w:rsid w:val="008875E2"/>
    <w:rsid w:val="008878F7"/>
    <w:rsid w:val="00890057"/>
    <w:rsid w:val="0089013E"/>
    <w:rsid w:val="008903C4"/>
    <w:rsid w:val="008907BA"/>
    <w:rsid w:val="00890A79"/>
    <w:rsid w:val="00890D9B"/>
    <w:rsid w:val="0089103A"/>
    <w:rsid w:val="00891548"/>
    <w:rsid w:val="00891575"/>
    <w:rsid w:val="00892197"/>
    <w:rsid w:val="008925C0"/>
    <w:rsid w:val="0089275E"/>
    <w:rsid w:val="00892876"/>
    <w:rsid w:val="008929C1"/>
    <w:rsid w:val="00892F1E"/>
    <w:rsid w:val="008933AC"/>
    <w:rsid w:val="008934AD"/>
    <w:rsid w:val="00893A2C"/>
    <w:rsid w:val="00893B8F"/>
    <w:rsid w:val="00893BEA"/>
    <w:rsid w:val="00893E0B"/>
    <w:rsid w:val="00893F40"/>
    <w:rsid w:val="00893FEC"/>
    <w:rsid w:val="0089432B"/>
    <w:rsid w:val="00894536"/>
    <w:rsid w:val="00894827"/>
    <w:rsid w:val="00894872"/>
    <w:rsid w:val="00894952"/>
    <w:rsid w:val="0089498F"/>
    <w:rsid w:val="008949DF"/>
    <w:rsid w:val="00894A64"/>
    <w:rsid w:val="00894C6E"/>
    <w:rsid w:val="00894D7D"/>
    <w:rsid w:val="00894E03"/>
    <w:rsid w:val="0089502C"/>
    <w:rsid w:val="008951FE"/>
    <w:rsid w:val="008952A5"/>
    <w:rsid w:val="008955FA"/>
    <w:rsid w:val="00895685"/>
    <w:rsid w:val="00895811"/>
    <w:rsid w:val="00895A6E"/>
    <w:rsid w:val="008963C8"/>
    <w:rsid w:val="0089698A"/>
    <w:rsid w:val="00896B23"/>
    <w:rsid w:val="00897132"/>
    <w:rsid w:val="00897342"/>
    <w:rsid w:val="008975EB"/>
    <w:rsid w:val="00897A5D"/>
    <w:rsid w:val="00897C08"/>
    <w:rsid w:val="00897CB7"/>
    <w:rsid w:val="008A0472"/>
    <w:rsid w:val="008A06DC"/>
    <w:rsid w:val="008A0821"/>
    <w:rsid w:val="008A1131"/>
    <w:rsid w:val="008A1375"/>
    <w:rsid w:val="008A1732"/>
    <w:rsid w:val="008A19D8"/>
    <w:rsid w:val="008A1BA5"/>
    <w:rsid w:val="008A1D17"/>
    <w:rsid w:val="008A20AD"/>
    <w:rsid w:val="008A20DD"/>
    <w:rsid w:val="008A2400"/>
    <w:rsid w:val="008A2A4B"/>
    <w:rsid w:val="008A2B50"/>
    <w:rsid w:val="008A2CC0"/>
    <w:rsid w:val="008A39F2"/>
    <w:rsid w:val="008A3A62"/>
    <w:rsid w:val="008A3E8D"/>
    <w:rsid w:val="008A3EB3"/>
    <w:rsid w:val="008A466F"/>
    <w:rsid w:val="008A47F4"/>
    <w:rsid w:val="008A4DA6"/>
    <w:rsid w:val="008A5278"/>
    <w:rsid w:val="008A5DB2"/>
    <w:rsid w:val="008A5E79"/>
    <w:rsid w:val="008A5FBC"/>
    <w:rsid w:val="008A61A0"/>
    <w:rsid w:val="008A6302"/>
    <w:rsid w:val="008A6CAB"/>
    <w:rsid w:val="008A71B9"/>
    <w:rsid w:val="008A7515"/>
    <w:rsid w:val="008A75B9"/>
    <w:rsid w:val="008A77ED"/>
    <w:rsid w:val="008A7830"/>
    <w:rsid w:val="008A7AC0"/>
    <w:rsid w:val="008A7C35"/>
    <w:rsid w:val="008A7D86"/>
    <w:rsid w:val="008B007F"/>
    <w:rsid w:val="008B01A5"/>
    <w:rsid w:val="008B0C93"/>
    <w:rsid w:val="008B0E60"/>
    <w:rsid w:val="008B0F85"/>
    <w:rsid w:val="008B0F94"/>
    <w:rsid w:val="008B1181"/>
    <w:rsid w:val="008B182C"/>
    <w:rsid w:val="008B204D"/>
    <w:rsid w:val="008B2522"/>
    <w:rsid w:val="008B2792"/>
    <w:rsid w:val="008B2B90"/>
    <w:rsid w:val="008B2BBE"/>
    <w:rsid w:val="008B32C1"/>
    <w:rsid w:val="008B3A15"/>
    <w:rsid w:val="008B462C"/>
    <w:rsid w:val="008B4A14"/>
    <w:rsid w:val="008B5010"/>
    <w:rsid w:val="008B556A"/>
    <w:rsid w:val="008B5687"/>
    <w:rsid w:val="008B58A9"/>
    <w:rsid w:val="008B5D6F"/>
    <w:rsid w:val="008B5F0C"/>
    <w:rsid w:val="008B5F43"/>
    <w:rsid w:val="008B60C5"/>
    <w:rsid w:val="008B60EB"/>
    <w:rsid w:val="008B64F8"/>
    <w:rsid w:val="008B651B"/>
    <w:rsid w:val="008B6C18"/>
    <w:rsid w:val="008B6C4E"/>
    <w:rsid w:val="008B6EE9"/>
    <w:rsid w:val="008B70B6"/>
    <w:rsid w:val="008B73C2"/>
    <w:rsid w:val="008B795D"/>
    <w:rsid w:val="008C0269"/>
    <w:rsid w:val="008C03A6"/>
    <w:rsid w:val="008C0591"/>
    <w:rsid w:val="008C086C"/>
    <w:rsid w:val="008C0A5C"/>
    <w:rsid w:val="008C0DE3"/>
    <w:rsid w:val="008C123E"/>
    <w:rsid w:val="008C17E7"/>
    <w:rsid w:val="008C18E1"/>
    <w:rsid w:val="008C1E5B"/>
    <w:rsid w:val="008C202B"/>
    <w:rsid w:val="008C229C"/>
    <w:rsid w:val="008C2D36"/>
    <w:rsid w:val="008C2EF0"/>
    <w:rsid w:val="008C3C4F"/>
    <w:rsid w:val="008C4020"/>
    <w:rsid w:val="008C421B"/>
    <w:rsid w:val="008C47FC"/>
    <w:rsid w:val="008C4A85"/>
    <w:rsid w:val="008C4F29"/>
    <w:rsid w:val="008C5577"/>
    <w:rsid w:val="008C57D6"/>
    <w:rsid w:val="008C580C"/>
    <w:rsid w:val="008C5A68"/>
    <w:rsid w:val="008C5C7F"/>
    <w:rsid w:val="008C608E"/>
    <w:rsid w:val="008C6202"/>
    <w:rsid w:val="008C6724"/>
    <w:rsid w:val="008C6827"/>
    <w:rsid w:val="008C6A66"/>
    <w:rsid w:val="008C6F26"/>
    <w:rsid w:val="008D04C8"/>
    <w:rsid w:val="008D05B1"/>
    <w:rsid w:val="008D0836"/>
    <w:rsid w:val="008D0CBB"/>
    <w:rsid w:val="008D269B"/>
    <w:rsid w:val="008D26CF"/>
    <w:rsid w:val="008D28EE"/>
    <w:rsid w:val="008D30E8"/>
    <w:rsid w:val="008D3442"/>
    <w:rsid w:val="008D3E72"/>
    <w:rsid w:val="008D3E95"/>
    <w:rsid w:val="008D45B7"/>
    <w:rsid w:val="008D45E0"/>
    <w:rsid w:val="008D47F0"/>
    <w:rsid w:val="008D4B58"/>
    <w:rsid w:val="008D5017"/>
    <w:rsid w:val="008D5429"/>
    <w:rsid w:val="008D5645"/>
    <w:rsid w:val="008D58F0"/>
    <w:rsid w:val="008D5AE6"/>
    <w:rsid w:val="008D5E56"/>
    <w:rsid w:val="008D5E61"/>
    <w:rsid w:val="008D6512"/>
    <w:rsid w:val="008D6F8C"/>
    <w:rsid w:val="008D71D6"/>
    <w:rsid w:val="008D721E"/>
    <w:rsid w:val="008D73D3"/>
    <w:rsid w:val="008D7EA1"/>
    <w:rsid w:val="008E0379"/>
    <w:rsid w:val="008E03DD"/>
    <w:rsid w:val="008E082B"/>
    <w:rsid w:val="008E0836"/>
    <w:rsid w:val="008E0A35"/>
    <w:rsid w:val="008E1142"/>
    <w:rsid w:val="008E1202"/>
    <w:rsid w:val="008E166A"/>
    <w:rsid w:val="008E1C7F"/>
    <w:rsid w:val="008E21CF"/>
    <w:rsid w:val="008E24EB"/>
    <w:rsid w:val="008E25F4"/>
    <w:rsid w:val="008E2674"/>
    <w:rsid w:val="008E26D4"/>
    <w:rsid w:val="008E2C7A"/>
    <w:rsid w:val="008E312D"/>
    <w:rsid w:val="008E34C1"/>
    <w:rsid w:val="008E36DC"/>
    <w:rsid w:val="008E37DD"/>
    <w:rsid w:val="008E3B87"/>
    <w:rsid w:val="008E414D"/>
    <w:rsid w:val="008E41EB"/>
    <w:rsid w:val="008E4216"/>
    <w:rsid w:val="008E43B2"/>
    <w:rsid w:val="008E4672"/>
    <w:rsid w:val="008E4F53"/>
    <w:rsid w:val="008E50A7"/>
    <w:rsid w:val="008E598E"/>
    <w:rsid w:val="008E5AE9"/>
    <w:rsid w:val="008E5FA1"/>
    <w:rsid w:val="008E6745"/>
    <w:rsid w:val="008E675F"/>
    <w:rsid w:val="008E6852"/>
    <w:rsid w:val="008E698E"/>
    <w:rsid w:val="008E6B2B"/>
    <w:rsid w:val="008E6E53"/>
    <w:rsid w:val="008E72EA"/>
    <w:rsid w:val="008E76B5"/>
    <w:rsid w:val="008E7DDA"/>
    <w:rsid w:val="008F1147"/>
    <w:rsid w:val="008F1DB8"/>
    <w:rsid w:val="008F2CDA"/>
    <w:rsid w:val="008F2D0E"/>
    <w:rsid w:val="008F3195"/>
    <w:rsid w:val="008F31E6"/>
    <w:rsid w:val="008F3A84"/>
    <w:rsid w:val="008F3AFE"/>
    <w:rsid w:val="008F3BB2"/>
    <w:rsid w:val="008F3BF4"/>
    <w:rsid w:val="008F3DE9"/>
    <w:rsid w:val="008F4006"/>
    <w:rsid w:val="008F40B6"/>
    <w:rsid w:val="008F4400"/>
    <w:rsid w:val="008F46F2"/>
    <w:rsid w:val="008F4CFC"/>
    <w:rsid w:val="008F4EB5"/>
    <w:rsid w:val="008F5104"/>
    <w:rsid w:val="008F547E"/>
    <w:rsid w:val="008F5759"/>
    <w:rsid w:val="008F5A43"/>
    <w:rsid w:val="008F5FFF"/>
    <w:rsid w:val="008F63C6"/>
    <w:rsid w:val="008F6D95"/>
    <w:rsid w:val="008F7845"/>
    <w:rsid w:val="008F79D6"/>
    <w:rsid w:val="008F7C5D"/>
    <w:rsid w:val="008F7E18"/>
    <w:rsid w:val="00900321"/>
    <w:rsid w:val="0090040D"/>
    <w:rsid w:val="00900531"/>
    <w:rsid w:val="00900AA8"/>
    <w:rsid w:val="00900D97"/>
    <w:rsid w:val="00900EEF"/>
    <w:rsid w:val="00901068"/>
    <w:rsid w:val="0090115B"/>
    <w:rsid w:val="00901819"/>
    <w:rsid w:val="009018AB"/>
    <w:rsid w:val="00901B71"/>
    <w:rsid w:val="00901BA1"/>
    <w:rsid w:val="00901E2F"/>
    <w:rsid w:val="0090263E"/>
    <w:rsid w:val="00902913"/>
    <w:rsid w:val="009029A9"/>
    <w:rsid w:val="00902BAD"/>
    <w:rsid w:val="00902BC2"/>
    <w:rsid w:val="0090363B"/>
    <w:rsid w:val="00903A19"/>
    <w:rsid w:val="00903EF3"/>
    <w:rsid w:val="00903F78"/>
    <w:rsid w:val="009047DE"/>
    <w:rsid w:val="009049EA"/>
    <w:rsid w:val="00904F53"/>
    <w:rsid w:val="00905282"/>
    <w:rsid w:val="00905372"/>
    <w:rsid w:val="00905374"/>
    <w:rsid w:val="009055CF"/>
    <w:rsid w:val="00905648"/>
    <w:rsid w:val="00905DC9"/>
    <w:rsid w:val="00905F9F"/>
    <w:rsid w:val="00906714"/>
    <w:rsid w:val="00906CD7"/>
    <w:rsid w:val="00906DE5"/>
    <w:rsid w:val="00907C36"/>
    <w:rsid w:val="00907D32"/>
    <w:rsid w:val="0091040F"/>
    <w:rsid w:val="009104D7"/>
    <w:rsid w:val="00910798"/>
    <w:rsid w:val="00910DE0"/>
    <w:rsid w:val="00910F49"/>
    <w:rsid w:val="009117C0"/>
    <w:rsid w:val="00911CA4"/>
    <w:rsid w:val="00912608"/>
    <w:rsid w:val="0091287F"/>
    <w:rsid w:val="009131CC"/>
    <w:rsid w:val="009132DE"/>
    <w:rsid w:val="00913CFC"/>
    <w:rsid w:val="009143CE"/>
    <w:rsid w:val="00914519"/>
    <w:rsid w:val="00914A51"/>
    <w:rsid w:val="00914B1F"/>
    <w:rsid w:val="00914D38"/>
    <w:rsid w:val="00915157"/>
    <w:rsid w:val="009154A2"/>
    <w:rsid w:val="00916990"/>
    <w:rsid w:val="00916D02"/>
    <w:rsid w:val="00916E84"/>
    <w:rsid w:val="009170D8"/>
    <w:rsid w:val="009177DF"/>
    <w:rsid w:val="009177EB"/>
    <w:rsid w:val="00917B91"/>
    <w:rsid w:val="00917CAB"/>
    <w:rsid w:val="00920050"/>
    <w:rsid w:val="0092046E"/>
    <w:rsid w:val="0092054C"/>
    <w:rsid w:val="009211EB"/>
    <w:rsid w:val="0092157F"/>
    <w:rsid w:val="00921707"/>
    <w:rsid w:val="00921718"/>
    <w:rsid w:val="0092183F"/>
    <w:rsid w:val="00921A5D"/>
    <w:rsid w:val="00921B6C"/>
    <w:rsid w:val="00921BE6"/>
    <w:rsid w:val="00921E5B"/>
    <w:rsid w:val="00921EF7"/>
    <w:rsid w:val="009222E0"/>
    <w:rsid w:val="00922304"/>
    <w:rsid w:val="00922D52"/>
    <w:rsid w:val="00923086"/>
    <w:rsid w:val="00923754"/>
    <w:rsid w:val="00923BD6"/>
    <w:rsid w:val="00923CBA"/>
    <w:rsid w:val="00923FBC"/>
    <w:rsid w:val="0092410E"/>
    <w:rsid w:val="009243B8"/>
    <w:rsid w:val="009252D4"/>
    <w:rsid w:val="009254E9"/>
    <w:rsid w:val="0092566E"/>
    <w:rsid w:val="009258EC"/>
    <w:rsid w:val="00925E79"/>
    <w:rsid w:val="00925F2E"/>
    <w:rsid w:val="00925FEF"/>
    <w:rsid w:val="00926094"/>
    <w:rsid w:val="009264C8"/>
    <w:rsid w:val="00926565"/>
    <w:rsid w:val="00926803"/>
    <w:rsid w:val="00926967"/>
    <w:rsid w:val="00926A8C"/>
    <w:rsid w:val="00926B09"/>
    <w:rsid w:val="00926B65"/>
    <w:rsid w:val="00926C8F"/>
    <w:rsid w:val="00926EBF"/>
    <w:rsid w:val="00927137"/>
    <w:rsid w:val="00927452"/>
    <w:rsid w:val="00927C52"/>
    <w:rsid w:val="00927DBB"/>
    <w:rsid w:val="00927ED2"/>
    <w:rsid w:val="00927FD5"/>
    <w:rsid w:val="009305E8"/>
    <w:rsid w:val="009307BD"/>
    <w:rsid w:val="009310AF"/>
    <w:rsid w:val="00931341"/>
    <w:rsid w:val="00931791"/>
    <w:rsid w:val="0093284D"/>
    <w:rsid w:val="0093300C"/>
    <w:rsid w:val="009331D7"/>
    <w:rsid w:val="009336CB"/>
    <w:rsid w:val="00933F2D"/>
    <w:rsid w:val="00934289"/>
    <w:rsid w:val="0093455F"/>
    <w:rsid w:val="00934656"/>
    <w:rsid w:val="0093483B"/>
    <w:rsid w:val="00934AB1"/>
    <w:rsid w:val="00934D2E"/>
    <w:rsid w:val="00934D84"/>
    <w:rsid w:val="00935694"/>
    <w:rsid w:val="00935C26"/>
    <w:rsid w:val="009361BB"/>
    <w:rsid w:val="009363DC"/>
    <w:rsid w:val="009368A5"/>
    <w:rsid w:val="00937190"/>
    <w:rsid w:val="0093725F"/>
    <w:rsid w:val="0093733E"/>
    <w:rsid w:val="009373D5"/>
    <w:rsid w:val="0093749D"/>
    <w:rsid w:val="009374FB"/>
    <w:rsid w:val="00937615"/>
    <w:rsid w:val="009402E1"/>
    <w:rsid w:val="00940541"/>
    <w:rsid w:val="00940D39"/>
    <w:rsid w:val="00940FB0"/>
    <w:rsid w:val="00941492"/>
    <w:rsid w:val="00941648"/>
    <w:rsid w:val="00941A50"/>
    <w:rsid w:val="00941E3C"/>
    <w:rsid w:val="009420D4"/>
    <w:rsid w:val="00942BFC"/>
    <w:rsid w:val="0094301A"/>
    <w:rsid w:val="009436E7"/>
    <w:rsid w:val="009437E9"/>
    <w:rsid w:val="0094381B"/>
    <w:rsid w:val="009439A9"/>
    <w:rsid w:val="009442CE"/>
    <w:rsid w:val="00944300"/>
    <w:rsid w:val="00944C80"/>
    <w:rsid w:val="00944D63"/>
    <w:rsid w:val="00944EF1"/>
    <w:rsid w:val="00945514"/>
    <w:rsid w:val="0094595E"/>
    <w:rsid w:val="00945AD4"/>
    <w:rsid w:val="00945B89"/>
    <w:rsid w:val="00945C15"/>
    <w:rsid w:val="00945C22"/>
    <w:rsid w:val="009462D4"/>
    <w:rsid w:val="009463AC"/>
    <w:rsid w:val="00947381"/>
    <w:rsid w:val="009474D1"/>
    <w:rsid w:val="00947D5C"/>
    <w:rsid w:val="00947D88"/>
    <w:rsid w:val="00950149"/>
    <w:rsid w:val="0095092F"/>
    <w:rsid w:val="009509AB"/>
    <w:rsid w:val="00950ECE"/>
    <w:rsid w:val="00951539"/>
    <w:rsid w:val="00951A99"/>
    <w:rsid w:val="009521AE"/>
    <w:rsid w:val="00952515"/>
    <w:rsid w:val="0095268F"/>
    <w:rsid w:val="00952AE9"/>
    <w:rsid w:val="00952F65"/>
    <w:rsid w:val="00952FC4"/>
    <w:rsid w:val="00953438"/>
    <w:rsid w:val="00953BBB"/>
    <w:rsid w:val="00953EA0"/>
    <w:rsid w:val="009541BA"/>
    <w:rsid w:val="00954526"/>
    <w:rsid w:val="009545DA"/>
    <w:rsid w:val="00954742"/>
    <w:rsid w:val="0095480A"/>
    <w:rsid w:val="00954857"/>
    <w:rsid w:val="00954C11"/>
    <w:rsid w:val="00954CF3"/>
    <w:rsid w:val="00955257"/>
    <w:rsid w:val="009559B8"/>
    <w:rsid w:val="009562AD"/>
    <w:rsid w:val="009569C8"/>
    <w:rsid w:val="00956B76"/>
    <w:rsid w:val="00957859"/>
    <w:rsid w:val="00957E73"/>
    <w:rsid w:val="00960019"/>
    <w:rsid w:val="00960035"/>
    <w:rsid w:val="009605D3"/>
    <w:rsid w:val="00960B31"/>
    <w:rsid w:val="00960DEB"/>
    <w:rsid w:val="00960E01"/>
    <w:rsid w:val="00960E6A"/>
    <w:rsid w:val="009611FB"/>
    <w:rsid w:val="00961ACC"/>
    <w:rsid w:val="00961B51"/>
    <w:rsid w:val="00961FD4"/>
    <w:rsid w:val="0096225C"/>
    <w:rsid w:val="009628BF"/>
    <w:rsid w:val="00962FCF"/>
    <w:rsid w:val="00963070"/>
    <w:rsid w:val="00964523"/>
    <w:rsid w:val="009645A6"/>
    <w:rsid w:val="0096550D"/>
    <w:rsid w:val="009656DD"/>
    <w:rsid w:val="009659C3"/>
    <w:rsid w:val="00966509"/>
    <w:rsid w:val="009667E6"/>
    <w:rsid w:val="00966A76"/>
    <w:rsid w:val="00966FB9"/>
    <w:rsid w:val="009677D6"/>
    <w:rsid w:val="00967BB0"/>
    <w:rsid w:val="00967CA9"/>
    <w:rsid w:val="00970479"/>
    <w:rsid w:val="00970547"/>
    <w:rsid w:val="00970B4B"/>
    <w:rsid w:val="00970C46"/>
    <w:rsid w:val="009714E3"/>
    <w:rsid w:val="009719D4"/>
    <w:rsid w:val="00971B89"/>
    <w:rsid w:val="00971EA7"/>
    <w:rsid w:val="00971EE7"/>
    <w:rsid w:val="009728A5"/>
    <w:rsid w:val="00972934"/>
    <w:rsid w:val="00972B1E"/>
    <w:rsid w:val="00972C51"/>
    <w:rsid w:val="00972CAB"/>
    <w:rsid w:val="00973034"/>
    <w:rsid w:val="009731CA"/>
    <w:rsid w:val="00973703"/>
    <w:rsid w:val="009739D8"/>
    <w:rsid w:val="00973BAA"/>
    <w:rsid w:val="00974947"/>
    <w:rsid w:val="00974D1A"/>
    <w:rsid w:val="00975242"/>
    <w:rsid w:val="009756D8"/>
    <w:rsid w:val="00975790"/>
    <w:rsid w:val="00975C1F"/>
    <w:rsid w:val="00975F69"/>
    <w:rsid w:val="00975FBE"/>
    <w:rsid w:val="009763B2"/>
    <w:rsid w:val="00976B17"/>
    <w:rsid w:val="00976D74"/>
    <w:rsid w:val="00976F19"/>
    <w:rsid w:val="0097718C"/>
    <w:rsid w:val="00977412"/>
    <w:rsid w:val="00977A30"/>
    <w:rsid w:val="00977C10"/>
    <w:rsid w:val="0098024C"/>
    <w:rsid w:val="00980463"/>
    <w:rsid w:val="00980BF4"/>
    <w:rsid w:val="00980FC0"/>
    <w:rsid w:val="00981867"/>
    <w:rsid w:val="009819DD"/>
    <w:rsid w:val="00981AF2"/>
    <w:rsid w:val="009822BB"/>
    <w:rsid w:val="009824B9"/>
    <w:rsid w:val="00982AC6"/>
    <w:rsid w:val="00982CD3"/>
    <w:rsid w:val="009837AE"/>
    <w:rsid w:val="009839D5"/>
    <w:rsid w:val="00983C9A"/>
    <w:rsid w:val="00983DDD"/>
    <w:rsid w:val="009843A1"/>
    <w:rsid w:val="00984992"/>
    <w:rsid w:val="00984CFA"/>
    <w:rsid w:val="00984D5E"/>
    <w:rsid w:val="00984E9D"/>
    <w:rsid w:val="009850AC"/>
    <w:rsid w:val="009850D0"/>
    <w:rsid w:val="00985117"/>
    <w:rsid w:val="009854BB"/>
    <w:rsid w:val="0098637B"/>
    <w:rsid w:val="00986762"/>
    <w:rsid w:val="00986782"/>
    <w:rsid w:val="00986A53"/>
    <w:rsid w:val="009879BE"/>
    <w:rsid w:val="00987B7B"/>
    <w:rsid w:val="00990230"/>
    <w:rsid w:val="00990339"/>
    <w:rsid w:val="009904B3"/>
    <w:rsid w:val="009905D5"/>
    <w:rsid w:val="009907B3"/>
    <w:rsid w:val="00990F02"/>
    <w:rsid w:val="00990F52"/>
    <w:rsid w:val="00991250"/>
    <w:rsid w:val="0099135A"/>
    <w:rsid w:val="009915C7"/>
    <w:rsid w:val="009916E0"/>
    <w:rsid w:val="00991E2A"/>
    <w:rsid w:val="00991F5B"/>
    <w:rsid w:val="00992B02"/>
    <w:rsid w:val="00992B28"/>
    <w:rsid w:val="009932DF"/>
    <w:rsid w:val="00993A9B"/>
    <w:rsid w:val="00994006"/>
    <w:rsid w:val="009940D3"/>
    <w:rsid w:val="009943D7"/>
    <w:rsid w:val="00994C53"/>
    <w:rsid w:val="00995055"/>
    <w:rsid w:val="009950AB"/>
    <w:rsid w:val="0099554D"/>
    <w:rsid w:val="009958F0"/>
    <w:rsid w:val="00995A18"/>
    <w:rsid w:val="00995B46"/>
    <w:rsid w:val="00995F80"/>
    <w:rsid w:val="00996034"/>
    <w:rsid w:val="009961F5"/>
    <w:rsid w:val="009963CA"/>
    <w:rsid w:val="00996635"/>
    <w:rsid w:val="009967A1"/>
    <w:rsid w:val="009969FF"/>
    <w:rsid w:val="009976CD"/>
    <w:rsid w:val="00997808"/>
    <w:rsid w:val="0099798E"/>
    <w:rsid w:val="00997E7D"/>
    <w:rsid w:val="00997F8C"/>
    <w:rsid w:val="009A011D"/>
    <w:rsid w:val="009A0368"/>
    <w:rsid w:val="009A0757"/>
    <w:rsid w:val="009A1776"/>
    <w:rsid w:val="009A17E9"/>
    <w:rsid w:val="009A18D0"/>
    <w:rsid w:val="009A18EB"/>
    <w:rsid w:val="009A1C18"/>
    <w:rsid w:val="009A249E"/>
    <w:rsid w:val="009A2565"/>
    <w:rsid w:val="009A25E1"/>
    <w:rsid w:val="009A2841"/>
    <w:rsid w:val="009A290F"/>
    <w:rsid w:val="009A3021"/>
    <w:rsid w:val="009A3087"/>
    <w:rsid w:val="009A30C8"/>
    <w:rsid w:val="009A31BD"/>
    <w:rsid w:val="009A3249"/>
    <w:rsid w:val="009A3311"/>
    <w:rsid w:val="009A3B53"/>
    <w:rsid w:val="009A3BFE"/>
    <w:rsid w:val="009A4170"/>
    <w:rsid w:val="009A42E3"/>
    <w:rsid w:val="009A48D0"/>
    <w:rsid w:val="009A4B91"/>
    <w:rsid w:val="009A58CA"/>
    <w:rsid w:val="009A603D"/>
    <w:rsid w:val="009A6767"/>
    <w:rsid w:val="009A680D"/>
    <w:rsid w:val="009A6E7F"/>
    <w:rsid w:val="009A76D3"/>
    <w:rsid w:val="009A7B8C"/>
    <w:rsid w:val="009A7EB6"/>
    <w:rsid w:val="009B02BD"/>
    <w:rsid w:val="009B04EF"/>
    <w:rsid w:val="009B0D5F"/>
    <w:rsid w:val="009B14CB"/>
    <w:rsid w:val="009B15A0"/>
    <w:rsid w:val="009B15CD"/>
    <w:rsid w:val="009B1606"/>
    <w:rsid w:val="009B1885"/>
    <w:rsid w:val="009B1A50"/>
    <w:rsid w:val="009B1C82"/>
    <w:rsid w:val="009B1E70"/>
    <w:rsid w:val="009B2575"/>
    <w:rsid w:val="009B257D"/>
    <w:rsid w:val="009B2691"/>
    <w:rsid w:val="009B26C9"/>
    <w:rsid w:val="009B293B"/>
    <w:rsid w:val="009B30F0"/>
    <w:rsid w:val="009B318B"/>
    <w:rsid w:val="009B31F7"/>
    <w:rsid w:val="009B384A"/>
    <w:rsid w:val="009B40B4"/>
    <w:rsid w:val="009B42BB"/>
    <w:rsid w:val="009B4307"/>
    <w:rsid w:val="009B47FD"/>
    <w:rsid w:val="009B4D27"/>
    <w:rsid w:val="009B4F4B"/>
    <w:rsid w:val="009B519A"/>
    <w:rsid w:val="009B655C"/>
    <w:rsid w:val="009B67D7"/>
    <w:rsid w:val="009B6883"/>
    <w:rsid w:val="009B71AD"/>
    <w:rsid w:val="009B73A5"/>
    <w:rsid w:val="009B770E"/>
    <w:rsid w:val="009B7C03"/>
    <w:rsid w:val="009B7DA5"/>
    <w:rsid w:val="009C0546"/>
    <w:rsid w:val="009C073D"/>
    <w:rsid w:val="009C07DC"/>
    <w:rsid w:val="009C0A99"/>
    <w:rsid w:val="009C0C0D"/>
    <w:rsid w:val="009C11FF"/>
    <w:rsid w:val="009C1896"/>
    <w:rsid w:val="009C194B"/>
    <w:rsid w:val="009C1BDA"/>
    <w:rsid w:val="009C1BDB"/>
    <w:rsid w:val="009C1C3A"/>
    <w:rsid w:val="009C1DF3"/>
    <w:rsid w:val="009C1E0D"/>
    <w:rsid w:val="009C239E"/>
    <w:rsid w:val="009C23C2"/>
    <w:rsid w:val="009C24BA"/>
    <w:rsid w:val="009C27FE"/>
    <w:rsid w:val="009C2846"/>
    <w:rsid w:val="009C2C0D"/>
    <w:rsid w:val="009C3117"/>
    <w:rsid w:val="009C3127"/>
    <w:rsid w:val="009C3385"/>
    <w:rsid w:val="009C3936"/>
    <w:rsid w:val="009C3D58"/>
    <w:rsid w:val="009C3E77"/>
    <w:rsid w:val="009C3F9B"/>
    <w:rsid w:val="009C4567"/>
    <w:rsid w:val="009C4733"/>
    <w:rsid w:val="009C52E6"/>
    <w:rsid w:val="009C539F"/>
    <w:rsid w:val="009C53FE"/>
    <w:rsid w:val="009C5AE7"/>
    <w:rsid w:val="009C60F4"/>
    <w:rsid w:val="009C6A6A"/>
    <w:rsid w:val="009C753D"/>
    <w:rsid w:val="009C7CE7"/>
    <w:rsid w:val="009C7E05"/>
    <w:rsid w:val="009D03CC"/>
    <w:rsid w:val="009D08DC"/>
    <w:rsid w:val="009D19CA"/>
    <w:rsid w:val="009D1AFE"/>
    <w:rsid w:val="009D1D5B"/>
    <w:rsid w:val="009D2074"/>
    <w:rsid w:val="009D22D1"/>
    <w:rsid w:val="009D2591"/>
    <w:rsid w:val="009D25F5"/>
    <w:rsid w:val="009D2EE3"/>
    <w:rsid w:val="009D32D5"/>
    <w:rsid w:val="009D3498"/>
    <w:rsid w:val="009D3680"/>
    <w:rsid w:val="009D3C0A"/>
    <w:rsid w:val="009D3C4B"/>
    <w:rsid w:val="009D40CD"/>
    <w:rsid w:val="009D4893"/>
    <w:rsid w:val="009D48AE"/>
    <w:rsid w:val="009D4944"/>
    <w:rsid w:val="009D4A74"/>
    <w:rsid w:val="009D5B3A"/>
    <w:rsid w:val="009D5FDB"/>
    <w:rsid w:val="009D6000"/>
    <w:rsid w:val="009D63A8"/>
    <w:rsid w:val="009D66F5"/>
    <w:rsid w:val="009D67AC"/>
    <w:rsid w:val="009D74EC"/>
    <w:rsid w:val="009E0174"/>
    <w:rsid w:val="009E056B"/>
    <w:rsid w:val="009E0C5A"/>
    <w:rsid w:val="009E217A"/>
    <w:rsid w:val="009E2653"/>
    <w:rsid w:val="009E2663"/>
    <w:rsid w:val="009E2731"/>
    <w:rsid w:val="009E2A47"/>
    <w:rsid w:val="009E2D99"/>
    <w:rsid w:val="009E3102"/>
    <w:rsid w:val="009E3682"/>
    <w:rsid w:val="009E408A"/>
    <w:rsid w:val="009E40F6"/>
    <w:rsid w:val="009E43EA"/>
    <w:rsid w:val="009E4829"/>
    <w:rsid w:val="009E4CF6"/>
    <w:rsid w:val="009E4D7D"/>
    <w:rsid w:val="009E4FDD"/>
    <w:rsid w:val="009E5400"/>
    <w:rsid w:val="009E5494"/>
    <w:rsid w:val="009E5664"/>
    <w:rsid w:val="009E5E45"/>
    <w:rsid w:val="009E6275"/>
    <w:rsid w:val="009E68FD"/>
    <w:rsid w:val="009E6A8E"/>
    <w:rsid w:val="009E6A97"/>
    <w:rsid w:val="009E6E0A"/>
    <w:rsid w:val="009E704D"/>
    <w:rsid w:val="009E73F4"/>
    <w:rsid w:val="009E7581"/>
    <w:rsid w:val="009E7F6F"/>
    <w:rsid w:val="009F0950"/>
    <w:rsid w:val="009F0EE7"/>
    <w:rsid w:val="009F13F0"/>
    <w:rsid w:val="009F1FB1"/>
    <w:rsid w:val="009F2F60"/>
    <w:rsid w:val="009F30D6"/>
    <w:rsid w:val="009F312B"/>
    <w:rsid w:val="009F323C"/>
    <w:rsid w:val="009F3458"/>
    <w:rsid w:val="009F3A16"/>
    <w:rsid w:val="009F450D"/>
    <w:rsid w:val="009F4701"/>
    <w:rsid w:val="009F4B65"/>
    <w:rsid w:val="009F512B"/>
    <w:rsid w:val="009F52B8"/>
    <w:rsid w:val="009F5A08"/>
    <w:rsid w:val="009F5B2E"/>
    <w:rsid w:val="009F5EAE"/>
    <w:rsid w:val="009F6274"/>
    <w:rsid w:val="009F638C"/>
    <w:rsid w:val="009F6773"/>
    <w:rsid w:val="009F6B6D"/>
    <w:rsid w:val="009F7363"/>
    <w:rsid w:val="009F78E8"/>
    <w:rsid w:val="00A00457"/>
    <w:rsid w:val="00A0059B"/>
    <w:rsid w:val="00A00888"/>
    <w:rsid w:val="00A00AA4"/>
    <w:rsid w:val="00A00C5F"/>
    <w:rsid w:val="00A00D2F"/>
    <w:rsid w:val="00A015A2"/>
    <w:rsid w:val="00A015C5"/>
    <w:rsid w:val="00A01B98"/>
    <w:rsid w:val="00A01CFD"/>
    <w:rsid w:val="00A01D61"/>
    <w:rsid w:val="00A02842"/>
    <w:rsid w:val="00A034A1"/>
    <w:rsid w:val="00A0374F"/>
    <w:rsid w:val="00A03812"/>
    <w:rsid w:val="00A0406A"/>
    <w:rsid w:val="00A04316"/>
    <w:rsid w:val="00A043BA"/>
    <w:rsid w:val="00A0518D"/>
    <w:rsid w:val="00A05AF7"/>
    <w:rsid w:val="00A05EBD"/>
    <w:rsid w:val="00A060D5"/>
    <w:rsid w:val="00A064E4"/>
    <w:rsid w:val="00A06618"/>
    <w:rsid w:val="00A06690"/>
    <w:rsid w:val="00A0775E"/>
    <w:rsid w:val="00A07792"/>
    <w:rsid w:val="00A07E22"/>
    <w:rsid w:val="00A07F5E"/>
    <w:rsid w:val="00A1035D"/>
    <w:rsid w:val="00A10461"/>
    <w:rsid w:val="00A10813"/>
    <w:rsid w:val="00A112A3"/>
    <w:rsid w:val="00A11732"/>
    <w:rsid w:val="00A117ED"/>
    <w:rsid w:val="00A11F04"/>
    <w:rsid w:val="00A12121"/>
    <w:rsid w:val="00A12337"/>
    <w:rsid w:val="00A1265A"/>
    <w:rsid w:val="00A12B9C"/>
    <w:rsid w:val="00A132B2"/>
    <w:rsid w:val="00A1350A"/>
    <w:rsid w:val="00A135DA"/>
    <w:rsid w:val="00A13611"/>
    <w:rsid w:val="00A13614"/>
    <w:rsid w:val="00A13995"/>
    <w:rsid w:val="00A13B18"/>
    <w:rsid w:val="00A146F7"/>
    <w:rsid w:val="00A14870"/>
    <w:rsid w:val="00A14C60"/>
    <w:rsid w:val="00A15186"/>
    <w:rsid w:val="00A157BF"/>
    <w:rsid w:val="00A15BC5"/>
    <w:rsid w:val="00A16948"/>
    <w:rsid w:val="00A16A06"/>
    <w:rsid w:val="00A16EF5"/>
    <w:rsid w:val="00A16F3E"/>
    <w:rsid w:val="00A16FF6"/>
    <w:rsid w:val="00A17280"/>
    <w:rsid w:val="00A174FE"/>
    <w:rsid w:val="00A17541"/>
    <w:rsid w:val="00A17D02"/>
    <w:rsid w:val="00A17D05"/>
    <w:rsid w:val="00A17E4E"/>
    <w:rsid w:val="00A2003E"/>
    <w:rsid w:val="00A20082"/>
    <w:rsid w:val="00A2071A"/>
    <w:rsid w:val="00A20856"/>
    <w:rsid w:val="00A20B83"/>
    <w:rsid w:val="00A20C60"/>
    <w:rsid w:val="00A212EA"/>
    <w:rsid w:val="00A21878"/>
    <w:rsid w:val="00A219AB"/>
    <w:rsid w:val="00A220E9"/>
    <w:rsid w:val="00A22485"/>
    <w:rsid w:val="00A22C4F"/>
    <w:rsid w:val="00A243EE"/>
    <w:rsid w:val="00A2451A"/>
    <w:rsid w:val="00A24A1A"/>
    <w:rsid w:val="00A24C02"/>
    <w:rsid w:val="00A25052"/>
    <w:rsid w:val="00A25290"/>
    <w:rsid w:val="00A25608"/>
    <w:rsid w:val="00A2575C"/>
    <w:rsid w:val="00A25AD2"/>
    <w:rsid w:val="00A25ADA"/>
    <w:rsid w:val="00A25B42"/>
    <w:rsid w:val="00A2660E"/>
    <w:rsid w:val="00A27260"/>
    <w:rsid w:val="00A2740E"/>
    <w:rsid w:val="00A275D1"/>
    <w:rsid w:val="00A27EB7"/>
    <w:rsid w:val="00A304B1"/>
    <w:rsid w:val="00A30AE8"/>
    <w:rsid w:val="00A30CE8"/>
    <w:rsid w:val="00A30D51"/>
    <w:rsid w:val="00A30E8E"/>
    <w:rsid w:val="00A30F20"/>
    <w:rsid w:val="00A30F79"/>
    <w:rsid w:val="00A3104F"/>
    <w:rsid w:val="00A317EA"/>
    <w:rsid w:val="00A31908"/>
    <w:rsid w:val="00A31B24"/>
    <w:rsid w:val="00A31EFC"/>
    <w:rsid w:val="00A32110"/>
    <w:rsid w:val="00A3223A"/>
    <w:rsid w:val="00A328D7"/>
    <w:rsid w:val="00A3291F"/>
    <w:rsid w:val="00A32D01"/>
    <w:rsid w:val="00A331EF"/>
    <w:rsid w:val="00A33237"/>
    <w:rsid w:val="00A332AD"/>
    <w:rsid w:val="00A33F8A"/>
    <w:rsid w:val="00A35038"/>
    <w:rsid w:val="00A350E3"/>
    <w:rsid w:val="00A35148"/>
    <w:rsid w:val="00A3553F"/>
    <w:rsid w:val="00A35655"/>
    <w:rsid w:val="00A356DF"/>
    <w:rsid w:val="00A3629E"/>
    <w:rsid w:val="00A363D8"/>
    <w:rsid w:val="00A364B4"/>
    <w:rsid w:val="00A3652E"/>
    <w:rsid w:val="00A36576"/>
    <w:rsid w:val="00A368F5"/>
    <w:rsid w:val="00A36AFB"/>
    <w:rsid w:val="00A36B54"/>
    <w:rsid w:val="00A374F0"/>
    <w:rsid w:val="00A37A6B"/>
    <w:rsid w:val="00A401C3"/>
    <w:rsid w:val="00A4023C"/>
    <w:rsid w:val="00A412D8"/>
    <w:rsid w:val="00A414FA"/>
    <w:rsid w:val="00A419F8"/>
    <w:rsid w:val="00A41B7C"/>
    <w:rsid w:val="00A41D33"/>
    <w:rsid w:val="00A4206A"/>
    <w:rsid w:val="00A423CA"/>
    <w:rsid w:val="00A42D11"/>
    <w:rsid w:val="00A4324D"/>
    <w:rsid w:val="00A434C6"/>
    <w:rsid w:val="00A439F3"/>
    <w:rsid w:val="00A43C2E"/>
    <w:rsid w:val="00A44596"/>
    <w:rsid w:val="00A449FB"/>
    <w:rsid w:val="00A44A4F"/>
    <w:rsid w:val="00A44FCC"/>
    <w:rsid w:val="00A44FEA"/>
    <w:rsid w:val="00A4592C"/>
    <w:rsid w:val="00A4599F"/>
    <w:rsid w:val="00A45A75"/>
    <w:rsid w:val="00A45C48"/>
    <w:rsid w:val="00A465C0"/>
    <w:rsid w:val="00A46789"/>
    <w:rsid w:val="00A467FE"/>
    <w:rsid w:val="00A46A54"/>
    <w:rsid w:val="00A46FDE"/>
    <w:rsid w:val="00A471E0"/>
    <w:rsid w:val="00A4794B"/>
    <w:rsid w:val="00A50732"/>
    <w:rsid w:val="00A50905"/>
    <w:rsid w:val="00A50BCD"/>
    <w:rsid w:val="00A50D6A"/>
    <w:rsid w:val="00A51280"/>
    <w:rsid w:val="00A5149C"/>
    <w:rsid w:val="00A51579"/>
    <w:rsid w:val="00A5158D"/>
    <w:rsid w:val="00A51889"/>
    <w:rsid w:val="00A5190D"/>
    <w:rsid w:val="00A51AF1"/>
    <w:rsid w:val="00A51BEF"/>
    <w:rsid w:val="00A521D7"/>
    <w:rsid w:val="00A525CB"/>
    <w:rsid w:val="00A52949"/>
    <w:rsid w:val="00A52BC1"/>
    <w:rsid w:val="00A52FE5"/>
    <w:rsid w:val="00A53129"/>
    <w:rsid w:val="00A53784"/>
    <w:rsid w:val="00A539AE"/>
    <w:rsid w:val="00A539D3"/>
    <w:rsid w:val="00A54248"/>
    <w:rsid w:val="00A542D0"/>
    <w:rsid w:val="00A547DF"/>
    <w:rsid w:val="00A54ABD"/>
    <w:rsid w:val="00A54E80"/>
    <w:rsid w:val="00A54EB2"/>
    <w:rsid w:val="00A5501C"/>
    <w:rsid w:val="00A551A6"/>
    <w:rsid w:val="00A5565C"/>
    <w:rsid w:val="00A568B3"/>
    <w:rsid w:val="00A56EE2"/>
    <w:rsid w:val="00A570F9"/>
    <w:rsid w:val="00A5714F"/>
    <w:rsid w:val="00A5729E"/>
    <w:rsid w:val="00A5732E"/>
    <w:rsid w:val="00A57651"/>
    <w:rsid w:val="00A576A1"/>
    <w:rsid w:val="00A576BD"/>
    <w:rsid w:val="00A60267"/>
    <w:rsid w:val="00A6026B"/>
    <w:rsid w:val="00A60357"/>
    <w:rsid w:val="00A605FC"/>
    <w:rsid w:val="00A607D2"/>
    <w:rsid w:val="00A60FD5"/>
    <w:rsid w:val="00A61046"/>
    <w:rsid w:val="00A61460"/>
    <w:rsid w:val="00A614B7"/>
    <w:rsid w:val="00A6150C"/>
    <w:rsid w:val="00A619CE"/>
    <w:rsid w:val="00A61C3E"/>
    <w:rsid w:val="00A61D6F"/>
    <w:rsid w:val="00A61DDD"/>
    <w:rsid w:val="00A61E84"/>
    <w:rsid w:val="00A6230C"/>
    <w:rsid w:val="00A62364"/>
    <w:rsid w:val="00A624F0"/>
    <w:rsid w:val="00A62883"/>
    <w:rsid w:val="00A62B07"/>
    <w:rsid w:val="00A62BDC"/>
    <w:rsid w:val="00A636F3"/>
    <w:rsid w:val="00A63B40"/>
    <w:rsid w:val="00A63C7D"/>
    <w:rsid w:val="00A63DD0"/>
    <w:rsid w:val="00A643B3"/>
    <w:rsid w:val="00A64605"/>
    <w:rsid w:val="00A6460C"/>
    <w:rsid w:val="00A65249"/>
    <w:rsid w:val="00A65573"/>
    <w:rsid w:val="00A6673F"/>
    <w:rsid w:val="00A66A9B"/>
    <w:rsid w:val="00A66B70"/>
    <w:rsid w:val="00A67162"/>
    <w:rsid w:val="00A67456"/>
    <w:rsid w:val="00A674DA"/>
    <w:rsid w:val="00A674E2"/>
    <w:rsid w:val="00A6760A"/>
    <w:rsid w:val="00A678C6"/>
    <w:rsid w:val="00A6791C"/>
    <w:rsid w:val="00A704EF"/>
    <w:rsid w:val="00A705C8"/>
    <w:rsid w:val="00A7062E"/>
    <w:rsid w:val="00A7094E"/>
    <w:rsid w:val="00A70C42"/>
    <w:rsid w:val="00A70C46"/>
    <w:rsid w:val="00A70D42"/>
    <w:rsid w:val="00A70E5E"/>
    <w:rsid w:val="00A70F0F"/>
    <w:rsid w:val="00A7132B"/>
    <w:rsid w:val="00A7132C"/>
    <w:rsid w:val="00A718A8"/>
    <w:rsid w:val="00A7191C"/>
    <w:rsid w:val="00A71A20"/>
    <w:rsid w:val="00A71D66"/>
    <w:rsid w:val="00A71F7F"/>
    <w:rsid w:val="00A721B4"/>
    <w:rsid w:val="00A7273D"/>
    <w:rsid w:val="00A72C9D"/>
    <w:rsid w:val="00A72F10"/>
    <w:rsid w:val="00A73A29"/>
    <w:rsid w:val="00A73B94"/>
    <w:rsid w:val="00A73DDD"/>
    <w:rsid w:val="00A73FCA"/>
    <w:rsid w:val="00A7409D"/>
    <w:rsid w:val="00A74370"/>
    <w:rsid w:val="00A74514"/>
    <w:rsid w:val="00A757FC"/>
    <w:rsid w:val="00A759FC"/>
    <w:rsid w:val="00A75E08"/>
    <w:rsid w:val="00A7605C"/>
    <w:rsid w:val="00A761D5"/>
    <w:rsid w:val="00A762EB"/>
    <w:rsid w:val="00A7651B"/>
    <w:rsid w:val="00A76691"/>
    <w:rsid w:val="00A76917"/>
    <w:rsid w:val="00A775F4"/>
    <w:rsid w:val="00A77AC2"/>
    <w:rsid w:val="00A801E7"/>
    <w:rsid w:val="00A803C1"/>
    <w:rsid w:val="00A80E31"/>
    <w:rsid w:val="00A81409"/>
    <w:rsid w:val="00A81C92"/>
    <w:rsid w:val="00A81D85"/>
    <w:rsid w:val="00A82520"/>
    <w:rsid w:val="00A8258A"/>
    <w:rsid w:val="00A82953"/>
    <w:rsid w:val="00A8347D"/>
    <w:rsid w:val="00A836BD"/>
    <w:rsid w:val="00A836F0"/>
    <w:rsid w:val="00A8372E"/>
    <w:rsid w:val="00A83D5D"/>
    <w:rsid w:val="00A84727"/>
    <w:rsid w:val="00A84AD1"/>
    <w:rsid w:val="00A84AEE"/>
    <w:rsid w:val="00A84D00"/>
    <w:rsid w:val="00A85009"/>
    <w:rsid w:val="00A8611F"/>
    <w:rsid w:val="00A861A8"/>
    <w:rsid w:val="00A866DB"/>
    <w:rsid w:val="00A86815"/>
    <w:rsid w:val="00A86D04"/>
    <w:rsid w:val="00A86DFA"/>
    <w:rsid w:val="00A86FBF"/>
    <w:rsid w:val="00A870C7"/>
    <w:rsid w:val="00A8784F"/>
    <w:rsid w:val="00A90112"/>
    <w:rsid w:val="00A903AA"/>
    <w:rsid w:val="00A908EB"/>
    <w:rsid w:val="00A909C7"/>
    <w:rsid w:val="00A90C15"/>
    <w:rsid w:val="00A91812"/>
    <w:rsid w:val="00A91D7F"/>
    <w:rsid w:val="00A91EFE"/>
    <w:rsid w:val="00A92015"/>
    <w:rsid w:val="00A92FF0"/>
    <w:rsid w:val="00A93900"/>
    <w:rsid w:val="00A93A1A"/>
    <w:rsid w:val="00A93B51"/>
    <w:rsid w:val="00A93BDE"/>
    <w:rsid w:val="00A9410C"/>
    <w:rsid w:val="00A941DF"/>
    <w:rsid w:val="00A9430B"/>
    <w:rsid w:val="00A94331"/>
    <w:rsid w:val="00A945F6"/>
    <w:rsid w:val="00A94623"/>
    <w:rsid w:val="00A94773"/>
    <w:rsid w:val="00A94BC9"/>
    <w:rsid w:val="00A95575"/>
    <w:rsid w:val="00A957AE"/>
    <w:rsid w:val="00A96153"/>
    <w:rsid w:val="00A96669"/>
    <w:rsid w:val="00A967C3"/>
    <w:rsid w:val="00A96C88"/>
    <w:rsid w:val="00A96D40"/>
    <w:rsid w:val="00A96FA7"/>
    <w:rsid w:val="00A9715C"/>
    <w:rsid w:val="00A972CB"/>
    <w:rsid w:val="00A9787B"/>
    <w:rsid w:val="00A97938"/>
    <w:rsid w:val="00AA0011"/>
    <w:rsid w:val="00AA0229"/>
    <w:rsid w:val="00AA0AF4"/>
    <w:rsid w:val="00AA0B24"/>
    <w:rsid w:val="00AA0EBE"/>
    <w:rsid w:val="00AA0FA9"/>
    <w:rsid w:val="00AA1082"/>
    <w:rsid w:val="00AA1314"/>
    <w:rsid w:val="00AA14BB"/>
    <w:rsid w:val="00AA1DB2"/>
    <w:rsid w:val="00AA2E90"/>
    <w:rsid w:val="00AA32D8"/>
    <w:rsid w:val="00AA3BF9"/>
    <w:rsid w:val="00AA3D4D"/>
    <w:rsid w:val="00AA4AA7"/>
    <w:rsid w:val="00AA4B25"/>
    <w:rsid w:val="00AA4B7D"/>
    <w:rsid w:val="00AA4D01"/>
    <w:rsid w:val="00AA4F0C"/>
    <w:rsid w:val="00AA53B1"/>
    <w:rsid w:val="00AA53C9"/>
    <w:rsid w:val="00AA5622"/>
    <w:rsid w:val="00AA5A8F"/>
    <w:rsid w:val="00AA5D7D"/>
    <w:rsid w:val="00AA5FEB"/>
    <w:rsid w:val="00AA6047"/>
    <w:rsid w:val="00AA66C5"/>
    <w:rsid w:val="00AA6A51"/>
    <w:rsid w:val="00AA6A6D"/>
    <w:rsid w:val="00AA6CCB"/>
    <w:rsid w:val="00AA7986"/>
    <w:rsid w:val="00AA7AD7"/>
    <w:rsid w:val="00AA7BDD"/>
    <w:rsid w:val="00AB01B3"/>
    <w:rsid w:val="00AB07CB"/>
    <w:rsid w:val="00AB0D1A"/>
    <w:rsid w:val="00AB170A"/>
    <w:rsid w:val="00AB1C24"/>
    <w:rsid w:val="00AB1F2C"/>
    <w:rsid w:val="00AB30B3"/>
    <w:rsid w:val="00AB31DA"/>
    <w:rsid w:val="00AB36A3"/>
    <w:rsid w:val="00AB448E"/>
    <w:rsid w:val="00AB46D3"/>
    <w:rsid w:val="00AB4836"/>
    <w:rsid w:val="00AB4B5F"/>
    <w:rsid w:val="00AB4BD6"/>
    <w:rsid w:val="00AB4E5E"/>
    <w:rsid w:val="00AB50BC"/>
    <w:rsid w:val="00AB51B8"/>
    <w:rsid w:val="00AB5267"/>
    <w:rsid w:val="00AB561E"/>
    <w:rsid w:val="00AB58CB"/>
    <w:rsid w:val="00AB591F"/>
    <w:rsid w:val="00AB597D"/>
    <w:rsid w:val="00AB59E9"/>
    <w:rsid w:val="00AB636C"/>
    <w:rsid w:val="00AB68D0"/>
    <w:rsid w:val="00AB6937"/>
    <w:rsid w:val="00AB70AD"/>
    <w:rsid w:val="00AB775C"/>
    <w:rsid w:val="00AB77AB"/>
    <w:rsid w:val="00AC0056"/>
    <w:rsid w:val="00AC0FDA"/>
    <w:rsid w:val="00AC2068"/>
    <w:rsid w:val="00AC22D5"/>
    <w:rsid w:val="00AC2373"/>
    <w:rsid w:val="00AC2A2F"/>
    <w:rsid w:val="00AC2F13"/>
    <w:rsid w:val="00AC35AB"/>
    <w:rsid w:val="00AC35AF"/>
    <w:rsid w:val="00AC3699"/>
    <w:rsid w:val="00AC36E2"/>
    <w:rsid w:val="00AC3BA8"/>
    <w:rsid w:val="00AC3E73"/>
    <w:rsid w:val="00AC457F"/>
    <w:rsid w:val="00AC4C41"/>
    <w:rsid w:val="00AC4E2A"/>
    <w:rsid w:val="00AC552D"/>
    <w:rsid w:val="00AC5650"/>
    <w:rsid w:val="00AC6144"/>
    <w:rsid w:val="00AC671E"/>
    <w:rsid w:val="00AC6D19"/>
    <w:rsid w:val="00AC7587"/>
    <w:rsid w:val="00AC7D9D"/>
    <w:rsid w:val="00AD001A"/>
    <w:rsid w:val="00AD0DDC"/>
    <w:rsid w:val="00AD0ED7"/>
    <w:rsid w:val="00AD0F0D"/>
    <w:rsid w:val="00AD0F12"/>
    <w:rsid w:val="00AD134E"/>
    <w:rsid w:val="00AD17AD"/>
    <w:rsid w:val="00AD19F1"/>
    <w:rsid w:val="00AD1FF6"/>
    <w:rsid w:val="00AD212F"/>
    <w:rsid w:val="00AD2188"/>
    <w:rsid w:val="00AD21D3"/>
    <w:rsid w:val="00AD299E"/>
    <w:rsid w:val="00AD29C1"/>
    <w:rsid w:val="00AD2A19"/>
    <w:rsid w:val="00AD2C0D"/>
    <w:rsid w:val="00AD2D1A"/>
    <w:rsid w:val="00AD2E2C"/>
    <w:rsid w:val="00AD30CE"/>
    <w:rsid w:val="00AD34BC"/>
    <w:rsid w:val="00AD3952"/>
    <w:rsid w:val="00AD3AB5"/>
    <w:rsid w:val="00AD3AF4"/>
    <w:rsid w:val="00AD455C"/>
    <w:rsid w:val="00AD46DA"/>
    <w:rsid w:val="00AD4711"/>
    <w:rsid w:val="00AD4C30"/>
    <w:rsid w:val="00AD4FAA"/>
    <w:rsid w:val="00AD4FED"/>
    <w:rsid w:val="00AD69A4"/>
    <w:rsid w:val="00AD7152"/>
    <w:rsid w:val="00AD7439"/>
    <w:rsid w:val="00AD77C6"/>
    <w:rsid w:val="00AD7AE3"/>
    <w:rsid w:val="00AD7BB8"/>
    <w:rsid w:val="00AE04B8"/>
    <w:rsid w:val="00AE05A7"/>
    <w:rsid w:val="00AE069A"/>
    <w:rsid w:val="00AE0BDE"/>
    <w:rsid w:val="00AE11B7"/>
    <w:rsid w:val="00AE18B7"/>
    <w:rsid w:val="00AE1C7E"/>
    <w:rsid w:val="00AE1FDE"/>
    <w:rsid w:val="00AE2574"/>
    <w:rsid w:val="00AE29A0"/>
    <w:rsid w:val="00AE2CB6"/>
    <w:rsid w:val="00AE3025"/>
    <w:rsid w:val="00AE30F4"/>
    <w:rsid w:val="00AE3415"/>
    <w:rsid w:val="00AE3B8C"/>
    <w:rsid w:val="00AE3BBD"/>
    <w:rsid w:val="00AE3E1E"/>
    <w:rsid w:val="00AE41C9"/>
    <w:rsid w:val="00AE4238"/>
    <w:rsid w:val="00AE46F6"/>
    <w:rsid w:val="00AE53C6"/>
    <w:rsid w:val="00AE59E1"/>
    <w:rsid w:val="00AE7221"/>
    <w:rsid w:val="00AE7D22"/>
    <w:rsid w:val="00AE7D30"/>
    <w:rsid w:val="00AE7E23"/>
    <w:rsid w:val="00AE7F06"/>
    <w:rsid w:val="00AE7F20"/>
    <w:rsid w:val="00AF0171"/>
    <w:rsid w:val="00AF03C9"/>
    <w:rsid w:val="00AF0474"/>
    <w:rsid w:val="00AF0506"/>
    <w:rsid w:val="00AF0708"/>
    <w:rsid w:val="00AF09AD"/>
    <w:rsid w:val="00AF0B2E"/>
    <w:rsid w:val="00AF0BCE"/>
    <w:rsid w:val="00AF0BFD"/>
    <w:rsid w:val="00AF0D2D"/>
    <w:rsid w:val="00AF0F47"/>
    <w:rsid w:val="00AF1792"/>
    <w:rsid w:val="00AF194C"/>
    <w:rsid w:val="00AF1BE2"/>
    <w:rsid w:val="00AF1D76"/>
    <w:rsid w:val="00AF1E9E"/>
    <w:rsid w:val="00AF2184"/>
    <w:rsid w:val="00AF2339"/>
    <w:rsid w:val="00AF2895"/>
    <w:rsid w:val="00AF2A67"/>
    <w:rsid w:val="00AF2F94"/>
    <w:rsid w:val="00AF3C4D"/>
    <w:rsid w:val="00AF3FBC"/>
    <w:rsid w:val="00AF40B9"/>
    <w:rsid w:val="00AF475F"/>
    <w:rsid w:val="00AF52BB"/>
    <w:rsid w:val="00AF538C"/>
    <w:rsid w:val="00AF5886"/>
    <w:rsid w:val="00AF59B8"/>
    <w:rsid w:val="00AF5C83"/>
    <w:rsid w:val="00AF628E"/>
    <w:rsid w:val="00AF64AB"/>
    <w:rsid w:val="00AF6B22"/>
    <w:rsid w:val="00AF6D73"/>
    <w:rsid w:val="00AF6EA0"/>
    <w:rsid w:val="00AF7420"/>
    <w:rsid w:val="00AF75B7"/>
    <w:rsid w:val="00AF7710"/>
    <w:rsid w:val="00AF77AE"/>
    <w:rsid w:val="00AF7816"/>
    <w:rsid w:val="00AF7E75"/>
    <w:rsid w:val="00B000C0"/>
    <w:rsid w:val="00B00102"/>
    <w:rsid w:val="00B0030E"/>
    <w:rsid w:val="00B0090E"/>
    <w:rsid w:val="00B01062"/>
    <w:rsid w:val="00B01B69"/>
    <w:rsid w:val="00B01B6B"/>
    <w:rsid w:val="00B01F82"/>
    <w:rsid w:val="00B026E6"/>
    <w:rsid w:val="00B02E46"/>
    <w:rsid w:val="00B03102"/>
    <w:rsid w:val="00B03B87"/>
    <w:rsid w:val="00B03BC2"/>
    <w:rsid w:val="00B03DEA"/>
    <w:rsid w:val="00B040A3"/>
    <w:rsid w:val="00B046F8"/>
    <w:rsid w:val="00B04AD0"/>
    <w:rsid w:val="00B053C0"/>
    <w:rsid w:val="00B0552B"/>
    <w:rsid w:val="00B05F56"/>
    <w:rsid w:val="00B071AA"/>
    <w:rsid w:val="00B0748F"/>
    <w:rsid w:val="00B074FF"/>
    <w:rsid w:val="00B077E6"/>
    <w:rsid w:val="00B079E3"/>
    <w:rsid w:val="00B07A1C"/>
    <w:rsid w:val="00B07AB9"/>
    <w:rsid w:val="00B07B15"/>
    <w:rsid w:val="00B07B28"/>
    <w:rsid w:val="00B101A6"/>
    <w:rsid w:val="00B102C5"/>
    <w:rsid w:val="00B102EF"/>
    <w:rsid w:val="00B104A2"/>
    <w:rsid w:val="00B1069A"/>
    <w:rsid w:val="00B10C2C"/>
    <w:rsid w:val="00B10D74"/>
    <w:rsid w:val="00B10EDF"/>
    <w:rsid w:val="00B10EED"/>
    <w:rsid w:val="00B1171A"/>
    <w:rsid w:val="00B12074"/>
    <w:rsid w:val="00B12387"/>
    <w:rsid w:val="00B123DF"/>
    <w:rsid w:val="00B124D4"/>
    <w:rsid w:val="00B127D7"/>
    <w:rsid w:val="00B12A03"/>
    <w:rsid w:val="00B13126"/>
    <w:rsid w:val="00B13376"/>
    <w:rsid w:val="00B133B8"/>
    <w:rsid w:val="00B13E43"/>
    <w:rsid w:val="00B14340"/>
    <w:rsid w:val="00B14A5C"/>
    <w:rsid w:val="00B14F22"/>
    <w:rsid w:val="00B15147"/>
    <w:rsid w:val="00B15190"/>
    <w:rsid w:val="00B1586C"/>
    <w:rsid w:val="00B16341"/>
    <w:rsid w:val="00B171EA"/>
    <w:rsid w:val="00B17683"/>
    <w:rsid w:val="00B17A52"/>
    <w:rsid w:val="00B17AED"/>
    <w:rsid w:val="00B17EDC"/>
    <w:rsid w:val="00B20325"/>
    <w:rsid w:val="00B20609"/>
    <w:rsid w:val="00B20636"/>
    <w:rsid w:val="00B207CC"/>
    <w:rsid w:val="00B20AED"/>
    <w:rsid w:val="00B20FD5"/>
    <w:rsid w:val="00B213CD"/>
    <w:rsid w:val="00B216CD"/>
    <w:rsid w:val="00B216E9"/>
    <w:rsid w:val="00B21B55"/>
    <w:rsid w:val="00B21E84"/>
    <w:rsid w:val="00B2208A"/>
    <w:rsid w:val="00B221FF"/>
    <w:rsid w:val="00B2232A"/>
    <w:rsid w:val="00B22FF7"/>
    <w:rsid w:val="00B231B7"/>
    <w:rsid w:val="00B23212"/>
    <w:rsid w:val="00B2361B"/>
    <w:rsid w:val="00B23737"/>
    <w:rsid w:val="00B2385D"/>
    <w:rsid w:val="00B23A2E"/>
    <w:rsid w:val="00B23DFD"/>
    <w:rsid w:val="00B23E3B"/>
    <w:rsid w:val="00B240FC"/>
    <w:rsid w:val="00B2411D"/>
    <w:rsid w:val="00B24327"/>
    <w:rsid w:val="00B245A3"/>
    <w:rsid w:val="00B25261"/>
    <w:rsid w:val="00B25421"/>
    <w:rsid w:val="00B2596B"/>
    <w:rsid w:val="00B25D69"/>
    <w:rsid w:val="00B25E15"/>
    <w:rsid w:val="00B260A8"/>
    <w:rsid w:val="00B26656"/>
    <w:rsid w:val="00B26832"/>
    <w:rsid w:val="00B26B20"/>
    <w:rsid w:val="00B26CD0"/>
    <w:rsid w:val="00B26EF3"/>
    <w:rsid w:val="00B275B8"/>
    <w:rsid w:val="00B278A2"/>
    <w:rsid w:val="00B27A13"/>
    <w:rsid w:val="00B27CB9"/>
    <w:rsid w:val="00B30254"/>
    <w:rsid w:val="00B30D00"/>
    <w:rsid w:val="00B30D39"/>
    <w:rsid w:val="00B3110A"/>
    <w:rsid w:val="00B311A4"/>
    <w:rsid w:val="00B31523"/>
    <w:rsid w:val="00B317D1"/>
    <w:rsid w:val="00B31879"/>
    <w:rsid w:val="00B31DB2"/>
    <w:rsid w:val="00B3302F"/>
    <w:rsid w:val="00B33175"/>
    <w:rsid w:val="00B332B6"/>
    <w:rsid w:val="00B33B74"/>
    <w:rsid w:val="00B33DBC"/>
    <w:rsid w:val="00B3443F"/>
    <w:rsid w:val="00B34984"/>
    <w:rsid w:val="00B34A23"/>
    <w:rsid w:val="00B34D19"/>
    <w:rsid w:val="00B34FC6"/>
    <w:rsid w:val="00B357DA"/>
    <w:rsid w:val="00B35F4C"/>
    <w:rsid w:val="00B36280"/>
    <w:rsid w:val="00B364E7"/>
    <w:rsid w:val="00B37281"/>
    <w:rsid w:val="00B37456"/>
    <w:rsid w:val="00B37826"/>
    <w:rsid w:val="00B379BF"/>
    <w:rsid w:val="00B401E0"/>
    <w:rsid w:val="00B40633"/>
    <w:rsid w:val="00B40A14"/>
    <w:rsid w:val="00B4113E"/>
    <w:rsid w:val="00B41939"/>
    <w:rsid w:val="00B41B91"/>
    <w:rsid w:val="00B41CFD"/>
    <w:rsid w:val="00B42209"/>
    <w:rsid w:val="00B42468"/>
    <w:rsid w:val="00B427A6"/>
    <w:rsid w:val="00B42A9C"/>
    <w:rsid w:val="00B42B1A"/>
    <w:rsid w:val="00B42B93"/>
    <w:rsid w:val="00B42CBB"/>
    <w:rsid w:val="00B42F09"/>
    <w:rsid w:val="00B43874"/>
    <w:rsid w:val="00B43C7F"/>
    <w:rsid w:val="00B44101"/>
    <w:rsid w:val="00B441B4"/>
    <w:rsid w:val="00B4425F"/>
    <w:rsid w:val="00B446A8"/>
    <w:rsid w:val="00B44729"/>
    <w:rsid w:val="00B4474A"/>
    <w:rsid w:val="00B44976"/>
    <w:rsid w:val="00B4506D"/>
    <w:rsid w:val="00B451D8"/>
    <w:rsid w:val="00B4545D"/>
    <w:rsid w:val="00B4573D"/>
    <w:rsid w:val="00B45B26"/>
    <w:rsid w:val="00B45BFC"/>
    <w:rsid w:val="00B45E84"/>
    <w:rsid w:val="00B4600F"/>
    <w:rsid w:val="00B460AB"/>
    <w:rsid w:val="00B461A1"/>
    <w:rsid w:val="00B462D9"/>
    <w:rsid w:val="00B4633A"/>
    <w:rsid w:val="00B469B1"/>
    <w:rsid w:val="00B47326"/>
    <w:rsid w:val="00B4757F"/>
    <w:rsid w:val="00B47B76"/>
    <w:rsid w:val="00B47C3C"/>
    <w:rsid w:val="00B50105"/>
    <w:rsid w:val="00B50236"/>
    <w:rsid w:val="00B50301"/>
    <w:rsid w:val="00B506A0"/>
    <w:rsid w:val="00B509AB"/>
    <w:rsid w:val="00B516C8"/>
    <w:rsid w:val="00B517B0"/>
    <w:rsid w:val="00B51A0F"/>
    <w:rsid w:val="00B51C66"/>
    <w:rsid w:val="00B51D8F"/>
    <w:rsid w:val="00B526B8"/>
    <w:rsid w:val="00B52A9F"/>
    <w:rsid w:val="00B52BA1"/>
    <w:rsid w:val="00B52D5E"/>
    <w:rsid w:val="00B53115"/>
    <w:rsid w:val="00B5368F"/>
    <w:rsid w:val="00B53823"/>
    <w:rsid w:val="00B53A9D"/>
    <w:rsid w:val="00B53CB8"/>
    <w:rsid w:val="00B53E77"/>
    <w:rsid w:val="00B53EBA"/>
    <w:rsid w:val="00B541AE"/>
    <w:rsid w:val="00B552A8"/>
    <w:rsid w:val="00B553A1"/>
    <w:rsid w:val="00B55480"/>
    <w:rsid w:val="00B56255"/>
    <w:rsid w:val="00B56652"/>
    <w:rsid w:val="00B56C92"/>
    <w:rsid w:val="00B57C83"/>
    <w:rsid w:val="00B600A7"/>
    <w:rsid w:val="00B60161"/>
    <w:rsid w:val="00B60629"/>
    <w:rsid w:val="00B6065E"/>
    <w:rsid w:val="00B60840"/>
    <w:rsid w:val="00B6095F"/>
    <w:rsid w:val="00B60A74"/>
    <w:rsid w:val="00B61307"/>
    <w:rsid w:val="00B6148C"/>
    <w:rsid w:val="00B61F07"/>
    <w:rsid w:val="00B622EF"/>
    <w:rsid w:val="00B62375"/>
    <w:rsid w:val="00B62A22"/>
    <w:rsid w:val="00B62A7E"/>
    <w:rsid w:val="00B62C17"/>
    <w:rsid w:val="00B62E4D"/>
    <w:rsid w:val="00B62F2A"/>
    <w:rsid w:val="00B631AC"/>
    <w:rsid w:val="00B63224"/>
    <w:rsid w:val="00B641C4"/>
    <w:rsid w:val="00B64368"/>
    <w:rsid w:val="00B646B0"/>
    <w:rsid w:val="00B64883"/>
    <w:rsid w:val="00B648B6"/>
    <w:rsid w:val="00B64FF3"/>
    <w:rsid w:val="00B65134"/>
    <w:rsid w:val="00B657F4"/>
    <w:rsid w:val="00B65E85"/>
    <w:rsid w:val="00B65FA7"/>
    <w:rsid w:val="00B6618F"/>
    <w:rsid w:val="00B662F8"/>
    <w:rsid w:val="00B6696C"/>
    <w:rsid w:val="00B66E54"/>
    <w:rsid w:val="00B66F15"/>
    <w:rsid w:val="00B6726E"/>
    <w:rsid w:val="00B67546"/>
    <w:rsid w:val="00B676E3"/>
    <w:rsid w:val="00B67B67"/>
    <w:rsid w:val="00B7049B"/>
    <w:rsid w:val="00B70D9A"/>
    <w:rsid w:val="00B71278"/>
    <w:rsid w:val="00B712F2"/>
    <w:rsid w:val="00B722A1"/>
    <w:rsid w:val="00B72303"/>
    <w:rsid w:val="00B72A7F"/>
    <w:rsid w:val="00B72A84"/>
    <w:rsid w:val="00B72A88"/>
    <w:rsid w:val="00B7305A"/>
    <w:rsid w:val="00B7313C"/>
    <w:rsid w:val="00B73479"/>
    <w:rsid w:val="00B73837"/>
    <w:rsid w:val="00B73AEE"/>
    <w:rsid w:val="00B7413F"/>
    <w:rsid w:val="00B7418F"/>
    <w:rsid w:val="00B7457B"/>
    <w:rsid w:val="00B7459A"/>
    <w:rsid w:val="00B7499B"/>
    <w:rsid w:val="00B74B6B"/>
    <w:rsid w:val="00B74FB3"/>
    <w:rsid w:val="00B752BF"/>
    <w:rsid w:val="00B75612"/>
    <w:rsid w:val="00B757F4"/>
    <w:rsid w:val="00B7586F"/>
    <w:rsid w:val="00B763CA"/>
    <w:rsid w:val="00B76446"/>
    <w:rsid w:val="00B76640"/>
    <w:rsid w:val="00B767A1"/>
    <w:rsid w:val="00B767AC"/>
    <w:rsid w:val="00B768BF"/>
    <w:rsid w:val="00B768E7"/>
    <w:rsid w:val="00B76FEF"/>
    <w:rsid w:val="00B7717F"/>
    <w:rsid w:val="00B77A0F"/>
    <w:rsid w:val="00B80DEF"/>
    <w:rsid w:val="00B80FDF"/>
    <w:rsid w:val="00B8123C"/>
    <w:rsid w:val="00B81323"/>
    <w:rsid w:val="00B813C3"/>
    <w:rsid w:val="00B814F6"/>
    <w:rsid w:val="00B816CA"/>
    <w:rsid w:val="00B81B17"/>
    <w:rsid w:val="00B82056"/>
    <w:rsid w:val="00B82386"/>
    <w:rsid w:val="00B823D5"/>
    <w:rsid w:val="00B825C0"/>
    <w:rsid w:val="00B82780"/>
    <w:rsid w:val="00B82A6D"/>
    <w:rsid w:val="00B82C07"/>
    <w:rsid w:val="00B82FEC"/>
    <w:rsid w:val="00B83135"/>
    <w:rsid w:val="00B834C1"/>
    <w:rsid w:val="00B83514"/>
    <w:rsid w:val="00B83762"/>
    <w:rsid w:val="00B837A6"/>
    <w:rsid w:val="00B83A5D"/>
    <w:rsid w:val="00B83E04"/>
    <w:rsid w:val="00B840BA"/>
    <w:rsid w:val="00B84603"/>
    <w:rsid w:val="00B84696"/>
    <w:rsid w:val="00B84C10"/>
    <w:rsid w:val="00B84EB6"/>
    <w:rsid w:val="00B85072"/>
    <w:rsid w:val="00B854BE"/>
    <w:rsid w:val="00B85B90"/>
    <w:rsid w:val="00B85E32"/>
    <w:rsid w:val="00B860D1"/>
    <w:rsid w:val="00B86430"/>
    <w:rsid w:val="00B865F1"/>
    <w:rsid w:val="00B86697"/>
    <w:rsid w:val="00B8676B"/>
    <w:rsid w:val="00B868BF"/>
    <w:rsid w:val="00B86D84"/>
    <w:rsid w:val="00B86E70"/>
    <w:rsid w:val="00B86F75"/>
    <w:rsid w:val="00B879D7"/>
    <w:rsid w:val="00B87A6C"/>
    <w:rsid w:val="00B87E4D"/>
    <w:rsid w:val="00B87E78"/>
    <w:rsid w:val="00B9007E"/>
    <w:rsid w:val="00B90778"/>
    <w:rsid w:val="00B913CB"/>
    <w:rsid w:val="00B919FA"/>
    <w:rsid w:val="00B92363"/>
    <w:rsid w:val="00B92490"/>
    <w:rsid w:val="00B92AE2"/>
    <w:rsid w:val="00B92B14"/>
    <w:rsid w:val="00B9316E"/>
    <w:rsid w:val="00B93936"/>
    <w:rsid w:val="00B93B70"/>
    <w:rsid w:val="00B93EB3"/>
    <w:rsid w:val="00B93FCD"/>
    <w:rsid w:val="00B94783"/>
    <w:rsid w:val="00B94797"/>
    <w:rsid w:val="00B94AAD"/>
    <w:rsid w:val="00B950CB"/>
    <w:rsid w:val="00B9559E"/>
    <w:rsid w:val="00B95EB2"/>
    <w:rsid w:val="00B96320"/>
    <w:rsid w:val="00B966E1"/>
    <w:rsid w:val="00B972AB"/>
    <w:rsid w:val="00B9754F"/>
    <w:rsid w:val="00B97ADE"/>
    <w:rsid w:val="00B97FF5"/>
    <w:rsid w:val="00BA0878"/>
    <w:rsid w:val="00BA0A17"/>
    <w:rsid w:val="00BA0DA1"/>
    <w:rsid w:val="00BA107E"/>
    <w:rsid w:val="00BA16B5"/>
    <w:rsid w:val="00BA1929"/>
    <w:rsid w:val="00BA1CEA"/>
    <w:rsid w:val="00BA1EA1"/>
    <w:rsid w:val="00BA1FD7"/>
    <w:rsid w:val="00BA25C6"/>
    <w:rsid w:val="00BA26DD"/>
    <w:rsid w:val="00BA3038"/>
    <w:rsid w:val="00BA3081"/>
    <w:rsid w:val="00BA367A"/>
    <w:rsid w:val="00BA3703"/>
    <w:rsid w:val="00BA3BBB"/>
    <w:rsid w:val="00BA3BF0"/>
    <w:rsid w:val="00BA3EBC"/>
    <w:rsid w:val="00BA405F"/>
    <w:rsid w:val="00BA4228"/>
    <w:rsid w:val="00BA4320"/>
    <w:rsid w:val="00BA452B"/>
    <w:rsid w:val="00BA45AF"/>
    <w:rsid w:val="00BA4AD0"/>
    <w:rsid w:val="00BA51C7"/>
    <w:rsid w:val="00BA523D"/>
    <w:rsid w:val="00BA5664"/>
    <w:rsid w:val="00BA56A4"/>
    <w:rsid w:val="00BA57E8"/>
    <w:rsid w:val="00BA5DAC"/>
    <w:rsid w:val="00BA5EA9"/>
    <w:rsid w:val="00BA60A8"/>
    <w:rsid w:val="00BA627A"/>
    <w:rsid w:val="00BA66A6"/>
    <w:rsid w:val="00BA68B2"/>
    <w:rsid w:val="00BA6BB8"/>
    <w:rsid w:val="00BA7FCE"/>
    <w:rsid w:val="00BB01A4"/>
    <w:rsid w:val="00BB12BF"/>
    <w:rsid w:val="00BB1395"/>
    <w:rsid w:val="00BB14F1"/>
    <w:rsid w:val="00BB181B"/>
    <w:rsid w:val="00BB193D"/>
    <w:rsid w:val="00BB2326"/>
    <w:rsid w:val="00BB23FC"/>
    <w:rsid w:val="00BB2408"/>
    <w:rsid w:val="00BB27B3"/>
    <w:rsid w:val="00BB2811"/>
    <w:rsid w:val="00BB2A09"/>
    <w:rsid w:val="00BB2F47"/>
    <w:rsid w:val="00BB30E0"/>
    <w:rsid w:val="00BB333D"/>
    <w:rsid w:val="00BB356E"/>
    <w:rsid w:val="00BB4287"/>
    <w:rsid w:val="00BB44CD"/>
    <w:rsid w:val="00BB4A75"/>
    <w:rsid w:val="00BB4BFD"/>
    <w:rsid w:val="00BB53C4"/>
    <w:rsid w:val="00BB5D32"/>
    <w:rsid w:val="00BB61B2"/>
    <w:rsid w:val="00BB65B9"/>
    <w:rsid w:val="00BB6977"/>
    <w:rsid w:val="00BB69C9"/>
    <w:rsid w:val="00BB6C37"/>
    <w:rsid w:val="00BB6D0E"/>
    <w:rsid w:val="00BB7007"/>
    <w:rsid w:val="00BB7096"/>
    <w:rsid w:val="00BB7802"/>
    <w:rsid w:val="00BB7C7C"/>
    <w:rsid w:val="00BC01AA"/>
    <w:rsid w:val="00BC039A"/>
    <w:rsid w:val="00BC0656"/>
    <w:rsid w:val="00BC067F"/>
    <w:rsid w:val="00BC0A13"/>
    <w:rsid w:val="00BC0B31"/>
    <w:rsid w:val="00BC1967"/>
    <w:rsid w:val="00BC196A"/>
    <w:rsid w:val="00BC2889"/>
    <w:rsid w:val="00BC2E19"/>
    <w:rsid w:val="00BC308B"/>
    <w:rsid w:val="00BC3507"/>
    <w:rsid w:val="00BC36F4"/>
    <w:rsid w:val="00BC3C97"/>
    <w:rsid w:val="00BC3D2C"/>
    <w:rsid w:val="00BC439A"/>
    <w:rsid w:val="00BC491A"/>
    <w:rsid w:val="00BC4CD6"/>
    <w:rsid w:val="00BC4EF1"/>
    <w:rsid w:val="00BC578C"/>
    <w:rsid w:val="00BC5B2F"/>
    <w:rsid w:val="00BC6406"/>
    <w:rsid w:val="00BC68E2"/>
    <w:rsid w:val="00BC6A3D"/>
    <w:rsid w:val="00BC6B78"/>
    <w:rsid w:val="00BC6FF7"/>
    <w:rsid w:val="00BC71B6"/>
    <w:rsid w:val="00BC74AC"/>
    <w:rsid w:val="00BC7E6B"/>
    <w:rsid w:val="00BD0164"/>
    <w:rsid w:val="00BD0885"/>
    <w:rsid w:val="00BD08E8"/>
    <w:rsid w:val="00BD0983"/>
    <w:rsid w:val="00BD0C31"/>
    <w:rsid w:val="00BD0C34"/>
    <w:rsid w:val="00BD1367"/>
    <w:rsid w:val="00BD15BF"/>
    <w:rsid w:val="00BD1C08"/>
    <w:rsid w:val="00BD2039"/>
    <w:rsid w:val="00BD2166"/>
    <w:rsid w:val="00BD285A"/>
    <w:rsid w:val="00BD2A69"/>
    <w:rsid w:val="00BD30F8"/>
    <w:rsid w:val="00BD37D4"/>
    <w:rsid w:val="00BD3A44"/>
    <w:rsid w:val="00BD3AD1"/>
    <w:rsid w:val="00BD3DC3"/>
    <w:rsid w:val="00BD47DE"/>
    <w:rsid w:val="00BD4DCD"/>
    <w:rsid w:val="00BD508C"/>
    <w:rsid w:val="00BD517F"/>
    <w:rsid w:val="00BD56EE"/>
    <w:rsid w:val="00BD5958"/>
    <w:rsid w:val="00BD5AE5"/>
    <w:rsid w:val="00BD5FDA"/>
    <w:rsid w:val="00BD6619"/>
    <w:rsid w:val="00BD667E"/>
    <w:rsid w:val="00BD6829"/>
    <w:rsid w:val="00BD695E"/>
    <w:rsid w:val="00BD6A22"/>
    <w:rsid w:val="00BD6CFC"/>
    <w:rsid w:val="00BD6EAB"/>
    <w:rsid w:val="00BD6EDC"/>
    <w:rsid w:val="00BD785F"/>
    <w:rsid w:val="00BD79EB"/>
    <w:rsid w:val="00BE05B8"/>
    <w:rsid w:val="00BE0629"/>
    <w:rsid w:val="00BE0E76"/>
    <w:rsid w:val="00BE0F81"/>
    <w:rsid w:val="00BE12A7"/>
    <w:rsid w:val="00BE13A7"/>
    <w:rsid w:val="00BE185D"/>
    <w:rsid w:val="00BE19C7"/>
    <w:rsid w:val="00BE1C3F"/>
    <w:rsid w:val="00BE1E12"/>
    <w:rsid w:val="00BE1E6D"/>
    <w:rsid w:val="00BE1F81"/>
    <w:rsid w:val="00BE211E"/>
    <w:rsid w:val="00BE21CC"/>
    <w:rsid w:val="00BE25A5"/>
    <w:rsid w:val="00BE268D"/>
    <w:rsid w:val="00BE2831"/>
    <w:rsid w:val="00BE28FE"/>
    <w:rsid w:val="00BE2E8A"/>
    <w:rsid w:val="00BE34FE"/>
    <w:rsid w:val="00BE3ECA"/>
    <w:rsid w:val="00BE4029"/>
    <w:rsid w:val="00BE4828"/>
    <w:rsid w:val="00BE4A0D"/>
    <w:rsid w:val="00BE4E3B"/>
    <w:rsid w:val="00BE4E67"/>
    <w:rsid w:val="00BE5735"/>
    <w:rsid w:val="00BE5A74"/>
    <w:rsid w:val="00BE5A9C"/>
    <w:rsid w:val="00BE5DE9"/>
    <w:rsid w:val="00BE60FC"/>
    <w:rsid w:val="00BE658B"/>
    <w:rsid w:val="00BE67AD"/>
    <w:rsid w:val="00BE69E7"/>
    <w:rsid w:val="00BE6A97"/>
    <w:rsid w:val="00BE6F4F"/>
    <w:rsid w:val="00BE705A"/>
    <w:rsid w:val="00BE735B"/>
    <w:rsid w:val="00BE755A"/>
    <w:rsid w:val="00BE7936"/>
    <w:rsid w:val="00BE7B05"/>
    <w:rsid w:val="00BE7B87"/>
    <w:rsid w:val="00BE7F33"/>
    <w:rsid w:val="00BF0B24"/>
    <w:rsid w:val="00BF0E96"/>
    <w:rsid w:val="00BF1382"/>
    <w:rsid w:val="00BF1A8E"/>
    <w:rsid w:val="00BF1E46"/>
    <w:rsid w:val="00BF1EF9"/>
    <w:rsid w:val="00BF1FA7"/>
    <w:rsid w:val="00BF21AC"/>
    <w:rsid w:val="00BF25CD"/>
    <w:rsid w:val="00BF292A"/>
    <w:rsid w:val="00BF2BAA"/>
    <w:rsid w:val="00BF3084"/>
    <w:rsid w:val="00BF3388"/>
    <w:rsid w:val="00BF33F2"/>
    <w:rsid w:val="00BF3482"/>
    <w:rsid w:val="00BF3D8A"/>
    <w:rsid w:val="00BF3E21"/>
    <w:rsid w:val="00BF3E52"/>
    <w:rsid w:val="00BF427F"/>
    <w:rsid w:val="00BF493A"/>
    <w:rsid w:val="00BF4944"/>
    <w:rsid w:val="00BF494E"/>
    <w:rsid w:val="00BF4A4A"/>
    <w:rsid w:val="00BF4C8A"/>
    <w:rsid w:val="00BF50F3"/>
    <w:rsid w:val="00BF56A4"/>
    <w:rsid w:val="00BF5813"/>
    <w:rsid w:val="00BF5F81"/>
    <w:rsid w:val="00BF61F2"/>
    <w:rsid w:val="00BF62C5"/>
    <w:rsid w:val="00BF63AD"/>
    <w:rsid w:val="00BF68B0"/>
    <w:rsid w:val="00BF726C"/>
    <w:rsid w:val="00BF769A"/>
    <w:rsid w:val="00BF7DF8"/>
    <w:rsid w:val="00BF7E0D"/>
    <w:rsid w:val="00BF7ECE"/>
    <w:rsid w:val="00C00089"/>
    <w:rsid w:val="00C003D1"/>
    <w:rsid w:val="00C00749"/>
    <w:rsid w:val="00C00DB4"/>
    <w:rsid w:val="00C010B2"/>
    <w:rsid w:val="00C01D6F"/>
    <w:rsid w:val="00C021BF"/>
    <w:rsid w:val="00C02A52"/>
    <w:rsid w:val="00C02A87"/>
    <w:rsid w:val="00C02E36"/>
    <w:rsid w:val="00C0316F"/>
    <w:rsid w:val="00C039B9"/>
    <w:rsid w:val="00C03ABE"/>
    <w:rsid w:val="00C03DFC"/>
    <w:rsid w:val="00C040AA"/>
    <w:rsid w:val="00C04C62"/>
    <w:rsid w:val="00C04D31"/>
    <w:rsid w:val="00C04D9D"/>
    <w:rsid w:val="00C05146"/>
    <w:rsid w:val="00C053BF"/>
    <w:rsid w:val="00C055F1"/>
    <w:rsid w:val="00C05D66"/>
    <w:rsid w:val="00C064F0"/>
    <w:rsid w:val="00C06940"/>
    <w:rsid w:val="00C0705B"/>
    <w:rsid w:val="00C07528"/>
    <w:rsid w:val="00C07634"/>
    <w:rsid w:val="00C07B0F"/>
    <w:rsid w:val="00C102F6"/>
    <w:rsid w:val="00C10CDB"/>
    <w:rsid w:val="00C10FD4"/>
    <w:rsid w:val="00C10FD9"/>
    <w:rsid w:val="00C1103D"/>
    <w:rsid w:val="00C11562"/>
    <w:rsid w:val="00C11986"/>
    <w:rsid w:val="00C119C7"/>
    <w:rsid w:val="00C11D9C"/>
    <w:rsid w:val="00C11DEF"/>
    <w:rsid w:val="00C120FE"/>
    <w:rsid w:val="00C1237D"/>
    <w:rsid w:val="00C126BE"/>
    <w:rsid w:val="00C12734"/>
    <w:rsid w:val="00C12744"/>
    <w:rsid w:val="00C128C3"/>
    <w:rsid w:val="00C133C4"/>
    <w:rsid w:val="00C137B4"/>
    <w:rsid w:val="00C140A7"/>
    <w:rsid w:val="00C14180"/>
    <w:rsid w:val="00C141EF"/>
    <w:rsid w:val="00C1427C"/>
    <w:rsid w:val="00C14447"/>
    <w:rsid w:val="00C148BE"/>
    <w:rsid w:val="00C14939"/>
    <w:rsid w:val="00C14C93"/>
    <w:rsid w:val="00C14E73"/>
    <w:rsid w:val="00C152F5"/>
    <w:rsid w:val="00C15972"/>
    <w:rsid w:val="00C15F61"/>
    <w:rsid w:val="00C163F5"/>
    <w:rsid w:val="00C16D4D"/>
    <w:rsid w:val="00C16E9E"/>
    <w:rsid w:val="00C1703E"/>
    <w:rsid w:val="00C172A0"/>
    <w:rsid w:val="00C172F3"/>
    <w:rsid w:val="00C175D3"/>
    <w:rsid w:val="00C1794D"/>
    <w:rsid w:val="00C17DFB"/>
    <w:rsid w:val="00C202B7"/>
    <w:rsid w:val="00C20375"/>
    <w:rsid w:val="00C2038A"/>
    <w:rsid w:val="00C2062D"/>
    <w:rsid w:val="00C20E99"/>
    <w:rsid w:val="00C21066"/>
    <w:rsid w:val="00C218EB"/>
    <w:rsid w:val="00C21A91"/>
    <w:rsid w:val="00C21CF7"/>
    <w:rsid w:val="00C21E13"/>
    <w:rsid w:val="00C21ECC"/>
    <w:rsid w:val="00C22000"/>
    <w:rsid w:val="00C221AE"/>
    <w:rsid w:val="00C231D8"/>
    <w:rsid w:val="00C234E1"/>
    <w:rsid w:val="00C23D7D"/>
    <w:rsid w:val="00C23FD7"/>
    <w:rsid w:val="00C2424D"/>
    <w:rsid w:val="00C242B9"/>
    <w:rsid w:val="00C24452"/>
    <w:rsid w:val="00C24FAF"/>
    <w:rsid w:val="00C25055"/>
    <w:rsid w:val="00C2571E"/>
    <w:rsid w:val="00C2582D"/>
    <w:rsid w:val="00C25B11"/>
    <w:rsid w:val="00C25C1B"/>
    <w:rsid w:val="00C25F4D"/>
    <w:rsid w:val="00C26931"/>
    <w:rsid w:val="00C26CDF"/>
    <w:rsid w:val="00C26D86"/>
    <w:rsid w:val="00C27413"/>
    <w:rsid w:val="00C2775E"/>
    <w:rsid w:val="00C277A9"/>
    <w:rsid w:val="00C2784F"/>
    <w:rsid w:val="00C304D9"/>
    <w:rsid w:val="00C30547"/>
    <w:rsid w:val="00C3062D"/>
    <w:rsid w:val="00C306E4"/>
    <w:rsid w:val="00C30C72"/>
    <w:rsid w:val="00C31160"/>
    <w:rsid w:val="00C3168B"/>
    <w:rsid w:val="00C31759"/>
    <w:rsid w:val="00C31D01"/>
    <w:rsid w:val="00C31E81"/>
    <w:rsid w:val="00C3201D"/>
    <w:rsid w:val="00C32343"/>
    <w:rsid w:val="00C325B1"/>
    <w:rsid w:val="00C3292C"/>
    <w:rsid w:val="00C329E8"/>
    <w:rsid w:val="00C330D4"/>
    <w:rsid w:val="00C33792"/>
    <w:rsid w:val="00C3382D"/>
    <w:rsid w:val="00C33900"/>
    <w:rsid w:val="00C341FE"/>
    <w:rsid w:val="00C344C1"/>
    <w:rsid w:val="00C347FF"/>
    <w:rsid w:val="00C34AEA"/>
    <w:rsid w:val="00C34CB5"/>
    <w:rsid w:val="00C35252"/>
    <w:rsid w:val="00C35743"/>
    <w:rsid w:val="00C35964"/>
    <w:rsid w:val="00C35E88"/>
    <w:rsid w:val="00C35FFC"/>
    <w:rsid w:val="00C363FD"/>
    <w:rsid w:val="00C365E0"/>
    <w:rsid w:val="00C36C26"/>
    <w:rsid w:val="00C37EC3"/>
    <w:rsid w:val="00C401D8"/>
    <w:rsid w:val="00C4052B"/>
    <w:rsid w:val="00C407BB"/>
    <w:rsid w:val="00C40D97"/>
    <w:rsid w:val="00C413C6"/>
    <w:rsid w:val="00C41E19"/>
    <w:rsid w:val="00C41F18"/>
    <w:rsid w:val="00C42C7B"/>
    <w:rsid w:val="00C434EA"/>
    <w:rsid w:val="00C438BC"/>
    <w:rsid w:val="00C43924"/>
    <w:rsid w:val="00C43A71"/>
    <w:rsid w:val="00C43E52"/>
    <w:rsid w:val="00C44317"/>
    <w:rsid w:val="00C44410"/>
    <w:rsid w:val="00C450EE"/>
    <w:rsid w:val="00C454E8"/>
    <w:rsid w:val="00C464E6"/>
    <w:rsid w:val="00C46FD9"/>
    <w:rsid w:val="00C47D36"/>
    <w:rsid w:val="00C47DF3"/>
    <w:rsid w:val="00C47E9D"/>
    <w:rsid w:val="00C5096C"/>
    <w:rsid w:val="00C50975"/>
    <w:rsid w:val="00C50A29"/>
    <w:rsid w:val="00C50A94"/>
    <w:rsid w:val="00C50E14"/>
    <w:rsid w:val="00C50E7A"/>
    <w:rsid w:val="00C516AD"/>
    <w:rsid w:val="00C51A26"/>
    <w:rsid w:val="00C51C2C"/>
    <w:rsid w:val="00C52B48"/>
    <w:rsid w:val="00C5335E"/>
    <w:rsid w:val="00C535E3"/>
    <w:rsid w:val="00C53639"/>
    <w:rsid w:val="00C536A7"/>
    <w:rsid w:val="00C5370A"/>
    <w:rsid w:val="00C53757"/>
    <w:rsid w:val="00C53B9C"/>
    <w:rsid w:val="00C540AF"/>
    <w:rsid w:val="00C544F6"/>
    <w:rsid w:val="00C54504"/>
    <w:rsid w:val="00C5475C"/>
    <w:rsid w:val="00C54AE4"/>
    <w:rsid w:val="00C54E8F"/>
    <w:rsid w:val="00C5529A"/>
    <w:rsid w:val="00C55321"/>
    <w:rsid w:val="00C5547F"/>
    <w:rsid w:val="00C5563D"/>
    <w:rsid w:val="00C5567A"/>
    <w:rsid w:val="00C55816"/>
    <w:rsid w:val="00C55CCC"/>
    <w:rsid w:val="00C55F0A"/>
    <w:rsid w:val="00C55FE1"/>
    <w:rsid w:val="00C5644F"/>
    <w:rsid w:val="00C56EBB"/>
    <w:rsid w:val="00C57295"/>
    <w:rsid w:val="00C5745E"/>
    <w:rsid w:val="00C6004E"/>
    <w:rsid w:val="00C600BA"/>
    <w:rsid w:val="00C602D3"/>
    <w:rsid w:val="00C607FB"/>
    <w:rsid w:val="00C60A17"/>
    <w:rsid w:val="00C61470"/>
    <w:rsid w:val="00C615CC"/>
    <w:rsid w:val="00C62058"/>
    <w:rsid w:val="00C62074"/>
    <w:rsid w:val="00C6288F"/>
    <w:rsid w:val="00C62FE5"/>
    <w:rsid w:val="00C63060"/>
    <w:rsid w:val="00C63BB1"/>
    <w:rsid w:val="00C63BEA"/>
    <w:rsid w:val="00C63EF3"/>
    <w:rsid w:val="00C64E21"/>
    <w:rsid w:val="00C6538A"/>
    <w:rsid w:val="00C654A2"/>
    <w:rsid w:val="00C65EAB"/>
    <w:rsid w:val="00C65F6D"/>
    <w:rsid w:val="00C66151"/>
    <w:rsid w:val="00C661AD"/>
    <w:rsid w:val="00C672FD"/>
    <w:rsid w:val="00C67E4B"/>
    <w:rsid w:val="00C67E55"/>
    <w:rsid w:val="00C67F1A"/>
    <w:rsid w:val="00C702B4"/>
    <w:rsid w:val="00C7052A"/>
    <w:rsid w:val="00C70E49"/>
    <w:rsid w:val="00C70E8A"/>
    <w:rsid w:val="00C70E9D"/>
    <w:rsid w:val="00C71195"/>
    <w:rsid w:val="00C71446"/>
    <w:rsid w:val="00C71481"/>
    <w:rsid w:val="00C716D6"/>
    <w:rsid w:val="00C71C56"/>
    <w:rsid w:val="00C720C7"/>
    <w:rsid w:val="00C722ED"/>
    <w:rsid w:val="00C72A65"/>
    <w:rsid w:val="00C72AA9"/>
    <w:rsid w:val="00C72C6D"/>
    <w:rsid w:val="00C72DC3"/>
    <w:rsid w:val="00C72FB6"/>
    <w:rsid w:val="00C73042"/>
    <w:rsid w:val="00C73679"/>
    <w:rsid w:val="00C738EA"/>
    <w:rsid w:val="00C73A7F"/>
    <w:rsid w:val="00C73BE9"/>
    <w:rsid w:val="00C73C44"/>
    <w:rsid w:val="00C7452F"/>
    <w:rsid w:val="00C746CA"/>
    <w:rsid w:val="00C74757"/>
    <w:rsid w:val="00C7479C"/>
    <w:rsid w:val="00C747D8"/>
    <w:rsid w:val="00C74830"/>
    <w:rsid w:val="00C74DD1"/>
    <w:rsid w:val="00C74FB4"/>
    <w:rsid w:val="00C752E2"/>
    <w:rsid w:val="00C752EE"/>
    <w:rsid w:val="00C75906"/>
    <w:rsid w:val="00C75A0B"/>
    <w:rsid w:val="00C75AF2"/>
    <w:rsid w:val="00C75D4C"/>
    <w:rsid w:val="00C75FC1"/>
    <w:rsid w:val="00C760A2"/>
    <w:rsid w:val="00C762BB"/>
    <w:rsid w:val="00C765A9"/>
    <w:rsid w:val="00C76845"/>
    <w:rsid w:val="00C80177"/>
    <w:rsid w:val="00C802F5"/>
    <w:rsid w:val="00C80E00"/>
    <w:rsid w:val="00C80E0B"/>
    <w:rsid w:val="00C8109C"/>
    <w:rsid w:val="00C81623"/>
    <w:rsid w:val="00C8164E"/>
    <w:rsid w:val="00C81A0E"/>
    <w:rsid w:val="00C81F00"/>
    <w:rsid w:val="00C821BC"/>
    <w:rsid w:val="00C829C4"/>
    <w:rsid w:val="00C82AB3"/>
    <w:rsid w:val="00C82D64"/>
    <w:rsid w:val="00C82E23"/>
    <w:rsid w:val="00C83361"/>
    <w:rsid w:val="00C83378"/>
    <w:rsid w:val="00C8364C"/>
    <w:rsid w:val="00C843F1"/>
    <w:rsid w:val="00C8443F"/>
    <w:rsid w:val="00C846A3"/>
    <w:rsid w:val="00C84F0B"/>
    <w:rsid w:val="00C85217"/>
    <w:rsid w:val="00C852C0"/>
    <w:rsid w:val="00C85BDC"/>
    <w:rsid w:val="00C85CCD"/>
    <w:rsid w:val="00C86142"/>
    <w:rsid w:val="00C86575"/>
    <w:rsid w:val="00C8678B"/>
    <w:rsid w:val="00C86F9E"/>
    <w:rsid w:val="00C870BB"/>
    <w:rsid w:val="00C87AE6"/>
    <w:rsid w:val="00C87BE4"/>
    <w:rsid w:val="00C900FA"/>
    <w:rsid w:val="00C90212"/>
    <w:rsid w:val="00C90363"/>
    <w:rsid w:val="00C905A5"/>
    <w:rsid w:val="00C906BA"/>
    <w:rsid w:val="00C91804"/>
    <w:rsid w:val="00C921E6"/>
    <w:rsid w:val="00C923EA"/>
    <w:rsid w:val="00C9297B"/>
    <w:rsid w:val="00C92A40"/>
    <w:rsid w:val="00C92C11"/>
    <w:rsid w:val="00C930B8"/>
    <w:rsid w:val="00C9346B"/>
    <w:rsid w:val="00C94735"/>
    <w:rsid w:val="00C948AA"/>
    <w:rsid w:val="00C9586E"/>
    <w:rsid w:val="00C95A01"/>
    <w:rsid w:val="00C95DC6"/>
    <w:rsid w:val="00C95FDC"/>
    <w:rsid w:val="00C9605D"/>
    <w:rsid w:val="00C960DE"/>
    <w:rsid w:val="00C96233"/>
    <w:rsid w:val="00C96306"/>
    <w:rsid w:val="00C96D46"/>
    <w:rsid w:val="00C96EC8"/>
    <w:rsid w:val="00C9749F"/>
    <w:rsid w:val="00C97B77"/>
    <w:rsid w:val="00C97EDE"/>
    <w:rsid w:val="00C97F07"/>
    <w:rsid w:val="00C97F1A"/>
    <w:rsid w:val="00CA00F3"/>
    <w:rsid w:val="00CA0AAF"/>
    <w:rsid w:val="00CA0DCE"/>
    <w:rsid w:val="00CA12D0"/>
    <w:rsid w:val="00CA1595"/>
    <w:rsid w:val="00CA1D0C"/>
    <w:rsid w:val="00CA208E"/>
    <w:rsid w:val="00CA260A"/>
    <w:rsid w:val="00CA28D9"/>
    <w:rsid w:val="00CA2A9E"/>
    <w:rsid w:val="00CA2D48"/>
    <w:rsid w:val="00CA32BB"/>
    <w:rsid w:val="00CA3395"/>
    <w:rsid w:val="00CA3A09"/>
    <w:rsid w:val="00CA3D9D"/>
    <w:rsid w:val="00CA4785"/>
    <w:rsid w:val="00CA4E33"/>
    <w:rsid w:val="00CA4EE0"/>
    <w:rsid w:val="00CA5201"/>
    <w:rsid w:val="00CA5464"/>
    <w:rsid w:val="00CA5735"/>
    <w:rsid w:val="00CA6288"/>
    <w:rsid w:val="00CA65DB"/>
    <w:rsid w:val="00CA6D11"/>
    <w:rsid w:val="00CA6D75"/>
    <w:rsid w:val="00CA6E5F"/>
    <w:rsid w:val="00CA6E86"/>
    <w:rsid w:val="00CA7104"/>
    <w:rsid w:val="00CA7181"/>
    <w:rsid w:val="00CA72D5"/>
    <w:rsid w:val="00CA73DB"/>
    <w:rsid w:val="00CA76FB"/>
    <w:rsid w:val="00CB0673"/>
    <w:rsid w:val="00CB0706"/>
    <w:rsid w:val="00CB0A22"/>
    <w:rsid w:val="00CB1040"/>
    <w:rsid w:val="00CB127E"/>
    <w:rsid w:val="00CB12B5"/>
    <w:rsid w:val="00CB15EF"/>
    <w:rsid w:val="00CB1739"/>
    <w:rsid w:val="00CB1AE2"/>
    <w:rsid w:val="00CB1B75"/>
    <w:rsid w:val="00CB1BF2"/>
    <w:rsid w:val="00CB20FA"/>
    <w:rsid w:val="00CB2DA5"/>
    <w:rsid w:val="00CB31DE"/>
    <w:rsid w:val="00CB3248"/>
    <w:rsid w:val="00CB3873"/>
    <w:rsid w:val="00CB3A33"/>
    <w:rsid w:val="00CB3BDD"/>
    <w:rsid w:val="00CB3BF1"/>
    <w:rsid w:val="00CB3F94"/>
    <w:rsid w:val="00CB4208"/>
    <w:rsid w:val="00CB425A"/>
    <w:rsid w:val="00CB42A2"/>
    <w:rsid w:val="00CB4B72"/>
    <w:rsid w:val="00CB50EF"/>
    <w:rsid w:val="00CB512D"/>
    <w:rsid w:val="00CB5196"/>
    <w:rsid w:val="00CB532B"/>
    <w:rsid w:val="00CB5A30"/>
    <w:rsid w:val="00CB5BD4"/>
    <w:rsid w:val="00CB5BE8"/>
    <w:rsid w:val="00CB5C0A"/>
    <w:rsid w:val="00CB5E23"/>
    <w:rsid w:val="00CB5E59"/>
    <w:rsid w:val="00CB6D1A"/>
    <w:rsid w:val="00CB6EB1"/>
    <w:rsid w:val="00CB7770"/>
    <w:rsid w:val="00CC01FF"/>
    <w:rsid w:val="00CC088B"/>
    <w:rsid w:val="00CC0F4B"/>
    <w:rsid w:val="00CC1102"/>
    <w:rsid w:val="00CC1693"/>
    <w:rsid w:val="00CC17BF"/>
    <w:rsid w:val="00CC19EC"/>
    <w:rsid w:val="00CC1B7A"/>
    <w:rsid w:val="00CC20B0"/>
    <w:rsid w:val="00CC2504"/>
    <w:rsid w:val="00CC26EF"/>
    <w:rsid w:val="00CC2DCF"/>
    <w:rsid w:val="00CC377A"/>
    <w:rsid w:val="00CC380C"/>
    <w:rsid w:val="00CC3890"/>
    <w:rsid w:val="00CC39D9"/>
    <w:rsid w:val="00CC3F1B"/>
    <w:rsid w:val="00CC464C"/>
    <w:rsid w:val="00CC480B"/>
    <w:rsid w:val="00CC487C"/>
    <w:rsid w:val="00CC4CA2"/>
    <w:rsid w:val="00CC5474"/>
    <w:rsid w:val="00CC57DB"/>
    <w:rsid w:val="00CC5852"/>
    <w:rsid w:val="00CC69F2"/>
    <w:rsid w:val="00CC6AA0"/>
    <w:rsid w:val="00CC6CC0"/>
    <w:rsid w:val="00CC6E6D"/>
    <w:rsid w:val="00CC7A4B"/>
    <w:rsid w:val="00CC7C8D"/>
    <w:rsid w:val="00CC7CD2"/>
    <w:rsid w:val="00CD0A0F"/>
    <w:rsid w:val="00CD0D15"/>
    <w:rsid w:val="00CD1961"/>
    <w:rsid w:val="00CD23A9"/>
    <w:rsid w:val="00CD264A"/>
    <w:rsid w:val="00CD26B3"/>
    <w:rsid w:val="00CD326F"/>
    <w:rsid w:val="00CD32DC"/>
    <w:rsid w:val="00CD3651"/>
    <w:rsid w:val="00CD3B2E"/>
    <w:rsid w:val="00CD3F4E"/>
    <w:rsid w:val="00CD410E"/>
    <w:rsid w:val="00CD41F0"/>
    <w:rsid w:val="00CD4C90"/>
    <w:rsid w:val="00CD53EC"/>
    <w:rsid w:val="00CD54E2"/>
    <w:rsid w:val="00CD573D"/>
    <w:rsid w:val="00CD596E"/>
    <w:rsid w:val="00CD5AD3"/>
    <w:rsid w:val="00CD5C3C"/>
    <w:rsid w:val="00CD5DDF"/>
    <w:rsid w:val="00CD6309"/>
    <w:rsid w:val="00CD72ED"/>
    <w:rsid w:val="00CD730A"/>
    <w:rsid w:val="00CD775B"/>
    <w:rsid w:val="00CE0411"/>
    <w:rsid w:val="00CE07FA"/>
    <w:rsid w:val="00CE08F2"/>
    <w:rsid w:val="00CE0F11"/>
    <w:rsid w:val="00CE0F30"/>
    <w:rsid w:val="00CE1165"/>
    <w:rsid w:val="00CE11CD"/>
    <w:rsid w:val="00CE14B0"/>
    <w:rsid w:val="00CE192E"/>
    <w:rsid w:val="00CE193F"/>
    <w:rsid w:val="00CE2084"/>
    <w:rsid w:val="00CE275C"/>
    <w:rsid w:val="00CE33A3"/>
    <w:rsid w:val="00CE3927"/>
    <w:rsid w:val="00CE3C69"/>
    <w:rsid w:val="00CE3E94"/>
    <w:rsid w:val="00CE505D"/>
    <w:rsid w:val="00CE5082"/>
    <w:rsid w:val="00CE512B"/>
    <w:rsid w:val="00CE5280"/>
    <w:rsid w:val="00CE542C"/>
    <w:rsid w:val="00CE5469"/>
    <w:rsid w:val="00CE5516"/>
    <w:rsid w:val="00CE5834"/>
    <w:rsid w:val="00CE667E"/>
    <w:rsid w:val="00CE6803"/>
    <w:rsid w:val="00CE68C4"/>
    <w:rsid w:val="00CE6D71"/>
    <w:rsid w:val="00CE7750"/>
    <w:rsid w:val="00CE7F23"/>
    <w:rsid w:val="00CF02F6"/>
    <w:rsid w:val="00CF0428"/>
    <w:rsid w:val="00CF086F"/>
    <w:rsid w:val="00CF0C22"/>
    <w:rsid w:val="00CF0DB7"/>
    <w:rsid w:val="00CF1123"/>
    <w:rsid w:val="00CF1915"/>
    <w:rsid w:val="00CF1997"/>
    <w:rsid w:val="00CF1AA6"/>
    <w:rsid w:val="00CF1B5F"/>
    <w:rsid w:val="00CF1B90"/>
    <w:rsid w:val="00CF1BEB"/>
    <w:rsid w:val="00CF2012"/>
    <w:rsid w:val="00CF2200"/>
    <w:rsid w:val="00CF2352"/>
    <w:rsid w:val="00CF2B85"/>
    <w:rsid w:val="00CF32B8"/>
    <w:rsid w:val="00CF3BB6"/>
    <w:rsid w:val="00CF45EB"/>
    <w:rsid w:val="00CF4B8A"/>
    <w:rsid w:val="00CF4B8E"/>
    <w:rsid w:val="00CF55A6"/>
    <w:rsid w:val="00CF57AC"/>
    <w:rsid w:val="00CF57C0"/>
    <w:rsid w:val="00CF584A"/>
    <w:rsid w:val="00CF5900"/>
    <w:rsid w:val="00CF63FA"/>
    <w:rsid w:val="00CF656D"/>
    <w:rsid w:val="00CF6734"/>
    <w:rsid w:val="00CF6925"/>
    <w:rsid w:val="00CF6F22"/>
    <w:rsid w:val="00CF766D"/>
    <w:rsid w:val="00CF7929"/>
    <w:rsid w:val="00CF7AAF"/>
    <w:rsid w:val="00D007E6"/>
    <w:rsid w:val="00D00938"/>
    <w:rsid w:val="00D01418"/>
    <w:rsid w:val="00D01707"/>
    <w:rsid w:val="00D0170E"/>
    <w:rsid w:val="00D0183A"/>
    <w:rsid w:val="00D018AA"/>
    <w:rsid w:val="00D01B3E"/>
    <w:rsid w:val="00D02004"/>
    <w:rsid w:val="00D0248F"/>
    <w:rsid w:val="00D033C0"/>
    <w:rsid w:val="00D0348C"/>
    <w:rsid w:val="00D045DA"/>
    <w:rsid w:val="00D0473B"/>
    <w:rsid w:val="00D04793"/>
    <w:rsid w:val="00D047DA"/>
    <w:rsid w:val="00D05C28"/>
    <w:rsid w:val="00D0604C"/>
    <w:rsid w:val="00D06185"/>
    <w:rsid w:val="00D061BC"/>
    <w:rsid w:val="00D06369"/>
    <w:rsid w:val="00D06851"/>
    <w:rsid w:val="00D06854"/>
    <w:rsid w:val="00D069BD"/>
    <w:rsid w:val="00D06A1F"/>
    <w:rsid w:val="00D06B1C"/>
    <w:rsid w:val="00D06DAA"/>
    <w:rsid w:val="00D0747F"/>
    <w:rsid w:val="00D075E0"/>
    <w:rsid w:val="00D07895"/>
    <w:rsid w:val="00D1033D"/>
    <w:rsid w:val="00D1040D"/>
    <w:rsid w:val="00D10C46"/>
    <w:rsid w:val="00D113A0"/>
    <w:rsid w:val="00D117D9"/>
    <w:rsid w:val="00D1182D"/>
    <w:rsid w:val="00D11A30"/>
    <w:rsid w:val="00D11D63"/>
    <w:rsid w:val="00D125D4"/>
    <w:rsid w:val="00D1271D"/>
    <w:rsid w:val="00D12CA3"/>
    <w:rsid w:val="00D12D6D"/>
    <w:rsid w:val="00D12F61"/>
    <w:rsid w:val="00D13127"/>
    <w:rsid w:val="00D131ED"/>
    <w:rsid w:val="00D133ED"/>
    <w:rsid w:val="00D136F9"/>
    <w:rsid w:val="00D13736"/>
    <w:rsid w:val="00D13B6F"/>
    <w:rsid w:val="00D13D3F"/>
    <w:rsid w:val="00D13D4A"/>
    <w:rsid w:val="00D13E4D"/>
    <w:rsid w:val="00D13F10"/>
    <w:rsid w:val="00D14050"/>
    <w:rsid w:val="00D14345"/>
    <w:rsid w:val="00D14602"/>
    <w:rsid w:val="00D14AC8"/>
    <w:rsid w:val="00D14BC1"/>
    <w:rsid w:val="00D15445"/>
    <w:rsid w:val="00D15C20"/>
    <w:rsid w:val="00D15F5F"/>
    <w:rsid w:val="00D16002"/>
    <w:rsid w:val="00D1639D"/>
    <w:rsid w:val="00D1654A"/>
    <w:rsid w:val="00D16554"/>
    <w:rsid w:val="00D16BBE"/>
    <w:rsid w:val="00D16C78"/>
    <w:rsid w:val="00D17033"/>
    <w:rsid w:val="00D1713D"/>
    <w:rsid w:val="00D17366"/>
    <w:rsid w:val="00D2051C"/>
    <w:rsid w:val="00D20B64"/>
    <w:rsid w:val="00D210BD"/>
    <w:rsid w:val="00D210ED"/>
    <w:rsid w:val="00D212BD"/>
    <w:rsid w:val="00D21719"/>
    <w:rsid w:val="00D21DEF"/>
    <w:rsid w:val="00D21F19"/>
    <w:rsid w:val="00D22094"/>
    <w:rsid w:val="00D22F44"/>
    <w:rsid w:val="00D23623"/>
    <w:rsid w:val="00D240FC"/>
    <w:rsid w:val="00D24273"/>
    <w:rsid w:val="00D24823"/>
    <w:rsid w:val="00D24902"/>
    <w:rsid w:val="00D24BA1"/>
    <w:rsid w:val="00D25012"/>
    <w:rsid w:val="00D25A06"/>
    <w:rsid w:val="00D25D60"/>
    <w:rsid w:val="00D25E36"/>
    <w:rsid w:val="00D26020"/>
    <w:rsid w:val="00D26044"/>
    <w:rsid w:val="00D2644E"/>
    <w:rsid w:val="00D2687B"/>
    <w:rsid w:val="00D26E8E"/>
    <w:rsid w:val="00D26FD5"/>
    <w:rsid w:val="00D26FD8"/>
    <w:rsid w:val="00D27389"/>
    <w:rsid w:val="00D275E0"/>
    <w:rsid w:val="00D27778"/>
    <w:rsid w:val="00D27880"/>
    <w:rsid w:val="00D27FD8"/>
    <w:rsid w:val="00D301D4"/>
    <w:rsid w:val="00D303EB"/>
    <w:rsid w:val="00D306DD"/>
    <w:rsid w:val="00D313E8"/>
    <w:rsid w:val="00D31A81"/>
    <w:rsid w:val="00D3205A"/>
    <w:rsid w:val="00D323D0"/>
    <w:rsid w:val="00D32E45"/>
    <w:rsid w:val="00D33439"/>
    <w:rsid w:val="00D336DE"/>
    <w:rsid w:val="00D33748"/>
    <w:rsid w:val="00D34647"/>
    <w:rsid w:val="00D346BE"/>
    <w:rsid w:val="00D34A26"/>
    <w:rsid w:val="00D358AC"/>
    <w:rsid w:val="00D35AE6"/>
    <w:rsid w:val="00D35E9B"/>
    <w:rsid w:val="00D3631E"/>
    <w:rsid w:val="00D368C7"/>
    <w:rsid w:val="00D36AD1"/>
    <w:rsid w:val="00D36DCF"/>
    <w:rsid w:val="00D37604"/>
    <w:rsid w:val="00D37A57"/>
    <w:rsid w:val="00D37FE5"/>
    <w:rsid w:val="00D413FF"/>
    <w:rsid w:val="00D41557"/>
    <w:rsid w:val="00D41752"/>
    <w:rsid w:val="00D4185F"/>
    <w:rsid w:val="00D41BFD"/>
    <w:rsid w:val="00D41EC4"/>
    <w:rsid w:val="00D42208"/>
    <w:rsid w:val="00D42332"/>
    <w:rsid w:val="00D426BB"/>
    <w:rsid w:val="00D42714"/>
    <w:rsid w:val="00D42B03"/>
    <w:rsid w:val="00D42C94"/>
    <w:rsid w:val="00D42EAB"/>
    <w:rsid w:val="00D42F75"/>
    <w:rsid w:val="00D4364C"/>
    <w:rsid w:val="00D436A0"/>
    <w:rsid w:val="00D4456A"/>
    <w:rsid w:val="00D447DB"/>
    <w:rsid w:val="00D449DA"/>
    <w:rsid w:val="00D44A54"/>
    <w:rsid w:val="00D44AA5"/>
    <w:rsid w:val="00D44ABA"/>
    <w:rsid w:val="00D44CCD"/>
    <w:rsid w:val="00D450D9"/>
    <w:rsid w:val="00D4559B"/>
    <w:rsid w:val="00D468C0"/>
    <w:rsid w:val="00D474C7"/>
    <w:rsid w:val="00D475FC"/>
    <w:rsid w:val="00D47689"/>
    <w:rsid w:val="00D47851"/>
    <w:rsid w:val="00D47BFE"/>
    <w:rsid w:val="00D47D5A"/>
    <w:rsid w:val="00D47E42"/>
    <w:rsid w:val="00D50766"/>
    <w:rsid w:val="00D50BB5"/>
    <w:rsid w:val="00D50C51"/>
    <w:rsid w:val="00D5159C"/>
    <w:rsid w:val="00D5182E"/>
    <w:rsid w:val="00D51F52"/>
    <w:rsid w:val="00D51FCB"/>
    <w:rsid w:val="00D524B6"/>
    <w:rsid w:val="00D5261D"/>
    <w:rsid w:val="00D52A58"/>
    <w:rsid w:val="00D53245"/>
    <w:rsid w:val="00D53CF4"/>
    <w:rsid w:val="00D54037"/>
    <w:rsid w:val="00D54261"/>
    <w:rsid w:val="00D54266"/>
    <w:rsid w:val="00D54EC8"/>
    <w:rsid w:val="00D54F37"/>
    <w:rsid w:val="00D54FCC"/>
    <w:rsid w:val="00D5505C"/>
    <w:rsid w:val="00D557A5"/>
    <w:rsid w:val="00D55A32"/>
    <w:rsid w:val="00D5635A"/>
    <w:rsid w:val="00D5645A"/>
    <w:rsid w:val="00D56680"/>
    <w:rsid w:val="00D56AB8"/>
    <w:rsid w:val="00D56DFF"/>
    <w:rsid w:val="00D5755D"/>
    <w:rsid w:val="00D57611"/>
    <w:rsid w:val="00D60AC9"/>
    <w:rsid w:val="00D61813"/>
    <w:rsid w:val="00D61C02"/>
    <w:rsid w:val="00D61CBC"/>
    <w:rsid w:val="00D6220D"/>
    <w:rsid w:val="00D622A8"/>
    <w:rsid w:val="00D6255F"/>
    <w:rsid w:val="00D62729"/>
    <w:rsid w:val="00D62811"/>
    <w:rsid w:val="00D62A79"/>
    <w:rsid w:val="00D631BD"/>
    <w:rsid w:val="00D6351A"/>
    <w:rsid w:val="00D63769"/>
    <w:rsid w:val="00D63A4E"/>
    <w:rsid w:val="00D63ADD"/>
    <w:rsid w:val="00D63DB4"/>
    <w:rsid w:val="00D63E81"/>
    <w:rsid w:val="00D63E9E"/>
    <w:rsid w:val="00D64765"/>
    <w:rsid w:val="00D64907"/>
    <w:rsid w:val="00D64913"/>
    <w:rsid w:val="00D64B1E"/>
    <w:rsid w:val="00D6518A"/>
    <w:rsid w:val="00D653A4"/>
    <w:rsid w:val="00D653DA"/>
    <w:rsid w:val="00D65565"/>
    <w:rsid w:val="00D65579"/>
    <w:rsid w:val="00D6563F"/>
    <w:rsid w:val="00D65A8F"/>
    <w:rsid w:val="00D65B84"/>
    <w:rsid w:val="00D65BA1"/>
    <w:rsid w:val="00D660EC"/>
    <w:rsid w:val="00D66920"/>
    <w:rsid w:val="00D671AF"/>
    <w:rsid w:val="00D675C8"/>
    <w:rsid w:val="00D67837"/>
    <w:rsid w:val="00D71054"/>
    <w:rsid w:val="00D710A9"/>
    <w:rsid w:val="00D7174A"/>
    <w:rsid w:val="00D71768"/>
    <w:rsid w:val="00D717AB"/>
    <w:rsid w:val="00D718DD"/>
    <w:rsid w:val="00D727EC"/>
    <w:rsid w:val="00D72812"/>
    <w:rsid w:val="00D72D76"/>
    <w:rsid w:val="00D72DCD"/>
    <w:rsid w:val="00D73D29"/>
    <w:rsid w:val="00D73E0E"/>
    <w:rsid w:val="00D73F68"/>
    <w:rsid w:val="00D7409F"/>
    <w:rsid w:val="00D745F3"/>
    <w:rsid w:val="00D7485D"/>
    <w:rsid w:val="00D74B08"/>
    <w:rsid w:val="00D757E0"/>
    <w:rsid w:val="00D75C1D"/>
    <w:rsid w:val="00D75FDD"/>
    <w:rsid w:val="00D76335"/>
    <w:rsid w:val="00D7663E"/>
    <w:rsid w:val="00D771E0"/>
    <w:rsid w:val="00D77267"/>
    <w:rsid w:val="00D7775F"/>
    <w:rsid w:val="00D77838"/>
    <w:rsid w:val="00D80329"/>
    <w:rsid w:val="00D8066D"/>
    <w:rsid w:val="00D808C5"/>
    <w:rsid w:val="00D80CA1"/>
    <w:rsid w:val="00D80CAD"/>
    <w:rsid w:val="00D811BA"/>
    <w:rsid w:val="00D81564"/>
    <w:rsid w:val="00D82019"/>
    <w:rsid w:val="00D82317"/>
    <w:rsid w:val="00D82DD1"/>
    <w:rsid w:val="00D83069"/>
    <w:rsid w:val="00D832CC"/>
    <w:rsid w:val="00D83723"/>
    <w:rsid w:val="00D837AC"/>
    <w:rsid w:val="00D83B3F"/>
    <w:rsid w:val="00D84073"/>
    <w:rsid w:val="00D843BB"/>
    <w:rsid w:val="00D84949"/>
    <w:rsid w:val="00D84AE2"/>
    <w:rsid w:val="00D85044"/>
    <w:rsid w:val="00D85063"/>
    <w:rsid w:val="00D85440"/>
    <w:rsid w:val="00D859BD"/>
    <w:rsid w:val="00D85C40"/>
    <w:rsid w:val="00D86645"/>
    <w:rsid w:val="00D868C4"/>
    <w:rsid w:val="00D86DCE"/>
    <w:rsid w:val="00D86DFC"/>
    <w:rsid w:val="00D871A2"/>
    <w:rsid w:val="00D87907"/>
    <w:rsid w:val="00D87EEE"/>
    <w:rsid w:val="00D90389"/>
    <w:rsid w:val="00D905CF"/>
    <w:rsid w:val="00D909AC"/>
    <w:rsid w:val="00D90B15"/>
    <w:rsid w:val="00D90C80"/>
    <w:rsid w:val="00D90EF5"/>
    <w:rsid w:val="00D9152E"/>
    <w:rsid w:val="00D91713"/>
    <w:rsid w:val="00D922D9"/>
    <w:rsid w:val="00D928F1"/>
    <w:rsid w:val="00D9296D"/>
    <w:rsid w:val="00D929F2"/>
    <w:rsid w:val="00D92A0F"/>
    <w:rsid w:val="00D92BDE"/>
    <w:rsid w:val="00D92BF2"/>
    <w:rsid w:val="00D92C50"/>
    <w:rsid w:val="00D92F27"/>
    <w:rsid w:val="00D92FC2"/>
    <w:rsid w:val="00D93042"/>
    <w:rsid w:val="00D93058"/>
    <w:rsid w:val="00D9334A"/>
    <w:rsid w:val="00D93B5B"/>
    <w:rsid w:val="00D943B3"/>
    <w:rsid w:val="00D945CB"/>
    <w:rsid w:val="00D946F4"/>
    <w:rsid w:val="00D95B66"/>
    <w:rsid w:val="00D95E25"/>
    <w:rsid w:val="00D96254"/>
    <w:rsid w:val="00D964F2"/>
    <w:rsid w:val="00D96685"/>
    <w:rsid w:val="00D96AD0"/>
    <w:rsid w:val="00D96CC2"/>
    <w:rsid w:val="00D96CE9"/>
    <w:rsid w:val="00D96FC8"/>
    <w:rsid w:val="00D9709F"/>
    <w:rsid w:val="00D971A9"/>
    <w:rsid w:val="00D97665"/>
    <w:rsid w:val="00D97672"/>
    <w:rsid w:val="00D97C01"/>
    <w:rsid w:val="00D97CD5"/>
    <w:rsid w:val="00D97CE6"/>
    <w:rsid w:val="00DA01DD"/>
    <w:rsid w:val="00DA0818"/>
    <w:rsid w:val="00DA0911"/>
    <w:rsid w:val="00DA105E"/>
    <w:rsid w:val="00DA121B"/>
    <w:rsid w:val="00DA1475"/>
    <w:rsid w:val="00DA186A"/>
    <w:rsid w:val="00DA1A61"/>
    <w:rsid w:val="00DA1C90"/>
    <w:rsid w:val="00DA2280"/>
    <w:rsid w:val="00DA234C"/>
    <w:rsid w:val="00DA28A1"/>
    <w:rsid w:val="00DA2F3A"/>
    <w:rsid w:val="00DA3161"/>
    <w:rsid w:val="00DA3675"/>
    <w:rsid w:val="00DA3864"/>
    <w:rsid w:val="00DA4489"/>
    <w:rsid w:val="00DA4778"/>
    <w:rsid w:val="00DA47D7"/>
    <w:rsid w:val="00DA486A"/>
    <w:rsid w:val="00DA4E31"/>
    <w:rsid w:val="00DA4F99"/>
    <w:rsid w:val="00DA585C"/>
    <w:rsid w:val="00DA58D7"/>
    <w:rsid w:val="00DA5922"/>
    <w:rsid w:val="00DA5EB7"/>
    <w:rsid w:val="00DA5F59"/>
    <w:rsid w:val="00DA6019"/>
    <w:rsid w:val="00DA683D"/>
    <w:rsid w:val="00DA6918"/>
    <w:rsid w:val="00DA6FC7"/>
    <w:rsid w:val="00DA784D"/>
    <w:rsid w:val="00DA7FD2"/>
    <w:rsid w:val="00DB04F8"/>
    <w:rsid w:val="00DB07E6"/>
    <w:rsid w:val="00DB0C0E"/>
    <w:rsid w:val="00DB0D0B"/>
    <w:rsid w:val="00DB107B"/>
    <w:rsid w:val="00DB18DC"/>
    <w:rsid w:val="00DB1AD8"/>
    <w:rsid w:val="00DB1C10"/>
    <w:rsid w:val="00DB1EF8"/>
    <w:rsid w:val="00DB2921"/>
    <w:rsid w:val="00DB2F7C"/>
    <w:rsid w:val="00DB3341"/>
    <w:rsid w:val="00DB4810"/>
    <w:rsid w:val="00DB4F0F"/>
    <w:rsid w:val="00DB5243"/>
    <w:rsid w:val="00DB5393"/>
    <w:rsid w:val="00DB5813"/>
    <w:rsid w:val="00DB5DE2"/>
    <w:rsid w:val="00DB6DE3"/>
    <w:rsid w:val="00DB6EB4"/>
    <w:rsid w:val="00DB7010"/>
    <w:rsid w:val="00DB7A25"/>
    <w:rsid w:val="00DB7C52"/>
    <w:rsid w:val="00DC0010"/>
    <w:rsid w:val="00DC03CB"/>
    <w:rsid w:val="00DC0684"/>
    <w:rsid w:val="00DC07EC"/>
    <w:rsid w:val="00DC0E5B"/>
    <w:rsid w:val="00DC1844"/>
    <w:rsid w:val="00DC252F"/>
    <w:rsid w:val="00DC255F"/>
    <w:rsid w:val="00DC257D"/>
    <w:rsid w:val="00DC261B"/>
    <w:rsid w:val="00DC2F85"/>
    <w:rsid w:val="00DC3123"/>
    <w:rsid w:val="00DC3E03"/>
    <w:rsid w:val="00DC40BE"/>
    <w:rsid w:val="00DC43C8"/>
    <w:rsid w:val="00DC4CF2"/>
    <w:rsid w:val="00DC4F89"/>
    <w:rsid w:val="00DC4FC8"/>
    <w:rsid w:val="00DC52E9"/>
    <w:rsid w:val="00DC549C"/>
    <w:rsid w:val="00DC5635"/>
    <w:rsid w:val="00DC57E0"/>
    <w:rsid w:val="00DC5912"/>
    <w:rsid w:val="00DC5AEF"/>
    <w:rsid w:val="00DC5B92"/>
    <w:rsid w:val="00DC5CF3"/>
    <w:rsid w:val="00DC64D3"/>
    <w:rsid w:val="00DC650B"/>
    <w:rsid w:val="00DC695B"/>
    <w:rsid w:val="00DC7026"/>
    <w:rsid w:val="00DC7B43"/>
    <w:rsid w:val="00DD061F"/>
    <w:rsid w:val="00DD066B"/>
    <w:rsid w:val="00DD07FA"/>
    <w:rsid w:val="00DD0CD3"/>
    <w:rsid w:val="00DD0DE7"/>
    <w:rsid w:val="00DD0ED0"/>
    <w:rsid w:val="00DD14D3"/>
    <w:rsid w:val="00DD183E"/>
    <w:rsid w:val="00DD188A"/>
    <w:rsid w:val="00DD1913"/>
    <w:rsid w:val="00DD1AE8"/>
    <w:rsid w:val="00DD1B4D"/>
    <w:rsid w:val="00DD1C98"/>
    <w:rsid w:val="00DD1DB4"/>
    <w:rsid w:val="00DD219C"/>
    <w:rsid w:val="00DD2487"/>
    <w:rsid w:val="00DD267E"/>
    <w:rsid w:val="00DD26CA"/>
    <w:rsid w:val="00DD2AA1"/>
    <w:rsid w:val="00DD2AE6"/>
    <w:rsid w:val="00DD2E51"/>
    <w:rsid w:val="00DD360F"/>
    <w:rsid w:val="00DD3A20"/>
    <w:rsid w:val="00DD3ED8"/>
    <w:rsid w:val="00DD4222"/>
    <w:rsid w:val="00DD4D3B"/>
    <w:rsid w:val="00DD51A3"/>
    <w:rsid w:val="00DD538B"/>
    <w:rsid w:val="00DD5402"/>
    <w:rsid w:val="00DD5832"/>
    <w:rsid w:val="00DD5DB5"/>
    <w:rsid w:val="00DD667C"/>
    <w:rsid w:val="00DD6B15"/>
    <w:rsid w:val="00DD6BDD"/>
    <w:rsid w:val="00DD7155"/>
    <w:rsid w:val="00DD726D"/>
    <w:rsid w:val="00DD7933"/>
    <w:rsid w:val="00DD7962"/>
    <w:rsid w:val="00DD7A16"/>
    <w:rsid w:val="00DD7CEA"/>
    <w:rsid w:val="00DD7D08"/>
    <w:rsid w:val="00DD7D93"/>
    <w:rsid w:val="00DD7E3A"/>
    <w:rsid w:val="00DE030E"/>
    <w:rsid w:val="00DE0BA5"/>
    <w:rsid w:val="00DE12E1"/>
    <w:rsid w:val="00DE14FA"/>
    <w:rsid w:val="00DE1647"/>
    <w:rsid w:val="00DE1B49"/>
    <w:rsid w:val="00DE2205"/>
    <w:rsid w:val="00DE2313"/>
    <w:rsid w:val="00DE24B1"/>
    <w:rsid w:val="00DE2A53"/>
    <w:rsid w:val="00DE3A6F"/>
    <w:rsid w:val="00DE422B"/>
    <w:rsid w:val="00DE4314"/>
    <w:rsid w:val="00DE4518"/>
    <w:rsid w:val="00DE4936"/>
    <w:rsid w:val="00DE4E39"/>
    <w:rsid w:val="00DE507D"/>
    <w:rsid w:val="00DE53FB"/>
    <w:rsid w:val="00DE5435"/>
    <w:rsid w:val="00DE6527"/>
    <w:rsid w:val="00DE67A0"/>
    <w:rsid w:val="00DE6F90"/>
    <w:rsid w:val="00DE7761"/>
    <w:rsid w:val="00DE77F5"/>
    <w:rsid w:val="00DE7A8A"/>
    <w:rsid w:val="00DE7F42"/>
    <w:rsid w:val="00DF046F"/>
    <w:rsid w:val="00DF0C25"/>
    <w:rsid w:val="00DF0CAD"/>
    <w:rsid w:val="00DF16D2"/>
    <w:rsid w:val="00DF1B7D"/>
    <w:rsid w:val="00DF2783"/>
    <w:rsid w:val="00DF2D26"/>
    <w:rsid w:val="00DF38A9"/>
    <w:rsid w:val="00DF3DDF"/>
    <w:rsid w:val="00DF411E"/>
    <w:rsid w:val="00DF49C1"/>
    <w:rsid w:val="00DF4A1F"/>
    <w:rsid w:val="00DF5565"/>
    <w:rsid w:val="00DF55B3"/>
    <w:rsid w:val="00DF5706"/>
    <w:rsid w:val="00DF5905"/>
    <w:rsid w:val="00DF6C75"/>
    <w:rsid w:val="00DF6D05"/>
    <w:rsid w:val="00DF6FB8"/>
    <w:rsid w:val="00DF714F"/>
    <w:rsid w:val="00DF73BC"/>
    <w:rsid w:val="00E00017"/>
    <w:rsid w:val="00E00258"/>
    <w:rsid w:val="00E00FF2"/>
    <w:rsid w:val="00E01657"/>
    <w:rsid w:val="00E01708"/>
    <w:rsid w:val="00E018A6"/>
    <w:rsid w:val="00E018E6"/>
    <w:rsid w:val="00E01E0E"/>
    <w:rsid w:val="00E01F4A"/>
    <w:rsid w:val="00E020C9"/>
    <w:rsid w:val="00E021BA"/>
    <w:rsid w:val="00E02681"/>
    <w:rsid w:val="00E02F27"/>
    <w:rsid w:val="00E040BA"/>
    <w:rsid w:val="00E044C3"/>
    <w:rsid w:val="00E0453B"/>
    <w:rsid w:val="00E046E4"/>
    <w:rsid w:val="00E04B68"/>
    <w:rsid w:val="00E0526A"/>
    <w:rsid w:val="00E05828"/>
    <w:rsid w:val="00E0598E"/>
    <w:rsid w:val="00E05B6B"/>
    <w:rsid w:val="00E05B84"/>
    <w:rsid w:val="00E062D0"/>
    <w:rsid w:val="00E06773"/>
    <w:rsid w:val="00E06D09"/>
    <w:rsid w:val="00E06D15"/>
    <w:rsid w:val="00E0713D"/>
    <w:rsid w:val="00E07162"/>
    <w:rsid w:val="00E07525"/>
    <w:rsid w:val="00E0776A"/>
    <w:rsid w:val="00E07AC5"/>
    <w:rsid w:val="00E07B84"/>
    <w:rsid w:val="00E07D34"/>
    <w:rsid w:val="00E11202"/>
    <w:rsid w:val="00E11541"/>
    <w:rsid w:val="00E11749"/>
    <w:rsid w:val="00E11BB1"/>
    <w:rsid w:val="00E11E0D"/>
    <w:rsid w:val="00E12274"/>
    <w:rsid w:val="00E12441"/>
    <w:rsid w:val="00E12ADB"/>
    <w:rsid w:val="00E12F85"/>
    <w:rsid w:val="00E131F0"/>
    <w:rsid w:val="00E1331E"/>
    <w:rsid w:val="00E13360"/>
    <w:rsid w:val="00E13563"/>
    <w:rsid w:val="00E135C0"/>
    <w:rsid w:val="00E1392C"/>
    <w:rsid w:val="00E13F4C"/>
    <w:rsid w:val="00E141A6"/>
    <w:rsid w:val="00E14389"/>
    <w:rsid w:val="00E14545"/>
    <w:rsid w:val="00E1539D"/>
    <w:rsid w:val="00E1606C"/>
    <w:rsid w:val="00E16346"/>
    <w:rsid w:val="00E16783"/>
    <w:rsid w:val="00E168B3"/>
    <w:rsid w:val="00E16E26"/>
    <w:rsid w:val="00E17597"/>
    <w:rsid w:val="00E17720"/>
    <w:rsid w:val="00E17A42"/>
    <w:rsid w:val="00E17F52"/>
    <w:rsid w:val="00E20152"/>
    <w:rsid w:val="00E213DC"/>
    <w:rsid w:val="00E2159D"/>
    <w:rsid w:val="00E217F3"/>
    <w:rsid w:val="00E21C0D"/>
    <w:rsid w:val="00E21E4D"/>
    <w:rsid w:val="00E2207C"/>
    <w:rsid w:val="00E229B2"/>
    <w:rsid w:val="00E22BB1"/>
    <w:rsid w:val="00E22DAF"/>
    <w:rsid w:val="00E231D3"/>
    <w:rsid w:val="00E233F9"/>
    <w:rsid w:val="00E235DA"/>
    <w:rsid w:val="00E23A99"/>
    <w:rsid w:val="00E23DDD"/>
    <w:rsid w:val="00E23F02"/>
    <w:rsid w:val="00E23FBD"/>
    <w:rsid w:val="00E241EA"/>
    <w:rsid w:val="00E245C6"/>
    <w:rsid w:val="00E24694"/>
    <w:rsid w:val="00E2496B"/>
    <w:rsid w:val="00E24CC0"/>
    <w:rsid w:val="00E2516C"/>
    <w:rsid w:val="00E25EF7"/>
    <w:rsid w:val="00E261E9"/>
    <w:rsid w:val="00E262CA"/>
    <w:rsid w:val="00E26BEF"/>
    <w:rsid w:val="00E26D60"/>
    <w:rsid w:val="00E27433"/>
    <w:rsid w:val="00E27465"/>
    <w:rsid w:val="00E300B3"/>
    <w:rsid w:val="00E300DA"/>
    <w:rsid w:val="00E302EF"/>
    <w:rsid w:val="00E3047F"/>
    <w:rsid w:val="00E3125B"/>
    <w:rsid w:val="00E31589"/>
    <w:rsid w:val="00E31F67"/>
    <w:rsid w:val="00E3216E"/>
    <w:rsid w:val="00E3232C"/>
    <w:rsid w:val="00E32479"/>
    <w:rsid w:val="00E32988"/>
    <w:rsid w:val="00E329E8"/>
    <w:rsid w:val="00E32F1A"/>
    <w:rsid w:val="00E33D77"/>
    <w:rsid w:val="00E33FAC"/>
    <w:rsid w:val="00E34554"/>
    <w:rsid w:val="00E34855"/>
    <w:rsid w:val="00E3493F"/>
    <w:rsid w:val="00E34DE3"/>
    <w:rsid w:val="00E34E3B"/>
    <w:rsid w:val="00E34FD6"/>
    <w:rsid w:val="00E354E6"/>
    <w:rsid w:val="00E355B5"/>
    <w:rsid w:val="00E3582C"/>
    <w:rsid w:val="00E36067"/>
    <w:rsid w:val="00E36421"/>
    <w:rsid w:val="00E36D33"/>
    <w:rsid w:val="00E3706F"/>
    <w:rsid w:val="00E376E4"/>
    <w:rsid w:val="00E379D2"/>
    <w:rsid w:val="00E37BDC"/>
    <w:rsid w:val="00E37CA2"/>
    <w:rsid w:val="00E4066E"/>
    <w:rsid w:val="00E40AC2"/>
    <w:rsid w:val="00E40D4D"/>
    <w:rsid w:val="00E410A6"/>
    <w:rsid w:val="00E416DA"/>
    <w:rsid w:val="00E41CA2"/>
    <w:rsid w:val="00E422F3"/>
    <w:rsid w:val="00E42321"/>
    <w:rsid w:val="00E4239A"/>
    <w:rsid w:val="00E426D7"/>
    <w:rsid w:val="00E43546"/>
    <w:rsid w:val="00E4370F"/>
    <w:rsid w:val="00E43871"/>
    <w:rsid w:val="00E43969"/>
    <w:rsid w:val="00E43972"/>
    <w:rsid w:val="00E43C0F"/>
    <w:rsid w:val="00E44018"/>
    <w:rsid w:val="00E44497"/>
    <w:rsid w:val="00E448BA"/>
    <w:rsid w:val="00E44BAF"/>
    <w:rsid w:val="00E44E21"/>
    <w:rsid w:val="00E44F20"/>
    <w:rsid w:val="00E44FAE"/>
    <w:rsid w:val="00E45867"/>
    <w:rsid w:val="00E45E1B"/>
    <w:rsid w:val="00E46011"/>
    <w:rsid w:val="00E461B7"/>
    <w:rsid w:val="00E46373"/>
    <w:rsid w:val="00E463F3"/>
    <w:rsid w:val="00E46CCC"/>
    <w:rsid w:val="00E46EFE"/>
    <w:rsid w:val="00E47678"/>
    <w:rsid w:val="00E47749"/>
    <w:rsid w:val="00E47752"/>
    <w:rsid w:val="00E47A77"/>
    <w:rsid w:val="00E50023"/>
    <w:rsid w:val="00E50360"/>
    <w:rsid w:val="00E506B1"/>
    <w:rsid w:val="00E50C1A"/>
    <w:rsid w:val="00E50C91"/>
    <w:rsid w:val="00E51919"/>
    <w:rsid w:val="00E519E8"/>
    <w:rsid w:val="00E51D80"/>
    <w:rsid w:val="00E51FC6"/>
    <w:rsid w:val="00E520B6"/>
    <w:rsid w:val="00E52A4E"/>
    <w:rsid w:val="00E52B03"/>
    <w:rsid w:val="00E52D3D"/>
    <w:rsid w:val="00E52E9D"/>
    <w:rsid w:val="00E5350E"/>
    <w:rsid w:val="00E53559"/>
    <w:rsid w:val="00E53567"/>
    <w:rsid w:val="00E53575"/>
    <w:rsid w:val="00E54924"/>
    <w:rsid w:val="00E54AFF"/>
    <w:rsid w:val="00E5512F"/>
    <w:rsid w:val="00E5520E"/>
    <w:rsid w:val="00E55563"/>
    <w:rsid w:val="00E55BF2"/>
    <w:rsid w:val="00E55C42"/>
    <w:rsid w:val="00E5637A"/>
    <w:rsid w:val="00E56C36"/>
    <w:rsid w:val="00E57245"/>
    <w:rsid w:val="00E57D19"/>
    <w:rsid w:val="00E57D31"/>
    <w:rsid w:val="00E57E08"/>
    <w:rsid w:val="00E57FD4"/>
    <w:rsid w:val="00E60679"/>
    <w:rsid w:val="00E60A2F"/>
    <w:rsid w:val="00E610E3"/>
    <w:rsid w:val="00E612EF"/>
    <w:rsid w:val="00E613A0"/>
    <w:rsid w:val="00E61B77"/>
    <w:rsid w:val="00E6308D"/>
    <w:rsid w:val="00E63095"/>
    <w:rsid w:val="00E63A2E"/>
    <w:rsid w:val="00E63DEF"/>
    <w:rsid w:val="00E64057"/>
    <w:rsid w:val="00E641BE"/>
    <w:rsid w:val="00E646FD"/>
    <w:rsid w:val="00E6477C"/>
    <w:rsid w:val="00E648CF"/>
    <w:rsid w:val="00E648FF"/>
    <w:rsid w:val="00E6494E"/>
    <w:rsid w:val="00E649AD"/>
    <w:rsid w:val="00E64DAE"/>
    <w:rsid w:val="00E650C8"/>
    <w:rsid w:val="00E65889"/>
    <w:rsid w:val="00E65CB1"/>
    <w:rsid w:val="00E65E83"/>
    <w:rsid w:val="00E670C3"/>
    <w:rsid w:val="00E67478"/>
    <w:rsid w:val="00E67FDE"/>
    <w:rsid w:val="00E704EB"/>
    <w:rsid w:val="00E707B1"/>
    <w:rsid w:val="00E71656"/>
    <w:rsid w:val="00E71AF6"/>
    <w:rsid w:val="00E71B96"/>
    <w:rsid w:val="00E71C9D"/>
    <w:rsid w:val="00E71F81"/>
    <w:rsid w:val="00E720AD"/>
    <w:rsid w:val="00E72409"/>
    <w:rsid w:val="00E72473"/>
    <w:rsid w:val="00E72C61"/>
    <w:rsid w:val="00E730A9"/>
    <w:rsid w:val="00E73E4F"/>
    <w:rsid w:val="00E747D5"/>
    <w:rsid w:val="00E7488F"/>
    <w:rsid w:val="00E74C8C"/>
    <w:rsid w:val="00E74CA0"/>
    <w:rsid w:val="00E74DA6"/>
    <w:rsid w:val="00E75036"/>
    <w:rsid w:val="00E753A4"/>
    <w:rsid w:val="00E75B11"/>
    <w:rsid w:val="00E75C91"/>
    <w:rsid w:val="00E75D97"/>
    <w:rsid w:val="00E75DB7"/>
    <w:rsid w:val="00E762D4"/>
    <w:rsid w:val="00E7645B"/>
    <w:rsid w:val="00E76799"/>
    <w:rsid w:val="00E76A25"/>
    <w:rsid w:val="00E76AAA"/>
    <w:rsid w:val="00E76CC8"/>
    <w:rsid w:val="00E76EB5"/>
    <w:rsid w:val="00E76F8C"/>
    <w:rsid w:val="00E771D2"/>
    <w:rsid w:val="00E776C5"/>
    <w:rsid w:val="00E77AC1"/>
    <w:rsid w:val="00E77CDB"/>
    <w:rsid w:val="00E77D0C"/>
    <w:rsid w:val="00E77F80"/>
    <w:rsid w:val="00E81DC9"/>
    <w:rsid w:val="00E82120"/>
    <w:rsid w:val="00E822B2"/>
    <w:rsid w:val="00E8271F"/>
    <w:rsid w:val="00E82D47"/>
    <w:rsid w:val="00E82D9B"/>
    <w:rsid w:val="00E83140"/>
    <w:rsid w:val="00E83305"/>
    <w:rsid w:val="00E83440"/>
    <w:rsid w:val="00E8393E"/>
    <w:rsid w:val="00E83942"/>
    <w:rsid w:val="00E83C39"/>
    <w:rsid w:val="00E844A7"/>
    <w:rsid w:val="00E848F8"/>
    <w:rsid w:val="00E849D2"/>
    <w:rsid w:val="00E84A88"/>
    <w:rsid w:val="00E84D41"/>
    <w:rsid w:val="00E84F25"/>
    <w:rsid w:val="00E85634"/>
    <w:rsid w:val="00E85842"/>
    <w:rsid w:val="00E85A53"/>
    <w:rsid w:val="00E85AD7"/>
    <w:rsid w:val="00E85C9B"/>
    <w:rsid w:val="00E85DFC"/>
    <w:rsid w:val="00E85E92"/>
    <w:rsid w:val="00E861A0"/>
    <w:rsid w:val="00E86476"/>
    <w:rsid w:val="00E86923"/>
    <w:rsid w:val="00E86D59"/>
    <w:rsid w:val="00E86E24"/>
    <w:rsid w:val="00E872C5"/>
    <w:rsid w:val="00E873B2"/>
    <w:rsid w:val="00E87698"/>
    <w:rsid w:val="00E878A3"/>
    <w:rsid w:val="00E87F66"/>
    <w:rsid w:val="00E90361"/>
    <w:rsid w:val="00E9049B"/>
    <w:rsid w:val="00E906E1"/>
    <w:rsid w:val="00E90A3A"/>
    <w:rsid w:val="00E9165D"/>
    <w:rsid w:val="00E91B66"/>
    <w:rsid w:val="00E91B9E"/>
    <w:rsid w:val="00E91CFC"/>
    <w:rsid w:val="00E9217D"/>
    <w:rsid w:val="00E923B2"/>
    <w:rsid w:val="00E928FF"/>
    <w:rsid w:val="00E92B47"/>
    <w:rsid w:val="00E92E48"/>
    <w:rsid w:val="00E9389C"/>
    <w:rsid w:val="00E9404E"/>
    <w:rsid w:val="00E94747"/>
    <w:rsid w:val="00E947D6"/>
    <w:rsid w:val="00E94A3E"/>
    <w:rsid w:val="00E94BC5"/>
    <w:rsid w:val="00E94BDE"/>
    <w:rsid w:val="00E94CE8"/>
    <w:rsid w:val="00E94E2A"/>
    <w:rsid w:val="00E94FDC"/>
    <w:rsid w:val="00E95239"/>
    <w:rsid w:val="00E95407"/>
    <w:rsid w:val="00E95DE6"/>
    <w:rsid w:val="00E960A8"/>
    <w:rsid w:val="00E964ED"/>
    <w:rsid w:val="00E96819"/>
    <w:rsid w:val="00E96E1A"/>
    <w:rsid w:val="00E970C9"/>
    <w:rsid w:val="00E971AF"/>
    <w:rsid w:val="00E972FC"/>
    <w:rsid w:val="00E979AB"/>
    <w:rsid w:val="00E97B69"/>
    <w:rsid w:val="00E97E11"/>
    <w:rsid w:val="00E97F00"/>
    <w:rsid w:val="00EA0685"/>
    <w:rsid w:val="00EA0DF4"/>
    <w:rsid w:val="00EA0FF4"/>
    <w:rsid w:val="00EA116F"/>
    <w:rsid w:val="00EA150D"/>
    <w:rsid w:val="00EA1569"/>
    <w:rsid w:val="00EA1B51"/>
    <w:rsid w:val="00EA1E55"/>
    <w:rsid w:val="00EA28A2"/>
    <w:rsid w:val="00EA2B8C"/>
    <w:rsid w:val="00EA2CB1"/>
    <w:rsid w:val="00EA2CDB"/>
    <w:rsid w:val="00EA2D4D"/>
    <w:rsid w:val="00EA2F33"/>
    <w:rsid w:val="00EA303B"/>
    <w:rsid w:val="00EA3227"/>
    <w:rsid w:val="00EA3A49"/>
    <w:rsid w:val="00EA3EA5"/>
    <w:rsid w:val="00EA42D9"/>
    <w:rsid w:val="00EA45E1"/>
    <w:rsid w:val="00EA47F7"/>
    <w:rsid w:val="00EA496C"/>
    <w:rsid w:val="00EA497B"/>
    <w:rsid w:val="00EA4A18"/>
    <w:rsid w:val="00EA50C4"/>
    <w:rsid w:val="00EA55D5"/>
    <w:rsid w:val="00EA595B"/>
    <w:rsid w:val="00EA59B2"/>
    <w:rsid w:val="00EA59CB"/>
    <w:rsid w:val="00EA5C0A"/>
    <w:rsid w:val="00EA5D96"/>
    <w:rsid w:val="00EA616C"/>
    <w:rsid w:val="00EA7048"/>
    <w:rsid w:val="00EA705D"/>
    <w:rsid w:val="00EA70C0"/>
    <w:rsid w:val="00EA7235"/>
    <w:rsid w:val="00EA75AA"/>
    <w:rsid w:val="00EA75EA"/>
    <w:rsid w:val="00EA7FCE"/>
    <w:rsid w:val="00EB0063"/>
    <w:rsid w:val="00EB05D6"/>
    <w:rsid w:val="00EB09FD"/>
    <w:rsid w:val="00EB0AD5"/>
    <w:rsid w:val="00EB1148"/>
    <w:rsid w:val="00EB1720"/>
    <w:rsid w:val="00EB18F6"/>
    <w:rsid w:val="00EB1B77"/>
    <w:rsid w:val="00EB20B3"/>
    <w:rsid w:val="00EB2E77"/>
    <w:rsid w:val="00EB2F04"/>
    <w:rsid w:val="00EB3230"/>
    <w:rsid w:val="00EB39E2"/>
    <w:rsid w:val="00EB3A9C"/>
    <w:rsid w:val="00EB3E92"/>
    <w:rsid w:val="00EB41C8"/>
    <w:rsid w:val="00EB4715"/>
    <w:rsid w:val="00EB4C41"/>
    <w:rsid w:val="00EB4E0F"/>
    <w:rsid w:val="00EB5A33"/>
    <w:rsid w:val="00EB5DC3"/>
    <w:rsid w:val="00EB60FC"/>
    <w:rsid w:val="00EB6249"/>
    <w:rsid w:val="00EB6BA5"/>
    <w:rsid w:val="00EB7709"/>
    <w:rsid w:val="00EB7849"/>
    <w:rsid w:val="00EB7B54"/>
    <w:rsid w:val="00EB7C70"/>
    <w:rsid w:val="00EC004B"/>
    <w:rsid w:val="00EC0309"/>
    <w:rsid w:val="00EC0553"/>
    <w:rsid w:val="00EC061A"/>
    <w:rsid w:val="00EC0899"/>
    <w:rsid w:val="00EC12A6"/>
    <w:rsid w:val="00EC1594"/>
    <w:rsid w:val="00EC1835"/>
    <w:rsid w:val="00EC1A4B"/>
    <w:rsid w:val="00EC1D1D"/>
    <w:rsid w:val="00EC1D21"/>
    <w:rsid w:val="00EC1D56"/>
    <w:rsid w:val="00EC1D91"/>
    <w:rsid w:val="00EC1FCA"/>
    <w:rsid w:val="00EC2E0C"/>
    <w:rsid w:val="00EC3981"/>
    <w:rsid w:val="00EC4265"/>
    <w:rsid w:val="00EC440D"/>
    <w:rsid w:val="00EC44FE"/>
    <w:rsid w:val="00EC461F"/>
    <w:rsid w:val="00EC473E"/>
    <w:rsid w:val="00EC4966"/>
    <w:rsid w:val="00EC4F51"/>
    <w:rsid w:val="00EC515D"/>
    <w:rsid w:val="00EC5A61"/>
    <w:rsid w:val="00EC5E7F"/>
    <w:rsid w:val="00EC60B9"/>
    <w:rsid w:val="00EC670C"/>
    <w:rsid w:val="00EC69AD"/>
    <w:rsid w:val="00EC6B86"/>
    <w:rsid w:val="00EC6BBB"/>
    <w:rsid w:val="00EC6D60"/>
    <w:rsid w:val="00EC6EFE"/>
    <w:rsid w:val="00EC7493"/>
    <w:rsid w:val="00EC7522"/>
    <w:rsid w:val="00EC7992"/>
    <w:rsid w:val="00EC7DA8"/>
    <w:rsid w:val="00EC7F87"/>
    <w:rsid w:val="00ED0D1B"/>
    <w:rsid w:val="00ED0DF0"/>
    <w:rsid w:val="00ED0F09"/>
    <w:rsid w:val="00ED11D7"/>
    <w:rsid w:val="00ED12F3"/>
    <w:rsid w:val="00ED18BB"/>
    <w:rsid w:val="00ED19C6"/>
    <w:rsid w:val="00ED1E00"/>
    <w:rsid w:val="00ED1F10"/>
    <w:rsid w:val="00ED211E"/>
    <w:rsid w:val="00ED25F0"/>
    <w:rsid w:val="00ED264A"/>
    <w:rsid w:val="00ED269B"/>
    <w:rsid w:val="00ED2AAB"/>
    <w:rsid w:val="00ED2C6D"/>
    <w:rsid w:val="00ED2CBA"/>
    <w:rsid w:val="00ED2D1B"/>
    <w:rsid w:val="00ED2ED1"/>
    <w:rsid w:val="00ED2F39"/>
    <w:rsid w:val="00ED3013"/>
    <w:rsid w:val="00ED4269"/>
    <w:rsid w:val="00ED4633"/>
    <w:rsid w:val="00ED4A9D"/>
    <w:rsid w:val="00ED4DDD"/>
    <w:rsid w:val="00ED4EC1"/>
    <w:rsid w:val="00ED4F7E"/>
    <w:rsid w:val="00ED551B"/>
    <w:rsid w:val="00ED571C"/>
    <w:rsid w:val="00ED584D"/>
    <w:rsid w:val="00ED5B84"/>
    <w:rsid w:val="00ED5B93"/>
    <w:rsid w:val="00ED642C"/>
    <w:rsid w:val="00ED6598"/>
    <w:rsid w:val="00ED68D1"/>
    <w:rsid w:val="00ED6CBC"/>
    <w:rsid w:val="00ED7168"/>
    <w:rsid w:val="00ED71D8"/>
    <w:rsid w:val="00ED7360"/>
    <w:rsid w:val="00ED7A3C"/>
    <w:rsid w:val="00ED7AB6"/>
    <w:rsid w:val="00ED7B0D"/>
    <w:rsid w:val="00ED7BE0"/>
    <w:rsid w:val="00ED7C3C"/>
    <w:rsid w:val="00ED7CC4"/>
    <w:rsid w:val="00EE0158"/>
    <w:rsid w:val="00EE01AF"/>
    <w:rsid w:val="00EE0849"/>
    <w:rsid w:val="00EE0F3A"/>
    <w:rsid w:val="00EE14C5"/>
    <w:rsid w:val="00EE15D5"/>
    <w:rsid w:val="00EE1644"/>
    <w:rsid w:val="00EE1E8D"/>
    <w:rsid w:val="00EE1FD0"/>
    <w:rsid w:val="00EE1FF0"/>
    <w:rsid w:val="00EE213A"/>
    <w:rsid w:val="00EE24C6"/>
    <w:rsid w:val="00EE2A49"/>
    <w:rsid w:val="00EE2FE1"/>
    <w:rsid w:val="00EE30C3"/>
    <w:rsid w:val="00EE3AF9"/>
    <w:rsid w:val="00EE3F55"/>
    <w:rsid w:val="00EE409D"/>
    <w:rsid w:val="00EE53F1"/>
    <w:rsid w:val="00EE55DC"/>
    <w:rsid w:val="00EE58AC"/>
    <w:rsid w:val="00EE5B17"/>
    <w:rsid w:val="00EE608F"/>
    <w:rsid w:val="00EE6395"/>
    <w:rsid w:val="00EE6840"/>
    <w:rsid w:val="00EE7006"/>
    <w:rsid w:val="00EE7385"/>
    <w:rsid w:val="00EE7FB7"/>
    <w:rsid w:val="00EF0355"/>
    <w:rsid w:val="00EF03EB"/>
    <w:rsid w:val="00EF0BD2"/>
    <w:rsid w:val="00EF1749"/>
    <w:rsid w:val="00EF1A48"/>
    <w:rsid w:val="00EF1A8B"/>
    <w:rsid w:val="00EF1B91"/>
    <w:rsid w:val="00EF1F89"/>
    <w:rsid w:val="00EF282C"/>
    <w:rsid w:val="00EF2A71"/>
    <w:rsid w:val="00EF2BCA"/>
    <w:rsid w:val="00EF365E"/>
    <w:rsid w:val="00EF3D05"/>
    <w:rsid w:val="00EF3EE6"/>
    <w:rsid w:val="00EF4588"/>
    <w:rsid w:val="00EF45F9"/>
    <w:rsid w:val="00EF4DF9"/>
    <w:rsid w:val="00EF5388"/>
    <w:rsid w:val="00EF53EA"/>
    <w:rsid w:val="00EF5C41"/>
    <w:rsid w:val="00EF62A3"/>
    <w:rsid w:val="00EF62D2"/>
    <w:rsid w:val="00EF6428"/>
    <w:rsid w:val="00EF64EB"/>
    <w:rsid w:val="00EF65E2"/>
    <w:rsid w:val="00EF66A2"/>
    <w:rsid w:val="00EF68B6"/>
    <w:rsid w:val="00EF6A5A"/>
    <w:rsid w:val="00EF6CEA"/>
    <w:rsid w:val="00EF6DD1"/>
    <w:rsid w:val="00EF6FE1"/>
    <w:rsid w:val="00EF78EF"/>
    <w:rsid w:val="00EF7AB6"/>
    <w:rsid w:val="00F0013B"/>
    <w:rsid w:val="00F00457"/>
    <w:rsid w:val="00F00587"/>
    <w:rsid w:val="00F008AD"/>
    <w:rsid w:val="00F00959"/>
    <w:rsid w:val="00F010CB"/>
    <w:rsid w:val="00F013D6"/>
    <w:rsid w:val="00F016A3"/>
    <w:rsid w:val="00F01B07"/>
    <w:rsid w:val="00F01CD9"/>
    <w:rsid w:val="00F01DD3"/>
    <w:rsid w:val="00F01E66"/>
    <w:rsid w:val="00F01ED2"/>
    <w:rsid w:val="00F02568"/>
    <w:rsid w:val="00F028D3"/>
    <w:rsid w:val="00F028F5"/>
    <w:rsid w:val="00F02C6A"/>
    <w:rsid w:val="00F02FAF"/>
    <w:rsid w:val="00F036A8"/>
    <w:rsid w:val="00F037D1"/>
    <w:rsid w:val="00F0384E"/>
    <w:rsid w:val="00F03FE2"/>
    <w:rsid w:val="00F04973"/>
    <w:rsid w:val="00F04C77"/>
    <w:rsid w:val="00F04C8B"/>
    <w:rsid w:val="00F0540A"/>
    <w:rsid w:val="00F0541F"/>
    <w:rsid w:val="00F05663"/>
    <w:rsid w:val="00F057B9"/>
    <w:rsid w:val="00F0645F"/>
    <w:rsid w:val="00F06670"/>
    <w:rsid w:val="00F06F8D"/>
    <w:rsid w:val="00F070BC"/>
    <w:rsid w:val="00F071A6"/>
    <w:rsid w:val="00F07A67"/>
    <w:rsid w:val="00F1025F"/>
    <w:rsid w:val="00F1070D"/>
    <w:rsid w:val="00F10CFE"/>
    <w:rsid w:val="00F10E35"/>
    <w:rsid w:val="00F10F2F"/>
    <w:rsid w:val="00F111DA"/>
    <w:rsid w:val="00F11263"/>
    <w:rsid w:val="00F11574"/>
    <w:rsid w:val="00F116A3"/>
    <w:rsid w:val="00F117E1"/>
    <w:rsid w:val="00F11888"/>
    <w:rsid w:val="00F11CBC"/>
    <w:rsid w:val="00F11EA4"/>
    <w:rsid w:val="00F122C8"/>
    <w:rsid w:val="00F1234E"/>
    <w:rsid w:val="00F12463"/>
    <w:rsid w:val="00F12553"/>
    <w:rsid w:val="00F12566"/>
    <w:rsid w:val="00F125E8"/>
    <w:rsid w:val="00F1267B"/>
    <w:rsid w:val="00F1306A"/>
    <w:rsid w:val="00F13198"/>
    <w:rsid w:val="00F13379"/>
    <w:rsid w:val="00F1378E"/>
    <w:rsid w:val="00F1423A"/>
    <w:rsid w:val="00F1466E"/>
    <w:rsid w:val="00F14E98"/>
    <w:rsid w:val="00F150EC"/>
    <w:rsid w:val="00F15794"/>
    <w:rsid w:val="00F16963"/>
    <w:rsid w:val="00F169D1"/>
    <w:rsid w:val="00F16A62"/>
    <w:rsid w:val="00F16A6C"/>
    <w:rsid w:val="00F16AA1"/>
    <w:rsid w:val="00F16B0B"/>
    <w:rsid w:val="00F16E41"/>
    <w:rsid w:val="00F178D0"/>
    <w:rsid w:val="00F17F26"/>
    <w:rsid w:val="00F20159"/>
    <w:rsid w:val="00F20317"/>
    <w:rsid w:val="00F2049F"/>
    <w:rsid w:val="00F20951"/>
    <w:rsid w:val="00F20D22"/>
    <w:rsid w:val="00F20D56"/>
    <w:rsid w:val="00F214FB"/>
    <w:rsid w:val="00F21670"/>
    <w:rsid w:val="00F21F2E"/>
    <w:rsid w:val="00F225C8"/>
    <w:rsid w:val="00F228EB"/>
    <w:rsid w:val="00F232AF"/>
    <w:rsid w:val="00F239EE"/>
    <w:rsid w:val="00F23ECF"/>
    <w:rsid w:val="00F23F8E"/>
    <w:rsid w:val="00F24722"/>
    <w:rsid w:val="00F247A8"/>
    <w:rsid w:val="00F249E3"/>
    <w:rsid w:val="00F24EC8"/>
    <w:rsid w:val="00F24FF6"/>
    <w:rsid w:val="00F2528C"/>
    <w:rsid w:val="00F25411"/>
    <w:rsid w:val="00F25545"/>
    <w:rsid w:val="00F25980"/>
    <w:rsid w:val="00F25A6C"/>
    <w:rsid w:val="00F25FAF"/>
    <w:rsid w:val="00F260D8"/>
    <w:rsid w:val="00F26C84"/>
    <w:rsid w:val="00F26E07"/>
    <w:rsid w:val="00F27483"/>
    <w:rsid w:val="00F2754A"/>
    <w:rsid w:val="00F27792"/>
    <w:rsid w:val="00F27B3F"/>
    <w:rsid w:val="00F27C6C"/>
    <w:rsid w:val="00F27FDD"/>
    <w:rsid w:val="00F30091"/>
    <w:rsid w:val="00F30171"/>
    <w:rsid w:val="00F302B2"/>
    <w:rsid w:val="00F30530"/>
    <w:rsid w:val="00F30621"/>
    <w:rsid w:val="00F30A63"/>
    <w:rsid w:val="00F30B0B"/>
    <w:rsid w:val="00F30BD4"/>
    <w:rsid w:val="00F31976"/>
    <w:rsid w:val="00F31B7F"/>
    <w:rsid w:val="00F31E1C"/>
    <w:rsid w:val="00F3242D"/>
    <w:rsid w:val="00F32982"/>
    <w:rsid w:val="00F32DA2"/>
    <w:rsid w:val="00F32DA5"/>
    <w:rsid w:val="00F32EEB"/>
    <w:rsid w:val="00F33405"/>
    <w:rsid w:val="00F33C69"/>
    <w:rsid w:val="00F33DC0"/>
    <w:rsid w:val="00F33F7A"/>
    <w:rsid w:val="00F340AC"/>
    <w:rsid w:val="00F34466"/>
    <w:rsid w:val="00F3450C"/>
    <w:rsid w:val="00F348F7"/>
    <w:rsid w:val="00F34D1F"/>
    <w:rsid w:val="00F35716"/>
    <w:rsid w:val="00F35B0D"/>
    <w:rsid w:val="00F35E32"/>
    <w:rsid w:val="00F3604C"/>
    <w:rsid w:val="00F362AF"/>
    <w:rsid w:val="00F36411"/>
    <w:rsid w:val="00F364A1"/>
    <w:rsid w:val="00F364CE"/>
    <w:rsid w:val="00F365D5"/>
    <w:rsid w:val="00F36703"/>
    <w:rsid w:val="00F3675A"/>
    <w:rsid w:val="00F370FD"/>
    <w:rsid w:val="00F37C52"/>
    <w:rsid w:val="00F37CC8"/>
    <w:rsid w:val="00F37D68"/>
    <w:rsid w:val="00F40433"/>
    <w:rsid w:val="00F409D7"/>
    <w:rsid w:val="00F40FD9"/>
    <w:rsid w:val="00F410D2"/>
    <w:rsid w:val="00F41261"/>
    <w:rsid w:val="00F413F1"/>
    <w:rsid w:val="00F417CD"/>
    <w:rsid w:val="00F419E8"/>
    <w:rsid w:val="00F41A63"/>
    <w:rsid w:val="00F424BD"/>
    <w:rsid w:val="00F427CF"/>
    <w:rsid w:val="00F42CB2"/>
    <w:rsid w:val="00F42EB7"/>
    <w:rsid w:val="00F43159"/>
    <w:rsid w:val="00F43923"/>
    <w:rsid w:val="00F43956"/>
    <w:rsid w:val="00F43DE1"/>
    <w:rsid w:val="00F442E8"/>
    <w:rsid w:val="00F4440C"/>
    <w:rsid w:val="00F44802"/>
    <w:rsid w:val="00F4483F"/>
    <w:rsid w:val="00F44C36"/>
    <w:rsid w:val="00F44EFE"/>
    <w:rsid w:val="00F44F0B"/>
    <w:rsid w:val="00F44F26"/>
    <w:rsid w:val="00F44FFF"/>
    <w:rsid w:val="00F451BE"/>
    <w:rsid w:val="00F4603E"/>
    <w:rsid w:val="00F46557"/>
    <w:rsid w:val="00F465C5"/>
    <w:rsid w:val="00F46BBB"/>
    <w:rsid w:val="00F4706F"/>
    <w:rsid w:val="00F4761C"/>
    <w:rsid w:val="00F5002D"/>
    <w:rsid w:val="00F500C7"/>
    <w:rsid w:val="00F50BF7"/>
    <w:rsid w:val="00F51703"/>
    <w:rsid w:val="00F5202F"/>
    <w:rsid w:val="00F52205"/>
    <w:rsid w:val="00F523FA"/>
    <w:rsid w:val="00F524BB"/>
    <w:rsid w:val="00F52E9E"/>
    <w:rsid w:val="00F53142"/>
    <w:rsid w:val="00F532B8"/>
    <w:rsid w:val="00F53671"/>
    <w:rsid w:val="00F53813"/>
    <w:rsid w:val="00F53A09"/>
    <w:rsid w:val="00F53AB3"/>
    <w:rsid w:val="00F53BF0"/>
    <w:rsid w:val="00F53C1D"/>
    <w:rsid w:val="00F53FA0"/>
    <w:rsid w:val="00F54724"/>
    <w:rsid w:val="00F54DA7"/>
    <w:rsid w:val="00F54E93"/>
    <w:rsid w:val="00F54F44"/>
    <w:rsid w:val="00F55492"/>
    <w:rsid w:val="00F55B2F"/>
    <w:rsid w:val="00F563BD"/>
    <w:rsid w:val="00F56E8A"/>
    <w:rsid w:val="00F56FF5"/>
    <w:rsid w:val="00F5712D"/>
    <w:rsid w:val="00F575B6"/>
    <w:rsid w:val="00F57947"/>
    <w:rsid w:val="00F57DA9"/>
    <w:rsid w:val="00F60328"/>
    <w:rsid w:val="00F60D78"/>
    <w:rsid w:val="00F60E52"/>
    <w:rsid w:val="00F61072"/>
    <w:rsid w:val="00F612BF"/>
    <w:rsid w:val="00F61CD9"/>
    <w:rsid w:val="00F6204C"/>
    <w:rsid w:val="00F621D6"/>
    <w:rsid w:val="00F62383"/>
    <w:rsid w:val="00F6252E"/>
    <w:rsid w:val="00F626A4"/>
    <w:rsid w:val="00F6299C"/>
    <w:rsid w:val="00F629F7"/>
    <w:rsid w:val="00F62DFF"/>
    <w:rsid w:val="00F63261"/>
    <w:rsid w:val="00F63385"/>
    <w:rsid w:val="00F635D2"/>
    <w:rsid w:val="00F636C9"/>
    <w:rsid w:val="00F63D70"/>
    <w:rsid w:val="00F644A7"/>
    <w:rsid w:val="00F64691"/>
    <w:rsid w:val="00F646DD"/>
    <w:rsid w:val="00F64A45"/>
    <w:rsid w:val="00F64A59"/>
    <w:rsid w:val="00F64CE0"/>
    <w:rsid w:val="00F64E43"/>
    <w:rsid w:val="00F64E47"/>
    <w:rsid w:val="00F65976"/>
    <w:rsid w:val="00F65BC4"/>
    <w:rsid w:val="00F65BE5"/>
    <w:rsid w:val="00F65C3C"/>
    <w:rsid w:val="00F66089"/>
    <w:rsid w:val="00F6612A"/>
    <w:rsid w:val="00F664F9"/>
    <w:rsid w:val="00F667B0"/>
    <w:rsid w:val="00F66801"/>
    <w:rsid w:val="00F671F9"/>
    <w:rsid w:val="00F675D2"/>
    <w:rsid w:val="00F67642"/>
    <w:rsid w:val="00F67CEE"/>
    <w:rsid w:val="00F7122D"/>
    <w:rsid w:val="00F71513"/>
    <w:rsid w:val="00F716FF"/>
    <w:rsid w:val="00F717CA"/>
    <w:rsid w:val="00F72075"/>
    <w:rsid w:val="00F7259B"/>
    <w:rsid w:val="00F727C2"/>
    <w:rsid w:val="00F73069"/>
    <w:rsid w:val="00F731AB"/>
    <w:rsid w:val="00F736E7"/>
    <w:rsid w:val="00F73741"/>
    <w:rsid w:val="00F74786"/>
    <w:rsid w:val="00F748A8"/>
    <w:rsid w:val="00F749DC"/>
    <w:rsid w:val="00F74B61"/>
    <w:rsid w:val="00F74F50"/>
    <w:rsid w:val="00F750AE"/>
    <w:rsid w:val="00F759AE"/>
    <w:rsid w:val="00F76298"/>
    <w:rsid w:val="00F76456"/>
    <w:rsid w:val="00F7678E"/>
    <w:rsid w:val="00F76C34"/>
    <w:rsid w:val="00F76CB2"/>
    <w:rsid w:val="00F76D79"/>
    <w:rsid w:val="00F76F36"/>
    <w:rsid w:val="00F77164"/>
    <w:rsid w:val="00F7745A"/>
    <w:rsid w:val="00F8070D"/>
    <w:rsid w:val="00F81285"/>
    <w:rsid w:val="00F8140C"/>
    <w:rsid w:val="00F8177C"/>
    <w:rsid w:val="00F81A34"/>
    <w:rsid w:val="00F81B8B"/>
    <w:rsid w:val="00F81D92"/>
    <w:rsid w:val="00F82AFF"/>
    <w:rsid w:val="00F82B74"/>
    <w:rsid w:val="00F8320D"/>
    <w:rsid w:val="00F83249"/>
    <w:rsid w:val="00F832E8"/>
    <w:rsid w:val="00F838B0"/>
    <w:rsid w:val="00F83AFF"/>
    <w:rsid w:val="00F84D0B"/>
    <w:rsid w:val="00F85666"/>
    <w:rsid w:val="00F85803"/>
    <w:rsid w:val="00F861FF"/>
    <w:rsid w:val="00F8662A"/>
    <w:rsid w:val="00F8717A"/>
    <w:rsid w:val="00F87607"/>
    <w:rsid w:val="00F876F9"/>
    <w:rsid w:val="00F87FF5"/>
    <w:rsid w:val="00F90393"/>
    <w:rsid w:val="00F908EA"/>
    <w:rsid w:val="00F90937"/>
    <w:rsid w:val="00F90BA9"/>
    <w:rsid w:val="00F90C97"/>
    <w:rsid w:val="00F90F69"/>
    <w:rsid w:val="00F91DF7"/>
    <w:rsid w:val="00F92957"/>
    <w:rsid w:val="00F92AC4"/>
    <w:rsid w:val="00F934C0"/>
    <w:rsid w:val="00F93990"/>
    <w:rsid w:val="00F941D8"/>
    <w:rsid w:val="00F94266"/>
    <w:rsid w:val="00F943B2"/>
    <w:rsid w:val="00F9480F"/>
    <w:rsid w:val="00F94958"/>
    <w:rsid w:val="00F950DA"/>
    <w:rsid w:val="00F9521E"/>
    <w:rsid w:val="00F9547E"/>
    <w:rsid w:val="00F95C00"/>
    <w:rsid w:val="00F95E88"/>
    <w:rsid w:val="00F95FE0"/>
    <w:rsid w:val="00F961C1"/>
    <w:rsid w:val="00F963AF"/>
    <w:rsid w:val="00F9690B"/>
    <w:rsid w:val="00F96B16"/>
    <w:rsid w:val="00F96B20"/>
    <w:rsid w:val="00F96C79"/>
    <w:rsid w:val="00F96DAE"/>
    <w:rsid w:val="00F971A5"/>
    <w:rsid w:val="00F97A96"/>
    <w:rsid w:val="00F97B2A"/>
    <w:rsid w:val="00FA0462"/>
    <w:rsid w:val="00FA0FAD"/>
    <w:rsid w:val="00FA101D"/>
    <w:rsid w:val="00FA1302"/>
    <w:rsid w:val="00FA176F"/>
    <w:rsid w:val="00FA1888"/>
    <w:rsid w:val="00FA22E5"/>
    <w:rsid w:val="00FA2465"/>
    <w:rsid w:val="00FA2D08"/>
    <w:rsid w:val="00FA314A"/>
    <w:rsid w:val="00FA35C4"/>
    <w:rsid w:val="00FA39E2"/>
    <w:rsid w:val="00FA3B48"/>
    <w:rsid w:val="00FA3BAA"/>
    <w:rsid w:val="00FA3F0E"/>
    <w:rsid w:val="00FA3F6B"/>
    <w:rsid w:val="00FA425A"/>
    <w:rsid w:val="00FA4613"/>
    <w:rsid w:val="00FA4A0D"/>
    <w:rsid w:val="00FA4C17"/>
    <w:rsid w:val="00FA4EE7"/>
    <w:rsid w:val="00FA50F6"/>
    <w:rsid w:val="00FA5568"/>
    <w:rsid w:val="00FA5678"/>
    <w:rsid w:val="00FA59FE"/>
    <w:rsid w:val="00FA5DC1"/>
    <w:rsid w:val="00FA5EB4"/>
    <w:rsid w:val="00FA63D2"/>
    <w:rsid w:val="00FA678D"/>
    <w:rsid w:val="00FA6993"/>
    <w:rsid w:val="00FA6E72"/>
    <w:rsid w:val="00FA6EA4"/>
    <w:rsid w:val="00FA6FA1"/>
    <w:rsid w:val="00FA70A6"/>
    <w:rsid w:val="00FA77F5"/>
    <w:rsid w:val="00FA7BDD"/>
    <w:rsid w:val="00FA7C04"/>
    <w:rsid w:val="00FA7C2D"/>
    <w:rsid w:val="00FA7E84"/>
    <w:rsid w:val="00FB0801"/>
    <w:rsid w:val="00FB0AF3"/>
    <w:rsid w:val="00FB0C4F"/>
    <w:rsid w:val="00FB0FAC"/>
    <w:rsid w:val="00FB13FA"/>
    <w:rsid w:val="00FB147E"/>
    <w:rsid w:val="00FB14D0"/>
    <w:rsid w:val="00FB16F1"/>
    <w:rsid w:val="00FB1CD3"/>
    <w:rsid w:val="00FB1F31"/>
    <w:rsid w:val="00FB2287"/>
    <w:rsid w:val="00FB24AB"/>
    <w:rsid w:val="00FB293A"/>
    <w:rsid w:val="00FB2F3B"/>
    <w:rsid w:val="00FB30D4"/>
    <w:rsid w:val="00FB31AC"/>
    <w:rsid w:val="00FB329C"/>
    <w:rsid w:val="00FB34CF"/>
    <w:rsid w:val="00FB3771"/>
    <w:rsid w:val="00FB3B76"/>
    <w:rsid w:val="00FB459B"/>
    <w:rsid w:val="00FB4A18"/>
    <w:rsid w:val="00FB4DEC"/>
    <w:rsid w:val="00FB57DA"/>
    <w:rsid w:val="00FB5828"/>
    <w:rsid w:val="00FB61FF"/>
    <w:rsid w:val="00FB6577"/>
    <w:rsid w:val="00FB657C"/>
    <w:rsid w:val="00FB661B"/>
    <w:rsid w:val="00FB6AA5"/>
    <w:rsid w:val="00FB6B21"/>
    <w:rsid w:val="00FB7210"/>
    <w:rsid w:val="00FB72F3"/>
    <w:rsid w:val="00FB7633"/>
    <w:rsid w:val="00FB774F"/>
    <w:rsid w:val="00FB7867"/>
    <w:rsid w:val="00FB7889"/>
    <w:rsid w:val="00FB794F"/>
    <w:rsid w:val="00FB7ABA"/>
    <w:rsid w:val="00FB7BF5"/>
    <w:rsid w:val="00FB7D7F"/>
    <w:rsid w:val="00FB7EDE"/>
    <w:rsid w:val="00FC0660"/>
    <w:rsid w:val="00FC0AA3"/>
    <w:rsid w:val="00FC0D74"/>
    <w:rsid w:val="00FC1294"/>
    <w:rsid w:val="00FC1475"/>
    <w:rsid w:val="00FC1901"/>
    <w:rsid w:val="00FC24E1"/>
    <w:rsid w:val="00FC24E6"/>
    <w:rsid w:val="00FC2897"/>
    <w:rsid w:val="00FC2A86"/>
    <w:rsid w:val="00FC2AB0"/>
    <w:rsid w:val="00FC2F31"/>
    <w:rsid w:val="00FC3484"/>
    <w:rsid w:val="00FC3D62"/>
    <w:rsid w:val="00FC407E"/>
    <w:rsid w:val="00FC4272"/>
    <w:rsid w:val="00FC4750"/>
    <w:rsid w:val="00FC4CAB"/>
    <w:rsid w:val="00FC4D7B"/>
    <w:rsid w:val="00FC4F3D"/>
    <w:rsid w:val="00FC51CE"/>
    <w:rsid w:val="00FC5869"/>
    <w:rsid w:val="00FC5B03"/>
    <w:rsid w:val="00FC6395"/>
    <w:rsid w:val="00FC64A5"/>
    <w:rsid w:val="00FC69FA"/>
    <w:rsid w:val="00FC6DD6"/>
    <w:rsid w:val="00FC70F6"/>
    <w:rsid w:val="00FC73DE"/>
    <w:rsid w:val="00FC7474"/>
    <w:rsid w:val="00FD0580"/>
    <w:rsid w:val="00FD0715"/>
    <w:rsid w:val="00FD0957"/>
    <w:rsid w:val="00FD0E11"/>
    <w:rsid w:val="00FD0EA3"/>
    <w:rsid w:val="00FD1917"/>
    <w:rsid w:val="00FD1D14"/>
    <w:rsid w:val="00FD254D"/>
    <w:rsid w:val="00FD26C7"/>
    <w:rsid w:val="00FD2E29"/>
    <w:rsid w:val="00FD37E9"/>
    <w:rsid w:val="00FD3A86"/>
    <w:rsid w:val="00FD3B9B"/>
    <w:rsid w:val="00FD3D3B"/>
    <w:rsid w:val="00FD3EF1"/>
    <w:rsid w:val="00FD430A"/>
    <w:rsid w:val="00FD4C91"/>
    <w:rsid w:val="00FD53F4"/>
    <w:rsid w:val="00FD59D5"/>
    <w:rsid w:val="00FD5B9B"/>
    <w:rsid w:val="00FD5D0C"/>
    <w:rsid w:val="00FD5E55"/>
    <w:rsid w:val="00FD62A3"/>
    <w:rsid w:val="00FD635D"/>
    <w:rsid w:val="00FD6673"/>
    <w:rsid w:val="00FD6809"/>
    <w:rsid w:val="00FD6B8B"/>
    <w:rsid w:val="00FD6D04"/>
    <w:rsid w:val="00FD6F91"/>
    <w:rsid w:val="00FD7219"/>
    <w:rsid w:val="00FD7307"/>
    <w:rsid w:val="00FD75BE"/>
    <w:rsid w:val="00FD774D"/>
    <w:rsid w:val="00FD7937"/>
    <w:rsid w:val="00FD7CD0"/>
    <w:rsid w:val="00FE002F"/>
    <w:rsid w:val="00FE0194"/>
    <w:rsid w:val="00FE06DF"/>
    <w:rsid w:val="00FE0800"/>
    <w:rsid w:val="00FE089E"/>
    <w:rsid w:val="00FE0A4B"/>
    <w:rsid w:val="00FE1132"/>
    <w:rsid w:val="00FE15D5"/>
    <w:rsid w:val="00FE1620"/>
    <w:rsid w:val="00FE1DC7"/>
    <w:rsid w:val="00FE2353"/>
    <w:rsid w:val="00FE27A8"/>
    <w:rsid w:val="00FE297C"/>
    <w:rsid w:val="00FE2B79"/>
    <w:rsid w:val="00FE2B94"/>
    <w:rsid w:val="00FE2F26"/>
    <w:rsid w:val="00FE3192"/>
    <w:rsid w:val="00FE3415"/>
    <w:rsid w:val="00FE341C"/>
    <w:rsid w:val="00FE3A25"/>
    <w:rsid w:val="00FE3CD0"/>
    <w:rsid w:val="00FE423D"/>
    <w:rsid w:val="00FE48C7"/>
    <w:rsid w:val="00FE4BB1"/>
    <w:rsid w:val="00FE4DCE"/>
    <w:rsid w:val="00FE5012"/>
    <w:rsid w:val="00FE5091"/>
    <w:rsid w:val="00FE5551"/>
    <w:rsid w:val="00FE5D81"/>
    <w:rsid w:val="00FE5FD9"/>
    <w:rsid w:val="00FE622D"/>
    <w:rsid w:val="00FE644E"/>
    <w:rsid w:val="00FE6593"/>
    <w:rsid w:val="00FE65C1"/>
    <w:rsid w:val="00FE7695"/>
    <w:rsid w:val="00FE7A08"/>
    <w:rsid w:val="00FE7DC1"/>
    <w:rsid w:val="00FF011E"/>
    <w:rsid w:val="00FF06DB"/>
    <w:rsid w:val="00FF0D78"/>
    <w:rsid w:val="00FF1212"/>
    <w:rsid w:val="00FF160F"/>
    <w:rsid w:val="00FF1628"/>
    <w:rsid w:val="00FF18F3"/>
    <w:rsid w:val="00FF1A84"/>
    <w:rsid w:val="00FF1B46"/>
    <w:rsid w:val="00FF1D68"/>
    <w:rsid w:val="00FF1E7C"/>
    <w:rsid w:val="00FF2384"/>
    <w:rsid w:val="00FF23ED"/>
    <w:rsid w:val="00FF270F"/>
    <w:rsid w:val="00FF2F1B"/>
    <w:rsid w:val="00FF3091"/>
    <w:rsid w:val="00FF311A"/>
    <w:rsid w:val="00FF3463"/>
    <w:rsid w:val="00FF3767"/>
    <w:rsid w:val="00FF3BBB"/>
    <w:rsid w:val="00FF3DDF"/>
    <w:rsid w:val="00FF4367"/>
    <w:rsid w:val="00FF43C6"/>
    <w:rsid w:val="00FF4CD6"/>
    <w:rsid w:val="00FF4E6F"/>
    <w:rsid w:val="00FF5297"/>
    <w:rsid w:val="00FF5453"/>
    <w:rsid w:val="00FF5476"/>
    <w:rsid w:val="00FF55A8"/>
    <w:rsid w:val="00FF698B"/>
    <w:rsid w:val="00FF72F5"/>
    <w:rsid w:val="00FF73F0"/>
    <w:rsid w:val="00FF78F9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DA76753"/>
  <w15:chartTrackingRefBased/>
  <w15:docId w15:val="{6181A500-35D7-44F7-8A1D-05E0CBA38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73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E47F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E47F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center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E08F2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062D2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C1FCA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B9479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3E47F5"/>
    <w:pPr>
      <w:spacing w:after="120"/>
    </w:pPr>
  </w:style>
  <w:style w:type="paragraph" w:styleId="Header">
    <w:name w:val="header"/>
    <w:basedOn w:val="Normal"/>
    <w:link w:val="Head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E47F5"/>
    <w:rPr>
      <w:rFonts w:cs="Times New Roman"/>
      <w:b/>
      <w:bCs/>
    </w:rPr>
  </w:style>
  <w:style w:type="paragraph" w:styleId="ListBullet">
    <w:name w:val="List Bullet"/>
    <w:basedOn w:val="Normal"/>
    <w:rsid w:val="003E47F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E47F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E47F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E47F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E47F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E47F5"/>
    <w:pPr>
      <w:ind w:left="284"/>
    </w:pPr>
  </w:style>
  <w:style w:type="paragraph" w:customStyle="1" w:styleId="AAFrameAddress">
    <w:name w:val="AA Frame Address"/>
    <w:basedOn w:val="Heading1"/>
    <w:rsid w:val="003E47F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E47F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E47F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E47F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E47F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E47F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E47F5"/>
    <w:pPr>
      <w:ind w:left="851" w:hanging="284"/>
    </w:pPr>
  </w:style>
  <w:style w:type="paragraph" w:styleId="Index4">
    <w:name w:val="index 4"/>
    <w:basedOn w:val="Normal"/>
    <w:next w:val="Normal"/>
    <w:semiHidden/>
    <w:rsid w:val="003E47F5"/>
    <w:pPr>
      <w:ind w:left="1135" w:hanging="284"/>
    </w:pPr>
  </w:style>
  <w:style w:type="paragraph" w:styleId="Index6">
    <w:name w:val="index 6"/>
    <w:basedOn w:val="Normal"/>
    <w:next w:val="Normal"/>
    <w:semiHidden/>
    <w:rsid w:val="003E47F5"/>
    <w:pPr>
      <w:ind w:left="1702" w:hanging="284"/>
    </w:pPr>
  </w:style>
  <w:style w:type="paragraph" w:styleId="Index5">
    <w:name w:val="index 5"/>
    <w:basedOn w:val="Normal"/>
    <w:next w:val="Normal"/>
    <w:semiHidden/>
    <w:rsid w:val="003E47F5"/>
    <w:pPr>
      <w:ind w:left="1418" w:hanging="284"/>
    </w:pPr>
  </w:style>
  <w:style w:type="paragraph" w:styleId="Index7">
    <w:name w:val="index 7"/>
    <w:basedOn w:val="Normal"/>
    <w:next w:val="Normal"/>
    <w:semiHidden/>
    <w:rsid w:val="003E47F5"/>
    <w:pPr>
      <w:ind w:left="1985" w:hanging="284"/>
    </w:pPr>
  </w:style>
  <w:style w:type="paragraph" w:styleId="Index8">
    <w:name w:val="index 8"/>
    <w:basedOn w:val="Normal"/>
    <w:next w:val="Normal"/>
    <w:semiHidden/>
    <w:rsid w:val="003E47F5"/>
    <w:pPr>
      <w:ind w:left="2269" w:hanging="284"/>
    </w:pPr>
  </w:style>
  <w:style w:type="paragraph" w:styleId="Index9">
    <w:name w:val="index 9"/>
    <w:basedOn w:val="Normal"/>
    <w:next w:val="Normal"/>
    <w:semiHidden/>
    <w:rsid w:val="003E47F5"/>
    <w:pPr>
      <w:ind w:left="2552" w:hanging="284"/>
    </w:pPr>
  </w:style>
  <w:style w:type="paragraph" w:styleId="TOC2">
    <w:name w:val="toc 2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E47F5"/>
    <w:pPr>
      <w:ind w:left="851"/>
    </w:pPr>
  </w:style>
  <w:style w:type="paragraph" w:styleId="TOC5">
    <w:name w:val="toc 5"/>
    <w:basedOn w:val="Normal"/>
    <w:next w:val="Normal"/>
    <w:semiHidden/>
    <w:rsid w:val="003E47F5"/>
    <w:pPr>
      <w:ind w:left="1134"/>
    </w:pPr>
  </w:style>
  <w:style w:type="paragraph" w:styleId="TOC6">
    <w:name w:val="toc 6"/>
    <w:basedOn w:val="Normal"/>
    <w:next w:val="Normal"/>
    <w:semiHidden/>
    <w:rsid w:val="003E47F5"/>
    <w:pPr>
      <w:ind w:left="1418"/>
    </w:pPr>
  </w:style>
  <w:style w:type="paragraph" w:styleId="TOC7">
    <w:name w:val="toc 7"/>
    <w:basedOn w:val="Normal"/>
    <w:next w:val="Normal"/>
    <w:semiHidden/>
    <w:rsid w:val="003E47F5"/>
    <w:pPr>
      <w:ind w:left="1701"/>
    </w:pPr>
  </w:style>
  <w:style w:type="paragraph" w:styleId="TOC8">
    <w:name w:val="toc 8"/>
    <w:basedOn w:val="Normal"/>
    <w:next w:val="Normal"/>
    <w:semiHidden/>
    <w:rsid w:val="003E47F5"/>
    <w:pPr>
      <w:ind w:left="1985"/>
    </w:pPr>
  </w:style>
  <w:style w:type="paragraph" w:styleId="TOC9">
    <w:name w:val="toc 9"/>
    <w:basedOn w:val="Normal"/>
    <w:next w:val="Normal"/>
    <w:semiHidden/>
    <w:rsid w:val="003E47F5"/>
    <w:pPr>
      <w:ind w:left="2268"/>
    </w:pPr>
  </w:style>
  <w:style w:type="paragraph" w:styleId="TableofFigures">
    <w:name w:val="table of figures"/>
    <w:basedOn w:val="Normal"/>
    <w:next w:val="Normal"/>
    <w:semiHidden/>
    <w:rsid w:val="003E47F5"/>
    <w:pPr>
      <w:ind w:left="567" w:hanging="567"/>
    </w:pPr>
  </w:style>
  <w:style w:type="paragraph" w:styleId="ListBullet5">
    <w:name w:val="List Bullet 5"/>
    <w:basedOn w:val="Normal"/>
    <w:rsid w:val="003E47F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E47F5"/>
    <w:pPr>
      <w:ind w:firstLine="284"/>
    </w:pPr>
  </w:style>
  <w:style w:type="paragraph" w:styleId="BodyTextIndent">
    <w:name w:val="Body Text Indent"/>
    <w:aliases w:val="i"/>
    <w:basedOn w:val="Normal"/>
    <w:rsid w:val="003E47F5"/>
    <w:pPr>
      <w:spacing w:after="120"/>
      <w:ind w:left="283"/>
    </w:pPr>
  </w:style>
  <w:style w:type="paragraph" w:styleId="BodyTextFirstIndent2">
    <w:name w:val="Body Text First Indent 2"/>
    <w:basedOn w:val="BodyTextIndent"/>
    <w:rsid w:val="003E47F5"/>
    <w:pPr>
      <w:ind w:left="284" w:firstLine="284"/>
    </w:pPr>
  </w:style>
  <w:style w:type="character" w:styleId="Strong">
    <w:name w:val="Strong"/>
    <w:qFormat/>
    <w:rsid w:val="003E47F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E47F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E47F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E47F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E47F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E47F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E47F5"/>
    <w:pPr>
      <w:framePr w:h="1054" w:wrap="around" w:y="5920"/>
    </w:pPr>
  </w:style>
  <w:style w:type="paragraph" w:customStyle="1" w:styleId="ReportHeading3">
    <w:name w:val="ReportHeading3"/>
    <w:basedOn w:val="ReportHeading2"/>
    <w:rsid w:val="003E47F5"/>
    <w:pPr>
      <w:framePr w:h="443" w:wrap="around" w:y="8223"/>
    </w:pPr>
  </w:style>
  <w:style w:type="paragraph" w:customStyle="1" w:styleId="a">
    <w:name w:val="¢éÍ¤ÇÒ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E47F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E47F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E47F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E47F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E47F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Indent2">
    <w:name w:val="Body Text Indent 2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8"/>
    </w:pPr>
    <w:rPr>
      <w:rFonts w:ascii="Times New Roman" w:hAnsi="Times New Roman" w:cs="EucrosiaUPC"/>
      <w:sz w:val="30"/>
      <w:szCs w:val="30"/>
    </w:rPr>
  </w:style>
  <w:style w:type="paragraph" w:styleId="BodyTextIndent3">
    <w:name w:val="Body Text Indent 3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hanging="18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3E47F5"/>
  </w:style>
  <w:style w:type="paragraph" w:styleId="DocumentMap">
    <w:name w:val="Document Map"/>
    <w:basedOn w:val="Normal"/>
    <w:semiHidden/>
    <w:rsid w:val="003E47F5"/>
    <w:pPr>
      <w:shd w:val="clear" w:color="auto" w:fill="000080"/>
    </w:pPr>
    <w:rPr>
      <w:rFonts w:ascii="Cordia New" w:cs="Cordia New"/>
      <w:sz w:val="28"/>
      <w:szCs w:val="28"/>
    </w:rPr>
  </w:style>
  <w:style w:type="paragraph" w:styleId="BlockText">
    <w:name w:val="Block Tex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3E47F5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color w:val="0000FF"/>
      <w:sz w:val="30"/>
      <w:szCs w:val="30"/>
    </w:rPr>
  </w:style>
  <w:style w:type="paragraph" w:customStyle="1" w:styleId="a1">
    <w:name w:val="???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"/>
    <w:basedOn w:val="Normal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paragraph" w:styleId="BalloonText">
    <w:name w:val="Balloon Text"/>
    <w:basedOn w:val="Normal"/>
    <w:semiHidden/>
    <w:rsid w:val="00AA5D7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02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after="0" w:line="240" w:lineRule="auto"/>
      <w:ind w:left="567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802226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6D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0">
    <w:name w:val="????? 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rsid w:val="00EC1FCA"/>
    <w:pPr>
      <w:spacing w:line="240" w:lineRule="auto"/>
    </w:pPr>
  </w:style>
  <w:style w:type="paragraph" w:customStyle="1" w:styleId="acctmainheading">
    <w:name w:val="acct main heading"/>
    <w:aliases w:val="am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1F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1FCA"/>
    <w:pPr>
      <w:spacing w:after="0"/>
    </w:pPr>
  </w:style>
  <w:style w:type="paragraph" w:customStyle="1" w:styleId="acctdividends">
    <w:name w:val="acct dividends"/>
    <w:aliases w:val="a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1FCA"/>
    <w:pPr>
      <w:spacing w:after="0"/>
    </w:pPr>
  </w:style>
  <w:style w:type="paragraph" w:customStyle="1" w:styleId="acctindent">
    <w:name w:val="acct indent"/>
    <w:aliases w:val="ai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1FC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1FC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1FC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1FC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1FC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1FC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1FC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1FC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1FCA"/>
    <w:pPr>
      <w:spacing w:after="0"/>
    </w:pPr>
  </w:style>
  <w:style w:type="paragraph" w:customStyle="1" w:styleId="List1a">
    <w:name w:val="List 1a"/>
    <w:aliases w:val="1a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1FC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1FCA"/>
  </w:style>
  <w:style w:type="paragraph" w:customStyle="1" w:styleId="zreportaddinfo">
    <w:name w:val="zreport addinfo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1FC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1FC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1FC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1FCA"/>
    <w:rPr>
      <w:b/>
      <w:bCs/>
    </w:rPr>
  </w:style>
  <w:style w:type="paragraph" w:customStyle="1" w:styleId="nineptbodytext">
    <w:name w:val="nine pt body text"/>
    <w:aliases w:val="9bt"/>
    <w:basedOn w:val="nineptnormal"/>
    <w:rsid w:val="00EC1FCA"/>
    <w:pPr>
      <w:spacing w:after="220"/>
    </w:pPr>
  </w:style>
  <w:style w:type="paragraph" w:customStyle="1" w:styleId="nineptnormal">
    <w:name w:val="nine pt normal"/>
    <w:aliases w:val="9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1FCA"/>
    <w:pPr>
      <w:jc w:val="center"/>
    </w:pPr>
  </w:style>
  <w:style w:type="paragraph" w:customStyle="1" w:styleId="heading">
    <w:name w:val="heading"/>
    <w:aliases w:val="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1FC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1FCA"/>
  </w:style>
  <w:style w:type="paragraph" w:customStyle="1" w:styleId="nineptheadingcentredbold">
    <w:name w:val="nine pt heading centred bold"/>
    <w:aliases w:val="9hc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1FC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1FC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1FCA"/>
    <w:rPr>
      <w:b/>
    </w:rPr>
  </w:style>
  <w:style w:type="paragraph" w:customStyle="1" w:styleId="nineptcolumntab1">
    <w:name w:val="nine pt column tab1"/>
    <w:aliases w:val="a91"/>
    <w:basedOn w:val="nineptnormal"/>
    <w:rsid w:val="00EC1FC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1FC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1FCA"/>
    <w:pPr>
      <w:jc w:val="center"/>
    </w:pPr>
  </w:style>
  <w:style w:type="paragraph" w:customStyle="1" w:styleId="Normalheading">
    <w:name w:val="Normal heading"/>
    <w:aliases w:val="nh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1FC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1FC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1FC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1FC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1FC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1FC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1FC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1FC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1FC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1FC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1FC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1FC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1FC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1FC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1FC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1FCA"/>
    <w:pPr>
      <w:spacing w:after="0"/>
    </w:pPr>
  </w:style>
  <w:style w:type="paragraph" w:customStyle="1" w:styleId="smallreturn">
    <w:name w:val="small return"/>
    <w:aliases w:val="sr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1FCA"/>
    <w:pPr>
      <w:spacing w:after="0"/>
    </w:pPr>
  </w:style>
  <w:style w:type="paragraph" w:customStyle="1" w:styleId="headingbolditalic">
    <w:name w:val="heading bold italic"/>
    <w:aliases w:val="hbi"/>
    <w:basedOn w:val="heading"/>
    <w:rsid w:val="00EC1FC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1FC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1FCA"/>
    <w:pPr>
      <w:spacing w:after="0"/>
    </w:pPr>
  </w:style>
  <w:style w:type="paragraph" w:customStyle="1" w:styleId="blockbullet">
    <w:name w:val="block bullet"/>
    <w:aliases w:val="bb"/>
    <w:basedOn w:val="block"/>
    <w:rsid w:val="00EC1FC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1FC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1FCA"/>
    <w:pPr>
      <w:spacing w:after="0"/>
    </w:pPr>
  </w:style>
  <w:style w:type="paragraph" w:customStyle="1" w:styleId="eightptnormal">
    <w:name w:val="eight pt normal"/>
    <w:aliases w:val="8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1FC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1FC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1FC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1FCA"/>
    <w:rPr>
      <w:b/>
      <w:bCs/>
    </w:rPr>
  </w:style>
  <w:style w:type="paragraph" w:customStyle="1" w:styleId="eightptbodytext">
    <w:name w:val="eight pt body text"/>
    <w:aliases w:val="8bt"/>
    <w:basedOn w:val="eightptnormal"/>
    <w:rsid w:val="00EC1FC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1FC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1FC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1FC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1FCA"/>
    <w:pPr>
      <w:spacing w:after="0"/>
    </w:pPr>
  </w:style>
  <w:style w:type="paragraph" w:customStyle="1" w:styleId="eightptblock">
    <w:name w:val="eight pt block"/>
    <w:aliases w:val="8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1FC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1FC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1FC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1FCA"/>
    <w:pPr>
      <w:spacing w:after="0"/>
    </w:pPr>
  </w:style>
  <w:style w:type="paragraph" w:customStyle="1" w:styleId="blockindent">
    <w:name w:val="block indent"/>
    <w:aliases w:val="bi"/>
    <w:basedOn w:val="block"/>
    <w:rsid w:val="00EC1FC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1FCA"/>
    <w:pPr>
      <w:jc w:val="center"/>
    </w:pPr>
  </w:style>
  <w:style w:type="paragraph" w:customStyle="1" w:styleId="nineptcol">
    <w:name w:val="nine pt %col"/>
    <w:aliases w:val="9%"/>
    <w:basedOn w:val="nineptnormal"/>
    <w:rsid w:val="00EC1FC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1FC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1FC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1FCA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1FC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1FC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1FC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1FC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1FC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1FC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1FC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1FC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1FC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1FC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1FC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1FCA"/>
    <w:pPr>
      <w:spacing w:after="80"/>
    </w:pPr>
  </w:style>
  <w:style w:type="paragraph" w:customStyle="1" w:styleId="nineptratecol">
    <w:name w:val="nine pt rate col"/>
    <w:aliases w:val="a9r"/>
    <w:basedOn w:val="nineptnormal"/>
    <w:rsid w:val="00EC1FC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1FC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1FC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1FC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1FC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1FC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1FC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1FC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1FC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1FC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1FC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1FCA"/>
    <w:pPr>
      <w:ind w:left="907" w:hanging="340"/>
    </w:pPr>
  </w:style>
  <w:style w:type="paragraph" w:customStyle="1" w:styleId="List3i">
    <w:name w:val="List 3i"/>
    <w:aliases w:val="3i"/>
    <w:basedOn w:val="List2i"/>
    <w:rsid w:val="00EC1FC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1FC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1FC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1FC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1FC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1FC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1FC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1FCA"/>
    <w:pPr>
      <w:spacing w:after="80"/>
    </w:pPr>
  </w:style>
  <w:style w:type="paragraph" w:customStyle="1" w:styleId="blockbullet2">
    <w:name w:val="block bullet 2"/>
    <w:aliases w:val="bb2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1FC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1FC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C5BE9"/>
    <w:pPr>
      <w:ind w:left="1134"/>
    </w:pPr>
    <w:rPr>
      <w:rFonts w:ascii="Angsana New" w:hAnsi="Angsana New"/>
      <w:sz w:val="28"/>
      <w:szCs w:val="28"/>
    </w:rPr>
  </w:style>
  <w:style w:type="character" w:customStyle="1" w:styleId="AccPolicyalternativeChar">
    <w:name w:val="Acc Policy alternative Char"/>
    <w:link w:val="AccPolicyalternative"/>
    <w:uiPriority w:val="99"/>
    <w:rsid w:val="000C5BE9"/>
    <w:rPr>
      <w:rFonts w:ascii="Angsana New" w:hAnsi="Angsana New" w:cs="Angsana New"/>
      <w:bCs/>
      <w:i/>
      <w:iCs/>
      <w:sz w:val="28"/>
      <w:szCs w:val="28"/>
      <w:lang w:val="en-US" w:eastAsia="en-GB" w:bidi="th-TH"/>
    </w:rPr>
  </w:style>
  <w:style w:type="paragraph" w:customStyle="1" w:styleId="CoverTitle">
    <w:name w:val="Cover Tit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EC1FCA"/>
    <w:rPr>
      <w:b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947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Signature">
    <w:name w:val="E-mail Signature"/>
    <w:basedOn w:val="Normal"/>
    <w:rsid w:val="002C13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viewnewsarticle1">
    <w:name w:val="viewnewsarticle1"/>
    <w:rsid w:val="00627F33"/>
    <w:rPr>
      <w:rFonts w:ascii="Tahoma" w:hAnsi="Tahoma" w:cs="Tahoma" w:hint="default"/>
      <w:b w:val="0"/>
      <w:bCs w:val="0"/>
      <w:color w:val="000000"/>
    </w:rPr>
  </w:style>
  <w:style w:type="paragraph" w:customStyle="1" w:styleId="10">
    <w:name w:val="10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customStyle="1" w:styleId="Char">
    <w:name w:val="??? Char"/>
    <w:rsid w:val="00905374"/>
    <w:rPr>
      <w:rFonts w:cs="Angsana New"/>
      <w:sz w:val="22"/>
      <w:szCs w:val="22"/>
      <w:lang w:val="th-TH" w:eastAsia="en-US" w:bidi="th-TH"/>
    </w:rPr>
  </w:style>
  <w:style w:type="paragraph" w:customStyle="1" w:styleId="Denomination2">
    <w:name w:val="Denomination2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customStyle="1" w:styleId="AppendixHeader">
    <w:name w:val="Appendix Header"/>
    <w:basedOn w:val="Normal"/>
    <w:rsid w:val="009053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MacroText">
    <w:name w:val="macro"/>
    <w:semiHidden/>
    <w:rsid w:val="004F2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CommentReference">
    <w:name w:val="annotation reference"/>
    <w:semiHidden/>
    <w:rsid w:val="004F2A1A"/>
    <w:rPr>
      <w:sz w:val="16"/>
      <w:szCs w:val="18"/>
    </w:rPr>
  </w:style>
  <w:style w:type="paragraph" w:styleId="CommentText">
    <w:name w:val="annotation text"/>
    <w:basedOn w:val="Normal"/>
    <w:semiHidden/>
    <w:rsid w:val="004F2A1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4F2A1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465F3"/>
    <w:pPr>
      <w:ind w:left="720"/>
      <w:contextualSpacing/>
    </w:pPr>
    <w:rPr>
      <w:szCs w:val="22"/>
    </w:rPr>
  </w:style>
  <w:style w:type="paragraph" w:customStyle="1" w:styleId="Default">
    <w:name w:val="Default"/>
    <w:rsid w:val="004062D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4F47DC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F37CC8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AC36E2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465846"/>
    <w:rPr>
      <w:rFonts w:ascii="Book Antiqua" w:hAnsi="Book Antiqua"/>
      <w:sz w:val="22"/>
      <w:szCs w:val="22"/>
    </w:rPr>
  </w:style>
  <w:style w:type="character" w:customStyle="1" w:styleId="st1">
    <w:name w:val="st1"/>
    <w:basedOn w:val="DefaultParagraphFont"/>
    <w:rsid w:val="00364104"/>
  </w:style>
  <w:style w:type="character" w:styleId="Hyperlink">
    <w:name w:val="Hyperlink"/>
    <w:uiPriority w:val="99"/>
    <w:semiHidden/>
    <w:unhideWhenUsed/>
    <w:rsid w:val="000B4C45"/>
    <w:rPr>
      <w:strike w:val="0"/>
      <w:dstrike w:val="0"/>
      <w:color w:val="303030"/>
      <w:u w:val="none"/>
      <w:effect w:val="none"/>
    </w:rPr>
  </w:style>
  <w:style w:type="character" w:customStyle="1" w:styleId="Heading8Char">
    <w:name w:val="Heading 8 Char"/>
    <w:link w:val="Heading8"/>
    <w:rsid w:val="00150307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C5BE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C5BE9"/>
    <w:rPr>
      <w:rFonts w:ascii="Consolas" w:hAnsi="Consolas"/>
      <w:sz w:val="21"/>
      <w:szCs w:val="26"/>
    </w:rPr>
  </w:style>
  <w:style w:type="character" w:styleId="Emphasis">
    <w:name w:val="Emphasis"/>
    <w:qFormat/>
    <w:rsid w:val="007A3F94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22370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22370F"/>
    <w:rPr>
      <w:rFonts w:ascii="Univers 45 Light" w:eastAsia="MS Mincho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FC4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C4F3D"/>
    <w:rPr>
      <w:rFonts w:cs="Times New Roman"/>
      <w:lang w:bidi="ar-SA"/>
    </w:rPr>
  </w:style>
  <w:style w:type="character" w:styleId="FootnoteReference">
    <w:name w:val="footnote reference"/>
    <w:uiPriority w:val="99"/>
    <w:semiHidden/>
    <w:unhideWhenUsed/>
    <w:rsid w:val="00FC4F3D"/>
    <w:rPr>
      <w:vertAlign w:val="superscript"/>
    </w:rPr>
  </w:style>
  <w:style w:type="character" w:customStyle="1" w:styleId="Heading5Char">
    <w:name w:val="Heading 5 Char"/>
    <w:link w:val="Heading5"/>
    <w:rsid w:val="00F3242D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A96F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F3B2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503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ngsana New" w:hAnsi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B139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DD7D08"/>
    <w:rPr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8552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5Char1">
    <w:name w:val="Heading 5 Char1"/>
    <w:basedOn w:val="DefaultParagraphFont"/>
    <w:rsid w:val="00976D74"/>
    <w:rPr>
      <w:rFonts w:ascii="Times New Roman" w:eastAsia="Times New Roman" w:hAnsi="Times New Roman"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7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F964E-8E3C-40A5-A543-22ED87B9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8</Pages>
  <Words>2258</Words>
  <Characters>9323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ผลิตไฟฟ้าอิสระ (ประเทศไทย) จำกัด</vt:lpstr>
    </vt:vector>
  </TitlesOfParts>
  <Company>KPMG</Company>
  <LinksUpToDate>false</LinksUpToDate>
  <CharactersWithSpaces>11558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ผลิตไฟฟ้าอิสระ (ประเทศไทย) จำกัด</dc:title>
  <dc:subject/>
  <dc:creator>tadsong_h22</dc:creator>
  <cp:keywords/>
  <cp:lastModifiedBy>nipa charoensri</cp:lastModifiedBy>
  <cp:revision>3</cp:revision>
  <cp:lastPrinted>2021-04-01T10:10:00Z</cp:lastPrinted>
  <dcterms:created xsi:type="dcterms:W3CDTF">2022-02-21T16:33:00Z</dcterms:created>
  <dcterms:modified xsi:type="dcterms:W3CDTF">2022-02-21T16:40:00Z</dcterms:modified>
</cp:coreProperties>
</file>